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09267B" w:rsidRPr="00AE7F1C" w14:paraId="6D3ABF43" w14:textId="77777777" w:rsidTr="00EF2BC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E9ABF21" w14:textId="77777777" w:rsidR="0009267B" w:rsidRPr="00AE7F1C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F1C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33724" w14:textId="77777777" w:rsidR="0009267B" w:rsidRPr="00AE7F1C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D875E56" w14:textId="77777777" w:rsidR="0009267B" w:rsidRPr="00AE7F1C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F1C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AE7F1C" w14:paraId="03931A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01C86C1F" w14:textId="77777777" w:rsidR="0009267B" w:rsidRPr="00AE7F1C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E8A1A1" w14:textId="77777777" w:rsidR="0009267B" w:rsidRPr="00AE7F1C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010" w:type="dxa"/>
          </w:tcPr>
          <w:p w14:paraId="778D5216" w14:textId="77777777" w:rsidR="0009267B" w:rsidRPr="00AE7F1C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291DF4" w:rsidRPr="00AE7F1C" w14:paraId="640F843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6AED12" w14:textId="53F118D5" w:rsidR="00291DF4" w:rsidRPr="00AE7F1C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7F1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159AF6" w14:textId="77777777" w:rsidR="00291DF4" w:rsidRPr="00AE7F1C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39E6BDE3" w14:textId="6E97BF24" w:rsidR="00291DF4" w:rsidRPr="00AE7F1C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7F1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AE7F1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291DF4" w:rsidRPr="00AE7F1C" w14:paraId="616FA93F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50B24F" w14:textId="0A791D7F" w:rsidR="00291DF4" w:rsidRPr="00AE7F1C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7F1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D5699A" w14:textId="77777777" w:rsidR="00291DF4" w:rsidRPr="00AE7F1C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240F7D0" w14:textId="7058BEF0" w:rsidR="00291DF4" w:rsidRPr="00AE7F1C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7F1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AE7F1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291DF4" w:rsidRPr="00AE7F1C" w14:paraId="7AEFEE2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AFF66C" w14:textId="3D490E14" w:rsidR="00291DF4" w:rsidRPr="00AE7F1C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7F1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8D5251" w14:textId="77777777" w:rsidR="00291DF4" w:rsidRPr="00AE7F1C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99BD966" w14:textId="474AEC8B" w:rsidR="00291DF4" w:rsidRPr="00AE7F1C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7F1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91DF4" w:rsidRPr="00AE7F1C" w14:paraId="146D75D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902EAD" w14:textId="55F10320" w:rsidR="00291DF4" w:rsidRPr="00AE7F1C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7F1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35B7AE3" w14:textId="77777777" w:rsidR="00291DF4" w:rsidRPr="00AE7F1C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78640B7" w14:textId="38A56E4E" w:rsidR="00291DF4" w:rsidRPr="00AE7F1C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7F1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Pr="00AE7F1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</w:t>
            </w:r>
            <w:r w:rsidRPr="00AE7F1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th-TH"/>
              </w:rPr>
              <w:t>สัญญาปรับโครงสร้างหนี้</w:t>
            </w:r>
          </w:p>
        </w:tc>
      </w:tr>
      <w:tr w:rsidR="00291DF4" w:rsidRPr="00AE7F1C" w14:paraId="4FD0E0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64E65EA" w14:textId="43348B4F" w:rsidR="00291DF4" w:rsidRPr="00AE7F1C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7F1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8A88D4F" w14:textId="77777777" w:rsidR="00291DF4" w:rsidRPr="00AE7F1C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541FE99" w14:textId="5F1CC9B2" w:rsidR="00291DF4" w:rsidRPr="00AE7F1C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7F1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464D89" w:rsidRPr="00AE7F1C" w14:paraId="60EDF279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B400781" w14:textId="3B618568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7F1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26CA447" w14:textId="77777777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CE6E50D" w14:textId="3B3C7C7E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7F1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64D89" w:rsidRPr="00AE7F1C" w14:paraId="752E178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53C9686" w14:textId="1F805B47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7F1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06768ED" w14:textId="77777777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6A310232" w14:textId="1A80BBED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7F1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ประมาณการหนี้สินผลขาดทุนของงานโครงการ</w:t>
            </w:r>
          </w:p>
        </w:tc>
      </w:tr>
      <w:tr w:rsidR="00464D89" w:rsidRPr="00AE7F1C" w14:paraId="36D0414D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F890B72" w14:textId="3F585DD1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7F1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788F0BA" w14:textId="77777777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B87E104" w14:textId="57B637E1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7F1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64D89" w:rsidRPr="00AE7F1C" w14:paraId="3B38E1B1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E66018F" w14:textId="3416DDCA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7F1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A56BBF1" w14:textId="77777777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C74E318" w14:textId="048AA934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7F1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464D89" w:rsidRPr="00AE7F1C" w14:paraId="092B2FB4" w14:textId="77777777" w:rsidTr="009E4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0371234" w14:textId="54118D7D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7F1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BC212A2" w14:textId="77777777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4F519E1A" w14:textId="5689EA09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7F1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64D89" w:rsidRPr="00AE7F1C" w14:paraId="37830E97" w14:textId="77777777" w:rsidTr="009E4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8D1C137" w14:textId="5B074AEC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7F1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01EE36FF" w14:textId="77777777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2AC08A36" w14:textId="03E43350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7F1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 </w:t>
            </w:r>
          </w:p>
        </w:tc>
      </w:tr>
      <w:tr w:rsidR="00464D89" w:rsidRPr="00AE7F1C" w14:paraId="15F8C37D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9D38096" w14:textId="4C5E23BB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7F1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1F8CA25" w14:textId="77777777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06FA424" w14:textId="649147F2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7F1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464D89" w:rsidRPr="00AE7F1C" w14:paraId="1672561E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33C06A7" w14:textId="3481FE7C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D7EB71" w14:textId="77777777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6701F6D" w14:textId="0ACAE8CA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64D89" w:rsidRPr="00AE7F1C" w14:paraId="274BEDC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37044B1" w14:textId="16388BB5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07E936" w14:textId="77777777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B8A64DB" w14:textId="44694994" w:rsidR="00464D89" w:rsidRPr="00AE7F1C" w:rsidRDefault="00464D89" w:rsidP="00464D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28FE66C" w14:textId="77777777" w:rsidR="001A021D" w:rsidRPr="00AE7F1C" w:rsidRDefault="001A021D" w:rsidP="0009267B">
      <w:pPr>
        <w:rPr>
          <w:b/>
          <w:bCs/>
        </w:rPr>
      </w:pPr>
    </w:p>
    <w:p w14:paraId="5587987F" w14:textId="77777777" w:rsidR="00710575" w:rsidRPr="00AE7F1C" w:rsidRDefault="00710575" w:rsidP="0009267B">
      <w:pPr>
        <w:rPr>
          <w:b/>
          <w:bCs/>
        </w:rPr>
      </w:pPr>
    </w:p>
    <w:p w14:paraId="4DF2231E" w14:textId="77777777" w:rsidR="00710575" w:rsidRPr="00AE7F1C" w:rsidRDefault="00710575" w:rsidP="00710575"/>
    <w:p w14:paraId="5D3A0DB7" w14:textId="77777777" w:rsidR="0009267B" w:rsidRPr="00AE7F1C" w:rsidRDefault="0009267B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AE7F1C">
        <w:br w:type="page"/>
      </w:r>
      <w:r w:rsidRPr="00AE7F1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AE7F1C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E7F1C">
        <w:rPr>
          <w:rFonts w:ascii="Angsana New" w:hAnsi="Angsana New"/>
          <w:sz w:val="30"/>
          <w:szCs w:val="30"/>
          <w:cs/>
        </w:rPr>
        <w:t>นี้</w:t>
      </w:r>
    </w:p>
    <w:p w14:paraId="172CFAD4" w14:textId="77777777" w:rsidR="0009267B" w:rsidRPr="00AE7F1C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339F4639" w14:textId="4D6CFECA" w:rsidR="0009267B" w:rsidRPr="00AE7F1C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624932" w:rsidRPr="00AE7F1C">
        <w:rPr>
          <w:rFonts w:ascii="Angsana New" w:hAnsi="Angsana New" w:hint="cs"/>
          <w:sz w:val="30"/>
          <w:szCs w:val="30"/>
          <w:cs/>
        </w:rPr>
        <w:t>บริ</w:t>
      </w:r>
      <w:r w:rsidR="00E5569F" w:rsidRPr="00AE7F1C">
        <w:rPr>
          <w:rFonts w:ascii="Angsana New" w:hAnsi="Angsana New" w:hint="cs"/>
          <w:sz w:val="30"/>
          <w:szCs w:val="30"/>
          <w:cs/>
        </w:rPr>
        <w:t>ษัท</w:t>
      </w:r>
      <w:r w:rsidR="00C1686A" w:rsidRPr="00AE7F1C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703461" w:rsidRPr="00AE7F1C">
        <w:rPr>
          <w:rFonts w:ascii="Angsana New" w:hAnsi="Angsana New" w:hint="cs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16</w:t>
      </w:r>
      <w:r w:rsidR="00284C05" w:rsidRPr="00AE7F1C">
        <w:rPr>
          <w:rFonts w:ascii="Angsana New" w:hAnsi="Angsana New"/>
          <w:sz w:val="30"/>
          <w:szCs w:val="30"/>
        </w:rPr>
        <w:t xml:space="preserve"> </w:t>
      </w:r>
      <w:r w:rsidR="00284C05" w:rsidRPr="00AE7F1C">
        <w:rPr>
          <w:rFonts w:ascii="Angsana New" w:hAnsi="Angsana New" w:hint="cs"/>
          <w:sz w:val="30"/>
          <w:szCs w:val="30"/>
          <w:cs/>
        </w:rPr>
        <w:t>สิงหาคม</w:t>
      </w:r>
      <w:r w:rsidR="00284C05"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2564</w:t>
      </w:r>
    </w:p>
    <w:p w14:paraId="0055BCD2" w14:textId="77777777" w:rsidR="0009267B" w:rsidRPr="00AE7F1C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74397C08" w14:textId="77777777" w:rsidR="0009267B" w:rsidRPr="00AE7F1C" w:rsidRDefault="0009267B" w:rsidP="0078719A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AE7F1C">
        <w:rPr>
          <w:rFonts w:ascii="Angsana New" w:hAnsi="Angsana New" w:cs="Angsana New"/>
          <w:sz w:val="30"/>
          <w:szCs w:val="30"/>
          <w:u w:val="none"/>
          <w:cs/>
          <w:lang w:val="th-TH"/>
        </w:rPr>
        <w:t>ข้อมูลทั่วไป</w:t>
      </w:r>
    </w:p>
    <w:p w14:paraId="5C584481" w14:textId="77777777" w:rsidR="0009267B" w:rsidRPr="00AE7F1C" w:rsidRDefault="0009267B" w:rsidP="0009267B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cs/>
        </w:rPr>
      </w:pPr>
    </w:p>
    <w:p w14:paraId="4148EBFE" w14:textId="3CE16B88" w:rsidR="0009267B" w:rsidRPr="00AE7F1C" w:rsidRDefault="00703461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บริษัทดำเนินธุรกิจหลักเกี่ยวกับการซื้อมาขายไป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รวมทั้งงานขายอุปกรณ์ระบบสื่อสารโทรคมนาคม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งานวิศวกรรมระบบขนส่งทางราง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และระบบอื่นๆ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พร้อมติดตั้ง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บริษัทย่อยดำเนินธุรกิจหลักในด้านการซื้อมาขายไป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การขายและให้บริการด้านระบบเทคโนโลยีสารสนเทศและระบบเครื่องให้บริการลูกค้าอัตโนมัติในการทำธุรกรรมทางการเงิน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การจำหน่ายสินค้าอุปโภคบริโภค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ธุรกิจบริการด้านอาหาร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และการให้บริการอื่นๆ</w:t>
      </w:r>
    </w:p>
    <w:p w14:paraId="25925507" w14:textId="77777777" w:rsidR="009F0AB5" w:rsidRPr="00AE7F1C" w:rsidRDefault="009F0AB5" w:rsidP="00E74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="Angsana New" w:hAnsi="Angsana New"/>
          <w:sz w:val="24"/>
          <w:szCs w:val="24"/>
        </w:rPr>
      </w:pPr>
    </w:p>
    <w:p w14:paraId="79D4BAA4" w14:textId="77777777" w:rsidR="0009267B" w:rsidRPr="00AE7F1C" w:rsidRDefault="0009267B" w:rsidP="0078719A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AE7F1C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Pr="00AE7F1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ระหว่างกาล</w:t>
      </w:r>
    </w:p>
    <w:p w14:paraId="71092242" w14:textId="77777777" w:rsidR="0009267B" w:rsidRPr="00AE7F1C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9B75EDA" w14:textId="0D4ABFB1" w:rsidR="0009267B" w:rsidRPr="00AE7F1C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601744" w:rsidRPr="00AE7F1C">
        <w:rPr>
          <w:rFonts w:ascii="Angsana New" w:hAnsi="Angsana New" w:hint="cs"/>
          <w:sz w:val="30"/>
          <w:szCs w:val="30"/>
          <w:cs/>
        </w:rPr>
        <w:t>แบบย่อ</w:t>
      </w:r>
      <w:r w:rsidRPr="00AE7F1C">
        <w:rPr>
          <w:rFonts w:ascii="Angsana New" w:hAnsi="Angsana New"/>
          <w:sz w:val="30"/>
          <w:szCs w:val="30"/>
          <w:cs/>
        </w:rPr>
        <w:t>นี้</w:t>
      </w:r>
      <w:r w:rsidR="00D81125" w:rsidRPr="00AE7F1C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D81125" w:rsidRPr="00AE7F1C">
        <w:rPr>
          <w:rFonts w:ascii="Angsana New" w:hAnsi="Angsana New"/>
          <w:sz w:val="30"/>
          <w:szCs w:val="30"/>
          <w:cs/>
        </w:rPr>
        <w:t xml:space="preserve"> </w:t>
      </w:r>
      <w:r w:rsidR="00D81125" w:rsidRPr="00AE7F1C">
        <w:rPr>
          <w:rFonts w:ascii="Angsana New" w:hAnsi="Angsana New" w:hint="cs"/>
          <w:sz w:val="30"/>
          <w:szCs w:val="30"/>
          <w:cs/>
        </w:rPr>
        <w:t>และจัดทำ</w:t>
      </w:r>
      <w:r w:rsidR="007F2927" w:rsidRPr="00AE7F1C">
        <w:rPr>
          <w:rFonts w:ascii="Angsana New" w:hAnsi="Angsana New"/>
          <w:sz w:val="30"/>
          <w:szCs w:val="30"/>
        </w:rPr>
        <w:br/>
      </w:r>
      <w:r w:rsidR="00D81125" w:rsidRPr="00AE7F1C">
        <w:rPr>
          <w:rFonts w:ascii="Angsana New" w:hAnsi="Angsana New" w:hint="cs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01744" w:rsidRPr="00AE7F1C">
        <w:rPr>
          <w:rFonts w:ascii="Angsana New" w:hAnsi="Angsana New" w:hint="cs"/>
          <w:sz w:val="30"/>
          <w:szCs w:val="30"/>
          <w:cs/>
        </w:rPr>
        <w:t xml:space="preserve"> (</w:t>
      </w:r>
      <w:r w:rsidR="00601744" w:rsidRPr="00AE7F1C">
        <w:rPr>
          <w:rFonts w:ascii="Angsana New" w:hAnsi="Angsana New"/>
          <w:sz w:val="30"/>
          <w:szCs w:val="30"/>
        </w:rPr>
        <w:t>“</w:t>
      </w:r>
      <w:r w:rsidR="00601744" w:rsidRPr="00AE7F1C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01744" w:rsidRPr="00AE7F1C">
        <w:rPr>
          <w:rFonts w:ascii="Angsana New" w:hAnsi="Angsana New"/>
          <w:sz w:val="30"/>
          <w:szCs w:val="30"/>
        </w:rPr>
        <w:t>”</w:t>
      </w:r>
      <w:r w:rsidR="00601744" w:rsidRPr="00AE7F1C">
        <w:rPr>
          <w:rFonts w:ascii="Angsana New" w:hAnsi="Angsana New" w:hint="cs"/>
          <w:sz w:val="30"/>
          <w:szCs w:val="30"/>
          <w:cs/>
        </w:rPr>
        <w:t xml:space="preserve">) </w:t>
      </w:r>
      <w:r w:rsidRPr="00AE7F1C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483C78" w:rsidRPr="00AE7F1C">
        <w:rPr>
          <w:rFonts w:ascii="Angsana New" w:hAnsi="Angsana New" w:hint="cs"/>
          <w:sz w:val="30"/>
          <w:szCs w:val="30"/>
          <w:cs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t>ฉบับที</w:t>
      </w:r>
      <w:r w:rsidR="00601744" w:rsidRPr="00AE7F1C">
        <w:rPr>
          <w:rFonts w:ascii="Angsana New" w:hAnsi="Angsana New" w:hint="cs"/>
          <w:sz w:val="30"/>
          <w:szCs w:val="30"/>
          <w:cs/>
        </w:rPr>
        <w:t>่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34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t>เรื่อง</w:t>
      </w:r>
      <w:r w:rsidR="00D81125" w:rsidRPr="00AE7F1C">
        <w:rPr>
          <w:rFonts w:ascii="Angsana New" w:hAnsi="Angsana New" w:hint="cs"/>
          <w:sz w:val="30"/>
          <w:szCs w:val="30"/>
          <w:cs/>
        </w:rPr>
        <w:t xml:space="preserve"> </w:t>
      </w:r>
      <w:r w:rsidR="003E04F3" w:rsidRPr="00AE7F1C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AE7F1C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AE7F1C">
        <w:rPr>
          <w:rFonts w:ascii="Angsana New" w:hAnsi="Angsana New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AE7F1C">
        <w:rPr>
          <w:rFonts w:ascii="Angsana New" w:hAnsi="Angsana New"/>
          <w:spacing w:val="6"/>
          <w:sz w:val="30"/>
          <w:szCs w:val="30"/>
        </w:rPr>
        <w:t xml:space="preserve"> </w:t>
      </w:r>
      <w:r w:rsidR="00CC0431" w:rsidRPr="00AE7F1C">
        <w:rPr>
          <w:rFonts w:ascii="Angsana New" w:hAnsi="Angsana New"/>
          <w:spacing w:val="6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CC0431" w:rsidRPr="00AE7F1C">
        <w:rPr>
          <w:rFonts w:ascii="Angsana New" w:hAnsi="Angsana New" w:hint="cs"/>
          <w:spacing w:val="6"/>
          <w:sz w:val="30"/>
          <w:szCs w:val="30"/>
          <w:cs/>
        </w:rPr>
        <w:t>และบริษัทย่อย</w:t>
      </w:r>
      <w:r w:rsidR="00CC0431" w:rsidRPr="00AE7F1C">
        <w:rPr>
          <w:rFonts w:ascii="Angsana New" w:hAnsi="Angsana New"/>
          <w:spacing w:val="6"/>
          <w:sz w:val="30"/>
          <w:szCs w:val="30"/>
          <w:cs/>
        </w:rPr>
        <w:t>สำหรับปีสิ้นสุดวันที่</w:t>
      </w:r>
      <w:r w:rsidR="00CC0431" w:rsidRPr="00AE7F1C">
        <w:rPr>
          <w:rFonts w:ascii="Angsana New" w:hAnsi="Angsana New"/>
          <w:spacing w:val="6"/>
          <w:sz w:val="30"/>
          <w:szCs w:val="30"/>
        </w:rPr>
        <w:t xml:space="preserve"> 31 </w:t>
      </w:r>
      <w:r w:rsidR="00CC0431" w:rsidRPr="00AE7F1C">
        <w:rPr>
          <w:rFonts w:ascii="Angsana New" w:hAnsi="Angsana New" w:hint="cs"/>
          <w:spacing w:val="6"/>
          <w:sz w:val="30"/>
          <w:szCs w:val="30"/>
          <w:cs/>
        </w:rPr>
        <w:t>ธันวาคม</w:t>
      </w:r>
      <w:r w:rsidR="00CC0431" w:rsidRPr="00AE7F1C">
        <w:rPr>
          <w:rFonts w:ascii="Angsana New" w:hAnsi="Angsana New"/>
          <w:spacing w:val="6"/>
          <w:sz w:val="30"/>
          <w:szCs w:val="30"/>
        </w:rPr>
        <w:t xml:space="preserve"> 2563</w:t>
      </w:r>
    </w:p>
    <w:p w14:paraId="2ABE7E87" w14:textId="77777777" w:rsidR="00A97F99" w:rsidRPr="00AE7F1C" w:rsidRDefault="00A97F99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07A144E8" w14:textId="0AB0BF81" w:rsidR="001419CD" w:rsidRPr="00AE7F1C" w:rsidRDefault="0002294B" w:rsidP="004C6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B71763" w:rsidRPr="00AE7F1C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AE7F1C">
        <w:rPr>
          <w:rFonts w:ascii="Angsana New" w:hAnsi="Angsana New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="00845B85" w:rsidRPr="00AE7F1C">
        <w:rPr>
          <w:rFonts w:ascii="Angsana New" w:hAnsi="Angsana New" w:hint="cs"/>
          <w:sz w:val="30"/>
          <w:szCs w:val="30"/>
          <w:cs/>
        </w:rPr>
        <w:t>/บริษัท</w:t>
      </w:r>
      <w:r w:rsidR="00B71763" w:rsidRPr="00AE7F1C">
        <w:rPr>
          <w:rFonts w:ascii="Angsana New" w:hAnsi="Angsana New" w:hint="cs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B71763" w:rsidRPr="00AE7F1C">
        <w:rPr>
          <w:rFonts w:ascii="Angsana New" w:hAnsi="Angsana New" w:hint="cs"/>
          <w:sz w:val="30"/>
          <w:szCs w:val="30"/>
          <w:cs/>
        </w:rPr>
        <w:t>ทั้งนี้</w:t>
      </w:r>
      <w:r w:rsidR="00B71763" w:rsidRPr="00AE7F1C">
        <w:rPr>
          <w:rFonts w:ascii="Angsana New" w:hAnsi="Angsana New"/>
          <w:sz w:val="30"/>
          <w:szCs w:val="30"/>
          <w:cs/>
        </w:rPr>
        <w:t xml:space="preserve"> </w:t>
      </w:r>
      <w:r w:rsidR="00B71763" w:rsidRPr="00AE7F1C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B71763" w:rsidRPr="00AE7F1C">
        <w:rPr>
          <w:rFonts w:ascii="Angsana New" w:hAnsi="Angsana New"/>
          <w:sz w:val="30"/>
          <w:szCs w:val="30"/>
          <w:cs/>
        </w:rPr>
        <w:t xml:space="preserve"> </w:t>
      </w:r>
      <w:r w:rsidR="00B71763" w:rsidRPr="00AE7F1C">
        <w:rPr>
          <w:rFonts w:ascii="Angsana New" w:hAnsi="Angsana New" w:hint="cs"/>
          <w:sz w:val="30"/>
          <w:szCs w:val="30"/>
          <w:cs/>
        </w:rPr>
        <w:t>วิธีการคำนวณ</w:t>
      </w:r>
      <w:r w:rsidRPr="00AE7F1C">
        <w:rPr>
          <w:rFonts w:ascii="Angsana New" w:hAnsi="Angsana New"/>
          <w:sz w:val="30"/>
          <w:szCs w:val="30"/>
          <w:cs/>
        </w:rPr>
        <w:t>และ</w:t>
      </w:r>
      <w:r w:rsidR="00B71763" w:rsidRPr="00AE7F1C">
        <w:rPr>
          <w:rFonts w:ascii="Angsana New" w:hAnsi="Angsana New" w:hint="cs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</w:t>
      </w:r>
      <w:r w:rsidR="00E70B40" w:rsidRPr="00AE7F1C">
        <w:rPr>
          <w:rFonts w:ascii="Angsana New" w:hAnsi="Angsana New" w:hint="cs"/>
          <w:sz w:val="30"/>
          <w:szCs w:val="30"/>
          <w:cs/>
        </w:rPr>
        <w:t>ไม่แตกต่างจากที่ได้อธิบายไว้ในงบการเงินสำหรับปีสิ้นสุดวันที่</w:t>
      </w:r>
      <w:r w:rsidR="00E70B40"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31</w:t>
      </w:r>
      <w:r w:rsidR="00E70B40" w:rsidRPr="00AE7F1C">
        <w:rPr>
          <w:rFonts w:ascii="Angsana New" w:hAnsi="Angsana New"/>
          <w:sz w:val="30"/>
          <w:szCs w:val="30"/>
          <w:cs/>
        </w:rPr>
        <w:t xml:space="preserve"> </w:t>
      </w:r>
      <w:r w:rsidR="00E70B40" w:rsidRPr="00AE7F1C">
        <w:rPr>
          <w:rFonts w:ascii="Angsana New" w:hAnsi="Angsana New" w:hint="cs"/>
          <w:sz w:val="30"/>
          <w:szCs w:val="30"/>
          <w:cs/>
        </w:rPr>
        <w:t>ธันวาคม</w:t>
      </w:r>
      <w:r w:rsidR="00E70B40"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256</w:t>
      </w:r>
      <w:r w:rsidR="0021708C" w:rsidRPr="00AE7F1C">
        <w:rPr>
          <w:rFonts w:ascii="Angsana New" w:hAnsi="Angsana New" w:hint="cs"/>
          <w:sz w:val="30"/>
          <w:szCs w:val="30"/>
        </w:rPr>
        <w:t>3</w:t>
      </w:r>
      <w:r w:rsidR="00E70B40" w:rsidRPr="00AE7F1C">
        <w:rPr>
          <w:rFonts w:ascii="Angsana New" w:hAnsi="Angsana New"/>
          <w:sz w:val="30"/>
          <w:szCs w:val="30"/>
        </w:rPr>
        <w:t xml:space="preserve"> </w:t>
      </w:r>
    </w:p>
    <w:p w14:paraId="2D36B286" w14:textId="77777777" w:rsidR="00D3515B" w:rsidRPr="00AE7F1C" w:rsidRDefault="00D3515B" w:rsidP="00482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4FD7852" w14:textId="77777777" w:rsidR="00CC0431" w:rsidRPr="00AE7F1C" w:rsidRDefault="00CC0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E7F1C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266B9BE4" w14:textId="11F59262" w:rsidR="00F212CE" w:rsidRPr="00AE7F1C" w:rsidRDefault="00F212CE" w:rsidP="0078719A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AE7F1C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57F63A4A" w14:textId="77777777" w:rsidR="00940FFC" w:rsidRPr="00AE7F1C" w:rsidRDefault="00940FFC" w:rsidP="00DC3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rPr>
          <w:rFonts w:ascii="Angsana New" w:hAnsi="Angsana New"/>
          <w:sz w:val="20"/>
          <w:szCs w:val="20"/>
          <w:vertAlign w:val="superscript"/>
        </w:rPr>
      </w:pPr>
    </w:p>
    <w:tbl>
      <w:tblPr>
        <w:tblW w:w="928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58"/>
        <w:gridCol w:w="1080"/>
        <w:gridCol w:w="270"/>
        <w:gridCol w:w="1080"/>
        <w:gridCol w:w="270"/>
        <w:gridCol w:w="1080"/>
        <w:gridCol w:w="270"/>
        <w:gridCol w:w="1080"/>
      </w:tblGrid>
      <w:tr w:rsidR="00940FFC" w:rsidRPr="00AE7F1C" w14:paraId="01AB031A" w14:textId="77777777" w:rsidTr="008207FC">
        <w:trPr>
          <w:tblHeader/>
        </w:trPr>
        <w:tc>
          <w:tcPr>
            <w:tcW w:w="4158" w:type="dxa"/>
          </w:tcPr>
          <w:p w14:paraId="1C27032D" w14:textId="47B014AD" w:rsidR="00940FFC" w:rsidRPr="00CC68F0" w:rsidRDefault="00CC68F0" w:rsidP="00243ED1">
            <w:pPr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CC68F0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FB1841B" w14:textId="77777777" w:rsidR="00940FFC" w:rsidRPr="00AE7F1C" w:rsidRDefault="00940FFC" w:rsidP="00243ED1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25C078" w14:textId="77777777" w:rsidR="00940FFC" w:rsidRPr="00AE7F1C" w:rsidRDefault="00940FFC" w:rsidP="00243ED1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430" w:type="dxa"/>
            <w:gridSpan w:val="3"/>
          </w:tcPr>
          <w:p w14:paraId="5B55B26E" w14:textId="77777777" w:rsidR="00940FFC" w:rsidRPr="00AE7F1C" w:rsidRDefault="00940FFC" w:rsidP="00243ED1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07FC" w:rsidRPr="00AE7F1C" w14:paraId="53F936D9" w14:textId="77777777" w:rsidTr="008207FC">
        <w:trPr>
          <w:tblHeader/>
        </w:trPr>
        <w:tc>
          <w:tcPr>
            <w:tcW w:w="4158" w:type="dxa"/>
          </w:tcPr>
          <w:p w14:paraId="18A2A775" w14:textId="56D1CDB2" w:rsidR="008207FC" w:rsidRPr="00AE7F1C" w:rsidRDefault="00CC68F0" w:rsidP="00CC6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21708C" w:rsidRPr="00AE7F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8207FC" w:rsidRPr="00AE7F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 </w:t>
            </w:r>
          </w:p>
        </w:tc>
        <w:tc>
          <w:tcPr>
            <w:tcW w:w="1080" w:type="dxa"/>
          </w:tcPr>
          <w:p w14:paraId="32FEF106" w14:textId="1C2E1DD4" w:rsidR="008207FC" w:rsidRPr="00AE7F1C" w:rsidRDefault="0021708C" w:rsidP="008207F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9714287" w14:textId="77777777" w:rsidR="008207FC" w:rsidRPr="00AE7F1C" w:rsidRDefault="008207FC" w:rsidP="008207F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9121C99" w14:textId="64C038E8" w:rsidR="008207FC" w:rsidRPr="00AE7F1C" w:rsidRDefault="0021708C" w:rsidP="008207F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6DFCE42" w14:textId="77777777" w:rsidR="008207FC" w:rsidRPr="00AE7F1C" w:rsidRDefault="008207FC" w:rsidP="008207F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2F8880E" w14:textId="5B99B7F7" w:rsidR="008207FC" w:rsidRPr="00AE7F1C" w:rsidRDefault="0021708C" w:rsidP="008207F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3883EE7" w14:textId="77777777" w:rsidR="008207FC" w:rsidRPr="00AE7F1C" w:rsidRDefault="008207FC" w:rsidP="008207F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CE1F824" w14:textId="536C6FA0" w:rsidR="008207FC" w:rsidRPr="00AE7F1C" w:rsidRDefault="0021708C" w:rsidP="008207F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940FFC" w:rsidRPr="00AE7F1C" w14:paraId="6A0E6F67" w14:textId="77777777" w:rsidTr="008207FC">
        <w:trPr>
          <w:tblHeader/>
        </w:trPr>
        <w:tc>
          <w:tcPr>
            <w:tcW w:w="4158" w:type="dxa"/>
          </w:tcPr>
          <w:p w14:paraId="1AB9FE66" w14:textId="77777777" w:rsidR="00940FFC" w:rsidRPr="00AE7F1C" w:rsidRDefault="00940FFC" w:rsidP="0024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C61412E" w14:textId="77777777" w:rsidR="00940FFC" w:rsidRPr="00AE7F1C" w:rsidRDefault="00940FFC" w:rsidP="00243ED1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940FFC" w:rsidRPr="00AE7F1C" w14:paraId="623E6D27" w14:textId="77777777" w:rsidTr="008207FC">
        <w:tc>
          <w:tcPr>
            <w:tcW w:w="4158" w:type="dxa"/>
          </w:tcPr>
          <w:p w14:paraId="46D4BFA0" w14:textId="77777777" w:rsidR="00940FFC" w:rsidRPr="00AE7F1C" w:rsidRDefault="00940FFC" w:rsidP="00243ED1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AC8249B" w14:textId="77777777" w:rsidR="00940FFC" w:rsidRPr="00AE7F1C" w:rsidRDefault="00940FFC" w:rsidP="00243ED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313317" w14:textId="77777777" w:rsidR="00940FFC" w:rsidRPr="00AE7F1C" w:rsidRDefault="00940FFC" w:rsidP="00243ED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981B8AB" w14:textId="77777777" w:rsidR="00940FFC" w:rsidRPr="00AE7F1C" w:rsidRDefault="00940FFC" w:rsidP="00243ED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96649F" w14:textId="77777777" w:rsidR="00940FFC" w:rsidRPr="00AE7F1C" w:rsidRDefault="00940FFC" w:rsidP="00243ED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49EDBD6" w14:textId="77777777" w:rsidR="00940FFC" w:rsidRPr="00AE7F1C" w:rsidRDefault="00940FFC" w:rsidP="00243ED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6483CD" w14:textId="77777777" w:rsidR="00940FFC" w:rsidRPr="00AE7F1C" w:rsidRDefault="00940FFC" w:rsidP="00243ED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421080B" w14:textId="77777777" w:rsidR="00940FFC" w:rsidRPr="00AE7F1C" w:rsidRDefault="00940FFC" w:rsidP="00243ED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2462" w:rsidRPr="00AE7F1C" w14:paraId="22E5CDED" w14:textId="77777777" w:rsidTr="008207FC">
        <w:tc>
          <w:tcPr>
            <w:tcW w:w="4158" w:type="dxa"/>
            <w:shd w:val="clear" w:color="auto" w:fill="auto"/>
          </w:tcPr>
          <w:p w14:paraId="0FEE653C" w14:textId="77777777" w:rsidR="004C2462" w:rsidRPr="00AE7F1C" w:rsidRDefault="004C2462" w:rsidP="004C246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47AE7022" w14:textId="4A031BB8" w:rsidR="004C2462" w:rsidRPr="00AE7F1C" w:rsidRDefault="004C2462" w:rsidP="004C246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10B12E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D69E99C" w14:textId="77777777" w:rsidR="004C2462" w:rsidRPr="00AE7F1C" w:rsidRDefault="004C2462" w:rsidP="004C2462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33CC7B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538571D" w14:textId="65C3521C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</w:tcPr>
          <w:p w14:paraId="2D72B181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4105DA8" w14:textId="38343547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4C2462" w:rsidRPr="00AE7F1C" w14:paraId="55575A1A" w14:textId="77777777" w:rsidTr="008207FC">
        <w:tc>
          <w:tcPr>
            <w:tcW w:w="4158" w:type="dxa"/>
            <w:shd w:val="clear" w:color="auto" w:fill="auto"/>
          </w:tcPr>
          <w:p w14:paraId="6519B30B" w14:textId="77777777" w:rsidR="004C2462" w:rsidRPr="00AE7F1C" w:rsidRDefault="004C2462" w:rsidP="004C246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</w:tcPr>
          <w:p w14:paraId="25F6A4CF" w14:textId="744B4F76" w:rsidR="004C2462" w:rsidRPr="00AE7F1C" w:rsidRDefault="004C2462" w:rsidP="004C246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1D5DB0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B9FDD2A" w14:textId="77777777" w:rsidR="004C2462" w:rsidRPr="00AE7F1C" w:rsidRDefault="004C2462" w:rsidP="004C2462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F45EE3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FE91802" w14:textId="452D463D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2C4AF425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2850D2D" w14:textId="24B0B1AA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4C2462" w:rsidRPr="00AE7F1C" w14:paraId="7B73346C" w14:textId="77777777" w:rsidTr="008207FC">
        <w:tc>
          <w:tcPr>
            <w:tcW w:w="4158" w:type="dxa"/>
            <w:shd w:val="clear" w:color="auto" w:fill="auto"/>
          </w:tcPr>
          <w:p w14:paraId="132880B9" w14:textId="77777777" w:rsidR="004C2462" w:rsidRPr="00AE7F1C" w:rsidRDefault="004C2462" w:rsidP="004C246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</w:tcPr>
          <w:p w14:paraId="13DEF48E" w14:textId="0834581C" w:rsidR="004C2462" w:rsidRPr="00AE7F1C" w:rsidRDefault="004C2462" w:rsidP="004C246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5899AA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10C03CC" w14:textId="77777777" w:rsidR="004C2462" w:rsidRPr="00AE7F1C" w:rsidRDefault="004C2462" w:rsidP="004C2462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FA7876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7EC080F" w14:textId="46DAC68D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</w:p>
        </w:tc>
        <w:tc>
          <w:tcPr>
            <w:tcW w:w="270" w:type="dxa"/>
          </w:tcPr>
          <w:p w14:paraId="54FDDBF9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9ECC5F6" w14:textId="2B54608E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</w:tr>
      <w:tr w:rsidR="004C2462" w:rsidRPr="00AE7F1C" w14:paraId="12C38AE5" w14:textId="77777777" w:rsidTr="008207FC">
        <w:tc>
          <w:tcPr>
            <w:tcW w:w="4158" w:type="dxa"/>
            <w:shd w:val="clear" w:color="auto" w:fill="auto"/>
            <w:vAlign w:val="bottom"/>
          </w:tcPr>
          <w:p w14:paraId="0DAF0D12" w14:textId="77777777" w:rsidR="004C2462" w:rsidRPr="00AE7F1C" w:rsidRDefault="004C2462" w:rsidP="004C2462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0F952C81" w14:textId="5B24CF8F" w:rsidR="004C2462" w:rsidRPr="00AE7F1C" w:rsidRDefault="004C2462" w:rsidP="004C246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8D916D8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B4E4F55" w14:textId="77777777" w:rsidR="004C2462" w:rsidRPr="00AE7F1C" w:rsidRDefault="004C2462" w:rsidP="004C2462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465B2D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424AB62" w14:textId="32F9C00C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  <w:tc>
          <w:tcPr>
            <w:tcW w:w="270" w:type="dxa"/>
          </w:tcPr>
          <w:p w14:paraId="4DCFA6DE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2416B71" w14:textId="3FE00D4C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</w:tr>
      <w:tr w:rsidR="004C2462" w:rsidRPr="00AE7F1C" w14:paraId="2D526389" w14:textId="77777777" w:rsidTr="008207FC">
        <w:tc>
          <w:tcPr>
            <w:tcW w:w="4158" w:type="dxa"/>
            <w:shd w:val="clear" w:color="auto" w:fill="auto"/>
          </w:tcPr>
          <w:p w14:paraId="72B4398C" w14:textId="77777777" w:rsidR="004C2462" w:rsidRPr="00AE7F1C" w:rsidRDefault="004C2462" w:rsidP="004C246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14:paraId="07109F35" w14:textId="2E3B934B" w:rsidR="004C2462" w:rsidRPr="00AE7F1C" w:rsidRDefault="004C2462" w:rsidP="004C246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B864BC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3FD47C7" w14:textId="77777777" w:rsidR="004C2462" w:rsidRPr="00AE7F1C" w:rsidRDefault="004C2462" w:rsidP="004C2462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6B78212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905D237" w14:textId="4E84BAE7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F5E747A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5A746C1" w14:textId="71691FD6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4C2462" w:rsidRPr="00AE7F1C" w14:paraId="4784904C" w14:textId="77777777" w:rsidTr="008207FC">
        <w:tc>
          <w:tcPr>
            <w:tcW w:w="4158" w:type="dxa"/>
            <w:shd w:val="clear" w:color="auto" w:fill="auto"/>
          </w:tcPr>
          <w:p w14:paraId="4CC13757" w14:textId="77777777" w:rsidR="004C2462" w:rsidRPr="00AE7F1C" w:rsidRDefault="004C2462" w:rsidP="004C246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2B74E3C4" w14:textId="3E8E5EC4" w:rsidR="004C2462" w:rsidRPr="00AE7F1C" w:rsidRDefault="004C2462" w:rsidP="004C246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E52A3E7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366BC9F" w14:textId="77777777" w:rsidR="004C2462" w:rsidRPr="00AE7F1C" w:rsidRDefault="004C2462" w:rsidP="004C2462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5EE23A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E1982F8" w14:textId="4EFC1145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23C22AE7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AF4AC58" w14:textId="4E621EBF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</w:tr>
      <w:tr w:rsidR="004C2462" w:rsidRPr="00AE7F1C" w14:paraId="5A268400" w14:textId="77777777" w:rsidTr="008207FC">
        <w:tc>
          <w:tcPr>
            <w:tcW w:w="4158" w:type="dxa"/>
            <w:shd w:val="clear" w:color="auto" w:fill="auto"/>
          </w:tcPr>
          <w:p w14:paraId="43A095D7" w14:textId="77777777" w:rsidR="004C2462" w:rsidRPr="00AE7F1C" w:rsidRDefault="004C2462" w:rsidP="004C2462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02A137F8" w14:textId="76D659B8" w:rsidR="004C2462" w:rsidRPr="00AE7F1C" w:rsidRDefault="004C2462" w:rsidP="004C246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ECD6EB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FDED90" w14:textId="77777777" w:rsidR="004C2462" w:rsidRPr="00AE7F1C" w:rsidRDefault="004C2462" w:rsidP="004C2462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58F5EFE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83BFA29" w14:textId="6C744429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FF8D717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86086F6" w14:textId="7EFE54B9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4C2462" w:rsidRPr="00AE7F1C" w14:paraId="1452B9D0" w14:textId="77777777" w:rsidTr="008207FC">
        <w:tc>
          <w:tcPr>
            <w:tcW w:w="4158" w:type="dxa"/>
            <w:shd w:val="clear" w:color="auto" w:fill="auto"/>
          </w:tcPr>
          <w:p w14:paraId="294DBFC7" w14:textId="7B1F7FFF" w:rsidR="004C2462" w:rsidRPr="00AE7F1C" w:rsidRDefault="004C2462" w:rsidP="004C2462">
            <w:pPr>
              <w:tabs>
                <w:tab w:val="left" w:pos="34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6C30D8F" w14:textId="77777777" w:rsidR="004C2462" w:rsidRPr="00AE7F1C" w:rsidRDefault="004C2462" w:rsidP="004C246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23EBFFBE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</w:tcPr>
          <w:p w14:paraId="2FBED8DE" w14:textId="77777777" w:rsidR="004C2462" w:rsidRPr="00AE7F1C" w:rsidRDefault="004C2462" w:rsidP="004C2462">
            <w:pPr>
              <w:pStyle w:val="a1"/>
              <w:ind w:left="-130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47928302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</w:tcPr>
          <w:p w14:paraId="5AB8ACB5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79C67271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D215F52" w14:textId="77777777" w:rsidR="004C2462" w:rsidRPr="00AE7F1C" w:rsidRDefault="004C2462" w:rsidP="004C2462">
            <w:pPr>
              <w:pStyle w:val="a1"/>
              <w:ind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4C2462" w:rsidRPr="00AE7F1C" w14:paraId="2096BB19" w14:textId="77777777" w:rsidTr="008207FC">
        <w:tc>
          <w:tcPr>
            <w:tcW w:w="4158" w:type="dxa"/>
            <w:shd w:val="clear" w:color="auto" w:fill="auto"/>
          </w:tcPr>
          <w:p w14:paraId="12A2DEC7" w14:textId="77777777" w:rsidR="004C2462" w:rsidRPr="00AE7F1C" w:rsidRDefault="004C2462" w:rsidP="004C2462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0D49258E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3260F9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9BF06A1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6DFD9F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6A779E8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1FC7527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D271D2A" w14:textId="77777777" w:rsidR="004C2462" w:rsidRPr="00AE7F1C" w:rsidRDefault="004C2462" w:rsidP="004C2462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C2462" w:rsidRPr="00AE7F1C" w14:paraId="35CF2028" w14:textId="77777777" w:rsidTr="008207FC">
        <w:tc>
          <w:tcPr>
            <w:tcW w:w="4158" w:type="dxa"/>
            <w:shd w:val="clear" w:color="auto" w:fill="auto"/>
          </w:tcPr>
          <w:p w14:paraId="5194805A" w14:textId="77777777" w:rsidR="004C2462" w:rsidRPr="00AE7F1C" w:rsidRDefault="004C2462" w:rsidP="004C246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490CE778" w14:textId="7E574FFC" w:rsidR="004C2462" w:rsidRPr="00AE7F1C" w:rsidRDefault="0021708C" w:rsidP="004C2462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</w:p>
        </w:tc>
        <w:tc>
          <w:tcPr>
            <w:tcW w:w="270" w:type="dxa"/>
          </w:tcPr>
          <w:p w14:paraId="0F18BA38" w14:textId="77777777" w:rsidR="004C2462" w:rsidRPr="00AE7F1C" w:rsidRDefault="004C2462" w:rsidP="004C2462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42AC9EBB" w14:textId="75A599FE" w:rsidR="004C2462" w:rsidRPr="00AE7F1C" w:rsidRDefault="0021708C" w:rsidP="004C2462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70" w:type="dxa"/>
          </w:tcPr>
          <w:p w14:paraId="73524219" w14:textId="77777777" w:rsidR="004C2462" w:rsidRPr="00AE7F1C" w:rsidRDefault="004C2462" w:rsidP="004C2462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BEB4F1" w14:textId="5939C8BD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  <w:tc>
          <w:tcPr>
            <w:tcW w:w="270" w:type="dxa"/>
          </w:tcPr>
          <w:p w14:paraId="70303EC4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5E4CE68" w14:textId="0601B466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</w:tr>
      <w:tr w:rsidR="004C2462" w:rsidRPr="00AE7F1C" w14:paraId="1F0BFE04" w14:textId="77777777" w:rsidTr="008207FC">
        <w:tc>
          <w:tcPr>
            <w:tcW w:w="4158" w:type="dxa"/>
            <w:shd w:val="clear" w:color="auto" w:fill="auto"/>
          </w:tcPr>
          <w:p w14:paraId="66117718" w14:textId="77777777" w:rsidR="004C2462" w:rsidRPr="00AE7F1C" w:rsidRDefault="004C2462" w:rsidP="004C246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</w:tcPr>
          <w:p w14:paraId="4712C862" w14:textId="2C9F287F" w:rsidR="004C2462" w:rsidRPr="00AE7F1C" w:rsidRDefault="0021708C" w:rsidP="004C2462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369E2A53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CCA7A02" w14:textId="7B3BB0C2" w:rsidR="004C2462" w:rsidRPr="00AE7F1C" w:rsidRDefault="0021708C" w:rsidP="004C2462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2EB77FFC" w14:textId="77777777" w:rsidR="004C2462" w:rsidRPr="00AE7F1C" w:rsidRDefault="004C2462" w:rsidP="004C2462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0B5B7B2" w14:textId="649A0052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6654F6A3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486B649" w14:textId="5F625223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</w:tr>
      <w:tr w:rsidR="004C2462" w:rsidRPr="00AE7F1C" w14:paraId="20FB3EFE" w14:textId="77777777" w:rsidTr="008207FC">
        <w:tc>
          <w:tcPr>
            <w:tcW w:w="4158" w:type="dxa"/>
            <w:shd w:val="clear" w:color="auto" w:fill="auto"/>
          </w:tcPr>
          <w:p w14:paraId="2A1C9DB8" w14:textId="77777777" w:rsidR="004C2462" w:rsidRPr="00AE7F1C" w:rsidRDefault="004C2462" w:rsidP="004C246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</w:tcPr>
          <w:p w14:paraId="26DB7383" w14:textId="3C486C85" w:rsidR="004C2462" w:rsidRPr="00AE7F1C" w:rsidRDefault="004C2462" w:rsidP="004C2462">
            <w:pPr>
              <w:pStyle w:val="a1"/>
              <w:tabs>
                <w:tab w:val="decimal" w:pos="50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EB2FFF" w14:textId="77777777" w:rsidR="004C2462" w:rsidRPr="00AE7F1C" w:rsidRDefault="004C2462" w:rsidP="004C2462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189D2773" w14:textId="542B938E" w:rsidR="004C2462" w:rsidRPr="00AE7F1C" w:rsidRDefault="004C2462" w:rsidP="004C2462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FFF2A23" w14:textId="77777777" w:rsidR="004C2462" w:rsidRPr="00AE7F1C" w:rsidRDefault="004C2462" w:rsidP="004C2462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B0065DE" w14:textId="593C524D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950D7BB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D70F1DB" w14:textId="2E2CCAB9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4C2462" w:rsidRPr="00AE7F1C" w14:paraId="4D129E1D" w14:textId="77777777" w:rsidTr="008207FC">
        <w:trPr>
          <w:trHeight w:val="254"/>
        </w:trPr>
        <w:tc>
          <w:tcPr>
            <w:tcW w:w="4158" w:type="dxa"/>
            <w:shd w:val="clear" w:color="auto" w:fill="auto"/>
          </w:tcPr>
          <w:p w14:paraId="61AC676B" w14:textId="77777777" w:rsidR="004C2462" w:rsidRPr="00AE7F1C" w:rsidRDefault="004C2462" w:rsidP="004C246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 xml:space="preserve">   ซื้อสินค้าและบริการ</w:t>
            </w:r>
          </w:p>
        </w:tc>
        <w:tc>
          <w:tcPr>
            <w:tcW w:w="1080" w:type="dxa"/>
          </w:tcPr>
          <w:p w14:paraId="2E086936" w14:textId="66E73375" w:rsidR="004C2462" w:rsidRPr="00AE7F1C" w:rsidRDefault="0021708C" w:rsidP="004C2462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</w:tcPr>
          <w:p w14:paraId="13B90154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B74BCA5" w14:textId="1F8348E1" w:rsidR="004C2462" w:rsidRPr="00AE7F1C" w:rsidRDefault="0021708C" w:rsidP="004C2462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  <w:tc>
          <w:tcPr>
            <w:tcW w:w="270" w:type="dxa"/>
          </w:tcPr>
          <w:p w14:paraId="0875EA93" w14:textId="77777777" w:rsidR="004C2462" w:rsidRPr="00AE7F1C" w:rsidRDefault="004C2462" w:rsidP="004C2462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EB4BAB5" w14:textId="014DC19A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</w:tcPr>
          <w:p w14:paraId="666B7929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413F7B4" w14:textId="4456D0E4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</w:tr>
      <w:tr w:rsidR="00CC0431" w:rsidRPr="00AE7F1C" w14:paraId="12973994" w14:textId="77777777" w:rsidTr="009E43D7">
        <w:tc>
          <w:tcPr>
            <w:tcW w:w="4158" w:type="dxa"/>
            <w:shd w:val="clear" w:color="auto" w:fill="auto"/>
          </w:tcPr>
          <w:p w14:paraId="0CC0351D" w14:textId="77777777" w:rsidR="00CC0431" w:rsidRPr="00AE7F1C" w:rsidRDefault="00CC0431" w:rsidP="009E43D7">
            <w:pPr>
              <w:tabs>
                <w:tab w:val="left" w:pos="34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4C247FE" w14:textId="77777777" w:rsidR="00CC0431" w:rsidRPr="00AE7F1C" w:rsidRDefault="00CC0431" w:rsidP="009E43D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6C50BD6B" w14:textId="77777777" w:rsidR="00CC0431" w:rsidRPr="00AE7F1C" w:rsidRDefault="00CC0431" w:rsidP="009E43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</w:tcPr>
          <w:p w14:paraId="707FA0D6" w14:textId="77777777" w:rsidR="00CC0431" w:rsidRPr="00AE7F1C" w:rsidRDefault="00CC0431" w:rsidP="009E43D7">
            <w:pPr>
              <w:pStyle w:val="a1"/>
              <w:ind w:left="-130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6B4A3264" w14:textId="77777777" w:rsidR="00CC0431" w:rsidRPr="00AE7F1C" w:rsidRDefault="00CC0431" w:rsidP="009E43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</w:tcPr>
          <w:p w14:paraId="187C21E3" w14:textId="77777777" w:rsidR="00CC0431" w:rsidRPr="00AE7F1C" w:rsidRDefault="00CC0431" w:rsidP="009E43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6D2CC92B" w14:textId="77777777" w:rsidR="00CC0431" w:rsidRPr="00AE7F1C" w:rsidRDefault="00CC0431" w:rsidP="009E43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A2E704D" w14:textId="77777777" w:rsidR="00CC0431" w:rsidRPr="00AE7F1C" w:rsidRDefault="00CC0431" w:rsidP="009E43D7">
            <w:pPr>
              <w:pStyle w:val="a1"/>
              <w:ind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4C2462" w:rsidRPr="00AE7F1C" w14:paraId="674E2E91" w14:textId="77777777" w:rsidTr="008207FC">
        <w:trPr>
          <w:trHeight w:val="203"/>
        </w:trPr>
        <w:tc>
          <w:tcPr>
            <w:tcW w:w="4158" w:type="dxa"/>
            <w:shd w:val="clear" w:color="auto" w:fill="auto"/>
          </w:tcPr>
          <w:p w14:paraId="5E48A3B0" w14:textId="77777777" w:rsidR="004C2462" w:rsidRPr="00AE7F1C" w:rsidRDefault="004C2462" w:rsidP="004C246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23BC7905" w14:textId="77777777" w:rsidR="004C2462" w:rsidRPr="00AE7F1C" w:rsidRDefault="004C2462" w:rsidP="004C2462">
            <w:pPr>
              <w:pStyle w:val="a1"/>
              <w:tabs>
                <w:tab w:val="decimal" w:pos="68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7B85BE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DC68417" w14:textId="77777777" w:rsidR="004C2462" w:rsidRPr="00AE7F1C" w:rsidRDefault="004C2462" w:rsidP="004C2462">
            <w:pPr>
              <w:pStyle w:val="a1"/>
              <w:tabs>
                <w:tab w:val="decimal" w:pos="68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C65DCA" w14:textId="77777777" w:rsidR="004C2462" w:rsidRPr="00AE7F1C" w:rsidRDefault="004C2462" w:rsidP="004C2462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C08FCE8" w14:textId="77777777" w:rsidR="004C2462" w:rsidRPr="00AE7F1C" w:rsidRDefault="004C2462" w:rsidP="004C2462">
            <w:pPr>
              <w:pStyle w:val="a1"/>
              <w:tabs>
                <w:tab w:val="decimal" w:pos="68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DB00C3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FB90053" w14:textId="77777777" w:rsidR="004C2462" w:rsidRPr="00AE7F1C" w:rsidRDefault="004C2462" w:rsidP="004C2462">
            <w:pPr>
              <w:pStyle w:val="a1"/>
              <w:tabs>
                <w:tab w:val="decimal" w:pos="68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2462" w:rsidRPr="00AE7F1C" w14:paraId="1172EFB4" w14:textId="77777777" w:rsidTr="008207FC">
        <w:trPr>
          <w:trHeight w:val="203"/>
        </w:trPr>
        <w:tc>
          <w:tcPr>
            <w:tcW w:w="4158" w:type="dxa"/>
            <w:shd w:val="clear" w:color="auto" w:fill="auto"/>
          </w:tcPr>
          <w:p w14:paraId="3D5D5647" w14:textId="77777777" w:rsidR="004C2462" w:rsidRPr="00AE7F1C" w:rsidRDefault="004C2462" w:rsidP="004C2462">
            <w:pPr>
              <w:tabs>
                <w:tab w:val="left" w:pos="60"/>
                <w:tab w:val="left" w:pos="34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40C3C752" w14:textId="3207C23B" w:rsidR="004C2462" w:rsidRPr="00AE7F1C" w:rsidRDefault="0021708C" w:rsidP="004C2462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</w:tcPr>
          <w:p w14:paraId="31C2735A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BD00004" w14:textId="60419AD6" w:rsidR="004C2462" w:rsidRPr="00AE7F1C" w:rsidRDefault="0021708C" w:rsidP="004C2462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459D5565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FE1E985" w14:textId="6A17EE54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8C86762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B33132A" w14:textId="66D708F9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4C2462" w:rsidRPr="00AE7F1C" w14:paraId="5A035963" w14:textId="77777777" w:rsidTr="008207FC">
        <w:trPr>
          <w:trHeight w:val="203"/>
        </w:trPr>
        <w:tc>
          <w:tcPr>
            <w:tcW w:w="4158" w:type="dxa"/>
            <w:shd w:val="clear" w:color="auto" w:fill="auto"/>
          </w:tcPr>
          <w:p w14:paraId="01627DC6" w14:textId="77777777" w:rsidR="004C2462" w:rsidRPr="00AE7F1C" w:rsidRDefault="004C2462" w:rsidP="004C2462">
            <w:pPr>
              <w:tabs>
                <w:tab w:val="left" w:pos="342"/>
              </w:tabs>
              <w:ind w:left="-108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</w:tcPr>
          <w:p w14:paraId="3A7FBCF1" w14:textId="5AAE5E91" w:rsidR="004C2462" w:rsidRPr="00AE7F1C" w:rsidRDefault="0021708C" w:rsidP="004C2462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180433E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080" w:type="dxa"/>
          </w:tcPr>
          <w:p w14:paraId="40A070B9" w14:textId="3EF7EA15" w:rsidR="004C2462" w:rsidRPr="00AE7F1C" w:rsidRDefault="0021708C" w:rsidP="004C2462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61142D2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F3D556B" w14:textId="5B400C26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F02CFA0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9E3FA3B" w14:textId="146CEDD2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4C2462" w:rsidRPr="00AE7F1C" w14:paraId="1955801B" w14:textId="77777777" w:rsidTr="008207FC">
        <w:trPr>
          <w:trHeight w:val="203"/>
        </w:trPr>
        <w:tc>
          <w:tcPr>
            <w:tcW w:w="4158" w:type="dxa"/>
            <w:shd w:val="clear" w:color="auto" w:fill="auto"/>
          </w:tcPr>
          <w:p w14:paraId="4D890E65" w14:textId="77777777" w:rsidR="004C2462" w:rsidRPr="00AE7F1C" w:rsidRDefault="004C2462" w:rsidP="004C2462">
            <w:pPr>
              <w:tabs>
                <w:tab w:val="left" w:pos="342"/>
              </w:tabs>
              <w:ind w:left="-108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7F1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DFA13F5" w14:textId="5404F79C" w:rsidR="004C2462" w:rsidRPr="00AE7F1C" w:rsidRDefault="0021708C" w:rsidP="004C2462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</w:tcPr>
          <w:p w14:paraId="1DDC5AA0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98D5D94" w14:textId="635E8EE1" w:rsidR="004C2462" w:rsidRPr="00AE7F1C" w:rsidRDefault="0021708C" w:rsidP="004C2462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F4BCC1C" w14:textId="77777777" w:rsidR="004C2462" w:rsidRPr="00AE7F1C" w:rsidRDefault="004C2462" w:rsidP="004C2462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9E223BE" w14:textId="16DAF6F3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381F422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B7F9A76" w14:textId="2F69F39B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4C2462" w:rsidRPr="00AE7F1C" w14:paraId="2B849007" w14:textId="77777777" w:rsidTr="008207FC">
        <w:trPr>
          <w:trHeight w:val="203"/>
        </w:trPr>
        <w:tc>
          <w:tcPr>
            <w:tcW w:w="4158" w:type="dxa"/>
            <w:shd w:val="clear" w:color="auto" w:fill="auto"/>
            <w:vAlign w:val="center"/>
          </w:tcPr>
          <w:p w14:paraId="00203A32" w14:textId="77777777" w:rsidR="004C2462" w:rsidRPr="00AE7F1C" w:rsidRDefault="004C2462" w:rsidP="004C2462">
            <w:pPr>
              <w:tabs>
                <w:tab w:val="clear" w:pos="227"/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vAlign w:val="bottom"/>
          </w:tcPr>
          <w:p w14:paraId="6F652DFC" w14:textId="45655A66" w:rsidR="004C2462" w:rsidRPr="00AE7F1C" w:rsidRDefault="0021708C" w:rsidP="004C2462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D494A" w:rsidRPr="00AE7F1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201</w:t>
            </w:r>
            <w:r w:rsidRPr="00AE7F1C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14:paraId="17A201A1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3D2540B3" w14:textId="66E0388E" w:rsidR="004C2462" w:rsidRPr="00AE7F1C" w:rsidRDefault="0021708C" w:rsidP="004C2462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872</w:t>
            </w:r>
            <w:r w:rsidRPr="00AE7F1C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14:paraId="592FEA3E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E3A36D9" w14:textId="6D33E61D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3A56F302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4B554D7" w14:textId="7E3493DE" w:rsidR="004C2462" w:rsidRPr="00AE7F1C" w:rsidRDefault="004C2462" w:rsidP="004C2462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C2462" w:rsidRPr="00AE7F1C" w14:paraId="275B6531" w14:textId="77777777" w:rsidTr="008207FC">
        <w:trPr>
          <w:trHeight w:val="203"/>
        </w:trPr>
        <w:tc>
          <w:tcPr>
            <w:tcW w:w="4158" w:type="dxa"/>
            <w:shd w:val="clear" w:color="auto" w:fill="auto"/>
          </w:tcPr>
          <w:p w14:paraId="179620CE" w14:textId="77777777" w:rsidR="004C2462" w:rsidRPr="00AE7F1C" w:rsidRDefault="004C2462" w:rsidP="004C2462">
            <w:pPr>
              <w:tabs>
                <w:tab w:val="left" w:pos="342"/>
              </w:tabs>
              <w:ind w:left="-108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75754484" w14:textId="40F8B892" w:rsidR="004C2462" w:rsidRPr="00AE7F1C" w:rsidRDefault="0021708C" w:rsidP="004C2462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ED2794F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B84A131" w14:textId="211D41A1" w:rsidR="004C2462" w:rsidRPr="00AE7F1C" w:rsidRDefault="0021708C" w:rsidP="004C2462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A28B84F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7336A91" w14:textId="093DD6C7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A8C1B88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C092EF6" w14:textId="3C827C4D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4C2462" w:rsidRPr="00AE7F1C" w14:paraId="11387933" w14:textId="77777777" w:rsidTr="008207FC">
        <w:trPr>
          <w:trHeight w:val="203"/>
        </w:trPr>
        <w:tc>
          <w:tcPr>
            <w:tcW w:w="4158" w:type="dxa"/>
            <w:shd w:val="clear" w:color="auto" w:fill="auto"/>
          </w:tcPr>
          <w:p w14:paraId="7845C9C3" w14:textId="77777777" w:rsidR="004C2462" w:rsidRPr="00AE7F1C" w:rsidRDefault="004C2462" w:rsidP="004C246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285A2A30" w14:textId="0BCA4C81" w:rsidR="004C2462" w:rsidRPr="00AE7F1C" w:rsidRDefault="0021708C" w:rsidP="004C2462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6114017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ED48539" w14:textId="2ADED5A4" w:rsidR="004C2462" w:rsidRPr="00AE7F1C" w:rsidRDefault="0021708C" w:rsidP="004C2462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A07D7DD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9F11260" w14:textId="0E867778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05AC598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55B0E19" w14:textId="0AA353C7" w:rsidR="004C2462" w:rsidRPr="00AE7F1C" w:rsidRDefault="0021708C" w:rsidP="004C2462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</w:tr>
      <w:tr w:rsidR="004C2462" w:rsidRPr="00AE7F1C" w14:paraId="6E464E31" w14:textId="77777777" w:rsidTr="008207FC">
        <w:trPr>
          <w:trHeight w:val="203"/>
        </w:trPr>
        <w:tc>
          <w:tcPr>
            <w:tcW w:w="4158" w:type="dxa"/>
            <w:shd w:val="clear" w:color="auto" w:fill="auto"/>
          </w:tcPr>
          <w:p w14:paraId="4A5067B2" w14:textId="77777777" w:rsidR="004C2462" w:rsidRPr="00AE7F1C" w:rsidRDefault="004C2462" w:rsidP="004C2462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09A6FACC" w14:textId="77777777" w:rsidR="004C2462" w:rsidRPr="00AE7F1C" w:rsidRDefault="004C2462" w:rsidP="004C2462">
            <w:pPr>
              <w:pStyle w:val="a1"/>
              <w:tabs>
                <w:tab w:val="decimal" w:pos="770"/>
              </w:tabs>
              <w:ind w:right="4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5F0237F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88EB29A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5669444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B52B1C4" w14:textId="77777777" w:rsidR="004C2462" w:rsidRPr="00AE7F1C" w:rsidRDefault="004C2462" w:rsidP="004C246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E7AADD4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36B8126" w14:textId="77777777" w:rsidR="004C2462" w:rsidRPr="00AE7F1C" w:rsidRDefault="004C2462" w:rsidP="004C246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4C2462" w:rsidRPr="00AE7F1C" w14:paraId="6C13F5B6" w14:textId="77777777" w:rsidTr="008207FC">
        <w:trPr>
          <w:trHeight w:val="203"/>
        </w:trPr>
        <w:tc>
          <w:tcPr>
            <w:tcW w:w="4158" w:type="dxa"/>
            <w:shd w:val="clear" w:color="auto" w:fill="auto"/>
          </w:tcPr>
          <w:p w14:paraId="1A32A145" w14:textId="77777777" w:rsidR="004C2462" w:rsidRPr="00AE7F1C" w:rsidRDefault="004C2462" w:rsidP="004C246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23618419" w14:textId="77777777" w:rsidR="004C2462" w:rsidRPr="00AE7F1C" w:rsidRDefault="004C2462" w:rsidP="004C2462">
            <w:pPr>
              <w:pStyle w:val="a1"/>
              <w:tabs>
                <w:tab w:val="decimal" w:pos="770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F15771D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587910B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CD41010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E791113" w14:textId="77777777" w:rsidR="004C2462" w:rsidRPr="00AE7F1C" w:rsidRDefault="004C2462" w:rsidP="004C246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590E8E3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342FDEA" w14:textId="77777777" w:rsidR="004C2462" w:rsidRPr="00AE7F1C" w:rsidRDefault="004C2462" w:rsidP="004C246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C2462" w:rsidRPr="00AE7F1C" w14:paraId="41CDEE7B" w14:textId="77777777" w:rsidTr="008207FC">
        <w:trPr>
          <w:trHeight w:val="203"/>
        </w:trPr>
        <w:tc>
          <w:tcPr>
            <w:tcW w:w="4158" w:type="dxa"/>
            <w:shd w:val="clear" w:color="auto" w:fill="auto"/>
          </w:tcPr>
          <w:p w14:paraId="54C6431F" w14:textId="77777777" w:rsidR="004C2462" w:rsidRPr="00AE7F1C" w:rsidRDefault="004C2462" w:rsidP="004C246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80" w:type="dxa"/>
          </w:tcPr>
          <w:p w14:paraId="5509EDC7" w14:textId="5A42209E" w:rsidR="004C2462" w:rsidRPr="00AE7F1C" w:rsidRDefault="0021708C" w:rsidP="004C2462">
            <w:pPr>
              <w:pStyle w:val="a1"/>
              <w:tabs>
                <w:tab w:val="decimal" w:pos="770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70" w:type="dxa"/>
          </w:tcPr>
          <w:p w14:paraId="78F3CC3F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BEF8EBD" w14:textId="778AB9AB" w:rsidR="004C2462" w:rsidRPr="00AE7F1C" w:rsidRDefault="0021708C" w:rsidP="004C2462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14:paraId="7043BA41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14D4865" w14:textId="054C0163" w:rsidR="004C2462" w:rsidRPr="00AE7F1C" w:rsidRDefault="0021708C" w:rsidP="004C2462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3CDF4367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C2991DF" w14:textId="5AA3BCB9" w:rsidR="004C2462" w:rsidRPr="00AE7F1C" w:rsidRDefault="0021708C" w:rsidP="004C2462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</w:tr>
      <w:tr w:rsidR="004C2462" w:rsidRPr="00AE7F1C" w14:paraId="28C39978" w14:textId="77777777" w:rsidTr="008207FC">
        <w:trPr>
          <w:trHeight w:val="203"/>
        </w:trPr>
        <w:tc>
          <w:tcPr>
            <w:tcW w:w="4158" w:type="dxa"/>
            <w:shd w:val="clear" w:color="auto" w:fill="auto"/>
          </w:tcPr>
          <w:p w14:paraId="1442AFB1" w14:textId="77777777" w:rsidR="004C2462" w:rsidRPr="00AE7F1C" w:rsidRDefault="004C2462" w:rsidP="004C2462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ผลประโยชน์ระยะยาวของ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80" w:type="dxa"/>
          </w:tcPr>
          <w:p w14:paraId="5D5AC5F5" w14:textId="2B531B00" w:rsidR="004C2462" w:rsidRPr="00AE7F1C" w:rsidRDefault="0021708C" w:rsidP="004C2462">
            <w:pPr>
              <w:pStyle w:val="a1"/>
              <w:tabs>
                <w:tab w:val="decimal" w:pos="770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E692BBB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3BF9C12" w14:textId="1B8742A7" w:rsidR="004C2462" w:rsidRPr="00AE7F1C" w:rsidRDefault="0021708C" w:rsidP="004C2462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8D33130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912BF54" w14:textId="4F155FBD" w:rsidR="004C2462" w:rsidRPr="00AE7F1C" w:rsidRDefault="0021708C" w:rsidP="004C2462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F42B888" w14:textId="77777777" w:rsidR="004C2462" w:rsidRPr="00AE7F1C" w:rsidRDefault="004C2462" w:rsidP="004C246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DAE0A07" w14:textId="550918DC" w:rsidR="004C2462" w:rsidRPr="00AE7F1C" w:rsidRDefault="0021708C" w:rsidP="004C2462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</w:tbl>
    <w:p w14:paraId="72E34BC9" w14:textId="77777777" w:rsidR="00940FFC" w:rsidRPr="00AE7F1C" w:rsidRDefault="00940FFC" w:rsidP="00940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rPr>
          <w:rFonts w:ascii="Angsana New" w:hAnsi="Angsana New"/>
          <w:sz w:val="20"/>
          <w:szCs w:val="20"/>
          <w:vertAlign w:val="superscript"/>
        </w:rPr>
      </w:pPr>
    </w:p>
    <w:p w14:paraId="6858C4B5" w14:textId="10089218" w:rsidR="00940FFC" w:rsidRPr="00AE7F1C" w:rsidRDefault="0021708C" w:rsidP="00940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/>
          <w:sz w:val="36"/>
          <w:szCs w:val="36"/>
          <w:vertAlign w:val="superscript"/>
        </w:rPr>
        <w:lastRenderedPageBreak/>
        <w:t>1</w:t>
      </w:r>
      <w:r w:rsidR="00940FFC" w:rsidRPr="00AE7F1C">
        <w:rPr>
          <w:rFonts w:ascii="Angsana New" w:hAnsi="Angsana New"/>
          <w:sz w:val="36"/>
          <w:szCs w:val="36"/>
          <w:vertAlign w:val="superscript"/>
        </w:rPr>
        <w:tab/>
      </w:r>
      <w:r w:rsidR="00940FFC" w:rsidRPr="00AE7F1C">
        <w:rPr>
          <w:rFonts w:ascii="Angsana New" w:hAnsi="Angsana New"/>
          <w:sz w:val="30"/>
          <w:szCs w:val="30"/>
          <w:cs/>
        </w:rPr>
        <w:t>ส่วนใหญ่ประกอบด้วยการซื้อน้ำมันพืชที่บริษัทย่อยแห่งหนึ่งซื้อจากกิจการอื่นที่เกี่ยวข้องกันแห่งหนึ่ง</w:t>
      </w:r>
      <w:r w:rsidR="00940FFC" w:rsidRPr="00AE7F1C">
        <w:rPr>
          <w:rFonts w:ascii="Angsana New" w:hAnsi="Angsana New" w:hint="cs"/>
          <w:sz w:val="30"/>
          <w:szCs w:val="30"/>
          <w:cs/>
        </w:rPr>
        <w:t xml:space="preserve">รวมอยู่ในงบการเงินรวม </w:t>
      </w:r>
      <w:r w:rsidR="00940FFC" w:rsidRPr="00AE7F1C">
        <w:rPr>
          <w:rFonts w:ascii="Angsana New" w:hAnsi="Angsana New"/>
          <w:spacing w:val="-2"/>
          <w:sz w:val="30"/>
          <w:szCs w:val="30"/>
          <w:cs/>
        </w:rPr>
        <w:t>สำหรับแต่ละงวด</w:t>
      </w:r>
      <w:r w:rsidR="00940FFC" w:rsidRPr="00AE7F1C">
        <w:rPr>
          <w:rFonts w:ascii="Angsana New" w:hAnsi="Angsana New" w:hint="cs"/>
          <w:sz w:val="30"/>
          <w:szCs w:val="30"/>
          <w:cs/>
        </w:rPr>
        <w:t>หกเดือน</w:t>
      </w:r>
      <w:r w:rsidR="00940FFC" w:rsidRPr="00AE7F1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AE7F1C">
        <w:rPr>
          <w:rFonts w:ascii="Angsana New" w:hAnsi="Angsana New"/>
          <w:sz w:val="30"/>
          <w:szCs w:val="30"/>
        </w:rPr>
        <w:t>30</w:t>
      </w:r>
      <w:r w:rsidR="00940FFC" w:rsidRPr="00AE7F1C">
        <w:rPr>
          <w:rFonts w:ascii="Angsana New" w:hAnsi="Angsana New"/>
          <w:sz w:val="30"/>
          <w:szCs w:val="30"/>
        </w:rPr>
        <w:t xml:space="preserve"> </w:t>
      </w:r>
      <w:r w:rsidR="00940FFC" w:rsidRPr="00AE7F1C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AE7F1C">
        <w:rPr>
          <w:rFonts w:ascii="Angsana New" w:hAnsi="Angsana New"/>
          <w:sz w:val="30"/>
          <w:szCs w:val="30"/>
        </w:rPr>
        <w:t>25</w:t>
      </w:r>
      <w:r w:rsidRPr="00AE7F1C">
        <w:rPr>
          <w:rFonts w:ascii="Angsana New" w:hAnsi="Angsana New" w:hint="cs"/>
          <w:sz w:val="30"/>
          <w:szCs w:val="30"/>
        </w:rPr>
        <w:t>6</w:t>
      </w:r>
      <w:r w:rsidRPr="00AE7F1C">
        <w:rPr>
          <w:rFonts w:ascii="Angsana New" w:hAnsi="Angsana New"/>
          <w:sz w:val="30"/>
          <w:szCs w:val="30"/>
        </w:rPr>
        <w:t>4</w:t>
      </w:r>
      <w:r w:rsidR="00940FFC" w:rsidRPr="00AE7F1C">
        <w:rPr>
          <w:rFonts w:ascii="Angsana New" w:hAnsi="Angsana New"/>
          <w:sz w:val="30"/>
          <w:szCs w:val="30"/>
        </w:rPr>
        <w:t xml:space="preserve"> </w:t>
      </w:r>
      <w:r w:rsidR="00940FFC" w:rsidRPr="00AE7F1C">
        <w:rPr>
          <w:rFonts w:ascii="Angsana New" w:hAnsi="Angsana New"/>
          <w:sz w:val="30"/>
          <w:szCs w:val="30"/>
          <w:cs/>
        </w:rPr>
        <w:t xml:space="preserve">และ </w:t>
      </w:r>
      <w:r w:rsidRPr="00AE7F1C">
        <w:rPr>
          <w:rFonts w:ascii="Angsana New" w:hAnsi="Angsana New"/>
          <w:sz w:val="30"/>
          <w:szCs w:val="30"/>
        </w:rPr>
        <w:t>2563</w:t>
      </w:r>
      <w:r w:rsidR="00940FFC" w:rsidRPr="00AE7F1C">
        <w:rPr>
          <w:rFonts w:ascii="Angsana New" w:hAnsi="Angsana New" w:hint="cs"/>
          <w:sz w:val="30"/>
          <w:szCs w:val="30"/>
          <w:cs/>
        </w:rPr>
        <w:t xml:space="preserve"> </w:t>
      </w:r>
      <w:r w:rsidR="00940FFC" w:rsidRPr="00AE7F1C">
        <w:rPr>
          <w:rFonts w:ascii="Angsana New" w:hAnsi="Angsana New"/>
          <w:sz w:val="30"/>
          <w:szCs w:val="30"/>
          <w:cs/>
        </w:rPr>
        <w:t xml:space="preserve">จำนวน </w:t>
      </w:r>
      <w:r w:rsidRPr="00AE7F1C">
        <w:rPr>
          <w:rFonts w:ascii="Angsana New" w:hAnsi="Angsana New"/>
          <w:sz w:val="30"/>
          <w:szCs w:val="30"/>
        </w:rPr>
        <w:t>1</w:t>
      </w:r>
      <w:r w:rsidR="004C2462" w:rsidRPr="00AE7F1C">
        <w:rPr>
          <w:rFonts w:ascii="Angsana New" w:hAnsi="Angsana New"/>
          <w:sz w:val="30"/>
          <w:szCs w:val="30"/>
        </w:rPr>
        <w:t>,</w:t>
      </w:r>
      <w:r w:rsidRPr="00AE7F1C">
        <w:rPr>
          <w:rFonts w:ascii="Angsana New" w:hAnsi="Angsana New"/>
          <w:sz w:val="30"/>
          <w:szCs w:val="30"/>
        </w:rPr>
        <w:t>196</w:t>
      </w:r>
      <w:r w:rsidR="00940FFC" w:rsidRPr="00AE7F1C">
        <w:rPr>
          <w:rFonts w:ascii="Angsana New" w:hAnsi="Angsana New"/>
          <w:sz w:val="30"/>
          <w:szCs w:val="30"/>
        </w:rPr>
        <w:t xml:space="preserve"> </w:t>
      </w:r>
      <w:r w:rsidR="00940FFC" w:rsidRPr="00AE7F1C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940FFC" w:rsidRPr="00AE7F1C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Pr="00AE7F1C">
        <w:rPr>
          <w:rFonts w:ascii="Angsana New" w:hAnsi="Angsana New"/>
          <w:spacing w:val="-2"/>
          <w:sz w:val="30"/>
          <w:szCs w:val="30"/>
        </w:rPr>
        <w:t>871</w:t>
      </w:r>
      <w:r w:rsidR="00940FFC" w:rsidRPr="00AE7F1C">
        <w:rPr>
          <w:rFonts w:ascii="Angsana New" w:hAnsi="Angsana New"/>
          <w:spacing w:val="-2"/>
          <w:sz w:val="30"/>
          <w:szCs w:val="30"/>
        </w:rPr>
        <w:t xml:space="preserve"> </w:t>
      </w:r>
      <w:r w:rsidR="00940FFC" w:rsidRPr="00AE7F1C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940FFC" w:rsidRPr="00AE7F1C">
        <w:rPr>
          <w:rFonts w:ascii="Angsana New" w:hAnsi="Angsana New"/>
          <w:sz w:val="30"/>
          <w:szCs w:val="30"/>
          <w:cs/>
        </w:rPr>
        <w:t>ตามลำดับ</w:t>
      </w:r>
    </w:p>
    <w:p w14:paraId="3D4B1435" w14:textId="6326B71E" w:rsidR="008207FC" w:rsidRPr="00AE7F1C" w:rsidRDefault="00820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1495153E" w14:textId="2451C4B2" w:rsidR="004F6633" w:rsidRPr="00AE7F1C" w:rsidRDefault="004F6633" w:rsidP="00EB7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E7F1C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AE7F1C">
        <w:rPr>
          <w:rFonts w:asciiTheme="majorBidi" w:hAnsiTheme="majorBidi" w:cstheme="majorBidi"/>
          <w:sz w:val="30"/>
          <w:szCs w:val="30"/>
        </w:rPr>
        <w:t xml:space="preserve"> </w:t>
      </w:r>
      <w:r w:rsidRPr="00AE7F1C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AE7F1C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21708C" w:rsidRPr="00AE7F1C">
        <w:rPr>
          <w:rFonts w:asciiTheme="majorBidi" w:hAnsiTheme="majorBidi" w:cstheme="majorBidi" w:hint="cs"/>
          <w:sz w:val="30"/>
          <w:szCs w:val="30"/>
        </w:rPr>
        <w:t>30</w:t>
      </w:r>
      <w:r w:rsidR="007D3D68" w:rsidRPr="00AE7F1C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AE7F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708C" w:rsidRPr="00AE7F1C">
        <w:rPr>
          <w:rFonts w:asciiTheme="majorBidi" w:hAnsiTheme="majorBidi" w:cstheme="majorBidi"/>
          <w:sz w:val="30"/>
          <w:szCs w:val="30"/>
        </w:rPr>
        <w:t>2564</w:t>
      </w:r>
      <w:r w:rsidRPr="00AE7F1C">
        <w:rPr>
          <w:rFonts w:asciiTheme="majorBidi" w:hAnsiTheme="majorBidi" w:cstheme="majorBidi"/>
          <w:sz w:val="30"/>
          <w:szCs w:val="30"/>
        </w:rPr>
        <w:t xml:space="preserve"> </w:t>
      </w:r>
      <w:r w:rsidRPr="00AE7F1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1708C" w:rsidRPr="00AE7F1C">
        <w:rPr>
          <w:rFonts w:asciiTheme="majorBidi" w:hAnsiTheme="majorBidi" w:cstheme="majorBidi"/>
          <w:sz w:val="30"/>
          <w:szCs w:val="30"/>
        </w:rPr>
        <w:t>31</w:t>
      </w:r>
      <w:r w:rsidRPr="00AE7F1C">
        <w:rPr>
          <w:rFonts w:asciiTheme="majorBidi" w:hAnsiTheme="majorBidi" w:cstheme="majorBidi"/>
          <w:sz w:val="30"/>
          <w:szCs w:val="30"/>
        </w:rPr>
        <w:t xml:space="preserve"> </w:t>
      </w:r>
      <w:r w:rsidRPr="00AE7F1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1708C" w:rsidRPr="00AE7F1C">
        <w:rPr>
          <w:rFonts w:asciiTheme="majorBidi" w:hAnsiTheme="majorBidi" w:cstheme="majorBidi"/>
          <w:sz w:val="30"/>
          <w:szCs w:val="30"/>
        </w:rPr>
        <w:t>2563</w:t>
      </w:r>
      <w:r w:rsidRPr="00AE7F1C">
        <w:rPr>
          <w:rFonts w:asciiTheme="majorBidi" w:hAnsiTheme="majorBidi" w:cstheme="majorBidi"/>
          <w:sz w:val="30"/>
          <w:szCs w:val="30"/>
        </w:rPr>
        <w:t xml:space="preserve"> </w:t>
      </w:r>
      <w:r w:rsidRPr="00AE7F1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65C9DE0" w14:textId="77777777" w:rsidR="00B543A8" w:rsidRPr="00AE7F1C" w:rsidRDefault="00B543A8" w:rsidP="00B543A8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087"/>
        <w:gridCol w:w="1080"/>
        <w:gridCol w:w="236"/>
        <w:gridCol w:w="1120"/>
        <w:gridCol w:w="273"/>
        <w:gridCol w:w="1044"/>
        <w:gridCol w:w="272"/>
        <w:gridCol w:w="1105"/>
      </w:tblGrid>
      <w:tr w:rsidR="00B543A8" w:rsidRPr="00AE7F1C" w14:paraId="20D74CEE" w14:textId="77777777" w:rsidTr="00E001CD">
        <w:trPr>
          <w:cantSplit/>
          <w:tblHeader/>
        </w:trPr>
        <w:tc>
          <w:tcPr>
            <w:tcW w:w="2963" w:type="dxa"/>
          </w:tcPr>
          <w:p w14:paraId="1A21769D" w14:textId="77777777" w:rsidR="00B543A8" w:rsidRPr="00AE7F1C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087" w:type="dxa"/>
          </w:tcPr>
          <w:p w14:paraId="10D02F84" w14:textId="77777777" w:rsidR="00B543A8" w:rsidRPr="00AE7F1C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1DBBA390" w14:textId="77777777" w:rsidR="00B543A8" w:rsidRPr="00AE7F1C" w:rsidRDefault="00B543A8" w:rsidP="0020330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427E7F2A" w14:textId="77777777" w:rsidR="00B543A8" w:rsidRPr="00AE7F1C" w:rsidRDefault="00B543A8" w:rsidP="0020330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09E13C69" w14:textId="77777777" w:rsidR="00B543A8" w:rsidRPr="00AE7F1C" w:rsidRDefault="00B543A8" w:rsidP="0020330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D68" w:rsidRPr="00AE7F1C" w14:paraId="7F89463A" w14:textId="77777777" w:rsidTr="00E001CD">
        <w:trPr>
          <w:cantSplit/>
          <w:tblHeader/>
        </w:trPr>
        <w:tc>
          <w:tcPr>
            <w:tcW w:w="2963" w:type="dxa"/>
          </w:tcPr>
          <w:p w14:paraId="7EAF168E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1E014C76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DEFC8C" w14:textId="2610F575" w:rsidR="007D3D68" w:rsidRPr="00AE7F1C" w:rsidRDefault="0021708C" w:rsidP="007D3D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D3D68"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D3D68" w:rsidRPr="00AE7F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2F8B4ABF" w14:textId="77777777" w:rsidR="007D3D68" w:rsidRPr="00AE7F1C" w:rsidRDefault="007D3D68" w:rsidP="007D3D6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0DBF4A98" w14:textId="276E8058" w:rsidR="007D3D68" w:rsidRPr="00AE7F1C" w:rsidRDefault="0021708C" w:rsidP="007D3D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D3D68" w:rsidRPr="00AE7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</w:tcPr>
          <w:p w14:paraId="7E9D6E73" w14:textId="77777777" w:rsidR="007D3D68" w:rsidRPr="00AE7F1C" w:rsidRDefault="007D3D68" w:rsidP="007D3D6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78A32BAF" w14:textId="5B0B9DF0" w:rsidR="007D3D68" w:rsidRPr="00AE7F1C" w:rsidRDefault="0021708C" w:rsidP="007D3D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D3D68"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D3D68" w:rsidRPr="00AE7F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2" w:type="dxa"/>
          </w:tcPr>
          <w:p w14:paraId="26CFC6CC" w14:textId="77777777" w:rsidR="007D3D68" w:rsidRPr="00AE7F1C" w:rsidRDefault="007D3D68" w:rsidP="007D3D6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0C0A3B15" w14:textId="70E7A165" w:rsidR="007D3D68" w:rsidRPr="00AE7F1C" w:rsidRDefault="0021708C" w:rsidP="007D3D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D3D68" w:rsidRPr="00AE7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D3D68" w:rsidRPr="00AE7F1C" w14:paraId="252AF68A" w14:textId="77777777" w:rsidTr="00E001CD">
        <w:trPr>
          <w:cantSplit/>
          <w:tblHeader/>
        </w:trPr>
        <w:tc>
          <w:tcPr>
            <w:tcW w:w="2963" w:type="dxa"/>
          </w:tcPr>
          <w:p w14:paraId="505828B7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7" w:type="dxa"/>
          </w:tcPr>
          <w:p w14:paraId="611EC1E1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400C6ED" w14:textId="6FC04CA7" w:rsidR="007D3D68" w:rsidRPr="00AE7F1C" w:rsidRDefault="0021708C" w:rsidP="007D3D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5CDC6B68" w14:textId="77777777" w:rsidR="007D3D68" w:rsidRPr="00AE7F1C" w:rsidRDefault="007D3D68" w:rsidP="007D3D6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0F11519F" w14:textId="02D8465B" w:rsidR="007D3D68" w:rsidRPr="00AE7F1C" w:rsidRDefault="0021708C" w:rsidP="007D3D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3" w:type="dxa"/>
          </w:tcPr>
          <w:p w14:paraId="2674F643" w14:textId="77777777" w:rsidR="007D3D68" w:rsidRPr="00AE7F1C" w:rsidRDefault="007D3D68" w:rsidP="007D3D6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70183656" w14:textId="7C3BC13A" w:rsidR="007D3D68" w:rsidRPr="00AE7F1C" w:rsidRDefault="0021708C" w:rsidP="007D3D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</w:tcPr>
          <w:p w14:paraId="6BE984D0" w14:textId="77777777" w:rsidR="007D3D68" w:rsidRPr="00AE7F1C" w:rsidRDefault="007D3D68" w:rsidP="007D3D6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78991E43" w14:textId="51C8A3A0" w:rsidR="007D3D68" w:rsidRPr="00AE7F1C" w:rsidRDefault="0021708C" w:rsidP="007D3D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D3D68" w:rsidRPr="00AE7F1C" w14:paraId="58A10093" w14:textId="77777777" w:rsidTr="00E001CD">
        <w:trPr>
          <w:cantSplit/>
          <w:tblHeader/>
        </w:trPr>
        <w:tc>
          <w:tcPr>
            <w:tcW w:w="4050" w:type="dxa"/>
            <w:gridSpan w:val="2"/>
          </w:tcPr>
          <w:p w14:paraId="7C40CBE5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CDB0022" w14:textId="77777777" w:rsidR="007D3D68" w:rsidRPr="00AE7F1C" w:rsidRDefault="007D3D68" w:rsidP="007D3D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D68" w:rsidRPr="00AE7F1C" w14:paraId="4D7C73C5" w14:textId="77777777" w:rsidTr="00E001CD">
        <w:trPr>
          <w:cantSplit/>
        </w:trPr>
        <w:tc>
          <w:tcPr>
            <w:tcW w:w="4050" w:type="dxa"/>
            <w:gridSpan w:val="2"/>
          </w:tcPr>
          <w:p w14:paraId="339FFAA5" w14:textId="77777777" w:rsidR="007D3D68" w:rsidRPr="00AE7F1C" w:rsidRDefault="007D3D68" w:rsidP="007D3D6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B5F4D5B" w14:textId="3CECF5A4" w:rsidR="007D3D68" w:rsidRPr="00AE7F1C" w:rsidRDefault="004C2462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27657D" w14:textId="77777777" w:rsidR="007D3D68" w:rsidRPr="00AE7F1C" w:rsidRDefault="007D3D68" w:rsidP="007D3D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2C6D468D" w14:textId="20D13622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7385667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47579CB0" w14:textId="349B8487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72" w:type="dxa"/>
            <w:shd w:val="clear" w:color="auto" w:fill="auto"/>
          </w:tcPr>
          <w:p w14:paraId="0722DBBD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5F54A64B" w14:textId="756F892C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7D3D68" w:rsidRPr="00AE7F1C" w14:paraId="629B4D99" w14:textId="77777777" w:rsidTr="00E001CD">
        <w:trPr>
          <w:cantSplit/>
        </w:trPr>
        <w:tc>
          <w:tcPr>
            <w:tcW w:w="4050" w:type="dxa"/>
            <w:gridSpan w:val="2"/>
          </w:tcPr>
          <w:p w14:paraId="3A723551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4A743BB8" w14:textId="0BC427E4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236" w:type="dxa"/>
          </w:tcPr>
          <w:p w14:paraId="6823CCC5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120" w:type="dxa"/>
          </w:tcPr>
          <w:p w14:paraId="407393FB" w14:textId="151A9B72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73" w:type="dxa"/>
          </w:tcPr>
          <w:p w14:paraId="2D00EC09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176BE5AC" w14:textId="04087D04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2" w:type="dxa"/>
          </w:tcPr>
          <w:p w14:paraId="2156A724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105" w:type="dxa"/>
          </w:tcPr>
          <w:p w14:paraId="1456D7A3" w14:textId="1FDA1FA5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7D3D68" w:rsidRPr="00AE7F1C" w14:paraId="37EA77BA" w14:textId="77777777" w:rsidTr="00E001CD">
        <w:trPr>
          <w:cantSplit/>
        </w:trPr>
        <w:tc>
          <w:tcPr>
            <w:tcW w:w="4050" w:type="dxa"/>
            <w:gridSpan w:val="2"/>
          </w:tcPr>
          <w:p w14:paraId="7AFCC80F" w14:textId="77777777" w:rsidR="007D3D68" w:rsidRPr="00AE7F1C" w:rsidRDefault="007D3D68" w:rsidP="007D3D6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4E93F3B7" w14:textId="3BC9DA16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1CF98E85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CDD5265" w14:textId="318D301B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14:paraId="41AEAA82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64D01172" w14:textId="4778547A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1D3A228D" w14:textId="77777777" w:rsidR="007D3D68" w:rsidRPr="00AE7F1C" w:rsidRDefault="007D3D68" w:rsidP="007D3D6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A4C306C" w14:textId="73BF8EFF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D3D68" w:rsidRPr="00AE7F1C" w14:paraId="6B1B5A65" w14:textId="77777777" w:rsidTr="00E001CD">
        <w:trPr>
          <w:cantSplit/>
        </w:trPr>
        <w:tc>
          <w:tcPr>
            <w:tcW w:w="4050" w:type="dxa"/>
            <w:gridSpan w:val="2"/>
          </w:tcPr>
          <w:p w14:paraId="38FFE1E7" w14:textId="77777777" w:rsidR="007D3D68" w:rsidRPr="00AE7F1C" w:rsidRDefault="007D3D68" w:rsidP="007D3D6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8A31C2" w14:textId="563C3CDD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236" w:type="dxa"/>
          </w:tcPr>
          <w:p w14:paraId="0FA3CD53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1A08A792" w14:textId="644FCCF8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273" w:type="dxa"/>
          </w:tcPr>
          <w:p w14:paraId="59114B47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0781C853" w14:textId="1D9C4AA3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</w:t>
            </w:r>
          </w:p>
        </w:tc>
        <w:tc>
          <w:tcPr>
            <w:tcW w:w="272" w:type="dxa"/>
          </w:tcPr>
          <w:p w14:paraId="18EED05A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1CBBC904" w14:textId="2F7B8D0B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313</w:t>
            </w:r>
          </w:p>
        </w:tc>
      </w:tr>
      <w:tr w:rsidR="007D3D68" w:rsidRPr="00AE7F1C" w14:paraId="2E16ACA8" w14:textId="77777777" w:rsidTr="000C741C">
        <w:trPr>
          <w:cantSplit/>
          <w:trHeight w:val="362"/>
        </w:trPr>
        <w:tc>
          <w:tcPr>
            <w:tcW w:w="4050" w:type="dxa"/>
            <w:gridSpan w:val="2"/>
          </w:tcPr>
          <w:p w14:paraId="0D6B5477" w14:textId="455D101B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  <w:t>หัก</w:t>
            </w:r>
            <w:r w:rsidRPr="00AE7F1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9E6E96" w14:textId="62141F4A" w:rsidR="007D3D68" w:rsidRPr="00AE7F1C" w:rsidRDefault="004C2462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C056EF9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0C7EF26" w14:textId="01464E0F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246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612E4A69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66F3FEF2" w14:textId="333C74A7" w:rsidR="007D3D68" w:rsidRPr="00AE7F1C" w:rsidRDefault="004C2462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39886614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0162F05" w14:textId="7D7A7533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142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D3D68" w:rsidRPr="00AE7F1C" w14:paraId="11D063FD" w14:textId="77777777" w:rsidTr="00E001CD">
        <w:trPr>
          <w:cantSplit/>
        </w:trPr>
        <w:tc>
          <w:tcPr>
            <w:tcW w:w="4050" w:type="dxa"/>
            <w:gridSpan w:val="2"/>
          </w:tcPr>
          <w:p w14:paraId="2E21A3F1" w14:textId="3226F86E" w:rsidR="007D3D68" w:rsidRPr="00AE7F1C" w:rsidRDefault="007D3D68" w:rsidP="007D3D6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9B2971" w14:textId="520CB9DC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236" w:type="dxa"/>
          </w:tcPr>
          <w:p w14:paraId="6A91CC88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7660809A" w14:textId="42A98E62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73" w:type="dxa"/>
          </w:tcPr>
          <w:p w14:paraId="6F32962B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2B7E423" w14:textId="5C615FC4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</w:p>
        </w:tc>
        <w:tc>
          <w:tcPr>
            <w:tcW w:w="272" w:type="dxa"/>
          </w:tcPr>
          <w:p w14:paraId="63B7D792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1ED5F979" w14:textId="36F99F7E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</w:p>
        </w:tc>
      </w:tr>
    </w:tbl>
    <w:p w14:paraId="659393BE" w14:textId="36D83F18" w:rsidR="00B95AE6" w:rsidRPr="00AE7F1C" w:rsidRDefault="00B95AE6"/>
    <w:p w14:paraId="20F93CC2" w14:textId="77777777" w:rsidR="004D494A" w:rsidRPr="00AE7F1C" w:rsidRDefault="004D494A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087"/>
        <w:gridCol w:w="1080"/>
        <w:gridCol w:w="236"/>
        <w:gridCol w:w="1114"/>
        <w:gridCol w:w="273"/>
        <w:gridCol w:w="1077"/>
        <w:gridCol w:w="272"/>
        <w:gridCol w:w="1078"/>
      </w:tblGrid>
      <w:tr w:rsidR="00B543A8" w:rsidRPr="00AE7F1C" w14:paraId="61630315" w14:textId="77777777" w:rsidTr="00654359">
        <w:trPr>
          <w:cantSplit/>
        </w:trPr>
        <w:tc>
          <w:tcPr>
            <w:tcW w:w="4050" w:type="dxa"/>
            <w:gridSpan w:val="2"/>
          </w:tcPr>
          <w:p w14:paraId="603F4889" w14:textId="102FFBE7" w:rsidR="00B543A8" w:rsidRPr="00AE7F1C" w:rsidRDefault="00B543A8" w:rsidP="002033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76CE91B3" w14:textId="77777777" w:rsidR="00B543A8" w:rsidRPr="00AE7F1C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B86960" w14:textId="77777777" w:rsidR="00B543A8" w:rsidRPr="00AE7F1C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AF70B3" w14:textId="77777777" w:rsidR="00B543A8" w:rsidRPr="00AE7F1C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2383615D" w14:textId="77777777" w:rsidR="00B543A8" w:rsidRPr="00AE7F1C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23AFA91" w14:textId="77777777" w:rsidR="00B543A8" w:rsidRPr="00AE7F1C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BAB2E9F" w14:textId="77777777" w:rsidR="00B543A8" w:rsidRPr="00AE7F1C" w:rsidRDefault="00B543A8" w:rsidP="002033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128481A" w14:textId="77777777" w:rsidR="00B543A8" w:rsidRPr="00AE7F1C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43A8" w:rsidRPr="00AE7F1C" w14:paraId="17753FFA" w14:textId="77777777" w:rsidTr="00654359">
        <w:trPr>
          <w:cantSplit/>
        </w:trPr>
        <w:tc>
          <w:tcPr>
            <w:tcW w:w="4050" w:type="dxa"/>
            <w:gridSpan w:val="2"/>
          </w:tcPr>
          <w:p w14:paraId="2E7A1D36" w14:textId="77777777" w:rsidR="00B543A8" w:rsidRPr="00AE7F1C" w:rsidRDefault="00B543A8" w:rsidP="004C1614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1DBF7FA1" w14:textId="77777777" w:rsidR="00B543A8" w:rsidRPr="00AE7F1C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6900340" w14:textId="77777777" w:rsidR="00B543A8" w:rsidRPr="00AE7F1C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6DD99E31" w14:textId="77777777" w:rsidR="00B543A8" w:rsidRPr="00AE7F1C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</w:tcPr>
          <w:p w14:paraId="5096A5E0" w14:textId="77777777" w:rsidR="00B543A8" w:rsidRPr="00AE7F1C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3E6667C1" w14:textId="77777777" w:rsidR="00B543A8" w:rsidRPr="00AE7F1C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79A727BC" w14:textId="77777777" w:rsidR="00B543A8" w:rsidRPr="00AE7F1C" w:rsidRDefault="00B543A8" w:rsidP="004C1614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</w:tcPr>
          <w:p w14:paraId="1CAC4239" w14:textId="77777777" w:rsidR="00B543A8" w:rsidRPr="00AE7F1C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81213" w:rsidRPr="00AE7F1C" w14:paraId="58C4C4E6" w14:textId="77777777" w:rsidTr="00654359">
        <w:trPr>
          <w:tblHeader/>
        </w:trPr>
        <w:tc>
          <w:tcPr>
            <w:tcW w:w="2963" w:type="dxa"/>
          </w:tcPr>
          <w:p w14:paraId="0824274D" w14:textId="2EBFCB13" w:rsidR="00081213" w:rsidRPr="00AE7F1C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6E046167" w14:textId="77777777" w:rsidR="00081213" w:rsidRPr="00AE7F1C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919A19B" w14:textId="77777777" w:rsidR="00081213" w:rsidRPr="00AE7F1C" w:rsidRDefault="00081213" w:rsidP="000812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27599472" w14:textId="77777777" w:rsidR="00081213" w:rsidRPr="00AE7F1C" w:rsidRDefault="00081213" w:rsidP="000812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32A0AACA" w14:textId="77777777" w:rsidR="00081213" w:rsidRPr="00AE7F1C" w:rsidRDefault="00081213" w:rsidP="000812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D68" w:rsidRPr="00AE7F1C" w14:paraId="404721F8" w14:textId="77777777" w:rsidTr="00654359">
        <w:trPr>
          <w:tblHeader/>
        </w:trPr>
        <w:tc>
          <w:tcPr>
            <w:tcW w:w="2963" w:type="dxa"/>
          </w:tcPr>
          <w:p w14:paraId="0FC28A44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353F1CF5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46BD11" w14:textId="485A3BEE" w:rsidR="007D3D68" w:rsidRPr="00AE7F1C" w:rsidRDefault="0021708C" w:rsidP="007D3D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D3D68"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D3D68" w:rsidRPr="00AE7F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21D01BC1" w14:textId="77777777" w:rsidR="007D3D68" w:rsidRPr="00AE7F1C" w:rsidRDefault="007D3D68" w:rsidP="007D3D6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</w:tcPr>
          <w:p w14:paraId="47C58824" w14:textId="231EC6F9" w:rsidR="007D3D68" w:rsidRPr="00AE7F1C" w:rsidRDefault="0021708C" w:rsidP="007D3D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D3D68" w:rsidRPr="00AE7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</w:tcPr>
          <w:p w14:paraId="00049C6E" w14:textId="77777777" w:rsidR="007D3D68" w:rsidRPr="00AE7F1C" w:rsidRDefault="007D3D68" w:rsidP="007D3D6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77" w:type="dxa"/>
          </w:tcPr>
          <w:p w14:paraId="4BF1E926" w14:textId="6E252F7E" w:rsidR="007D3D68" w:rsidRPr="00AE7F1C" w:rsidRDefault="0021708C" w:rsidP="007D3D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D3D68"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D3D68" w:rsidRPr="00AE7F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2" w:type="dxa"/>
          </w:tcPr>
          <w:p w14:paraId="1A8A31B2" w14:textId="77777777" w:rsidR="007D3D68" w:rsidRPr="00AE7F1C" w:rsidRDefault="007D3D68" w:rsidP="007D3D6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78" w:type="dxa"/>
          </w:tcPr>
          <w:p w14:paraId="42A147AA" w14:textId="31066D16" w:rsidR="007D3D68" w:rsidRPr="00AE7F1C" w:rsidRDefault="0021708C" w:rsidP="007D3D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D3D68" w:rsidRPr="00AE7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D3D68" w:rsidRPr="00AE7F1C" w14:paraId="7FA74458" w14:textId="77777777" w:rsidTr="00654359">
        <w:trPr>
          <w:tblHeader/>
        </w:trPr>
        <w:tc>
          <w:tcPr>
            <w:tcW w:w="2963" w:type="dxa"/>
          </w:tcPr>
          <w:p w14:paraId="03EEFF70" w14:textId="72EB1278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1087" w:type="dxa"/>
          </w:tcPr>
          <w:p w14:paraId="02CA2516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FFD75B7" w14:textId="7E923D8A" w:rsidR="007D3D68" w:rsidRPr="00AE7F1C" w:rsidRDefault="0021708C" w:rsidP="007D3D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5999B437" w14:textId="77777777" w:rsidR="007D3D68" w:rsidRPr="00AE7F1C" w:rsidRDefault="007D3D68" w:rsidP="007D3D6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</w:tcPr>
          <w:p w14:paraId="78A37E70" w14:textId="4E69EDFE" w:rsidR="007D3D68" w:rsidRPr="00AE7F1C" w:rsidRDefault="0021708C" w:rsidP="007D3D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3" w:type="dxa"/>
          </w:tcPr>
          <w:p w14:paraId="33369470" w14:textId="77777777" w:rsidR="007D3D68" w:rsidRPr="00AE7F1C" w:rsidRDefault="007D3D68" w:rsidP="007D3D6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77" w:type="dxa"/>
          </w:tcPr>
          <w:p w14:paraId="4FE94901" w14:textId="23F75B21" w:rsidR="007D3D68" w:rsidRPr="00AE7F1C" w:rsidRDefault="0021708C" w:rsidP="007D3D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</w:tcPr>
          <w:p w14:paraId="43A28DAB" w14:textId="77777777" w:rsidR="007D3D68" w:rsidRPr="00AE7F1C" w:rsidRDefault="007D3D68" w:rsidP="007D3D6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78" w:type="dxa"/>
          </w:tcPr>
          <w:p w14:paraId="4E21BEF3" w14:textId="54D1ACB2" w:rsidR="007D3D68" w:rsidRPr="00AE7F1C" w:rsidRDefault="0021708C" w:rsidP="007D3D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D3D68" w:rsidRPr="00AE7F1C" w14:paraId="0721DE73" w14:textId="77777777" w:rsidTr="00654359">
        <w:trPr>
          <w:tblHeader/>
        </w:trPr>
        <w:tc>
          <w:tcPr>
            <w:tcW w:w="4050" w:type="dxa"/>
            <w:gridSpan w:val="2"/>
          </w:tcPr>
          <w:p w14:paraId="4EF5DC87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91A0AEC" w14:textId="77777777" w:rsidR="007D3D68" w:rsidRPr="00AE7F1C" w:rsidRDefault="007D3D68" w:rsidP="007D3D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D68" w:rsidRPr="00AE7F1C" w14:paraId="2034C45B" w14:textId="77777777" w:rsidTr="00654359">
        <w:trPr>
          <w:cantSplit/>
        </w:trPr>
        <w:tc>
          <w:tcPr>
            <w:tcW w:w="4050" w:type="dxa"/>
            <w:gridSpan w:val="2"/>
          </w:tcPr>
          <w:p w14:paraId="395F85AB" w14:textId="77777777" w:rsidR="007D3D68" w:rsidRPr="00AE7F1C" w:rsidRDefault="007D3D68" w:rsidP="007D3D6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097CB30" w14:textId="7956BDC3" w:rsidR="007D3D68" w:rsidRPr="00AE7F1C" w:rsidRDefault="001F6D0A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5AB0A6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437C3B3" w14:textId="50F99133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A5B5303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C8C81A4" w14:textId="5D9B9D24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45564B77" w14:textId="77777777" w:rsidR="007D3D68" w:rsidRPr="00AE7F1C" w:rsidRDefault="007D3D68" w:rsidP="007D3D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A99FABC" w14:textId="10D06B75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D3D68" w:rsidRPr="00AE7F1C" w14:paraId="7C56D3C1" w14:textId="77777777" w:rsidTr="00654359">
        <w:trPr>
          <w:cantSplit/>
        </w:trPr>
        <w:tc>
          <w:tcPr>
            <w:tcW w:w="4050" w:type="dxa"/>
            <w:gridSpan w:val="2"/>
          </w:tcPr>
          <w:p w14:paraId="235DAA88" w14:textId="49E5AAC8" w:rsidR="00AA5257" w:rsidRPr="00AE7F1C" w:rsidRDefault="007D3D68" w:rsidP="001F6D0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5B63E438" w14:textId="1B377620" w:rsidR="001F6D0A" w:rsidRPr="00AE7F1C" w:rsidRDefault="0021708C" w:rsidP="001F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236" w:type="dxa"/>
          </w:tcPr>
          <w:p w14:paraId="223716C1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670BEDC" w14:textId="2E1B5184" w:rsidR="00AA5257" w:rsidRPr="00AE7F1C" w:rsidRDefault="0021708C" w:rsidP="001F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30</w:t>
            </w:r>
            <w:r w:rsidRPr="00AE7F1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14:paraId="1E56C21C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1616AE4" w14:textId="63BBC271" w:rsidR="001F6D0A" w:rsidRPr="00AE7F1C" w:rsidRDefault="0021708C" w:rsidP="001F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272" w:type="dxa"/>
          </w:tcPr>
          <w:p w14:paraId="114E6195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7023FD0" w14:textId="172EE155" w:rsidR="00AA5257" w:rsidRPr="00AE7F1C" w:rsidRDefault="0021708C" w:rsidP="001F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304</w:t>
            </w:r>
          </w:p>
        </w:tc>
      </w:tr>
      <w:tr w:rsidR="007D3D68" w:rsidRPr="00AE7F1C" w14:paraId="4BD38DF0" w14:textId="77777777" w:rsidTr="00654359">
        <w:trPr>
          <w:cantSplit/>
        </w:trPr>
        <w:tc>
          <w:tcPr>
            <w:tcW w:w="4050" w:type="dxa"/>
            <w:gridSpan w:val="2"/>
          </w:tcPr>
          <w:p w14:paraId="6DD65175" w14:textId="77777777" w:rsidR="007D3D68" w:rsidRPr="00AE7F1C" w:rsidRDefault="007D3D68" w:rsidP="007D3D6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FFD8EF" w14:textId="10A2B976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36" w:type="dxa"/>
          </w:tcPr>
          <w:p w14:paraId="5F322429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1A222D8" w14:textId="6998E595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14:paraId="641F8C29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950FCFA" w14:textId="05181BE9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272" w:type="dxa"/>
          </w:tcPr>
          <w:p w14:paraId="2305D4DE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1C41E84" w14:textId="7F79FB3D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310</w:t>
            </w:r>
          </w:p>
        </w:tc>
      </w:tr>
      <w:tr w:rsidR="007D3D68" w:rsidRPr="00AE7F1C" w14:paraId="18AF13AD" w14:textId="77777777" w:rsidTr="00654359">
        <w:trPr>
          <w:cantSplit/>
        </w:trPr>
        <w:tc>
          <w:tcPr>
            <w:tcW w:w="4050" w:type="dxa"/>
            <w:gridSpan w:val="2"/>
          </w:tcPr>
          <w:p w14:paraId="0DF8FDD1" w14:textId="07460109" w:rsidR="007D3D68" w:rsidRPr="00AE7F1C" w:rsidRDefault="007D3D68" w:rsidP="007D3D6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  <w:t>หัก</w:t>
            </w:r>
            <w:r w:rsidRPr="00AE7F1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2DF54C" w14:textId="5C53212B" w:rsidR="007D3D68" w:rsidRPr="00AE7F1C" w:rsidRDefault="001F6D0A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2282B32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A0DD4B0" w14:textId="231CF9A1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301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6FA52E44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EECC7BD" w14:textId="228374B1" w:rsidR="007D3D68" w:rsidRPr="00AE7F1C" w:rsidRDefault="001F6D0A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319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4CB759D4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0FDEE63" w14:textId="560BD305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304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D3D68" w:rsidRPr="00AE7F1C" w14:paraId="22D765B3" w14:textId="77777777" w:rsidTr="00654359">
        <w:trPr>
          <w:cantSplit/>
        </w:trPr>
        <w:tc>
          <w:tcPr>
            <w:tcW w:w="4050" w:type="dxa"/>
            <w:gridSpan w:val="2"/>
          </w:tcPr>
          <w:p w14:paraId="0F9280CF" w14:textId="77777777" w:rsidR="007D3D68" w:rsidRPr="00AE7F1C" w:rsidRDefault="007D3D68" w:rsidP="007D3D6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643814" w14:textId="4E293BCA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9C8178E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C3C7695" w14:textId="0156AE65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3" w:type="dxa"/>
          </w:tcPr>
          <w:p w14:paraId="669E145C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97FEC5B" w14:textId="755E696F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1B9B3E38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DAEB80C" w14:textId="4DBE9C2E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76B33353" w14:textId="5DA8A235" w:rsidR="00CC0431" w:rsidRPr="00AE7F1C" w:rsidRDefault="00CC0431" w:rsidP="00EA1582">
      <w:pPr>
        <w:tabs>
          <w:tab w:val="clear" w:pos="227"/>
          <w:tab w:val="clear" w:pos="454"/>
          <w:tab w:val="left" w:pos="531"/>
        </w:tabs>
        <w:rPr>
          <w:rFonts w:asciiTheme="majorBidi" w:hAnsiTheme="majorBidi" w:cstheme="majorBidi"/>
          <w:sz w:val="30"/>
          <w:szCs w:val="30"/>
        </w:rPr>
      </w:pPr>
    </w:p>
    <w:p w14:paraId="2963A5C5" w14:textId="77777777" w:rsidR="00CC0431" w:rsidRPr="00AE7F1C" w:rsidRDefault="00CC0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E7F1C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62"/>
        <w:gridCol w:w="1008"/>
        <w:gridCol w:w="236"/>
        <w:gridCol w:w="1015"/>
        <w:gridCol w:w="273"/>
        <w:gridCol w:w="987"/>
        <w:gridCol w:w="272"/>
        <w:gridCol w:w="988"/>
      </w:tblGrid>
      <w:tr w:rsidR="006B1463" w:rsidRPr="00AE7F1C" w14:paraId="327B6521" w14:textId="77777777" w:rsidTr="00CC0431">
        <w:trPr>
          <w:cantSplit/>
          <w:tblHeader/>
        </w:trPr>
        <w:tc>
          <w:tcPr>
            <w:tcW w:w="4662" w:type="dxa"/>
          </w:tcPr>
          <w:p w14:paraId="78176D33" w14:textId="77777777" w:rsidR="006B1463" w:rsidRPr="00AE7F1C" w:rsidRDefault="006B1463" w:rsidP="0024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9" w:type="dxa"/>
            <w:gridSpan w:val="3"/>
          </w:tcPr>
          <w:p w14:paraId="35C52D19" w14:textId="77777777" w:rsidR="006B1463" w:rsidRPr="00AE7F1C" w:rsidRDefault="006B1463" w:rsidP="00243ED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85FDD63" w14:textId="77777777" w:rsidR="006B1463" w:rsidRPr="00AE7F1C" w:rsidRDefault="006B1463" w:rsidP="00243ED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47" w:type="dxa"/>
            <w:gridSpan w:val="3"/>
          </w:tcPr>
          <w:p w14:paraId="40BD1FD7" w14:textId="77777777" w:rsidR="006B1463" w:rsidRPr="00AE7F1C" w:rsidRDefault="006B1463" w:rsidP="00243ED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463" w:rsidRPr="00AE7F1C" w14:paraId="7C676F6A" w14:textId="77777777" w:rsidTr="00CC0431">
        <w:trPr>
          <w:cantSplit/>
        </w:trPr>
        <w:tc>
          <w:tcPr>
            <w:tcW w:w="4662" w:type="dxa"/>
          </w:tcPr>
          <w:p w14:paraId="42E37DA7" w14:textId="77777777" w:rsidR="006B1463" w:rsidRPr="00AE7F1C" w:rsidRDefault="006B1463" w:rsidP="00243ED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2C584144" w14:textId="082B2B54" w:rsidR="006B1463" w:rsidRPr="00AE7F1C" w:rsidRDefault="0021708C" w:rsidP="00243ED1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50CCA020" w14:textId="77777777" w:rsidR="006B1463" w:rsidRPr="00AE7F1C" w:rsidRDefault="006B1463" w:rsidP="00243ED1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15" w:type="dxa"/>
          </w:tcPr>
          <w:p w14:paraId="5527BDF8" w14:textId="1215A75D" w:rsidR="006B1463" w:rsidRPr="00AE7F1C" w:rsidRDefault="0021708C" w:rsidP="00243ED1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3" w:type="dxa"/>
          </w:tcPr>
          <w:p w14:paraId="70AFC4D5" w14:textId="77777777" w:rsidR="006B1463" w:rsidRPr="00AE7F1C" w:rsidRDefault="006B1463" w:rsidP="00243ED1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</w:tcPr>
          <w:p w14:paraId="221F153E" w14:textId="2F5B3C5C" w:rsidR="006B1463" w:rsidRPr="00AE7F1C" w:rsidRDefault="0021708C" w:rsidP="00243ED1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</w:tcPr>
          <w:p w14:paraId="1D7EBABA" w14:textId="77777777" w:rsidR="006B1463" w:rsidRPr="00AE7F1C" w:rsidRDefault="006B1463" w:rsidP="00243ED1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988" w:type="dxa"/>
          </w:tcPr>
          <w:p w14:paraId="21CE24D3" w14:textId="337D0AB0" w:rsidR="006B1463" w:rsidRPr="00AE7F1C" w:rsidRDefault="0021708C" w:rsidP="00243ED1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6B1463" w:rsidRPr="00AE7F1C" w14:paraId="5E2B9B21" w14:textId="77777777" w:rsidTr="00CC0431">
        <w:trPr>
          <w:cantSplit/>
        </w:trPr>
        <w:tc>
          <w:tcPr>
            <w:tcW w:w="4662" w:type="dxa"/>
          </w:tcPr>
          <w:p w14:paraId="272A41A0" w14:textId="77777777" w:rsidR="006B1463" w:rsidRPr="00AE7F1C" w:rsidRDefault="006B1463" w:rsidP="00243ED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9" w:type="dxa"/>
            <w:gridSpan w:val="7"/>
          </w:tcPr>
          <w:p w14:paraId="1B246461" w14:textId="77777777" w:rsidR="006B1463" w:rsidRPr="00AE7F1C" w:rsidRDefault="006B1463" w:rsidP="0024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0FC9" w:rsidRPr="00AE7F1C" w14:paraId="407975D8" w14:textId="77777777" w:rsidTr="00CC0431">
        <w:trPr>
          <w:cantSplit/>
        </w:trPr>
        <w:tc>
          <w:tcPr>
            <w:tcW w:w="4662" w:type="dxa"/>
          </w:tcPr>
          <w:p w14:paraId="70919DD4" w14:textId="0507F3CF" w:rsidR="00F40FC9" w:rsidRPr="00AE7F1C" w:rsidRDefault="00F40FC9" w:rsidP="00F4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ผลขาดทุนด้านเครดิตที่คาดว่าจะเกิดขึ้นของ</w:t>
            </w: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E7F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7F1C">
              <w:rPr>
                <w:rFonts w:asciiTheme="majorBidi" w:hAnsiTheme="majorBidi" w:hint="cs"/>
                <w:sz w:val="30"/>
                <w:szCs w:val="30"/>
                <w:cs/>
              </w:rPr>
              <w:t>สำหรับงวด</w:t>
            </w:r>
            <w:r w:rsidR="00262FB1" w:rsidRPr="00AE7F1C">
              <w:rPr>
                <w:rFonts w:asciiTheme="majorBidi" w:hAnsiTheme="majorBidi" w:hint="cs"/>
                <w:sz w:val="30"/>
                <w:szCs w:val="30"/>
                <w:cs/>
              </w:rPr>
              <w:t>หก</w:t>
            </w:r>
            <w:r w:rsidRPr="00AE7F1C">
              <w:rPr>
                <w:rFonts w:asciiTheme="majorBidi" w:hAnsiTheme="majorBidi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30</w:t>
            </w:r>
            <w:r w:rsidRPr="00AE7F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17A826D6" w14:textId="77777777" w:rsidR="00F40FC9" w:rsidRPr="00AE7F1C" w:rsidRDefault="00F40FC9" w:rsidP="00F4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D60C7DA" w14:textId="405973E3" w:rsidR="001F6D0A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24DFB729" w14:textId="77777777" w:rsidR="00F40FC9" w:rsidRPr="00AE7F1C" w:rsidRDefault="00F40FC9" w:rsidP="00F4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62CB1FA2" w14:textId="77777777" w:rsidR="00F40FC9" w:rsidRPr="00AE7F1C" w:rsidRDefault="00F40FC9" w:rsidP="00F4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  <w:p w14:paraId="358265E1" w14:textId="4CF0761C" w:rsidR="00F40FC9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3" w:type="dxa"/>
          </w:tcPr>
          <w:p w14:paraId="668B353D" w14:textId="77777777" w:rsidR="00F40FC9" w:rsidRPr="00AE7F1C" w:rsidRDefault="00F40FC9" w:rsidP="00F4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14:paraId="376B2B6E" w14:textId="77777777" w:rsidR="00F40FC9" w:rsidRPr="00AE7F1C" w:rsidRDefault="00F40FC9" w:rsidP="00F4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5865076" w14:textId="7532E141" w:rsidR="001F6D0A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2" w:type="dxa"/>
          </w:tcPr>
          <w:p w14:paraId="0CC9768B" w14:textId="77777777" w:rsidR="00F40FC9" w:rsidRPr="00AE7F1C" w:rsidRDefault="00F40FC9" w:rsidP="00F4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563BB719" w14:textId="77777777" w:rsidR="00F40FC9" w:rsidRPr="00AE7F1C" w:rsidRDefault="00F40FC9" w:rsidP="00F4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  <w:p w14:paraId="27D56466" w14:textId="459B0089" w:rsidR="00F40FC9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</w:tbl>
    <w:p w14:paraId="47B35961" w14:textId="77777777" w:rsidR="00CC0431" w:rsidRPr="00AE7F1C" w:rsidRDefault="00CC043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6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698"/>
        <w:gridCol w:w="990"/>
        <w:gridCol w:w="270"/>
        <w:gridCol w:w="990"/>
        <w:gridCol w:w="270"/>
        <w:gridCol w:w="990"/>
        <w:gridCol w:w="270"/>
        <w:gridCol w:w="990"/>
      </w:tblGrid>
      <w:tr w:rsidR="00F40FC9" w:rsidRPr="00AE7F1C" w14:paraId="4707856D" w14:textId="77777777" w:rsidTr="006B1463">
        <w:trPr>
          <w:cantSplit/>
        </w:trPr>
        <w:tc>
          <w:tcPr>
            <w:tcW w:w="4698" w:type="dxa"/>
          </w:tcPr>
          <w:p w14:paraId="702DC380" w14:textId="77777777" w:rsidR="00F40FC9" w:rsidRPr="00AE7F1C" w:rsidRDefault="00F40FC9" w:rsidP="00F4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26B2093A" w14:textId="77777777" w:rsidR="00F40FC9" w:rsidRPr="00AE7F1C" w:rsidRDefault="00F40FC9" w:rsidP="00F40FC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18B623" w14:textId="77777777" w:rsidR="00F40FC9" w:rsidRPr="00AE7F1C" w:rsidRDefault="00F40FC9" w:rsidP="00F40FC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A101BCE" w14:textId="77777777" w:rsidR="00F40FC9" w:rsidRPr="00AE7F1C" w:rsidRDefault="00F40FC9" w:rsidP="00F40FC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0FC9" w:rsidRPr="00AE7F1C" w14:paraId="3CC755E3" w14:textId="77777777" w:rsidTr="006B1463">
        <w:trPr>
          <w:cantSplit/>
        </w:trPr>
        <w:tc>
          <w:tcPr>
            <w:tcW w:w="4698" w:type="dxa"/>
          </w:tcPr>
          <w:p w14:paraId="06968D67" w14:textId="77777777" w:rsidR="00F40FC9" w:rsidRPr="00AE7F1C" w:rsidRDefault="00F40FC9" w:rsidP="00F4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8BB63FC" w14:textId="165C3D41" w:rsidR="00F40FC9" w:rsidRPr="00AE7F1C" w:rsidRDefault="0021708C" w:rsidP="00F40FC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F40FC9"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F40FC9" w:rsidRPr="00AE7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27F7A3E6" w14:textId="77777777" w:rsidR="00F40FC9" w:rsidRPr="00AE7F1C" w:rsidRDefault="00F40FC9" w:rsidP="00F40FC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625770DD" w14:textId="73FEB8AB" w:rsidR="00F40FC9" w:rsidRPr="00AE7F1C" w:rsidRDefault="0021708C" w:rsidP="00F40FC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F40FC9" w:rsidRPr="00AE7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4F91C4F9" w14:textId="77777777" w:rsidR="00F40FC9" w:rsidRPr="00AE7F1C" w:rsidRDefault="00F40FC9" w:rsidP="00F40FC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263E5382" w14:textId="1A733407" w:rsidR="00F40FC9" w:rsidRPr="00AE7F1C" w:rsidRDefault="0021708C" w:rsidP="00F40FC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F40FC9"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F40FC9" w:rsidRPr="00AE7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0166DE8" w14:textId="77777777" w:rsidR="00F40FC9" w:rsidRPr="00AE7F1C" w:rsidRDefault="00F40FC9" w:rsidP="00F40FC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3783224B" w14:textId="16A38E28" w:rsidR="00F40FC9" w:rsidRPr="00AE7F1C" w:rsidRDefault="0021708C" w:rsidP="00F40FC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F40FC9" w:rsidRPr="00AE7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F40FC9" w:rsidRPr="00AE7F1C" w14:paraId="006CABD9" w14:textId="77777777" w:rsidTr="006B1463">
        <w:trPr>
          <w:cantSplit/>
        </w:trPr>
        <w:tc>
          <w:tcPr>
            <w:tcW w:w="4698" w:type="dxa"/>
          </w:tcPr>
          <w:p w14:paraId="4636B99C" w14:textId="77777777" w:rsidR="00F40FC9" w:rsidRPr="00AE7F1C" w:rsidRDefault="00F40FC9" w:rsidP="00F4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990" w:type="dxa"/>
          </w:tcPr>
          <w:p w14:paraId="3C7B6ED6" w14:textId="7E4CB483" w:rsidR="00F40FC9" w:rsidRPr="00AE7F1C" w:rsidRDefault="0021708C" w:rsidP="00F40FC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657E76C" w14:textId="77777777" w:rsidR="00F40FC9" w:rsidRPr="00AE7F1C" w:rsidRDefault="00F40FC9" w:rsidP="00F40FC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555618B6" w14:textId="66A13C20" w:rsidR="00F40FC9" w:rsidRPr="00AE7F1C" w:rsidRDefault="0021708C" w:rsidP="00F40FC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2FEEF55" w14:textId="77777777" w:rsidR="00F40FC9" w:rsidRPr="00AE7F1C" w:rsidRDefault="00F40FC9" w:rsidP="00F40FC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69307B53" w14:textId="762DD73F" w:rsidR="00F40FC9" w:rsidRPr="00AE7F1C" w:rsidRDefault="0021708C" w:rsidP="00F40FC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3F80B21" w14:textId="77777777" w:rsidR="00F40FC9" w:rsidRPr="00AE7F1C" w:rsidRDefault="00F40FC9" w:rsidP="00F40FC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5DCF9AA6" w14:textId="4F745A2C" w:rsidR="00F40FC9" w:rsidRPr="00AE7F1C" w:rsidRDefault="0021708C" w:rsidP="00F40FC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F40FC9" w:rsidRPr="00AE7F1C" w14:paraId="50174AFA" w14:textId="77777777" w:rsidTr="006B1463">
        <w:trPr>
          <w:cantSplit/>
        </w:trPr>
        <w:tc>
          <w:tcPr>
            <w:tcW w:w="4698" w:type="dxa"/>
          </w:tcPr>
          <w:p w14:paraId="640959A1" w14:textId="77777777" w:rsidR="00F40FC9" w:rsidRPr="00AE7F1C" w:rsidRDefault="00F40FC9" w:rsidP="00F4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55C05F5D" w14:textId="77777777" w:rsidR="00F40FC9" w:rsidRPr="00AE7F1C" w:rsidRDefault="00F40FC9" w:rsidP="00F40FC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0FC9" w:rsidRPr="00AE7F1C" w14:paraId="739B03B5" w14:textId="77777777" w:rsidTr="006B1463">
        <w:trPr>
          <w:cantSplit/>
        </w:trPr>
        <w:tc>
          <w:tcPr>
            <w:tcW w:w="4698" w:type="dxa"/>
          </w:tcPr>
          <w:p w14:paraId="28A42AA5" w14:textId="77777777" w:rsidR="00F40FC9" w:rsidRPr="00AE7F1C" w:rsidRDefault="00F40FC9" w:rsidP="00F40FC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D04BCE8" w14:textId="2F947DFF" w:rsidR="00F40FC9" w:rsidRPr="00AE7F1C" w:rsidRDefault="00F40FC9" w:rsidP="00F4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32F35" w:rsidRPr="00AE7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CFD643" w14:textId="77777777" w:rsidR="00F40FC9" w:rsidRPr="00AE7F1C" w:rsidRDefault="00F40FC9" w:rsidP="00F4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55BBB35" w14:textId="77777777" w:rsidR="00F40FC9" w:rsidRPr="00AE7F1C" w:rsidRDefault="00F40FC9" w:rsidP="00F4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29A544" w14:textId="77777777" w:rsidR="00F40FC9" w:rsidRPr="00AE7F1C" w:rsidRDefault="00F40FC9" w:rsidP="00F4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7B5E058" w14:textId="32AB89C3" w:rsidR="00F40FC9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F40FC9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76C641E" w14:textId="77777777" w:rsidR="00F40FC9" w:rsidRPr="00AE7F1C" w:rsidRDefault="00F40FC9" w:rsidP="00F4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44985B3" w14:textId="57EFADEC" w:rsidR="00F40FC9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</w:tbl>
    <w:p w14:paraId="4C303353" w14:textId="77777777" w:rsidR="000F1766" w:rsidRPr="00AE7F1C" w:rsidRDefault="000F176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6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698"/>
        <w:gridCol w:w="990"/>
        <w:gridCol w:w="270"/>
        <w:gridCol w:w="990"/>
        <w:gridCol w:w="270"/>
        <w:gridCol w:w="990"/>
        <w:gridCol w:w="270"/>
        <w:gridCol w:w="990"/>
      </w:tblGrid>
      <w:tr w:rsidR="00081213" w:rsidRPr="00AE7F1C" w14:paraId="7E0A7170" w14:textId="77777777" w:rsidTr="00F32CC6">
        <w:trPr>
          <w:cantSplit/>
        </w:trPr>
        <w:tc>
          <w:tcPr>
            <w:tcW w:w="4698" w:type="dxa"/>
          </w:tcPr>
          <w:p w14:paraId="1406B98D" w14:textId="27727D76" w:rsidR="00081213" w:rsidRPr="00AE7F1C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610902CE" w14:textId="77777777" w:rsidR="00081213" w:rsidRPr="00AE7F1C" w:rsidRDefault="00081213" w:rsidP="000812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BD7599" w14:textId="77777777" w:rsidR="00081213" w:rsidRPr="00AE7F1C" w:rsidRDefault="00081213" w:rsidP="000812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C55437A" w14:textId="77777777" w:rsidR="00081213" w:rsidRPr="00AE7F1C" w:rsidRDefault="00081213" w:rsidP="000812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D68" w:rsidRPr="00AE7F1C" w14:paraId="0BA5AC8C" w14:textId="77777777" w:rsidTr="00F32CC6">
        <w:trPr>
          <w:cantSplit/>
        </w:trPr>
        <w:tc>
          <w:tcPr>
            <w:tcW w:w="4698" w:type="dxa"/>
          </w:tcPr>
          <w:p w14:paraId="71AED8E2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BC35867" w14:textId="650ECAD6" w:rsidR="007D3D68" w:rsidRPr="00AE7F1C" w:rsidRDefault="0021708C" w:rsidP="007D3D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D3D68"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D3D68" w:rsidRPr="00AE7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0233C75" w14:textId="77777777" w:rsidR="007D3D68" w:rsidRPr="00AE7F1C" w:rsidRDefault="007D3D68" w:rsidP="007D3D6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12D35AEE" w14:textId="23312F78" w:rsidR="007D3D68" w:rsidRPr="00AE7F1C" w:rsidRDefault="0021708C" w:rsidP="007D3D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D3D68" w:rsidRPr="00AE7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51540AD7" w14:textId="77777777" w:rsidR="007D3D68" w:rsidRPr="00AE7F1C" w:rsidRDefault="007D3D68" w:rsidP="007D3D6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2030C4A8" w14:textId="095CD1BA" w:rsidR="007D3D68" w:rsidRPr="00AE7F1C" w:rsidRDefault="0021708C" w:rsidP="007D3D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D3D68"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D3D68" w:rsidRPr="00AE7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09F51FC0" w14:textId="77777777" w:rsidR="007D3D68" w:rsidRPr="00AE7F1C" w:rsidRDefault="007D3D68" w:rsidP="007D3D6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1BCFBD81" w14:textId="4DFEDBB4" w:rsidR="007D3D68" w:rsidRPr="00AE7F1C" w:rsidRDefault="0021708C" w:rsidP="007D3D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D3D68" w:rsidRPr="00AE7F1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D3D68" w:rsidRPr="00AE7F1C" w14:paraId="427035E2" w14:textId="77777777" w:rsidTr="00F32CC6">
        <w:trPr>
          <w:cantSplit/>
        </w:trPr>
        <w:tc>
          <w:tcPr>
            <w:tcW w:w="4698" w:type="dxa"/>
          </w:tcPr>
          <w:p w14:paraId="6DD9308D" w14:textId="5DF3D10B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990" w:type="dxa"/>
          </w:tcPr>
          <w:p w14:paraId="40288C2E" w14:textId="427BCB13" w:rsidR="007D3D68" w:rsidRPr="00AE7F1C" w:rsidRDefault="0021708C" w:rsidP="007D3D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E969D65" w14:textId="77777777" w:rsidR="007D3D68" w:rsidRPr="00AE7F1C" w:rsidRDefault="007D3D68" w:rsidP="007D3D6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23211FFB" w14:textId="51F2B0D7" w:rsidR="007D3D68" w:rsidRPr="00AE7F1C" w:rsidRDefault="0021708C" w:rsidP="007D3D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8D4B66D" w14:textId="77777777" w:rsidR="007D3D68" w:rsidRPr="00AE7F1C" w:rsidRDefault="007D3D68" w:rsidP="007D3D6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23675010" w14:textId="00447F10" w:rsidR="007D3D68" w:rsidRPr="00AE7F1C" w:rsidRDefault="0021708C" w:rsidP="007D3D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4D772ED5" w14:textId="77777777" w:rsidR="007D3D68" w:rsidRPr="00AE7F1C" w:rsidRDefault="007D3D68" w:rsidP="007D3D6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704C83FB" w14:textId="347EA3F2" w:rsidR="007D3D68" w:rsidRPr="00AE7F1C" w:rsidRDefault="0021708C" w:rsidP="007D3D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D3D68" w:rsidRPr="00AE7F1C" w14:paraId="4D21477B" w14:textId="77777777" w:rsidTr="00F32CC6">
        <w:trPr>
          <w:cantSplit/>
        </w:trPr>
        <w:tc>
          <w:tcPr>
            <w:tcW w:w="4698" w:type="dxa"/>
          </w:tcPr>
          <w:p w14:paraId="65D00920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78FAEB49" w14:textId="77777777" w:rsidR="007D3D68" w:rsidRPr="00AE7F1C" w:rsidRDefault="007D3D68" w:rsidP="007D3D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D68" w:rsidRPr="00AE7F1C" w14:paraId="37562F03" w14:textId="77777777" w:rsidTr="00F32CC6">
        <w:trPr>
          <w:cantSplit/>
        </w:trPr>
        <w:tc>
          <w:tcPr>
            <w:tcW w:w="4698" w:type="dxa"/>
          </w:tcPr>
          <w:p w14:paraId="10C00C2F" w14:textId="404A7E20" w:rsidR="007D3D68" w:rsidRPr="00AE7F1C" w:rsidRDefault="007D3D68" w:rsidP="007D3D6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2A01A07" w14:textId="67435C72" w:rsidR="007D3D68" w:rsidRPr="00AE7F1C" w:rsidRDefault="004C2462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1345CD" w14:textId="77777777" w:rsidR="007D3D68" w:rsidRPr="00AE7F1C" w:rsidRDefault="007D3D68" w:rsidP="007D3D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699958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2CB6EF" w14:textId="77777777" w:rsidR="007D3D68" w:rsidRPr="00AE7F1C" w:rsidRDefault="007D3D68" w:rsidP="007D3D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72D33B" w14:textId="09CD2C98" w:rsidR="007D3D68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2D1E4132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B7EEEF" w14:textId="3D861C22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7D3D68" w:rsidRPr="00AE7F1C" w14:paraId="3C83AD6F" w14:textId="77777777" w:rsidTr="00F32CC6">
        <w:trPr>
          <w:cantSplit/>
        </w:trPr>
        <w:tc>
          <w:tcPr>
            <w:tcW w:w="4698" w:type="dxa"/>
          </w:tcPr>
          <w:p w14:paraId="147E72FD" w14:textId="04D569AB" w:rsidR="007D3D68" w:rsidRPr="00AE7F1C" w:rsidRDefault="007D3D68" w:rsidP="007D3D6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0E0DFB" w14:textId="1E3E757B" w:rsidR="007D3D68" w:rsidRPr="00AE7F1C" w:rsidRDefault="004C2462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3B2743" w14:textId="77777777" w:rsidR="007D3D68" w:rsidRPr="00AE7F1C" w:rsidRDefault="007D3D68" w:rsidP="007D3D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5DD6FB" w14:textId="3611998E" w:rsidR="007D3D68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430D4A61" w14:textId="77777777" w:rsidR="007D3D68" w:rsidRPr="00AE7F1C" w:rsidRDefault="007D3D68" w:rsidP="007D3D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EB4261" w14:textId="2F1FECF9" w:rsidR="007D3D68" w:rsidRPr="00AE7F1C" w:rsidRDefault="004C2462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5E6698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92A9A9" w14:textId="20BEFECE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7D3D68" w:rsidRPr="00AE7F1C" w14:paraId="1B544C1D" w14:textId="77777777" w:rsidTr="00F32CC6">
        <w:trPr>
          <w:cantSplit/>
        </w:trPr>
        <w:tc>
          <w:tcPr>
            <w:tcW w:w="4698" w:type="dxa"/>
          </w:tcPr>
          <w:p w14:paraId="036F4C8D" w14:textId="0A438902" w:rsidR="007D3D68" w:rsidRPr="00AE7F1C" w:rsidRDefault="007D3D68" w:rsidP="007D3D6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D86EAC" w14:textId="5D2DB105" w:rsidR="007D3D68" w:rsidRPr="00AE7F1C" w:rsidRDefault="004C2462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1AB832" w14:textId="77777777" w:rsidR="007D3D68" w:rsidRPr="00AE7F1C" w:rsidRDefault="007D3D68" w:rsidP="007D3D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19055E" w14:textId="2EA09DDE" w:rsidR="007D3D68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3BEFD19F" w14:textId="77777777" w:rsidR="007D3D68" w:rsidRPr="00AE7F1C" w:rsidRDefault="007D3D68" w:rsidP="007D3D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99EDE" w14:textId="50DE9F91" w:rsidR="007D3D68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7560B03E" w14:textId="77777777" w:rsidR="007D3D68" w:rsidRPr="00AE7F1C" w:rsidRDefault="007D3D68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5635A2" w14:textId="2697F53D" w:rsidR="007D3D68" w:rsidRPr="00AE7F1C" w:rsidRDefault="0021708C" w:rsidP="007D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</w:p>
        </w:tc>
      </w:tr>
    </w:tbl>
    <w:p w14:paraId="701930EB" w14:textId="77777777" w:rsidR="00CC0431" w:rsidRPr="00AE7F1C" w:rsidRDefault="00CC0431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980"/>
        <w:gridCol w:w="236"/>
        <w:gridCol w:w="1034"/>
        <w:gridCol w:w="270"/>
        <w:gridCol w:w="990"/>
        <w:gridCol w:w="270"/>
        <w:gridCol w:w="990"/>
      </w:tblGrid>
      <w:tr w:rsidR="00E70863" w:rsidRPr="00AE7F1C" w14:paraId="3FCBF44A" w14:textId="77777777" w:rsidTr="00E70863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162406DE" w14:textId="77777777" w:rsidR="00E70863" w:rsidRPr="00AE7F1C" w:rsidRDefault="00E70863" w:rsidP="00833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F282406" w14:textId="77777777" w:rsidR="00E70863" w:rsidRPr="00AE7F1C" w:rsidRDefault="00E70863" w:rsidP="00833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41FAEEEB" w14:textId="77777777" w:rsidR="00E70863" w:rsidRPr="00AE7F1C" w:rsidRDefault="00E70863" w:rsidP="00833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2AC8736" w14:textId="77777777" w:rsidR="00E70863" w:rsidRPr="00AE7F1C" w:rsidRDefault="00E70863" w:rsidP="00833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F1280" w:rsidRPr="00AE7F1C" w14:paraId="6B4D8A83" w14:textId="77777777" w:rsidTr="00E70863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0E679447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dxa"/>
            <w:vAlign w:val="bottom"/>
          </w:tcPr>
          <w:p w14:paraId="52110946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556BC9" w14:textId="3C1C7EB4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1280"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3714C9FF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7E657377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0D0EED6" w14:textId="1DDA0E67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A675D64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FDEEBF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BCF01FC" w14:textId="0300D835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1280"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7F8C0027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F34617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3C8F2D" w14:textId="2647366B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F1280" w:rsidRPr="00AE7F1C" w14:paraId="4098E398" w14:textId="77777777" w:rsidTr="00E70863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18C7A347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80" w:type="dxa"/>
            <w:vAlign w:val="bottom"/>
          </w:tcPr>
          <w:p w14:paraId="3DCF8C9F" w14:textId="19EBD817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5E528195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1E421875" w14:textId="75CB0A72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68B1067C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52B5E9" w14:textId="42EC11F1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021996F2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CF7A6F" w14:textId="43170645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70863" w:rsidRPr="00AE7F1C" w14:paraId="0F046922" w14:textId="77777777" w:rsidTr="00E70863">
        <w:trPr>
          <w:tblHeader/>
        </w:trPr>
        <w:tc>
          <w:tcPr>
            <w:tcW w:w="4680" w:type="dxa"/>
          </w:tcPr>
          <w:p w14:paraId="44600DF1" w14:textId="77777777" w:rsidR="00E70863" w:rsidRPr="00AE7F1C" w:rsidRDefault="00E70863" w:rsidP="00833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403BA95" w14:textId="77777777" w:rsidR="00E70863" w:rsidRPr="00AE7F1C" w:rsidRDefault="00E70863" w:rsidP="00833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0E19AC6A" w14:textId="77777777" w:rsidR="00E70863" w:rsidRPr="00AE7F1C" w:rsidRDefault="00E70863" w:rsidP="00833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9F82086" w14:textId="77777777" w:rsidR="00E70863" w:rsidRPr="00AE7F1C" w:rsidRDefault="00E70863" w:rsidP="00833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F1280" w:rsidRPr="00AE7F1C" w14:paraId="60EDD0BD" w14:textId="77777777" w:rsidTr="00E70863">
        <w:tc>
          <w:tcPr>
            <w:tcW w:w="4680" w:type="dxa"/>
          </w:tcPr>
          <w:p w14:paraId="3741F686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80" w:type="dxa"/>
          </w:tcPr>
          <w:p w14:paraId="789B3CDB" w14:textId="3D2DA87B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67A9704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58005F3A" w14:textId="2E402B2D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15207C4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00BFEB" w14:textId="1AC40D93" w:rsidR="002F1280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</w:rPr>
              <w:t>701</w:t>
            </w:r>
          </w:p>
        </w:tc>
        <w:tc>
          <w:tcPr>
            <w:tcW w:w="270" w:type="dxa"/>
          </w:tcPr>
          <w:p w14:paraId="2ECF92C8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73EB8" w14:textId="0F90D09F" w:rsidR="002F1280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</w:tr>
      <w:tr w:rsidR="002F1280" w:rsidRPr="00AE7F1C" w14:paraId="097E7BCF" w14:textId="77777777" w:rsidTr="00E70863">
        <w:tc>
          <w:tcPr>
            <w:tcW w:w="4680" w:type="dxa"/>
          </w:tcPr>
          <w:p w14:paraId="3144A6EE" w14:textId="59DF41A0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="00100AE9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80" w:type="dxa"/>
          </w:tcPr>
          <w:p w14:paraId="31C4C33E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82F6A4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0F3CD89C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E82C8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F0F061" w14:textId="3081BDCC" w:rsidR="00F04A36" w:rsidRPr="00AE7F1C" w:rsidRDefault="00F04A36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634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0427EFF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8AC397" w14:textId="497F6B25" w:rsidR="002F1280" w:rsidRPr="00AE7F1C" w:rsidRDefault="002F1280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632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F1280" w:rsidRPr="00AE7F1C" w14:paraId="561B6E50" w14:textId="77777777" w:rsidTr="00E70863">
        <w:tc>
          <w:tcPr>
            <w:tcW w:w="4680" w:type="dxa"/>
          </w:tcPr>
          <w:p w14:paraId="546062BB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0" w:type="dxa"/>
          </w:tcPr>
          <w:p w14:paraId="10B8720F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FC5FED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</w:tcPr>
          <w:p w14:paraId="02F8BC9A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680796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F7BC59" w14:textId="29CF71B9" w:rsidR="002F1280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3B0144F3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098AB7" w14:textId="47AB80E0" w:rsidR="002F1280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</w:tr>
    </w:tbl>
    <w:p w14:paraId="2F2305F9" w14:textId="0BCE6903" w:rsidR="00C95FF7" w:rsidRPr="00AE7F1C" w:rsidRDefault="00C95FF7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980"/>
        <w:gridCol w:w="236"/>
        <w:gridCol w:w="1034"/>
        <w:gridCol w:w="270"/>
        <w:gridCol w:w="990"/>
        <w:gridCol w:w="270"/>
        <w:gridCol w:w="990"/>
      </w:tblGrid>
      <w:tr w:rsidR="00E70863" w:rsidRPr="00AE7F1C" w14:paraId="283BDCE5" w14:textId="77777777" w:rsidTr="008332C3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2A61A5F6" w14:textId="77777777" w:rsidR="00E70863" w:rsidRPr="00AE7F1C" w:rsidRDefault="00E70863" w:rsidP="00833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F288AD5" w14:textId="77777777" w:rsidR="00E70863" w:rsidRPr="00AE7F1C" w:rsidRDefault="00E70863" w:rsidP="00833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5162FD9F" w14:textId="77777777" w:rsidR="00E70863" w:rsidRPr="00AE7F1C" w:rsidRDefault="00E70863" w:rsidP="00833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DA89A7F" w14:textId="3688269C" w:rsidR="00E70863" w:rsidRPr="00AE7F1C" w:rsidRDefault="00032F35" w:rsidP="00833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1280" w:rsidRPr="00AE7F1C" w14:paraId="4A12377C" w14:textId="77777777" w:rsidTr="008332C3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1B96001B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dxa"/>
            <w:vAlign w:val="bottom"/>
          </w:tcPr>
          <w:p w14:paraId="14838E12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47AF79C" w14:textId="46106555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1280"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0C7A10B7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6D93133A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56D2E0A" w14:textId="363CA5A2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88C18C4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21B4A1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59B5252" w14:textId="6D23AF64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1280"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72B1EA1B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98E6F4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2E158A2" w14:textId="317319A0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F1280" w:rsidRPr="00AE7F1C" w14:paraId="57938E17" w14:textId="77777777" w:rsidTr="008332C3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37E77AF8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80" w:type="dxa"/>
            <w:vAlign w:val="bottom"/>
          </w:tcPr>
          <w:p w14:paraId="46655DA6" w14:textId="1EEC4606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39C6962D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127C1345" w14:textId="69F4108A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3CFBE627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B946D4" w14:textId="43C61B81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2CDEF2A2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0EEC80" w14:textId="5A7CF02E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70863" w:rsidRPr="00AE7F1C" w14:paraId="168675B1" w14:textId="77777777" w:rsidTr="008332C3">
        <w:trPr>
          <w:tblHeader/>
        </w:trPr>
        <w:tc>
          <w:tcPr>
            <w:tcW w:w="4680" w:type="dxa"/>
          </w:tcPr>
          <w:p w14:paraId="52BEECE9" w14:textId="77777777" w:rsidR="00E70863" w:rsidRPr="00AE7F1C" w:rsidRDefault="00E70863" w:rsidP="00833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19384FC" w14:textId="77777777" w:rsidR="00E70863" w:rsidRPr="00AE7F1C" w:rsidRDefault="00E70863" w:rsidP="00833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3615EF6" w14:textId="77777777" w:rsidR="00E70863" w:rsidRPr="00AE7F1C" w:rsidRDefault="00E70863" w:rsidP="00833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984CBAD" w14:textId="77777777" w:rsidR="00E70863" w:rsidRPr="00AE7F1C" w:rsidRDefault="00E70863" w:rsidP="00833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04A36" w:rsidRPr="00AE7F1C" w14:paraId="48ADFDCC" w14:textId="77777777" w:rsidTr="008332C3">
        <w:tc>
          <w:tcPr>
            <w:tcW w:w="4680" w:type="dxa"/>
          </w:tcPr>
          <w:p w14:paraId="3F5DCE39" w14:textId="3AD51EA4" w:rsidR="00F04A36" w:rsidRPr="00AE7F1C" w:rsidRDefault="00F04A36" w:rsidP="00F0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0" w:type="dxa"/>
          </w:tcPr>
          <w:p w14:paraId="0CBD2468" w14:textId="00BD11FC" w:rsidR="00F04A36" w:rsidRPr="00AE7F1C" w:rsidRDefault="0021708C" w:rsidP="00F0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04A36" w:rsidRPr="00AE7F1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04A36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F2A74B5" w14:textId="77777777" w:rsidR="00F04A36" w:rsidRPr="00AE7F1C" w:rsidRDefault="00F04A36" w:rsidP="00F0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2ACC362C" w14:textId="11F2A46E" w:rsidR="00F04A36" w:rsidRPr="00AE7F1C" w:rsidRDefault="0021708C" w:rsidP="00F0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04A36" w:rsidRPr="00AE7F1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04A36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746F778" w14:textId="77777777" w:rsidR="00F04A36" w:rsidRPr="00AE7F1C" w:rsidRDefault="00F04A36" w:rsidP="00F0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90AD5A" w14:textId="32710FBF" w:rsidR="00F04A36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61575226" w14:textId="77777777" w:rsidR="00F04A36" w:rsidRPr="00AE7F1C" w:rsidRDefault="00F04A36" w:rsidP="00F0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F770C4" w14:textId="3D313633" w:rsidR="00F04A36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F04A36" w:rsidRPr="00AE7F1C" w14:paraId="37AE1523" w14:textId="77777777" w:rsidTr="008332C3">
        <w:tc>
          <w:tcPr>
            <w:tcW w:w="4680" w:type="dxa"/>
          </w:tcPr>
          <w:p w14:paraId="1E1C5D5D" w14:textId="7212D6B2" w:rsidR="00F04A36" w:rsidRPr="00AE7F1C" w:rsidRDefault="00F04A36" w:rsidP="00F0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80" w:type="dxa"/>
          </w:tcPr>
          <w:p w14:paraId="413677BA" w14:textId="260FDBD7" w:rsidR="00F04A36" w:rsidRPr="00AE7F1C" w:rsidRDefault="0021708C" w:rsidP="00F0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04A36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19BE439" w14:textId="77777777" w:rsidR="00F04A36" w:rsidRPr="00AE7F1C" w:rsidRDefault="00F04A36" w:rsidP="00F0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348F4DC0" w14:textId="2532CCDE" w:rsidR="00F04A36" w:rsidRPr="00AE7F1C" w:rsidRDefault="0021708C" w:rsidP="00F0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04A36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8A69FEE" w14:textId="77777777" w:rsidR="00F04A36" w:rsidRPr="00AE7F1C" w:rsidRDefault="00F04A36" w:rsidP="00F0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525DDB" w14:textId="4C47C3F1" w:rsidR="00F04A36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270" w:type="dxa"/>
          </w:tcPr>
          <w:p w14:paraId="11E75FB8" w14:textId="77777777" w:rsidR="00F04A36" w:rsidRPr="00AE7F1C" w:rsidRDefault="00F04A36" w:rsidP="00F0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4FE26B" w14:textId="1AF045B6" w:rsidR="00F04A36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</w:tr>
      <w:tr w:rsidR="002F1280" w:rsidRPr="00AE7F1C" w14:paraId="78F4E6BC" w14:textId="77777777" w:rsidTr="008332C3">
        <w:tc>
          <w:tcPr>
            <w:tcW w:w="4680" w:type="dxa"/>
          </w:tcPr>
          <w:p w14:paraId="55EE58D8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dxa"/>
          </w:tcPr>
          <w:p w14:paraId="33D3393A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4728FB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</w:tcPr>
          <w:p w14:paraId="49FC06E4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12D45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52A51B" w14:textId="38F00BD4" w:rsidR="002F1280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Pr="00AE7F1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B94CC01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634258" w14:textId="5493536B" w:rsidR="002F1280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</w:t>
            </w:r>
          </w:p>
        </w:tc>
      </w:tr>
      <w:tr w:rsidR="002F1280" w:rsidRPr="00AE7F1C" w14:paraId="4D1E002B" w14:textId="77777777" w:rsidTr="008332C3">
        <w:tc>
          <w:tcPr>
            <w:tcW w:w="4680" w:type="dxa"/>
          </w:tcPr>
          <w:p w14:paraId="6644A00C" w14:textId="07530784" w:rsidR="002F1280" w:rsidRPr="00AE7F1C" w:rsidRDefault="00100AE9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80" w:type="dxa"/>
          </w:tcPr>
          <w:p w14:paraId="71BCDFF9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E937B5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0F0B1C75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4F782A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9FD855" w14:textId="7146F517" w:rsidR="00032F35" w:rsidRPr="00AE7F1C" w:rsidRDefault="00032F35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525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3B074D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93E752" w14:textId="7ED5CFBF" w:rsidR="002F1280" w:rsidRPr="00AE7F1C" w:rsidRDefault="002F1280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523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F1280" w:rsidRPr="00AE7F1C" w14:paraId="6AC45403" w14:textId="77777777" w:rsidTr="008332C3">
        <w:tc>
          <w:tcPr>
            <w:tcW w:w="4680" w:type="dxa"/>
          </w:tcPr>
          <w:p w14:paraId="12F94120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0" w:type="dxa"/>
          </w:tcPr>
          <w:p w14:paraId="7F441162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5BD59C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</w:tcPr>
          <w:p w14:paraId="6B1EA8FF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62B10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EEB1FF" w14:textId="56A122BD" w:rsidR="002F1280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14:paraId="682F4B6A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6D2228" w14:textId="4400D760" w:rsidR="002F1280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</w:tr>
    </w:tbl>
    <w:p w14:paraId="47016742" w14:textId="1BE32CF0" w:rsidR="00E70863" w:rsidRPr="00AE7F1C" w:rsidRDefault="00E70863">
      <w:pPr>
        <w:rPr>
          <w:rFonts w:asciiTheme="majorBidi" w:hAnsiTheme="majorBidi" w:cstheme="majorBidi"/>
          <w:sz w:val="16"/>
          <w:szCs w:val="16"/>
        </w:rPr>
      </w:pPr>
    </w:p>
    <w:p w14:paraId="753FC47B" w14:textId="77777777" w:rsidR="00E70863" w:rsidRPr="00AE7F1C" w:rsidRDefault="00E70863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18"/>
        <w:gridCol w:w="236"/>
        <w:gridCol w:w="835"/>
        <w:gridCol w:w="273"/>
        <w:gridCol w:w="879"/>
        <w:gridCol w:w="272"/>
        <w:gridCol w:w="907"/>
      </w:tblGrid>
      <w:tr w:rsidR="00243ED1" w:rsidRPr="00AE7F1C" w14:paraId="494F4EDB" w14:textId="77777777" w:rsidTr="00243ED1">
        <w:trPr>
          <w:cantSplit/>
          <w:tblHeader/>
        </w:trPr>
        <w:tc>
          <w:tcPr>
            <w:tcW w:w="5130" w:type="dxa"/>
          </w:tcPr>
          <w:p w14:paraId="58C55F77" w14:textId="77777777" w:rsidR="00243ED1" w:rsidRPr="00AE7F1C" w:rsidRDefault="00243ED1" w:rsidP="0024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989" w:type="dxa"/>
            <w:gridSpan w:val="3"/>
          </w:tcPr>
          <w:p w14:paraId="26EC2F73" w14:textId="77777777" w:rsidR="00243ED1" w:rsidRPr="00AE7F1C" w:rsidRDefault="00243ED1" w:rsidP="00243ED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4DE512BD" w14:textId="77777777" w:rsidR="00243ED1" w:rsidRPr="00AE7F1C" w:rsidRDefault="00243ED1" w:rsidP="00243ED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8" w:type="dxa"/>
            <w:gridSpan w:val="3"/>
          </w:tcPr>
          <w:p w14:paraId="680CACD5" w14:textId="77777777" w:rsidR="00243ED1" w:rsidRPr="00AE7F1C" w:rsidRDefault="00243ED1" w:rsidP="00243ED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3ED1" w:rsidRPr="00AE7F1C" w14:paraId="6567BB79" w14:textId="77777777" w:rsidTr="00243ED1">
        <w:trPr>
          <w:cantSplit/>
        </w:trPr>
        <w:tc>
          <w:tcPr>
            <w:tcW w:w="5130" w:type="dxa"/>
          </w:tcPr>
          <w:p w14:paraId="0290FB7B" w14:textId="77777777" w:rsidR="00243ED1" w:rsidRPr="00AE7F1C" w:rsidRDefault="00243ED1" w:rsidP="00243ED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0F0C61F2" w14:textId="3C54A1E3" w:rsidR="00243ED1" w:rsidRPr="00AE7F1C" w:rsidRDefault="0021708C" w:rsidP="00243ED1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69164699" w14:textId="77777777" w:rsidR="00243ED1" w:rsidRPr="00AE7F1C" w:rsidRDefault="00243ED1" w:rsidP="00243ED1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835" w:type="dxa"/>
          </w:tcPr>
          <w:p w14:paraId="169F4994" w14:textId="64ED38D7" w:rsidR="00243ED1" w:rsidRPr="00AE7F1C" w:rsidRDefault="0021708C" w:rsidP="00243ED1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3" w:type="dxa"/>
          </w:tcPr>
          <w:p w14:paraId="77D67F1D" w14:textId="77777777" w:rsidR="00243ED1" w:rsidRPr="00AE7F1C" w:rsidRDefault="00243ED1" w:rsidP="00243ED1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879" w:type="dxa"/>
          </w:tcPr>
          <w:p w14:paraId="7AD77F41" w14:textId="541C75AC" w:rsidR="00243ED1" w:rsidRPr="00AE7F1C" w:rsidRDefault="0021708C" w:rsidP="00243ED1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</w:tcPr>
          <w:p w14:paraId="3839ED68" w14:textId="77777777" w:rsidR="00243ED1" w:rsidRPr="00AE7F1C" w:rsidRDefault="00243ED1" w:rsidP="00243ED1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907" w:type="dxa"/>
          </w:tcPr>
          <w:p w14:paraId="21556DF3" w14:textId="0B104509" w:rsidR="00243ED1" w:rsidRPr="00AE7F1C" w:rsidRDefault="0021708C" w:rsidP="00243ED1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243ED1" w:rsidRPr="00AE7F1C" w14:paraId="54D55225" w14:textId="77777777" w:rsidTr="00243ED1">
        <w:trPr>
          <w:cantSplit/>
        </w:trPr>
        <w:tc>
          <w:tcPr>
            <w:tcW w:w="5130" w:type="dxa"/>
          </w:tcPr>
          <w:p w14:paraId="578FF3A3" w14:textId="77777777" w:rsidR="00243ED1" w:rsidRPr="00AE7F1C" w:rsidRDefault="00243ED1" w:rsidP="00243ED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7"/>
          </w:tcPr>
          <w:p w14:paraId="48829685" w14:textId="77777777" w:rsidR="00243ED1" w:rsidRPr="00AE7F1C" w:rsidRDefault="00243ED1" w:rsidP="0024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32F35" w:rsidRPr="00AE7F1C" w14:paraId="435B2CBF" w14:textId="77777777" w:rsidTr="004D494A">
        <w:trPr>
          <w:cantSplit/>
        </w:trPr>
        <w:tc>
          <w:tcPr>
            <w:tcW w:w="5130" w:type="dxa"/>
          </w:tcPr>
          <w:p w14:paraId="21F32BE4" w14:textId="045179BB" w:rsidR="00032F35" w:rsidRPr="00AE7F1C" w:rsidRDefault="00032F35" w:rsidP="0003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ผลขาดทุนด้านเครดิตที่คาดว่าจะเกิดขึ้นของ</w:t>
            </w: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  <w:p w14:paraId="71EE58C9" w14:textId="1F6AD72D" w:rsidR="00032F35" w:rsidRPr="00AE7F1C" w:rsidRDefault="00032F35" w:rsidP="00032F35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  <w:r w:rsidRPr="00AE7F1C">
              <w:rPr>
                <w:rFonts w:asciiTheme="majorBidi" w:hAnsiTheme="majorBidi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30</w:t>
            </w:r>
            <w:r w:rsidRPr="00AE7F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0380C1CE" w14:textId="77777777" w:rsidR="00032F35" w:rsidRPr="00AE7F1C" w:rsidRDefault="00032F35" w:rsidP="0003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FD0FAD3" w14:textId="40BB7DBD" w:rsidR="00032F35" w:rsidRPr="00AE7F1C" w:rsidRDefault="0021708C" w:rsidP="0003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17" w:hanging="1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F334864" w14:textId="77777777" w:rsidR="00032F35" w:rsidRPr="00AE7F1C" w:rsidRDefault="00032F35" w:rsidP="0003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4FB633DC" w14:textId="77777777" w:rsidR="00032F35" w:rsidRPr="00AE7F1C" w:rsidRDefault="00032F35" w:rsidP="0003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17" w:hanging="18"/>
              <w:rPr>
                <w:rFonts w:ascii="Angsana New" w:hAnsi="Angsana New"/>
                <w:sz w:val="30"/>
                <w:szCs w:val="30"/>
              </w:rPr>
            </w:pPr>
          </w:p>
          <w:p w14:paraId="1D6D1912" w14:textId="163DCB22" w:rsidR="00032F35" w:rsidRPr="00AE7F1C" w:rsidRDefault="0021708C" w:rsidP="0003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17" w:hanging="1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3" w:type="dxa"/>
          </w:tcPr>
          <w:p w14:paraId="7D677B03" w14:textId="77777777" w:rsidR="00032F35" w:rsidRPr="00AE7F1C" w:rsidRDefault="00032F35" w:rsidP="0003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  <w:tcBorders>
              <w:bottom w:val="double" w:sz="4" w:space="0" w:color="auto"/>
            </w:tcBorders>
          </w:tcPr>
          <w:p w14:paraId="537FCE30" w14:textId="77777777" w:rsidR="00032F35" w:rsidRPr="00AE7F1C" w:rsidRDefault="00032F35" w:rsidP="0003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5E71A21" w14:textId="20A9E75C" w:rsidR="00032F35" w:rsidRPr="00AE7F1C" w:rsidRDefault="0021708C" w:rsidP="0003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17" w:hanging="1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0DE2172B" w14:textId="77777777" w:rsidR="00032F35" w:rsidRPr="00AE7F1C" w:rsidRDefault="00032F35" w:rsidP="0003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</w:tcPr>
          <w:p w14:paraId="0CBA14BE" w14:textId="77777777" w:rsidR="00032F35" w:rsidRPr="00AE7F1C" w:rsidRDefault="00032F35" w:rsidP="0003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17" w:hanging="18"/>
              <w:rPr>
                <w:rFonts w:ascii="Angsana New" w:hAnsi="Angsana New"/>
                <w:sz w:val="30"/>
                <w:szCs w:val="30"/>
              </w:rPr>
            </w:pPr>
          </w:p>
          <w:p w14:paraId="359F826C" w14:textId="53918CE9" w:rsidR="00032F35" w:rsidRPr="00AE7F1C" w:rsidRDefault="0021708C" w:rsidP="0003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17" w:hanging="1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</w:tbl>
    <w:p w14:paraId="0FB115E5" w14:textId="17A1ABAA" w:rsidR="00243ED1" w:rsidRPr="00AE7F1C" w:rsidRDefault="00243ED1">
      <w:pPr>
        <w:rPr>
          <w:rFonts w:asciiTheme="majorBidi" w:hAnsiTheme="majorBidi" w:cstheme="majorBidi"/>
          <w:sz w:val="16"/>
          <w:szCs w:val="16"/>
        </w:rPr>
      </w:pPr>
    </w:p>
    <w:p w14:paraId="77743BC5" w14:textId="77777777" w:rsidR="009C5211" w:rsidRPr="00AE7F1C" w:rsidRDefault="009C5211" w:rsidP="009C5211">
      <w:pPr>
        <w:ind w:left="540"/>
        <w:rPr>
          <w:rFonts w:asciiTheme="majorBidi" w:hAnsiTheme="majorBidi" w:cstheme="majorBidi"/>
          <w:sz w:val="28"/>
          <w:szCs w:val="28"/>
        </w:rPr>
      </w:pPr>
      <w:r w:rsidRPr="00AE7F1C">
        <w:rPr>
          <w:rFonts w:ascii="Angsana New" w:hAnsi="Angsana New" w:hint="cs"/>
          <w:sz w:val="30"/>
          <w:szCs w:val="30"/>
          <w:cs/>
        </w:rPr>
        <w:t>เงินให้กู้ยืมระยะสั้นแก่บุคคลหรือกิจการที่เกี่ยวข้องกันดังกล่าวมีกำหนดชำระคืนเมื่อทวงถาม</w:t>
      </w:r>
    </w:p>
    <w:p w14:paraId="4125E2DC" w14:textId="77777777" w:rsidR="009C5211" w:rsidRPr="00AE7F1C" w:rsidRDefault="009C5211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967"/>
        <w:gridCol w:w="232"/>
        <w:gridCol w:w="1015"/>
        <w:gridCol w:w="234"/>
        <w:gridCol w:w="1017"/>
        <w:gridCol w:w="315"/>
        <w:gridCol w:w="990"/>
      </w:tblGrid>
      <w:tr w:rsidR="000B4BA7" w:rsidRPr="00AE7F1C" w14:paraId="6BC856B9" w14:textId="77777777" w:rsidTr="00E70863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1D8E28A5" w14:textId="77777777" w:rsidR="000B4BA7" w:rsidRPr="00AE7F1C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34AE36E1" w14:textId="6F94621D" w:rsidR="000B4BA7" w:rsidRPr="00AE7F1C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4" w:type="dxa"/>
            <w:vAlign w:val="bottom"/>
          </w:tcPr>
          <w:p w14:paraId="1A7C1594" w14:textId="77777777" w:rsidR="000B4BA7" w:rsidRPr="00AE7F1C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77DCC6EC" w14:textId="2A84EAA6" w:rsidR="000B4BA7" w:rsidRPr="00AE7F1C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1280" w:rsidRPr="00AE7F1C" w14:paraId="7DA9BA41" w14:textId="77777777" w:rsidTr="00E70863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1D619A92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7" w:type="dxa"/>
            <w:vAlign w:val="bottom"/>
          </w:tcPr>
          <w:p w14:paraId="4CA8F696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23262A4" w14:textId="4D7454B7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1280"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2" w:type="dxa"/>
            <w:vAlign w:val="bottom"/>
          </w:tcPr>
          <w:p w14:paraId="01FEEB40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5626369F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7F4D7FF" w14:textId="504D8AE9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" w:type="dxa"/>
            <w:vAlign w:val="bottom"/>
          </w:tcPr>
          <w:p w14:paraId="670F4373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E6861BF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DE11EAD" w14:textId="5540C11E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1280"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15" w:type="dxa"/>
            <w:vAlign w:val="bottom"/>
          </w:tcPr>
          <w:p w14:paraId="6062A5DE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6D7021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49906E2" w14:textId="40874915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F1280" w:rsidRPr="00AE7F1C" w14:paraId="72D55F31" w14:textId="77777777" w:rsidTr="00E70863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735B4B9E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AE7F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967" w:type="dxa"/>
            <w:vAlign w:val="bottom"/>
          </w:tcPr>
          <w:p w14:paraId="1070DDEB" w14:textId="3397B07D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2" w:type="dxa"/>
            <w:vAlign w:val="bottom"/>
          </w:tcPr>
          <w:p w14:paraId="54FE3B0A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382BD117" w14:textId="74F03755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vAlign w:val="bottom"/>
          </w:tcPr>
          <w:p w14:paraId="04012CC3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C1EDA4E" w14:textId="76C219FA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15" w:type="dxa"/>
            <w:vAlign w:val="bottom"/>
          </w:tcPr>
          <w:p w14:paraId="06A9B549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CC5B40" w14:textId="2BC7F547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44701" w:rsidRPr="00AE7F1C" w14:paraId="557CDD03" w14:textId="77777777" w:rsidTr="00E70863">
        <w:tc>
          <w:tcPr>
            <w:tcW w:w="4680" w:type="dxa"/>
          </w:tcPr>
          <w:p w14:paraId="17699142" w14:textId="5CD2DDD4" w:rsidR="00644701" w:rsidRPr="00AE7F1C" w:rsidRDefault="00644701" w:rsidP="0064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4" w:type="dxa"/>
            <w:gridSpan w:val="3"/>
          </w:tcPr>
          <w:p w14:paraId="25E2C92A" w14:textId="01D57BD1" w:rsidR="00644701" w:rsidRPr="00AE7F1C" w:rsidRDefault="00644701" w:rsidP="0064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4" w:type="dxa"/>
          </w:tcPr>
          <w:p w14:paraId="084C25C1" w14:textId="77777777" w:rsidR="00644701" w:rsidRPr="00AE7F1C" w:rsidRDefault="00644701" w:rsidP="0064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7915D442" w14:textId="75FBA39D" w:rsidR="00644701" w:rsidRPr="00AE7F1C" w:rsidRDefault="00644701" w:rsidP="0064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F1280" w:rsidRPr="00AE7F1C" w14:paraId="39E1726C" w14:textId="77777777" w:rsidTr="00E70863">
        <w:tc>
          <w:tcPr>
            <w:tcW w:w="4680" w:type="dxa"/>
          </w:tcPr>
          <w:p w14:paraId="3A9F61AB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67" w:type="dxa"/>
          </w:tcPr>
          <w:p w14:paraId="0F72A2E2" w14:textId="675FA457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F04A36"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AE7F1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32" w:type="dxa"/>
          </w:tcPr>
          <w:p w14:paraId="3BDF6FB3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05CCF754" w14:textId="710C37EC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4" w:type="dxa"/>
          </w:tcPr>
          <w:p w14:paraId="23390811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5DF730A4" w14:textId="30A4AB43" w:rsidR="002F1280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15" w:type="dxa"/>
          </w:tcPr>
          <w:p w14:paraId="6F11F3D1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5F09719" w14:textId="2DDA6F02" w:rsidR="002F1280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2F1280" w:rsidRPr="00AE7F1C" w14:paraId="24C52267" w14:textId="77777777" w:rsidTr="00E70863">
        <w:tc>
          <w:tcPr>
            <w:tcW w:w="4680" w:type="dxa"/>
          </w:tcPr>
          <w:p w14:paraId="18EF78FF" w14:textId="0C5F3053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7" w:type="dxa"/>
          </w:tcPr>
          <w:p w14:paraId="3601875C" w14:textId="42853C18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2" w:type="dxa"/>
          </w:tcPr>
          <w:p w14:paraId="73B29B27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5" w:type="dxa"/>
          </w:tcPr>
          <w:p w14:paraId="25F712FE" w14:textId="00E3E999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" w:type="dxa"/>
          </w:tcPr>
          <w:p w14:paraId="12A05C70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D06F713" w14:textId="3F1E1A4E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5" w:type="dxa"/>
          </w:tcPr>
          <w:p w14:paraId="7F416B31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6AF7916" w14:textId="083D1B2E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F1280" w:rsidRPr="00AE7F1C" w14:paraId="6D7DA558" w14:textId="77777777" w:rsidTr="00E70863">
        <w:tc>
          <w:tcPr>
            <w:tcW w:w="4680" w:type="dxa"/>
          </w:tcPr>
          <w:p w14:paraId="6133517D" w14:textId="5C031191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67" w:type="dxa"/>
          </w:tcPr>
          <w:p w14:paraId="08CA0D9B" w14:textId="5A2B8308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4A789F5E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1086AB7F" w14:textId="2562CBA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96DF284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9FD8174" w14:textId="7994C300" w:rsidR="002F1280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315" w:type="dxa"/>
          </w:tcPr>
          <w:p w14:paraId="7D5C0E43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5859E7" w14:textId="0D201BBF" w:rsidR="002F1280" w:rsidRPr="00AE7F1C" w:rsidRDefault="002F1280" w:rsidP="00F0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F1280" w:rsidRPr="00AE7F1C" w14:paraId="31FCFE71" w14:textId="77777777" w:rsidTr="00E70863">
        <w:tc>
          <w:tcPr>
            <w:tcW w:w="4680" w:type="dxa"/>
          </w:tcPr>
          <w:p w14:paraId="7C72813A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67" w:type="dxa"/>
          </w:tcPr>
          <w:p w14:paraId="4FD48D39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283AA6FD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6D25053C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046BA05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745B28F5" w14:textId="6959302C" w:rsidR="002F1280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</w:rPr>
              <w:t>37</w:t>
            </w:r>
          </w:p>
        </w:tc>
        <w:tc>
          <w:tcPr>
            <w:tcW w:w="315" w:type="dxa"/>
          </w:tcPr>
          <w:p w14:paraId="683F225B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B828AC" w14:textId="7788C6C7" w:rsidR="002F1280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2F1280" w:rsidRPr="00AE7F1C" w14:paraId="0A284650" w14:textId="77777777" w:rsidTr="00E70863">
        <w:tc>
          <w:tcPr>
            <w:tcW w:w="4680" w:type="dxa"/>
          </w:tcPr>
          <w:p w14:paraId="3409DE42" w14:textId="4DE55831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7" w:type="dxa"/>
          </w:tcPr>
          <w:p w14:paraId="79A05953" w14:textId="3250957E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178FACB5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7DE1506D" w14:textId="524EC10B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47D75A09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BA5EF9A" w14:textId="608BBAFD" w:rsidR="002F1280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315" w:type="dxa"/>
          </w:tcPr>
          <w:p w14:paraId="17E5A2BE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C5FA84" w14:textId="456D6C10" w:rsidR="002F1280" w:rsidRPr="00AE7F1C" w:rsidRDefault="0021708C" w:rsidP="004D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</w:tr>
    </w:tbl>
    <w:p w14:paraId="461E32EB" w14:textId="77777777" w:rsidR="009863EF" w:rsidRPr="00AE7F1C" w:rsidRDefault="009863EF">
      <w:pPr>
        <w:rPr>
          <w:rFonts w:asciiTheme="majorBidi" w:hAnsiTheme="majorBidi" w:cstheme="majorBidi"/>
          <w:sz w:val="28"/>
          <w:szCs w:val="28"/>
        </w:rPr>
      </w:pPr>
    </w:p>
    <w:p w14:paraId="22B40F0B" w14:textId="6DD332D3" w:rsidR="00CD6E42" w:rsidRPr="00AE7F1C" w:rsidRDefault="003C6B73" w:rsidP="0020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5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 w:hint="cs"/>
          <w:sz w:val="30"/>
          <w:szCs w:val="30"/>
          <w:cs/>
        </w:rPr>
        <w:t>ในเดือนเมษายน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2563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บริษัทได้ทำสัญญาเงินให้กู้ยืมระยะยาวกับบริษัทย่อยแห่งหนึ่ง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จำนวนเงิน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38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ล้านบาท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br/>
      </w:r>
      <w:r w:rsidRPr="00AE7F1C">
        <w:rPr>
          <w:rFonts w:ascii="Angsana New" w:hAnsi="Angsana New" w:hint="cs"/>
          <w:sz w:val="30"/>
          <w:szCs w:val="30"/>
          <w:cs/>
        </w:rPr>
        <w:t>มีระยะเวลา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6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ปี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21708C" w:rsidRPr="00AE7F1C">
        <w:rPr>
          <w:rFonts w:ascii="Angsana New" w:hAnsi="Angsana New"/>
          <w:sz w:val="30"/>
          <w:szCs w:val="30"/>
        </w:rPr>
        <w:t>31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21708C" w:rsidRPr="00AE7F1C">
        <w:rPr>
          <w:rFonts w:ascii="Angsana New" w:hAnsi="Angsana New"/>
          <w:sz w:val="30"/>
          <w:szCs w:val="30"/>
        </w:rPr>
        <w:t>2569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โดยมีกำหนดชำระเงินต้นและดอกเบี้ยเป็นรายปี </w:t>
      </w:r>
    </w:p>
    <w:tbl>
      <w:tblPr>
        <w:tblW w:w="947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338"/>
        <w:gridCol w:w="1082"/>
        <w:gridCol w:w="270"/>
        <w:gridCol w:w="1081"/>
        <w:gridCol w:w="270"/>
        <w:gridCol w:w="1083"/>
        <w:gridCol w:w="270"/>
        <w:gridCol w:w="1080"/>
      </w:tblGrid>
      <w:tr w:rsidR="0021640F" w:rsidRPr="00AE7F1C" w14:paraId="057CFFD0" w14:textId="77777777" w:rsidTr="006A74D5">
        <w:trPr>
          <w:cantSplit/>
        </w:trPr>
        <w:tc>
          <w:tcPr>
            <w:tcW w:w="4338" w:type="dxa"/>
          </w:tcPr>
          <w:p w14:paraId="6172DB72" w14:textId="77777777" w:rsidR="0021640F" w:rsidRPr="00AE7F1C" w:rsidRDefault="0021640F" w:rsidP="0021640F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14:paraId="0E5997BB" w14:textId="77777777" w:rsidR="0021640F" w:rsidRPr="00AE7F1C" w:rsidRDefault="0021640F" w:rsidP="0021640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1EA951" w14:textId="77777777" w:rsidR="0021640F" w:rsidRPr="00AE7F1C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19524DBD" w14:textId="77777777" w:rsidR="0021640F" w:rsidRPr="00AE7F1C" w:rsidRDefault="0021640F" w:rsidP="0021640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65C6" w:rsidRPr="00AE7F1C" w14:paraId="721EE10B" w14:textId="77777777" w:rsidTr="006A74D5">
        <w:trPr>
          <w:cantSplit/>
        </w:trPr>
        <w:tc>
          <w:tcPr>
            <w:tcW w:w="4338" w:type="dxa"/>
          </w:tcPr>
          <w:p w14:paraId="276E9239" w14:textId="77777777" w:rsidR="000C65C6" w:rsidRPr="00AE7F1C" w:rsidRDefault="000C65C6" w:rsidP="000C65C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2" w:type="dxa"/>
          </w:tcPr>
          <w:p w14:paraId="57EC6F5E" w14:textId="5F9AB432" w:rsidR="000C65C6" w:rsidRPr="00AE7F1C" w:rsidRDefault="0021708C" w:rsidP="000C6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C65C6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65C6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479611C" w14:textId="77777777" w:rsidR="000C65C6" w:rsidRPr="00AE7F1C" w:rsidRDefault="000C65C6" w:rsidP="000C6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F8F4197" w14:textId="09946746" w:rsidR="000C65C6" w:rsidRPr="00AE7F1C" w:rsidRDefault="0021708C" w:rsidP="000C6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C65C6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5D43691" w14:textId="77777777" w:rsidR="000C65C6" w:rsidRPr="00AE7F1C" w:rsidRDefault="000C65C6" w:rsidP="000C6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93E240F" w14:textId="506BDA8D" w:rsidR="000C65C6" w:rsidRPr="00AE7F1C" w:rsidRDefault="0021708C" w:rsidP="000C6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C65C6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65C6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FF9FC96" w14:textId="77777777" w:rsidR="000C65C6" w:rsidRPr="00AE7F1C" w:rsidRDefault="000C65C6" w:rsidP="000C6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5BD59E" w14:textId="6BDF3544" w:rsidR="000C65C6" w:rsidRPr="00AE7F1C" w:rsidRDefault="0021708C" w:rsidP="000C6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C65C6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C65C6" w:rsidRPr="00AE7F1C" w14:paraId="10720890" w14:textId="77777777" w:rsidTr="006A74D5">
        <w:trPr>
          <w:cantSplit/>
        </w:trPr>
        <w:tc>
          <w:tcPr>
            <w:tcW w:w="4338" w:type="dxa"/>
          </w:tcPr>
          <w:p w14:paraId="25AC4A40" w14:textId="77777777" w:rsidR="000C65C6" w:rsidRPr="00AE7F1C" w:rsidRDefault="000C65C6" w:rsidP="000C65C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5DA9386A" w14:textId="65157A60" w:rsidR="000C65C6" w:rsidRPr="00AE7F1C" w:rsidRDefault="0021708C" w:rsidP="000C65C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FE61911" w14:textId="77777777" w:rsidR="000C65C6" w:rsidRPr="00AE7F1C" w:rsidRDefault="000C65C6" w:rsidP="000C65C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95C83DA" w14:textId="3F50E3BA" w:rsidR="000C65C6" w:rsidRPr="00AE7F1C" w:rsidRDefault="0021708C" w:rsidP="000C65C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D3B4ADD" w14:textId="77777777" w:rsidR="000C65C6" w:rsidRPr="00AE7F1C" w:rsidRDefault="000C65C6" w:rsidP="000C6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6B3E61E" w14:textId="5173C6ED" w:rsidR="000C65C6" w:rsidRPr="00AE7F1C" w:rsidRDefault="0021708C" w:rsidP="000C65C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E8FBAAF" w14:textId="77777777" w:rsidR="000C65C6" w:rsidRPr="00AE7F1C" w:rsidRDefault="000C65C6" w:rsidP="000C65C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F97E60" w14:textId="507FA98A" w:rsidR="000C65C6" w:rsidRPr="00AE7F1C" w:rsidRDefault="0021708C" w:rsidP="000C65C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C65C6" w:rsidRPr="00AE7F1C" w14:paraId="0C9BB0FF" w14:textId="77777777" w:rsidTr="006A74D5">
        <w:trPr>
          <w:cantSplit/>
        </w:trPr>
        <w:tc>
          <w:tcPr>
            <w:tcW w:w="4338" w:type="dxa"/>
          </w:tcPr>
          <w:p w14:paraId="01BF2E12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6" w:type="dxa"/>
            <w:gridSpan w:val="7"/>
          </w:tcPr>
          <w:p w14:paraId="1E570D08" w14:textId="77777777" w:rsidR="000C65C6" w:rsidRPr="00AE7F1C" w:rsidRDefault="000C65C6" w:rsidP="000C65C6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C65C6" w:rsidRPr="00AE7F1C" w14:paraId="01E60914" w14:textId="77777777" w:rsidTr="006A74D5">
        <w:trPr>
          <w:cantSplit/>
        </w:trPr>
        <w:tc>
          <w:tcPr>
            <w:tcW w:w="4338" w:type="dxa"/>
          </w:tcPr>
          <w:p w14:paraId="4BE1DCE2" w14:textId="77777777" w:rsidR="000C65C6" w:rsidRPr="00AE7F1C" w:rsidRDefault="000C65C6" w:rsidP="000C65C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32E3B76C" w14:textId="39E11E76" w:rsidR="000C65C6" w:rsidRPr="00AE7F1C" w:rsidRDefault="001F6D0A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008499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FEBBDAB" w14:textId="74A62342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D82C06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D1DD965" w14:textId="341A2615" w:rsidR="000C65C6" w:rsidRPr="00AE7F1C" w:rsidRDefault="0021708C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D29AADE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8CE2CF" w14:textId="0DC4549F" w:rsidR="000C65C6" w:rsidRPr="00AE7F1C" w:rsidRDefault="0021708C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0C65C6" w:rsidRPr="00AE7F1C" w14:paraId="6FD43BB6" w14:textId="77777777" w:rsidTr="006A74D5">
        <w:trPr>
          <w:cantSplit/>
        </w:trPr>
        <w:tc>
          <w:tcPr>
            <w:tcW w:w="4338" w:type="dxa"/>
          </w:tcPr>
          <w:p w14:paraId="70F6EAA0" w14:textId="77777777" w:rsidR="000C65C6" w:rsidRPr="00AE7F1C" w:rsidRDefault="000C65C6" w:rsidP="000C65C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2" w:type="dxa"/>
          </w:tcPr>
          <w:p w14:paraId="4B93FC54" w14:textId="00C93C8E" w:rsidR="000C65C6" w:rsidRPr="00AE7F1C" w:rsidRDefault="0021708C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07440B32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86E271F" w14:textId="00B969B1" w:rsidR="000C65C6" w:rsidRPr="00AE7F1C" w:rsidRDefault="0021708C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14DFC5AD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7AF4986" w14:textId="75EF973B" w:rsidR="000C65C6" w:rsidRPr="00AE7F1C" w:rsidRDefault="0021708C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4AA4850D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9128BA" w14:textId="14CDD76B" w:rsidR="000C65C6" w:rsidRPr="00AE7F1C" w:rsidRDefault="0021708C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0C65C6" w:rsidRPr="00AE7F1C" w14:paraId="0565D2C6" w14:textId="77777777" w:rsidTr="006A74D5">
        <w:trPr>
          <w:cantSplit/>
          <w:trHeight w:val="389"/>
        </w:trPr>
        <w:tc>
          <w:tcPr>
            <w:tcW w:w="4338" w:type="dxa"/>
          </w:tcPr>
          <w:p w14:paraId="3C03B4A5" w14:textId="77777777" w:rsidR="000C65C6" w:rsidRPr="00AE7F1C" w:rsidRDefault="000C65C6" w:rsidP="000C65C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7535FDC6" w14:textId="7D1838CF" w:rsidR="000C65C6" w:rsidRPr="00AE7F1C" w:rsidRDefault="0021708C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270" w:type="dxa"/>
          </w:tcPr>
          <w:p w14:paraId="33557AFC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15BD84E" w14:textId="7DA124A6" w:rsidR="000C65C6" w:rsidRPr="00AE7F1C" w:rsidRDefault="0021708C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70" w:type="dxa"/>
          </w:tcPr>
          <w:p w14:paraId="6B862277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3E5326F" w14:textId="19652702" w:rsidR="000C65C6" w:rsidRPr="00AE7F1C" w:rsidRDefault="0021708C" w:rsidP="001F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ACC81E6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A02985" w14:textId="156E6B45" w:rsidR="000C65C6" w:rsidRPr="00AE7F1C" w:rsidRDefault="0021708C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C65C6" w:rsidRPr="00AE7F1C" w14:paraId="52F7CDDD" w14:textId="77777777" w:rsidTr="006A74D5">
        <w:trPr>
          <w:cantSplit/>
          <w:trHeight w:val="389"/>
        </w:trPr>
        <w:tc>
          <w:tcPr>
            <w:tcW w:w="4338" w:type="dxa"/>
          </w:tcPr>
          <w:p w14:paraId="2E53A85C" w14:textId="77777777" w:rsidR="000C65C6" w:rsidRPr="00AE7F1C" w:rsidRDefault="000C65C6" w:rsidP="000C65C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A6E8E43" w14:textId="64EC01E3" w:rsidR="000C65C6" w:rsidRPr="00AE7F1C" w:rsidRDefault="0021708C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532</w:t>
            </w:r>
          </w:p>
        </w:tc>
        <w:tc>
          <w:tcPr>
            <w:tcW w:w="270" w:type="dxa"/>
          </w:tcPr>
          <w:p w14:paraId="5E548D0F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CB467CA" w14:textId="24B7DF6B" w:rsidR="000C65C6" w:rsidRPr="00AE7F1C" w:rsidRDefault="0021708C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5FFEAD70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85081AC" w14:textId="0D3C1C90" w:rsidR="000C65C6" w:rsidRPr="00AE7F1C" w:rsidRDefault="0021708C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538B711C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7F1FE8" w14:textId="6130E414" w:rsidR="000C65C6" w:rsidRPr="00AE7F1C" w:rsidRDefault="0021708C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</w:tr>
    </w:tbl>
    <w:p w14:paraId="577BE42C" w14:textId="77777777" w:rsidR="004B7CE1" w:rsidRPr="00AE7F1C" w:rsidRDefault="004B7CE1" w:rsidP="004B7CE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88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257"/>
        <w:gridCol w:w="1170"/>
        <w:gridCol w:w="270"/>
        <w:gridCol w:w="1088"/>
        <w:gridCol w:w="270"/>
        <w:gridCol w:w="1083"/>
        <w:gridCol w:w="270"/>
        <w:gridCol w:w="1080"/>
      </w:tblGrid>
      <w:tr w:rsidR="008A4FCA" w:rsidRPr="00AE7F1C" w14:paraId="1FFBDA0D" w14:textId="77777777" w:rsidTr="00A859BC">
        <w:trPr>
          <w:cantSplit/>
        </w:trPr>
        <w:tc>
          <w:tcPr>
            <w:tcW w:w="6785" w:type="dxa"/>
            <w:gridSpan w:val="4"/>
          </w:tcPr>
          <w:p w14:paraId="46ED4945" w14:textId="77777777" w:rsidR="008A4FCA" w:rsidRPr="00AE7F1C" w:rsidRDefault="008A4FCA" w:rsidP="002563F9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E45839"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</w:tcPr>
          <w:p w14:paraId="1820BB61" w14:textId="77777777" w:rsidR="008A4FCA" w:rsidRPr="00AE7F1C" w:rsidRDefault="008A4FCA" w:rsidP="00F23950">
            <w:pPr>
              <w:ind w:left="-18" w:right="7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3AC12D83" w14:textId="77777777" w:rsidR="008A4FCA" w:rsidRPr="00AE7F1C" w:rsidRDefault="008A4FCA" w:rsidP="00F239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A4FCA" w:rsidRPr="00AE7F1C" w14:paraId="44D825EA" w14:textId="77777777" w:rsidTr="00CC0431">
        <w:trPr>
          <w:cantSplit/>
        </w:trPr>
        <w:tc>
          <w:tcPr>
            <w:tcW w:w="4257" w:type="dxa"/>
          </w:tcPr>
          <w:p w14:paraId="1BE8E7F0" w14:textId="77777777" w:rsidR="008A4FCA" w:rsidRPr="00AE7F1C" w:rsidRDefault="008A4FCA" w:rsidP="00F23950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16930A" w14:textId="77777777" w:rsidR="008A4FCA" w:rsidRPr="00AE7F1C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3D0F4" w14:textId="77777777" w:rsidR="008A4FCA" w:rsidRPr="00AE7F1C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544172E" w14:textId="77777777" w:rsidR="008A4FCA" w:rsidRPr="00AE7F1C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3A00D2" w14:textId="77777777" w:rsidR="008A4FCA" w:rsidRPr="00AE7F1C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C3E7292" w14:textId="77777777" w:rsidR="008A4FCA" w:rsidRPr="00AE7F1C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BE35AB" w14:textId="77777777" w:rsidR="008A4FCA" w:rsidRPr="00AE7F1C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D8084" w14:textId="77777777" w:rsidR="008A4FCA" w:rsidRPr="00AE7F1C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4FCA" w:rsidRPr="00AE7F1C" w14:paraId="5618F813" w14:textId="77777777" w:rsidTr="00A859BC">
        <w:trPr>
          <w:cantSplit/>
        </w:trPr>
        <w:tc>
          <w:tcPr>
            <w:tcW w:w="4257" w:type="dxa"/>
          </w:tcPr>
          <w:p w14:paraId="33336A4F" w14:textId="77777777" w:rsidR="008A4FCA" w:rsidRPr="00AE7F1C" w:rsidRDefault="008A4FCA" w:rsidP="00F23950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8" w:type="dxa"/>
            <w:gridSpan w:val="3"/>
          </w:tcPr>
          <w:p w14:paraId="56822C8B" w14:textId="77777777" w:rsidR="008A4FCA" w:rsidRPr="00AE7F1C" w:rsidRDefault="008A4FCA" w:rsidP="00F2395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F3B426" w14:textId="77777777" w:rsidR="008A4FCA" w:rsidRPr="00AE7F1C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525305F9" w14:textId="77777777" w:rsidR="008A4FCA" w:rsidRPr="00AE7F1C" w:rsidRDefault="008A4FCA" w:rsidP="00F239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65C6" w:rsidRPr="00AE7F1C" w14:paraId="38DED058" w14:textId="77777777" w:rsidTr="00CC0431">
        <w:trPr>
          <w:cantSplit/>
        </w:trPr>
        <w:tc>
          <w:tcPr>
            <w:tcW w:w="4257" w:type="dxa"/>
          </w:tcPr>
          <w:p w14:paraId="16F1C9D8" w14:textId="77777777" w:rsidR="000C65C6" w:rsidRPr="00AE7F1C" w:rsidRDefault="000C65C6" w:rsidP="000C65C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54D92E3F" w14:textId="55B86B6F" w:rsidR="000C65C6" w:rsidRPr="00AE7F1C" w:rsidRDefault="0021708C" w:rsidP="000C6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C65C6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65C6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AD00B5E" w14:textId="77777777" w:rsidR="000C65C6" w:rsidRPr="00AE7F1C" w:rsidRDefault="000C65C6" w:rsidP="000C6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A50DEE2" w14:textId="2282C353" w:rsidR="000C65C6" w:rsidRPr="00AE7F1C" w:rsidRDefault="0021708C" w:rsidP="000C6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C65C6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B832D63" w14:textId="77777777" w:rsidR="000C65C6" w:rsidRPr="00AE7F1C" w:rsidRDefault="000C65C6" w:rsidP="000C6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2710C06" w14:textId="4F963317" w:rsidR="000C65C6" w:rsidRPr="00AE7F1C" w:rsidRDefault="0021708C" w:rsidP="000C6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C65C6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65C6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5E732F2" w14:textId="77777777" w:rsidR="000C65C6" w:rsidRPr="00AE7F1C" w:rsidRDefault="000C65C6" w:rsidP="000C6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9A55EB" w14:textId="47C34382" w:rsidR="000C65C6" w:rsidRPr="00AE7F1C" w:rsidRDefault="0021708C" w:rsidP="000C6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C65C6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C65C6" w:rsidRPr="00AE7F1C" w14:paraId="237A898C" w14:textId="77777777" w:rsidTr="00CC0431">
        <w:trPr>
          <w:cantSplit/>
        </w:trPr>
        <w:tc>
          <w:tcPr>
            <w:tcW w:w="4257" w:type="dxa"/>
          </w:tcPr>
          <w:p w14:paraId="56EB8DBE" w14:textId="77777777" w:rsidR="000C65C6" w:rsidRPr="00AE7F1C" w:rsidRDefault="000C65C6" w:rsidP="000C65C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1170" w:type="dxa"/>
          </w:tcPr>
          <w:p w14:paraId="25A9A0B2" w14:textId="358583E0" w:rsidR="000C65C6" w:rsidRPr="00AE7F1C" w:rsidRDefault="0021708C" w:rsidP="000C65C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7868B00" w14:textId="77777777" w:rsidR="000C65C6" w:rsidRPr="00AE7F1C" w:rsidRDefault="000C65C6" w:rsidP="000C65C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7F8F83FF" w14:textId="3259356C" w:rsidR="000C65C6" w:rsidRPr="00AE7F1C" w:rsidRDefault="0021708C" w:rsidP="000C65C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FC7B75C" w14:textId="77777777" w:rsidR="000C65C6" w:rsidRPr="00AE7F1C" w:rsidRDefault="000C65C6" w:rsidP="000C6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BD229A6" w14:textId="31C1BC39" w:rsidR="000C65C6" w:rsidRPr="00AE7F1C" w:rsidRDefault="0021708C" w:rsidP="000C65C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894AE5A" w14:textId="77777777" w:rsidR="000C65C6" w:rsidRPr="00AE7F1C" w:rsidRDefault="000C65C6" w:rsidP="000C65C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F1A602" w14:textId="7B939D6F" w:rsidR="000C65C6" w:rsidRPr="00AE7F1C" w:rsidRDefault="0021708C" w:rsidP="000C65C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C65C6" w:rsidRPr="00AE7F1C" w14:paraId="1BE3ED1A" w14:textId="77777777" w:rsidTr="00A859BC">
        <w:trPr>
          <w:cantSplit/>
        </w:trPr>
        <w:tc>
          <w:tcPr>
            <w:tcW w:w="4257" w:type="dxa"/>
          </w:tcPr>
          <w:p w14:paraId="2EFB8C36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1" w:type="dxa"/>
            <w:gridSpan w:val="7"/>
          </w:tcPr>
          <w:p w14:paraId="033ED0FB" w14:textId="77777777" w:rsidR="000C65C6" w:rsidRPr="00AE7F1C" w:rsidRDefault="000C65C6" w:rsidP="000C65C6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C65C6" w:rsidRPr="00AE7F1C" w14:paraId="251D5582" w14:textId="77777777" w:rsidTr="00CC0431">
        <w:trPr>
          <w:cantSplit/>
        </w:trPr>
        <w:tc>
          <w:tcPr>
            <w:tcW w:w="4257" w:type="dxa"/>
          </w:tcPr>
          <w:p w14:paraId="120BAF9B" w14:textId="77777777" w:rsidR="000C65C6" w:rsidRPr="00AE7F1C" w:rsidRDefault="000C65C6" w:rsidP="000C65C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55C776B" w14:textId="41ED331C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5E20DC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611F5B5B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009E2F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1C128AC" w14:textId="6EE2E67B" w:rsidR="000C65C6" w:rsidRPr="00AE7F1C" w:rsidRDefault="0021708C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A421FC8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A1891" w14:textId="50021B2B" w:rsidR="000C65C6" w:rsidRPr="00AE7F1C" w:rsidRDefault="0021708C" w:rsidP="008D6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C65C6" w:rsidRPr="00AE7F1C" w14:paraId="5609ED3D" w14:textId="77777777" w:rsidTr="00CC0431">
        <w:trPr>
          <w:cantSplit/>
          <w:trHeight w:val="389"/>
        </w:trPr>
        <w:tc>
          <w:tcPr>
            <w:tcW w:w="4257" w:type="dxa"/>
          </w:tcPr>
          <w:p w14:paraId="7166261A" w14:textId="77777777" w:rsidR="000C65C6" w:rsidRPr="00AE7F1C" w:rsidRDefault="000C65C6" w:rsidP="000C65C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76D0B764" w14:textId="494D96FA" w:rsidR="000C65C6" w:rsidRPr="00AE7F1C" w:rsidRDefault="0021708C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0187296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4F0B6B1" w14:textId="79C87A1F" w:rsidR="000C65C6" w:rsidRPr="00AE7F1C" w:rsidRDefault="0021708C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19D61BF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DBB8DC4" w14:textId="33F31B32" w:rsidR="000C65C6" w:rsidRPr="00AE7F1C" w:rsidRDefault="0021708C" w:rsidP="001F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F3A6695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7E1574" w14:textId="33B65677" w:rsidR="000C65C6" w:rsidRPr="00AE7F1C" w:rsidRDefault="0021708C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C65C6" w:rsidRPr="00AE7F1C" w14:paraId="5E84B0AC" w14:textId="77777777" w:rsidTr="00CC0431">
        <w:trPr>
          <w:cantSplit/>
          <w:trHeight w:val="389"/>
        </w:trPr>
        <w:tc>
          <w:tcPr>
            <w:tcW w:w="4257" w:type="dxa"/>
          </w:tcPr>
          <w:p w14:paraId="55DF1ECA" w14:textId="77777777" w:rsidR="000C65C6" w:rsidRPr="00AE7F1C" w:rsidRDefault="000C65C6" w:rsidP="000C65C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AD1F38" w14:textId="60DCFCB2" w:rsidR="000C65C6" w:rsidRPr="00AE7F1C" w:rsidRDefault="0021708C" w:rsidP="00A8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B93A080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198143C4" w14:textId="653B38AF" w:rsidR="000C65C6" w:rsidRPr="00AE7F1C" w:rsidRDefault="0021708C" w:rsidP="00A8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F117406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B9CB80A" w14:textId="003E7B7B" w:rsidR="000C65C6" w:rsidRPr="00AE7F1C" w:rsidRDefault="0021708C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64D1167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A177FB" w14:textId="424AC3EB" w:rsidR="000C65C6" w:rsidRPr="00AE7F1C" w:rsidRDefault="0021708C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</w:tr>
    </w:tbl>
    <w:p w14:paraId="6C4F541A" w14:textId="77777777" w:rsidR="00CC0431" w:rsidRPr="00AE7F1C" w:rsidRDefault="00CC043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088"/>
        <w:gridCol w:w="270"/>
        <w:gridCol w:w="1083"/>
        <w:gridCol w:w="270"/>
        <w:gridCol w:w="1080"/>
      </w:tblGrid>
      <w:tr w:rsidR="000C65C6" w:rsidRPr="00AE7F1C" w14:paraId="47264D7F" w14:textId="77777777" w:rsidTr="00CC0431">
        <w:trPr>
          <w:cantSplit/>
          <w:tblHeader/>
        </w:trPr>
        <w:tc>
          <w:tcPr>
            <w:tcW w:w="4230" w:type="dxa"/>
          </w:tcPr>
          <w:p w14:paraId="0247096E" w14:textId="0AD81930" w:rsidR="000C65C6" w:rsidRPr="00AE7F1C" w:rsidRDefault="000C65C6" w:rsidP="000C65C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8" w:type="dxa"/>
            <w:gridSpan w:val="3"/>
          </w:tcPr>
          <w:p w14:paraId="7A4169DE" w14:textId="77777777" w:rsidR="000C65C6" w:rsidRPr="00AE7F1C" w:rsidRDefault="000C65C6" w:rsidP="000C65C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A877099" w14:textId="77777777" w:rsidR="000C65C6" w:rsidRPr="00AE7F1C" w:rsidRDefault="000C65C6" w:rsidP="000C6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78F76D3A" w14:textId="77777777" w:rsidR="000C65C6" w:rsidRPr="00AE7F1C" w:rsidRDefault="000C65C6" w:rsidP="000C65C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65C6" w:rsidRPr="00AE7F1C" w14:paraId="5A114CE4" w14:textId="77777777" w:rsidTr="00CC0431">
        <w:trPr>
          <w:cantSplit/>
          <w:tblHeader/>
        </w:trPr>
        <w:tc>
          <w:tcPr>
            <w:tcW w:w="4230" w:type="dxa"/>
          </w:tcPr>
          <w:p w14:paraId="2377CBB1" w14:textId="1D29772C" w:rsidR="000C65C6" w:rsidRPr="00AE7F1C" w:rsidRDefault="000C65C6" w:rsidP="000C65C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CE14E0" w14:textId="7C47BC1D" w:rsidR="000C65C6" w:rsidRPr="00AE7F1C" w:rsidRDefault="0021708C" w:rsidP="000C65C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0C65C6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65C6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E03AB79" w14:textId="77777777" w:rsidR="000C65C6" w:rsidRPr="00AE7F1C" w:rsidRDefault="000C65C6" w:rsidP="000C65C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8" w:type="dxa"/>
          </w:tcPr>
          <w:p w14:paraId="3DD5E91E" w14:textId="531D478A" w:rsidR="000C65C6" w:rsidRPr="00AE7F1C" w:rsidRDefault="0021708C" w:rsidP="000C65C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C65C6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25D0B86" w14:textId="77777777" w:rsidR="000C65C6" w:rsidRPr="00AE7F1C" w:rsidRDefault="000C65C6" w:rsidP="000C65C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</w:tcPr>
          <w:p w14:paraId="568FF589" w14:textId="4A6CF9A3" w:rsidR="000C65C6" w:rsidRPr="00AE7F1C" w:rsidRDefault="0021708C" w:rsidP="000C65C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0C65C6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65C6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BCB6B26" w14:textId="77777777" w:rsidR="000C65C6" w:rsidRPr="00AE7F1C" w:rsidRDefault="000C65C6" w:rsidP="000C65C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5DA7D99" w14:textId="28632F76" w:rsidR="000C65C6" w:rsidRPr="00AE7F1C" w:rsidRDefault="0021708C" w:rsidP="000C65C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C65C6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C65C6" w:rsidRPr="00AE7F1C" w14:paraId="385DF614" w14:textId="77777777" w:rsidTr="00CC0431">
        <w:trPr>
          <w:cantSplit/>
          <w:tblHeader/>
        </w:trPr>
        <w:tc>
          <w:tcPr>
            <w:tcW w:w="4230" w:type="dxa"/>
          </w:tcPr>
          <w:p w14:paraId="11AE7E93" w14:textId="499B5BD8" w:rsidR="000C65C6" w:rsidRPr="00AE7F1C" w:rsidRDefault="000C65C6" w:rsidP="000C65C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E3A7F9A" w14:textId="7E44BCDB" w:rsidR="000C65C6" w:rsidRPr="00AE7F1C" w:rsidRDefault="0021708C" w:rsidP="000C65C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53E2B9C" w14:textId="77777777" w:rsidR="000C65C6" w:rsidRPr="00AE7F1C" w:rsidRDefault="000C65C6" w:rsidP="000C65C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8" w:type="dxa"/>
          </w:tcPr>
          <w:p w14:paraId="4D1BD278" w14:textId="709B1C82" w:rsidR="000C65C6" w:rsidRPr="00AE7F1C" w:rsidRDefault="0021708C" w:rsidP="000C65C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F66146B" w14:textId="77777777" w:rsidR="000C65C6" w:rsidRPr="00AE7F1C" w:rsidRDefault="000C65C6" w:rsidP="000C65C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</w:tcPr>
          <w:p w14:paraId="4A2A2A02" w14:textId="1A5610A3" w:rsidR="000C65C6" w:rsidRPr="00AE7F1C" w:rsidRDefault="0021708C" w:rsidP="000C65C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4E9A6019" w14:textId="77777777" w:rsidR="000C65C6" w:rsidRPr="00AE7F1C" w:rsidRDefault="000C65C6" w:rsidP="000C65C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36582F7" w14:textId="2522014E" w:rsidR="000C65C6" w:rsidRPr="00AE7F1C" w:rsidRDefault="0021708C" w:rsidP="000C65C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0C65C6" w:rsidRPr="00AE7F1C" w14:paraId="52E904A7" w14:textId="77777777" w:rsidTr="00CC0431">
        <w:trPr>
          <w:cantSplit/>
          <w:tblHeader/>
        </w:trPr>
        <w:tc>
          <w:tcPr>
            <w:tcW w:w="4230" w:type="dxa"/>
          </w:tcPr>
          <w:p w14:paraId="64BFBFD6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1" w:type="dxa"/>
            <w:gridSpan w:val="7"/>
          </w:tcPr>
          <w:p w14:paraId="2B2F5BFF" w14:textId="77777777" w:rsidR="000C65C6" w:rsidRPr="00AE7F1C" w:rsidRDefault="000C65C6" w:rsidP="000C65C6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C65C6" w:rsidRPr="00AE7F1C" w14:paraId="7D479AF0" w14:textId="77777777" w:rsidTr="00CC0431">
        <w:trPr>
          <w:cantSplit/>
          <w:trHeight w:val="389"/>
        </w:trPr>
        <w:tc>
          <w:tcPr>
            <w:tcW w:w="4230" w:type="dxa"/>
          </w:tcPr>
          <w:p w14:paraId="50644B4A" w14:textId="77777777" w:rsidR="000C65C6" w:rsidRPr="00AE7F1C" w:rsidRDefault="000C65C6" w:rsidP="000C65C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A940CE" w14:textId="5440ACD7" w:rsidR="000C65C6" w:rsidRPr="00AE7F1C" w:rsidRDefault="0021708C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22280065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73A3E932" w14:textId="182BC38F" w:rsidR="000C65C6" w:rsidRPr="00AE7F1C" w:rsidRDefault="0021708C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72362071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218783DE" w14:textId="34C120BB" w:rsidR="000C65C6" w:rsidRPr="00AE7F1C" w:rsidRDefault="0021708C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</w:rPr>
              <w:t>252</w:t>
            </w:r>
          </w:p>
        </w:tc>
        <w:tc>
          <w:tcPr>
            <w:tcW w:w="270" w:type="dxa"/>
          </w:tcPr>
          <w:p w14:paraId="66DA9604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ABA0466" w14:textId="2D719C1B" w:rsidR="000C65C6" w:rsidRPr="00AE7F1C" w:rsidRDefault="0021708C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</w:tr>
    </w:tbl>
    <w:p w14:paraId="478A6788" w14:textId="23B2971D" w:rsidR="002A5548" w:rsidRPr="00AE7F1C" w:rsidRDefault="002A5548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6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170"/>
        <w:gridCol w:w="270"/>
        <w:gridCol w:w="1080"/>
        <w:gridCol w:w="270"/>
        <w:gridCol w:w="1080"/>
        <w:gridCol w:w="270"/>
        <w:gridCol w:w="1080"/>
      </w:tblGrid>
      <w:tr w:rsidR="00FA7999" w:rsidRPr="00AE7F1C" w14:paraId="03EE9DC7" w14:textId="77777777" w:rsidTr="00A859BC">
        <w:trPr>
          <w:tblHeader/>
        </w:trPr>
        <w:tc>
          <w:tcPr>
            <w:tcW w:w="4248" w:type="dxa"/>
            <w:shd w:val="clear" w:color="auto" w:fill="auto"/>
            <w:vAlign w:val="bottom"/>
          </w:tcPr>
          <w:p w14:paraId="76C3B2C0" w14:textId="77777777" w:rsidR="00FA7999" w:rsidRPr="00AE7F1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CAD7319" w14:textId="77777777" w:rsidR="00FA7999" w:rsidRPr="00AE7F1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35256FF5" w14:textId="77777777" w:rsidR="00FA7999" w:rsidRPr="00AE7F1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844D6BA" w14:textId="77777777" w:rsidR="00FA7999" w:rsidRPr="00AE7F1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F1280" w:rsidRPr="00AE7F1C" w14:paraId="2B55047F" w14:textId="77777777" w:rsidTr="00A859BC">
        <w:trPr>
          <w:tblHeader/>
        </w:trPr>
        <w:tc>
          <w:tcPr>
            <w:tcW w:w="4248" w:type="dxa"/>
            <w:shd w:val="clear" w:color="auto" w:fill="auto"/>
            <w:vAlign w:val="bottom"/>
          </w:tcPr>
          <w:p w14:paraId="742786AC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261CF43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916A83" w14:textId="5FAA533F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1280"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06AFD74B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4DA36B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D2E33E4" w14:textId="0E4D6F8F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089A78A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1B62D1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7DA3469" w14:textId="3F5BDD6F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1280"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59196334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E57AE3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9B762C6" w14:textId="46922F6D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F1280" w:rsidRPr="00AE7F1C" w14:paraId="5CCD6FFE" w14:textId="77777777" w:rsidTr="00A859BC">
        <w:trPr>
          <w:tblHeader/>
        </w:trPr>
        <w:tc>
          <w:tcPr>
            <w:tcW w:w="4248" w:type="dxa"/>
            <w:shd w:val="clear" w:color="auto" w:fill="auto"/>
            <w:vAlign w:val="bottom"/>
          </w:tcPr>
          <w:p w14:paraId="779A494F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14:paraId="74FB5F58" w14:textId="4E2F3A19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6A85B8B7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0C272A" w14:textId="6BE7C5D6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18473234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5DB45A" w14:textId="7B47723E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6BDCDB20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20F113" w14:textId="5B54A050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A7999" w:rsidRPr="00AE7F1C" w14:paraId="3B34A705" w14:textId="77777777" w:rsidTr="00A859BC">
        <w:trPr>
          <w:tblHeader/>
        </w:trPr>
        <w:tc>
          <w:tcPr>
            <w:tcW w:w="4248" w:type="dxa"/>
          </w:tcPr>
          <w:p w14:paraId="504E5A7C" w14:textId="77777777" w:rsidR="00FA7999" w:rsidRPr="00AE7F1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8F22082" w14:textId="77777777" w:rsidR="00FA7999" w:rsidRPr="00AE7F1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2BD616C9" w14:textId="77777777" w:rsidR="00FA7999" w:rsidRPr="00AE7F1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F34E4A6" w14:textId="77777777" w:rsidR="00FA7999" w:rsidRPr="00AE7F1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70863" w:rsidRPr="00AE7F1C" w14:paraId="34AB7724" w14:textId="77777777" w:rsidTr="00A859BC">
        <w:trPr>
          <w:trHeight w:val="74"/>
        </w:trPr>
        <w:tc>
          <w:tcPr>
            <w:tcW w:w="4248" w:type="dxa"/>
          </w:tcPr>
          <w:p w14:paraId="6DF8482D" w14:textId="77777777" w:rsidR="00E70863" w:rsidRPr="00AE7F1C" w:rsidRDefault="00E70863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70" w:type="dxa"/>
          </w:tcPr>
          <w:p w14:paraId="68F5CC9F" w14:textId="714B4C81" w:rsidR="00E70863" w:rsidRPr="00AE7F1C" w:rsidRDefault="0021708C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0</w:t>
            </w:r>
            <w:r w:rsidR="0055227B" w:rsidRPr="00AE7F1C">
              <w:rPr>
                <w:rFonts w:ascii="Angsana New" w:hAnsi="Angsana New"/>
                <w:sz w:val="30"/>
                <w:szCs w:val="30"/>
              </w:rPr>
              <w:t>.</w:t>
            </w:r>
            <w:r w:rsidRPr="00AE7F1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38B7EDB8" w14:textId="77777777" w:rsidR="00E70863" w:rsidRPr="00AE7F1C" w:rsidRDefault="00E70863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76C49" w14:textId="7A750B65" w:rsidR="00E70863" w:rsidRPr="00AE7F1C" w:rsidRDefault="002F1280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71E817" w14:textId="77777777" w:rsidR="00E70863" w:rsidRPr="00AE7F1C" w:rsidRDefault="00E70863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E17D59" w14:textId="3E5AACF8" w:rsidR="00E70863" w:rsidRPr="00AE7F1C" w:rsidRDefault="0021708C" w:rsidP="00552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B927248" w14:textId="77777777" w:rsidR="00E70863" w:rsidRPr="00AE7F1C" w:rsidRDefault="00E70863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D294E3D" w14:textId="0CDA5DBC" w:rsidR="00E70863" w:rsidRPr="00AE7F1C" w:rsidRDefault="0021708C" w:rsidP="0003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563C66F3" w14:textId="2401253D" w:rsidR="00990B73" w:rsidRPr="00AE7F1C" w:rsidRDefault="000C4BB0" w:rsidP="00DF7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 w:hint="cs"/>
          <w:sz w:val="30"/>
          <w:szCs w:val="30"/>
          <w:cs/>
        </w:rPr>
        <w:lastRenderedPageBreak/>
        <w:t>เงินกู้ยืมระยะสั้นจากบุคคลหรือกิจการที่เกี่ยวข้องกันดังกล่าว</w:t>
      </w:r>
      <w:r w:rsidR="00DF708B" w:rsidRPr="00AE7F1C">
        <w:rPr>
          <w:rFonts w:ascii="Angsana New" w:hAnsi="Angsana New" w:hint="cs"/>
          <w:sz w:val="30"/>
          <w:szCs w:val="30"/>
          <w:cs/>
        </w:rPr>
        <w:t>จำนวน</w:t>
      </w:r>
      <w:r w:rsidR="00D714E3" w:rsidRPr="00AE7F1C">
        <w:rPr>
          <w:rFonts w:ascii="Angsana New" w:hAnsi="Angsana New"/>
          <w:sz w:val="30"/>
          <w:szCs w:val="30"/>
        </w:rPr>
        <w:t xml:space="preserve"> 1 </w:t>
      </w:r>
      <w:r w:rsidR="00DF708B" w:rsidRPr="00AE7F1C">
        <w:rPr>
          <w:rFonts w:ascii="Angsana New" w:hAnsi="Angsana New" w:hint="cs"/>
          <w:sz w:val="30"/>
          <w:szCs w:val="30"/>
          <w:cs/>
        </w:rPr>
        <w:t>ล้านบาท</w:t>
      </w:r>
      <w:r w:rsidR="00D714E3" w:rsidRPr="00AE7F1C">
        <w:rPr>
          <w:rFonts w:ascii="Angsana New" w:hAnsi="Angsana New" w:hint="cs"/>
          <w:sz w:val="30"/>
          <w:szCs w:val="30"/>
          <w:cs/>
        </w:rPr>
        <w:t xml:space="preserve"> มีกำหนด</w:t>
      </w:r>
      <w:r w:rsidR="00DF708B" w:rsidRPr="00AE7F1C">
        <w:rPr>
          <w:rFonts w:ascii="Angsana New" w:hAnsi="Angsana New" w:hint="cs"/>
          <w:sz w:val="30"/>
          <w:szCs w:val="30"/>
          <w:cs/>
        </w:rPr>
        <w:t xml:space="preserve">ชำระคืนเมื่อทวงถามและ </w:t>
      </w:r>
      <w:r w:rsidR="00DF708B" w:rsidRPr="00AE7F1C">
        <w:rPr>
          <w:rFonts w:ascii="Angsana New" w:hAnsi="Angsana New"/>
          <w:sz w:val="30"/>
          <w:szCs w:val="30"/>
        </w:rPr>
        <w:br/>
      </w:r>
      <w:r w:rsidR="00D714E3" w:rsidRPr="00AE7F1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1708C" w:rsidRPr="00AE7F1C">
        <w:rPr>
          <w:rFonts w:ascii="Angsana New" w:hAnsi="Angsana New"/>
          <w:sz w:val="30"/>
          <w:szCs w:val="30"/>
        </w:rPr>
        <w:t>12</w:t>
      </w:r>
      <w:r w:rsidR="00DF708B" w:rsidRPr="00AE7F1C">
        <w:rPr>
          <w:rFonts w:ascii="Angsana New" w:hAnsi="Angsana New"/>
          <w:sz w:val="30"/>
          <w:szCs w:val="30"/>
        </w:rPr>
        <w:t xml:space="preserve"> </w:t>
      </w:r>
      <w:r w:rsidR="00DF708B" w:rsidRPr="00AE7F1C">
        <w:rPr>
          <w:rFonts w:ascii="Angsana New" w:hAnsi="Angsana New" w:hint="cs"/>
          <w:sz w:val="30"/>
          <w:szCs w:val="30"/>
          <w:cs/>
        </w:rPr>
        <w:t>ล้านบาท</w:t>
      </w:r>
      <w:r w:rsidR="00D714E3" w:rsidRPr="00AE7F1C">
        <w:rPr>
          <w:rFonts w:ascii="Angsana New" w:hAnsi="Angsana New" w:hint="cs"/>
          <w:sz w:val="30"/>
          <w:szCs w:val="30"/>
          <w:cs/>
        </w:rPr>
        <w:t xml:space="preserve"> มีกำหนด</w:t>
      </w:r>
      <w:r w:rsidR="00DF708B" w:rsidRPr="00AE7F1C">
        <w:rPr>
          <w:rFonts w:ascii="Angsana New" w:hAnsi="Angsana New" w:hint="cs"/>
          <w:sz w:val="30"/>
          <w:szCs w:val="30"/>
          <w:cs/>
        </w:rPr>
        <w:t xml:space="preserve">ชำระคืนในวันที่ </w:t>
      </w:r>
      <w:r w:rsidR="0021708C" w:rsidRPr="00AE7F1C">
        <w:rPr>
          <w:rFonts w:ascii="Angsana New" w:hAnsi="Angsana New"/>
          <w:sz w:val="30"/>
          <w:szCs w:val="30"/>
        </w:rPr>
        <w:t>1</w:t>
      </w:r>
      <w:r w:rsidR="008B312C" w:rsidRPr="00AE7F1C">
        <w:rPr>
          <w:rFonts w:ascii="Angsana New" w:hAnsi="Angsana New"/>
          <w:sz w:val="30"/>
          <w:szCs w:val="30"/>
        </w:rPr>
        <w:t>7</w:t>
      </w:r>
      <w:r w:rsidR="00DF708B" w:rsidRPr="00AE7F1C">
        <w:rPr>
          <w:rFonts w:ascii="Angsana New" w:hAnsi="Angsana New"/>
          <w:sz w:val="30"/>
          <w:szCs w:val="30"/>
        </w:rPr>
        <w:t xml:space="preserve"> </w:t>
      </w:r>
      <w:r w:rsidR="00DF708B" w:rsidRPr="00AE7F1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21708C" w:rsidRPr="00AE7F1C">
        <w:rPr>
          <w:rFonts w:ascii="Angsana New" w:hAnsi="Angsana New"/>
          <w:sz w:val="30"/>
          <w:szCs w:val="30"/>
        </w:rPr>
        <w:t>2565</w:t>
      </w:r>
    </w:p>
    <w:p w14:paraId="3D7E8D10" w14:textId="77777777" w:rsidR="001712F4" w:rsidRPr="00AE7F1C" w:rsidRDefault="001712F4" w:rsidP="000C4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tbl>
      <w:tblPr>
        <w:tblStyle w:val="TableGrid"/>
        <w:tblW w:w="946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6"/>
        <w:gridCol w:w="1080"/>
        <w:gridCol w:w="361"/>
        <w:gridCol w:w="1114"/>
        <w:gridCol w:w="237"/>
        <w:gridCol w:w="1080"/>
        <w:gridCol w:w="270"/>
        <w:gridCol w:w="1080"/>
      </w:tblGrid>
      <w:tr w:rsidR="00FD1BDD" w:rsidRPr="00AE7F1C" w14:paraId="17744582" w14:textId="77777777" w:rsidTr="00A859BC">
        <w:trPr>
          <w:tblHeader/>
        </w:trPr>
        <w:tc>
          <w:tcPr>
            <w:tcW w:w="4247" w:type="dxa"/>
            <w:shd w:val="clear" w:color="auto" w:fill="auto"/>
            <w:vAlign w:val="bottom"/>
          </w:tcPr>
          <w:p w14:paraId="4C27CEA7" w14:textId="77777777" w:rsidR="00FD1BDD" w:rsidRPr="00AE7F1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2E2FAE1E" w14:textId="77777777" w:rsidR="00FD1BDD" w:rsidRPr="00AE7F1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7" w:type="dxa"/>
            <w:vAlign w:val="bottom"/>
          </w:tcPr>
          <w:p w14:paraId="76377961" w14:textId="77777777" w:rsidR="00FD1BDD" w:rsidRPr="00AE7F1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9387F31" w14:textId="77777777" w:rsidR="00FD1BDD" w:rsidRPr="00AE7F1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F1280" w:rsidRPr="00AE7F1C" w14:paraId="02961318" w14:textId="77777777" w:rsidTr="00A859BC">
        <w:trPr>
          <w:tblHeader/>
        </w:trPr>
        <w:tc>
          <w:tcPr>
            <w:tcW w:w="4247" w:type="dxa"/>
            <w:shd w:val="clear" w:color="auto" w:fill="auto"/>
            <w:vAlign w:val="bottom"/>
          </w:tcPr>
          <w:p w14:paraId="629B435F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31CFD1B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687B9D9" w14:textId="1EB2782D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1280"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1" w:type="dxa"/>
            <w:vAlign w:val="bottom"/>
          </w:tcPr>
          <w:p w14:paraId="1FF17434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CAF3EC7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255C0D7" w14:textId="385339FB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0ED3E8CD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6638EB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963689" w14:textId="2AA4FD6C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1280"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6CB6F351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B177E6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96353E3" w14:textId="50E998B6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1280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F1280" w:rsidRPr="00AE7F1C" w14:paraId="0A302DF0" w14:textId="77777777" w:rsidTr="00A859BC">
        <w:trPr>
          <w:tblHeader/>
        </w:trPr>
        <w:tc>
          <w:tcPr>
            <w:tcW w:w="4247" w:type="dxa"/>
            <w:shd w:val="clear" w:color="auto" w:fill="auto"/>
            <w:vAlign w:val="bottom"/>
          </w:tcPr>
          <w:p w14:paraId="52673B36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vAlign w:val="bottom"/>
          </w:tcPr>
          <w:p w14:paraId="5D576900" w14:textId="4E9075E4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61" w:type="dxa"/>
            <w:vAlign w:val="bottom"/>
          </w:tcPr>
          <w:p w14:paraId="7D64026F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0BE4993" w14:textId="167D4459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1F193996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C2F747" w14:textId="321DAD82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43951E38" w14:textId="77777777" w:rsidR="002F1280" w:rsidRPr="00AE7F1C" w:rsidRDefault="002F1280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BF125C" w14:textId="15EB2570" w:rsidR="002F1280" w:rsidRPr="00AE7F1C" w:rsidRDefault="0021708C" w:rsidP="002F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C65C6" w:rsidRPr="00AE7F1C" w14:paraId="5BE23DF8" w14:textId="77777777" w:rsidTr="00A859BC">
        <w:trPr>
          <w:tblHeader/>
        </w:trPr>
        <w:tc>
          <w:tcPr>
            <w:tcW w:w="4247" w:type="dxa"/>
          </w:tcPr>
          <w:p w14:paraId="755F13D8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4" w:type="dxa"/>
            <w:gridSpan w:val="3"/>
          </w:tcPr>
          <w:p w14:paraId="5B89467E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7" w:type="dxa"/>
          </w:tcPr>
          <w:p w14:paraId="3C6247E2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16C8976" w14:textId="77777777" w:rsidR="000C65C6" w:rsidRPr="00AE7F1C" w:rsidRDefault="000C65C6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70863" w:rsidRPr="00AE7F1C" w14:paraId="095C273A" w14:textId="77777777" w:rsidTr="00A859BC">
        <w:tc>
          <w:tcPr>
            <w:tcW w:w="4247" w:type="dxa"/>
          </w:tcPr>
          <w:p w14:paraId="11704596" w14:textId="77777777" w:rsidR="00E70863" w:rsidRPr="00AE7F1C" w:rsidRDefault="00E70863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</w:tcPr>
          <w:p w14:paraId="1B2A53F3" w14:textId="18D60DBB" w:rsidR="00E70863" w:rsidRPr="00AE7F1C" w:rsidRDefault="0021708C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1" w:type="dxa"/>
          </w:tcPr>
          <w:p w14:paraId="41E35D8E" w14:textId="77777777" w:rsidR="00E70863" w:rsidRPr="00AE7F1C" w:rsidRDefault="00E70863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A88E6FA" w14:textId="3F65D38D" w:rsidR="00E70863" w:rsidRPr="00AE7F1C" w:rsidRDefault="0021708C" w:rsidP="00A8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111EF39" w14:textId="77777777" w:rsidR="00E70863" w:rsidRPr="00AE7F1C" w:rsidRDefault="00E70863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130E7D" w14:textId="671B1497" w:rsidR="00E70863" w:rsidRPr="00AE7F1C" w:rsidRDefault="0021708C" w:rsidP="0003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7E1F8E66" w14:textId="77777777" w:rsidR="00E70863" w:rsidRPr="00AE7F1C" w:rsidRDefault="00E70863" w:rsidP="000C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897BB8" w14:textId="1B750A16" w:rsidR="00E70863" w:rsidRPr="00AE7F1C" w:rsidRDefault="0021708C" w:rsidP="0003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14:paraId="7BBFBD3E" w14:textId="35D9D744" w:rsidR="005715FD" w:rsidRPr="00AE7F1C" w:rsidRDefault="005715FD" w:rsidP="009C5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  <w:bookmarkStart w:id="0" w:name="_Hlk36808494"/>
    </w:p>
    <w:p w14:paraId="7A51111E" w14:textId="544BC1DB" w:rsidR="00040155" w:rsidRPr="00AE7F1C" w:rsidRDefault="00040155" w:rsidP="00040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 w:hint="cs"/>
          <w:sz w:val="30"/>
          <w:szCs w:val="30"/>
          <w:cs/>
        </w:rPr>
        <w:t xml:space="preserve">เงินกู้ยืมระยะยาวจากบุคคลหรือกิจการที่เกี่ยวข้องกันดังกล่าวมีกำหนดชำระคืนในวันที่ </w:t>
      </w:r>
      <w:r w:rsidR="0021708C" w:rsidRPr="00AE7F1C">
        <w:rPr>
          <w:rFonts w:ascii="Angsana New" w:hAnsi="Angsana New"/>
          <w:sz w:val="30"/>
          <w:szCs w:val="30"/>
        </w:rPr>
        <w:t>12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1708C" w:rsidRPr="00AE7F1C">
        <w:rPr>
          <w:rFonts w:ascii="Angsana New" w:hAnsi="Angsana New"/>
          <w:sz w:val="30"/>
          <w:szCs w:val="30"/>
        </w:rPr>
        <w:t>2569</w:t>
      </w:r>
    </w:p>
    <w:bookmarkEnd w:id="0"/>
    <w:p w14:paraId="07E95036" w14:textId="77777777" w:rsidR="00CD6E42" w:rsidRPr="00AE7F1C" w:rsidRDefault="00CD6E42" w:rsidP="00CD6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26"/>
          <w:szCs w:val="26"/>
          <w:cs/>
        </w:rPr>
      </w:pPr>
    </w:p>
    <w:p w14:paraId="260D044D" w14:textId="7503E149" w:rsidR="007D7002" w:rsidRPr="00AE7F1C" w:rsidRDefault="007D7002" w:rsidP="007D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E7F1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</w:t>
      </w:r>
      <w:r w:rsidRPr="00AE7F1C">
        <w:rPr>
          <w:rFonts w:ascii="Angsana New" w:hAnsi="Angsana New"/>
          <w:b/>
          <w:bCs/>
          <w:i/>
          <w:iCs/>
          <w:sz w:val="30"/>
          <w:szCs w:val="30"/>
        </w:rPr>
        <w:t xml:space="preserve"> - </w:t>
      </w:r>
      <w:r w:rsidRPr="00AE7F1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  <w:r w:rsidR="00253711" w:rsidRPr="00AE7F1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5C6AD1BE" w14:textId="77777777" w:rsidR="007D7002" w:rsidRPr="00AE7F1C" w:rsidRDefault="007D7002" w:rsidP="007D70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225" w:hanging="540"/>
        <w:jc w:val="thaiDistribute"/>
        <w:rPr>
          <w:rFonts w:ascii="Angsana New" w:hAnsi="Angsana New"/>
          <w:bCs/>
          <w:sz w:val="26"/>
          <w:szCs w:val="26"/>
        </w:rPr>
      </w:pPr>
    </w:p>
    <w:p w14:paraId="08FD42B7" w14:textId="5EDDC749" w:rsidR="007D7002" w:rsidRPr="00AE7F1C" w:rsidRDefault="00BB6B2E" w:rsidP="007D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7F1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76F50E0A" w14:textId="77777777" w:rsidR="007D7002" w:rsidRPr="00AE7F1C" w:rsidRDefault="007D7002" w:rsidP="007D70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225" w:hanging="540"/>
        <w:jc w:val="thaiDistribute"/>
        <w:rPr>
          <w:rFonts w:ascii="Angsana New" w:hAnsi="Angsana New"/>
          <w:bCs/>
          <w:sz w:val="26"/>
          <w:szCs w:val="26"/>
        </w:rPr>
      </w:pPr>
    </w:p>
    <w:p w14:paraId="36A415C1" w14:textId="59244605" w:rsidR="00676263" w:rsidRPr="00AE7F1C" w:rsidRDefault="00676263" w:rsidP="00676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 w:hint="cs"/>
          <w:sz w:val="30"/>
          <w:szCs w:val="30"/>
          <w:cs/>
        </w:rPr>
        <w:t>บริษัทย่อยแห่งหนึ่งมีภาระผูกพันที่จะต้องจ่ายชำระค่าเช่าตามเงื่อนไขที่ระบุในสัญญาเช่าที่ดินพร้อมสิ่งปลูกสร้างซึ่งได้มีการโอนสิทธิการรับค่าเช่าจากบริษัทไปให้กับบุคคลหรือกิจการที่เกี่ยวข้องกัน สัญญาดังกล่าวมีระยะเวลาเช่า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/>
          <w:sz w:val="30"/>
          <w:szCs w:val="30"/>
        </w:rPr>
        <w:br/>
      </w:r>
      <w:r w:rsidR="0021708C" w:rsidRPr="00AE7F1C">
        <w:rPr>
          <w:rFonts w:ascii="Angsana New" w:hAnsi="Angsana New"/>
          <w:sz w:val="30"/>
          <w:szCs w:val="30"/>
        </w:rPr>
        <w:t>1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ปี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31</w:t>
      </w:r>
      <w:r w:rsidRPr="00AE7F1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21708C" w:rsidRPr="00AE7F1C">
        <w:rPr>
          <w:rFonts w:ascii="Angsana New" w:hAnsi="Angsana New"/>
          <w:sz w:val="30"/>
          <w:szCs w:val="30"/>
        </w:rPr>
        <w:t>2564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โดยมีสิทธิต่ออายุสัญญาเช่าเมื่อสิ้นสุดอายุสัญญา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3</w:t>
      </w:r>
      <w:r w:rsidRPr="00AE7F1C">
        <w:rPr>
          <w:rFonts w:ascii="Angsana New" w:hAnsi="Angsana New" w:hint="cs"/>
          <w:sz w:val="30"/>
          <w:szCs w:val="30"/>
          <w:cs/>
        </w:rPr>
        <w:t xml:space="preserve"> ปี </w:t>
      </w:r>
    </w:p>
    <w:p w14:paraId="5F9F1D88" w14:textId="77777777" w:rsidR="00CC0431" w:rsidRPr="00AE7F1C" w:rsidRDefault="00CC0431" w:rsidP="00676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1CB6DF97" w14:textId="77777777" w:rsidR="00FD1BDD" w:rsidRPr="00AE7F1C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7F1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การค้ำประกันวงเงินสินเชื่อ</w:t>
      </w:r>
    </w:p>
    <w:p w14:paraId="3B950F3C" w14:textId="77777777" w:rsidR="00FD1BDD" w:rsidRPr="00AE7F1C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3D606A6" w14:textId="65D5E31F" w:rsidR="00D10D92" w:rsidRPr="00AE7F1C" w:rsidRDefault="00FD1BDD" w:rsidP="00103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E7F1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1708C" w:rsidRPr="00AE7F1C">
        <w:rPr>
          <w:rFonts w:asciiTheme="majorBidi" w:hAnsiTheme="majorBidi" w:cstheme="majorBidi"/>
          <w:sz w:val="30"/>
          <w:szCs w:val="30"/>
        </w:rPr>
        <w:t>30</w:t>
      </w:r>
      <w:r w:rsidR="000A1A7E" w:rsidRPr="00AE7F1C">
        <w:rPr>
          <w:rFonts w:asciiTheme="majorBidi" w:hAnsiTheme="majorBidi" w:cstheme="majorBidi"/>
          <w:sz w:val="30"/>
          <w:szCs w:val="30"/>
        </w:rPr>
        <w:t xml:space="preserve"> </w:t>
      </w:r>
      <w:r w:rsidR="000A1A7E" w:rsidRPr="00AE7F1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1708C" w:rsidRPr="00AE7F1C">
        <w:rPr>
          <w:rFonts w:asciiTheme="majorBidi" w:hAnsiTheme="majorBidi" w:cstheme="majorBidi"/>
          <w:sz w:val="30"/>
          <w:szCs w:val="30"/>
        </w:rPr>
        <w:t>2564</w:t>
      </w:r>
      <w:r w:rsidR="00D00810" w:rsidRPr="00AE7F1C">
        <w:rPr>
          <w:rFonts w:asciiTheme="majorBidi" w:hAnsiTheme="majorBidi" w:cstheme="majorBidi"/>
          <w:sz w:val="30"/>
          <w:szCs w:val="30"/>
        </w:rPr>
        <w:t xml:space="preserve"> </w:t>
      </w:r>
      <w:r w:rsidRPr="00AE7F1C">
        <w:rPr>
          <w:rFonts w:asciiTheme="majorBidi" w:hAnsiTheme="majorBidi" w:cstheme="majorBidi"/>
          <w:sz w:val="30"/>
          <w:szCs w:val="30"/>
          <w:cs/>
        </w:rPr>
        <w:t xml:space="preserve">บริษัทมีภาระผูกพันจากการค้ำประกันวงเงินสินเชื่อให้กับบริษัทย่อยแห่งหนึ่งและบริษัทย่อยทางอ้อมอีกแห่งหนึ่ง จำนวนรวม </w:t>
      </w:r>
      <w:r w:rsidR="0021708C" w:rsidRPr="00AE7F1C">
        <w:rPr>
          <w:rFonts w:asciiTheme="majorBidi" w:hAnsiTheme="majorBidi" w:cstheme="majorBidi"/>
          <w:sz w:val="30"/>
          <w:szCs w:val="30"/>
        </w:rPr>
        <w:t>90</w:t>
      </w:r>
      <w:r w:rsidRPr="00AE7F1C">
        <w:rPr>
          <w:rFonts w:asciiTheme="majorBidi" w:hAnsiTheme="majorBidi" w:cstheme="majorBidi"/>
          <w:sz w:val="30"/>
          <w:szCs w:val="30"/>
        </w:rPr>
        <w:t xml:space="preserve"> </w:t>
      </w:r>
      <w:r w:rsidRPr="00AE7F1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AE7F1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1708C" w:rsidRPr="00AE7F1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690C5E" w:rsidRPr="00AE7F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90C5E" w:rsidRPr="00AE7F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21708C" w:rsidRPr="00AE7F1C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AE7F1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1708C" w:rsidRPr="00AE7F1C">
        <w:rPr>
          <w:rFonts w:asciiTheme="majorBidi" w:hAnsiTheme="majorBidi" w:cstheme="majorBidi"/>
          <w:i/>
          <w:iCs/>
          <w:sz w:val="30"/>
          <w:szCs w:val="30"/>
        </w:rPr>
        <w:t>90</w:t>
      </w:r>
      <w:r w:rsidRPr="00AE7F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E7F1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AE7F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20BCDB8" w14:textId="309C493C" w:rsidR="007775AB" w:rsidRPr="00AE7F1C" w:rsidRDefault="007775AB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8"/>
        <w:gridCol w:w="873"/>
        <w:gridCol w:w="1107"/>
        <w:gridCol w:w="272"/>
        <w:gridCol w:w="1048"/>
        <w:gridCol w:w="236"/>
        <w:gridCol w:w="1146"/>
        <w:gridCol w:w="270"/>
        <w:gridCol w:w="1125"/>
      </w:tblGrid>
      <w:tr w:rsidR="005408A0" w:rsidRPr="00AE7F1C" w14:paraId="1E3915C3" w14:textId="77777777" w:rsidTr="00C67E13">
        <w:trPr>
          <w:cantSplit/>
        </w:trPr>
        <w:tc>
          <w:tcPr>
            <w:tcW w:w="9225" w:type="dxa"/>
            <w:gridSpan w:val="9"/>
            <w:shd w:val="clear" w:color="auto" w:fill="auto"/>
          </w:tcPr>
          <w:p w14:paraId="5806F6DB" w14:textId="713B1119" w:rsidR="005408A0" w:rsidRPr="00AE7F1C" w:rsidRDefault="00B62D66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5408A0"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จำนวนเงินขั้นต่ำที่ต้องจ่ายในอนาคตทั้งสิ้นภายใต้สัญญาที่บอกเลิกไม่ได้</w:t>
            </w:r>
            <w:r w:rsidR="00E45839"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A7999"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="00E45839"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บุคคลหรือกิจการที่เกี่ยวข้องกัน</w:t>
            </w:r>
          </w:p>
        </w:tc>
      </w:tr>
      <w:tr w:rsidR="000C5E24" w:rsidRPr="00AE7F1C" w14:paraId="2E4DB000" w14:textId="77777777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14:paraId="0F04AA64" w14:textId="77777777" w:rsidR="000C5E24" w:rsidRPr="00AE7F1C" w:rsidRDefault="000C5E24" w:rsidP="000C5E24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14:paraId="41097BEB" w14:textId="77777777" w:rsidR="000C5E24" w:rsidRPr="00AE7F1C" w:rsidRDefault="000C5E24" w:rsidP="000C5E2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E3CC0D" w14:textId="77777777" w:rsidR="000C5E24" w:rsidRPr="00AE7F1C" w:rsidRDefault="000C5E24" w:rsidP="000C5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1" w:type="dxa"/>
            <w:gridSpan w:val="3"/>
            <w:shd w:val="clear" w:color="auto" w:fill="auto"/>
          </w:tcPr>
          <w:p w14:paraId="7517D4DA" w14:textId="77777777" w:rsidR="000C5E24" w:rsidRPr="00AE7F1C" w:rsidRDefault="000C5E24" w:rsidP="000C5E2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C5E24" w:rsidRPr="00AE7F1C" w14:paraId="0BCA00D7" w14:textId="77777777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14:paraId="7565ACC4" w14:textId="77777777" w:rsidR="000C5E24" w:rsidRPr="00AE7F1C" w:rsidRDefault="000C5E24" w:rsidP="006A0024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14:paraId="58A1C0F4" w14:textId="77777777" w:rsidR="000C5E24" w:rsidRPr="00AE7F1C" w:rsidRDefault="000C5E24" w:rsidP="006A002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50744441" w14:textId="77777777" w:rsidR="000C5E24" w:rsidRPr="00AE7F1C" w:rsidRDefault="000C5E24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1" w:type="dxa"/>
            <w:gridSpan w:val="3"/>
            <w:shd w:val="clear" w:color="auto" w:fill="auto"/>
          </w:tcPr>
          <w:p w14:paraId="176B55DF" w14:textId="77777777" w:rsidR="000C5E24" w:rsidRPr="00AE7F1C" w:rsidRDefault="000C5E24" w:rsidP="006A002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1A7E" w:rsidRPr="00AE7F1C" w14:paraId="520B6D02" w14:textId="77777777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14:paraId="5F8EEDC1" w14:textId="77777777" w:rsidR="000A1A7E" w:rsidRPr="00AE7F1C" w:rsidRDefault="000A1A7E" w:rsidP="000A1A7E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0943E10E" w14:textId="304E6160" w:rsidR="000A1A7E" w:rsidRPr="00AE7F1C" w:rsidRDefault="0021708C" w:rsidP="000A1A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A1A7E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1A7E"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  <w:shd w:val="clear" w:color="auto" w:fill="auto"/>
          </w:tcPr>
          <w:p w14:paraId="0C1D84B2" w14:textId="77777777" w:rsidR="000A1A7E" w:rsidRPr="00AE7F1C" w:rsidRDefault="000A1A7E" w:rsidP="000A1A7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63785364" w14:textId="2A0508AE" w:rsidR="000A1A7E" w:rsidRPr="00AE7F1C" w:rsidRDefault="0021708C" w:rsidP="000A1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A1A7E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1A7E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1A23FC0C" w14:textId="77777777" w:rsidR="000A1A7E" w:rsidRPr="00AE7F1C" w:rsidRDefault="000A1A7E" w:rsidP="000A1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6" w:type="dxa"/>
            <w:shd w:val="clear" w:color="auto" w:fill="auto"/>
          </w:tcPr>
          <w:p w14:paraId="71890E3B" w14:textId="6822F499" w:rsidR="000A1A7E" w:rsidRPr="00AE7F1C" w:rsidRDefault="0021708C" w:rsidP="000A1A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A1A7E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1A7E"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1F3DE47" w14:textId="77777777" w:rsidR="000A1A7E" w:rsidRPr="00AE7F1C" w:rsidRDefault="000A1A7E" w:rsidP="000A1A7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3A3128C" w14:textId="655E32D8" w:rsidR="000A1A7E" w:rsidRPr="00AE7F1C" w:rsidRDefault="0021708C" w:rsidP="000A1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A1A7E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1A7E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A1A7E" w:rsidRPr="00AE7F1C" w14:paraId="628E347A" w14:textId="77777777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14:paraId="1B61D226" w14:textId="77777777" w:rsidR="000A1A7E" w:rsidRPr="00AE7F1C" w:rsidRDefault="000A1A7E" w:rsidP="000A1A7E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12C7CF47" w14:textId="6D578FA0" w:rsidR="000A1A7E" w:rsidRPr="00AE7F1C" w:rsidRDefault="0021708C" w:rsidP="000A1A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2" w:type="dxa"/>
            <w:shd w:val="clear" w:color="auto" w:fill="auto"/>
          </w:tcPr>
          <w:p w14:paraId="1667979C" w14:textId="77777777" w:rsidR="000A1A7E" w:rsidRPr="00AE7F1C" w:rsidRDefault="000A1A7E" w:rsidP="000A1A7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1F2FF3B8" w14:textId="240D803B" w:rsidR="000A1A7E" w:rsidRPr="00AE7F1C" w:rsidRDefault="0021708C" w:rsidP="000A1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DA5AE97" w14:textId="77777777" w:rsidR="000A1A7E" w:rsidRPr="00AE7F1C" w:rsidRDefault="000A1A7E" w:rsidP="000A1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6" w:type="dxa"/>
            <w:shd w:val="clear" w:color="auto" w:fill="auto"/>
          </w:tcPr>
          <w:p w14:paraId="28279B0B" w14:textId="6C6169C0" w:rsidR="000A1A7E" w:rsidRPr="00AE7F1C" w:rsidRDefault="0021708C" w:rsidP="000A1A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273B3B7" w14:textId="77777777" w:rsidR="000A1A7E" w:rsidRPr="00AE7F1C" w:rsidRDefault="000A1A7E" w:rsidP="000A1A7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BC2283A" w14:textId="06154A65" w:rsidR="000A1A7E" w:rsidRPr="00AE7F1C" w:rsidRDefault="0021708C" w:rsidP="000A1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A1A7E" w:rsidRPr="00AE7F1C" w14:paraId="0652B370" w14:textId="77777777" w:rsidTr="00C67E13">
        <w:trPr>
          <w:tblHeader/>
        </w:trPr>
        <w:tc>
          <w:tcPr>
            <w:tcW w:w="3148" w:type="dxa"/>
            <w:shd w:val="clear" w:color="auto" w:fill="auto"/>
          </w:tcPr>
          <w:p w14:paraId="04800C75" w14:textId="77777777" w:rsidR="000A1A7E" w:rsidRPr="00AE7F1C" w:rsidRDefault="000A1A7E" w:rsidP="000A1A7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3F6A99B4" w14:textId="77777777" w:rsidR="000A1A7E" w:rsidRPr="00AE7F1C" w:rsidRDefault="000A1A7E" w:rsidP="000A1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4" w:type="dxa"/>
            <w:gridSpan w:val="7"/>
            <w:shd w:val="clear" w:color="auto" w:fill="auto"/>
          </w:tcPr>
          <w:p w14:paraId="779766E1" w14:textId="77777777" w:rsidR="000A1A7E" w:rsidRPr="00AE7F1C" w:rsidRDefault="000A1A7E" w:rsidP="000A1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1A7E" w:rsidRPr="00AE7F1C" w14:paraId="582E1332" w14:textId="77777777" w:rsidTr="00D8527E">
        <w:tc>
          <w:tcPr>
            <w:tcW w:w="4021" w:type="dxa"/>
            <w:gridSpan w:val="2"/>
            <w:shd w:val="clear" w:color="auto" w:fill="auto"/>
          </w:tcPr>
          <w:p w14:paraId="2DBA802B" w14:textId="6E34A2E1" w:rsidR="000A1A7E" w:rsidRPr="00AE7F1C" w:rsidRDefault="000A1A7E" w:rsidP="000A1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107" w:type="dxa"/>
            <w:shd w:val="clear" w:color="auto" w:fill="auto"/>
          </w:tcPr>
          <w:p w14:paraId="66D3B91A" w14:textId="267DD322" w:rsidR="000A1A7E" w:rsidRPr="00AE7F1C" w:rsidRDefault="0021708C" w:rsidP="0003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6370FF39" w14:textId="77777777" w:rsidR="000A1A7E" w:rsidRPr="00AE7F1C" w:rsidRDefault="000A1A7E" w:rsidP="000A1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00FC1350" w14:textId="2378D119" w:rsidR="000A1A7E" w:rsidRPr="00AE7F1C" w:rsidRDefault="0021708C" w:rsidP="000A1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17DA33A" w14:textId="77777777" w:rsidR="000A1A7E" w:rsidRPr="00AE7F1C" w:rsidRDefault="000A1A7E" w:rsidP="000A1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BEBC6A2" w14:textId="5ED1645B" w:rsidR="000A1A7E" w:rsidRPr="00AE7F1C" w:rsidRDefault="0021708C" w:rsidP="0003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F2FFCA3" w14:textId="77777777" w:rsidR="000A1A7E" w:rsidRPr="00AE7F1C" w:rsidRDefault="000A1A7E" w:rsidP="000A1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EFBAD24" w14:textId="0C2881F1" w:rsidR="000A1A7E" w:rsidRPr="00AE7F1C" w:rsidRDefault="000A1A7E" w:rsidP="000A1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1A7E" w:rsidRPr="00AE7F1C" w14:paraId="782A593C" w14:textId="77777777" w:rsidTr="00D8527E">
        <w:tc>
          <w:tcPr>
            <w:tcW w:w="4021" w:type="dxa"/>
            <w:gridSpan w:val="2"/>
            <w:shd w:val="clear" w:color="auto" w:fill="auto"/>
          </w:tcPr>
          <w:p w14:paraId="6E9451BE" w14:textId="77777777" w:rsidR="000A1A7E" w:rsidRPr="00AE7F1C" w:rsidRDefault="000A1A7E" w:rsidP="000A1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10D883" w14:textId="0C5720D8" w:rsidR="000A1A7E" w:rsidRPr="00AE7F1C" w:rsidRDefault="0021708C" w:rsidP="0003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604F0868" w14:textId="77777777" w:rsidR="000A1A7E" w:rsidRPr="00AE7F1C" w:rsidRDefault="000A1A7E" w:rsidP="000A1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2706C" w14:textId="0EFE9880" w:rsidR="000A1A7E" w:rsidRPr="00AE7F1C" w:rsidRDefault="0021708C" w:rsidP="000A1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F9FB5A1" w14:textId="77777777" w:rsidR="000A1A7E" w:rsidRPr="00AE7F1C" w:rsidRDefault="000A1A7E" w:rsidP="000A1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7A586" w14:textId="58CB3524" w:rsidR="000A1A7E" w:rsidRPr="00AE7F1C" w:rsidRDefault="0021708C" w:rsidP="0003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965DCD2" w14:textId="77777777" w:rsidR="000A1A7E" w:rsidRPr="00AE7F1C" w:rsidRDefault="000A1A7E" w:rsidP="000A1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547A6" w14:textId="6AE5EAB7" w:rsidR="000A1A7E" w:rsidRPr="00AE7F1C" w:rsidRDefault="000A1A7E" w:rsidP="000A1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3D62680" w14:textId="14A99636" w:rsidR="00FD1BDD" w:rsidRPr="00AE7F1C" w:rsidRDefault="00FD1BDD" w:rsidP="00A36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" w:name="_Hlk36808777"/>
      <w:r w:rsidRPr="00AE7F1C">
        <w:rPr>
          <w:rFonts w:ascii="Angsana New" w:hAnsi="Angsana New" w:hint="cs"/>
          <w:sz w:val="30"/>
          <w:szCs w:val="30"/>
          <w:cs/>
        </w:rPr>
        <w:lastRenderedPageBreak/>
        <w:t>จำนวนเงินขั้นต่ำที่ต้องจ่ายในอนาคตทั้งสิ้นภายใต้สัญญาที่บอกเลิกไม่ได้เกิดจากสัญญาเช่ารถ</w:t>
      </w:r>
      <w:r w:rsidR="00DA0EFE" w:rsidRPr="00AE7F1C">
        <w:rPr>
          <w:rFonts w:ascii="Angsana New" w:hAnsi="Angsana New" w:hint="cs"/>
          <w:sz w:val="30"/>
          <w:szCs w:val="30"/>
          <w:cs/>
        </w:rPr>
        <w:t>ยนต์</w:t>
      </w:r>
      <w:r w:rsidRPr="00AE7F1C">
        <w:rPr>
          <w:rFonts w:ascii="Angsana New" w:hAnsi="Angsana New" w:hint="cs"/>
          <w:sz w:val="30"/>
          <w:szCs w:val="30"/>
          <w:cs/>
        </w:rPr>
        <w:t>หลายฉบับกับกิจการที่เกี่ยวข้องกัน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สัญญาเช่ามีอายุ</w:t>
      </w:r>
      <w:r w:rsidR="00FA7999" w:rsidRPr="00AE7F1C">
        <w:rPr>
          <w:rFonts w:ascii="Angsana New" w:hAnsi="Angsana New" w:hint="cs"/>
          <w:sz w:val="30"/>
          <w:szCs w:val="30"/>
          <w:cs/>
        </w:rPr>
        <w:t xml:space="preserve">ไม่เกิน </w:t>
      </w:r>
      <w:r w:rsidR="0021708C" w:rsidRPr="00AE7F1C">
        <w:rPr>
          <w:rFonts w:ascii="Angsana New" w:hAnsi="Angsana New"/>
          <w:sz w:val="30"/>
          <w:szCs w:val="30"/>
        </w:rPr>
        <w:t>1</w:t>
      </w:r>
      <w:r w:rsidR="001F6D0A" w:rsidRPr="00AE7F1C">
        <w:rPr>
          <w:rFonts w:ascii="Angsana New" w:hAnsi="Angsana New"/>
          <w:sz w:val="30"/>
          <w:szCs w:val="30"/>
        </w:rPr>
        <w:t xml:space="preserve"> </w:t>
      </w:r>
      <w:r w:rsidR="00346E59" w:rsidRPr="00AE7F1C">
        <w:rPr>
          <w:rFonts w:ascii="Angsana New" w:hAnsi="Angsana New" w:hint="cs"/>
          <w:sz w:val="30"/>
          <w:szCs w:val="30"/>
          <w:cs/>
        </w:rPr>
        <w:t>ปี</w:t>
      </w:r>
      <w:r w:rsidR="00FA7999" w:rsidRPr="00AE7F1C">
        <w:rPr>
          <w:rFonts w:ascii="Angsana New" w:hAnsi="Angsana New" w:hint="cs"/>
          <w:sz w:val="30"/>
          <w:szCs w:val="30"/>
          <w:cs/>
        </w:rPr>
        <w:t xml:space="preserve"> </w:t>
      </w:r>
      <w:r w:rsidR="00FA7999" w:rsidRPr="00AE7F1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21708C" w:rsidRPr="00AE7F1C">
        <w:rPr>
          <w:rFonts w:ascii="Angsana New" w:hAnsi="Angsana New"/>
          <w:i/>
          <w:iCs/>
          <w:sz w:val="30"/>
          <w:szCs w:val="30"/>
        </w:rPr>
        <w:t>31</w:t>
      </w:r>
      <w:r w:rsidR="00FA7999" w:rsidRPr="00AE7F1C">
        <w:rPr>
          <w:rFonts w:ascii="Angsana New" w:hAnsi="Angsana New"/>
          <w:i/>
          <w:iCs/>
          <w:sz w:val="30"/>
          <w:szCs w:val="30"/>
        </w:rPr>
        <w:t xml:space="preserve"> </w:t>
      </w:r>
      <w:r w:rsidR="00FA7999" w:rsidRPr="00AE7F1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1708C" w:rsidRPr="00AE7F1C">
        <w:rPr>
          <w:rFonts w:ascii="Angsana New" w:hAnsi="Angsana New"/>
          <w:i/>
          <w:iCs/>
          <w:sz w:val="30"/>
          <w:szCs w:val="30"/>
        </w:rPr>
        <w:t>2563</w:t>
      </w:r>
      <w:r w:rsidR="00FA7999" w:rsidRPr="00AE7F1C">
        <w:rPr>
          <w:rFonts w:ascii="Angsana New" w:hAnsi="Angsana New"/>
          <w:i/>
          <w:iCs/>
          <w:sz w:val="30"/>
          <w:szCs w:val="30"/>
        </w:rPr>
        <w:t>:</w:t>
      </w:r>
      <w:r w:rsidRPr="00AE7F1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B52F7" w:rsidRPr="00AE7F1C">
        <w:rPr>
          <w:rFonts w:ascii="Angsana New" w:hAnsi="Angsana New" w:hint="cs"/>
          <w:i/>
          <w:iCs/>
          <w:sz w:val="30"/>
          <w:szCs w:val="30"/>
          <w:cs/>
        </w:rPr>
        <w:t xml:space="preserve">ไม่เกิน </w:t>
      </w:r>
      <w:r w:rsidR="0021708C" w:rsidRPr="00AE7F1C">
        <w:rPr>
          <w:rFonts w:ascii="Angsana New" w:hAnsi="Angsana New"/>
          <w:i/>
          <w:iCs/>
          <w:sz w:val="30"/>
          <w:szCs w:val="30"/>
        </w:rPr>
        <w:t>1</w:t>
      </w:r>
      <w:r w:rsidR="00346E59" w:rsidRPr="00AE7F1C">
        <w:rPr>
          <w:rFonts w:ascii="Angsana New" w:hAnsi="Angsana New" w:hint="cs"/>
          <w:i/>
          <w:iCs/>
          <w:sz w:val="30"/>
          <w:szCs w:val="30"/>
          <w:cs/>
        </w:rPr>
        <w:t xml:space="preserve"> ปี</w:t>
      </w:r>
      <w:r w:rsidR="00FA7999" w:rsidRPr="00AE7F1C">
        <w:rPr>
          <w:rFonts w:ascii="Angsana New" w:hAnsi="Angsana New"/>
          <w:i/>
          <w:iCs/>
          <w:sz w:val="30"/>
          <w:szCs w:val="30"/>
        </w:rPr>
        <w:t>)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โดยมีระยะเวลาสิ้นสุดภายในเดือน</w:t>
      </w:r>
      <w:r w:rsidR="000B52F7" w:rsidRPr="00AE7F1C">
        <w:rPr>
          <w:rFonts w:ascii="Angsana New" w:hAnsi="Angsana New" w:hint="cs"/>
          <w:sz w:val="30"/>
          <w:szCs w:val="30"/>
          <w:cs/>
        </w:rPr>
        <w:t>ธันวาคม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bookmarkEnd w:id="1"/>
      <w:r w:rsidR="0021708C" w:rsidRPr="00AE7F1C">
        <w:rPr>
          <w:rFonts w:ascii="Angsana New" w:hAnsi="Angsana New"/>
          <w:sz w:val="30"/>
          <w:szCs w:val="30"/>
        </w:rPr>
        <w:t>2564</w:t>
      </w:r>
      <w:r w:rsidR="00B744AB" w:rsidRPr="00AE7F1C">
        <w:rPr>
          <w:rFonts w:ascii="Angsana New" w:hAnsi="Angsana New"/>
          <w:sz w:val="30"/>
          <w:szCs w:val="30"/>
        </w:rPr>
        <w:t xml:space="preserve"> </w:t>
      </w:r>
      <w:r w:rsidR="00B744AB" w:rsidRPr="00AE7F1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21708C" w:rsidRPr="00AE7F1C">
        <w:rPr>
          <w:rFonts w:ascii="Angsana New" w:hAnsi="Angsana New"/>
          <w:i/>
          <w:iCs/>
          <w:sz w:val="30"/>
          <w:szCs w:val="30"/>
        </w:rPr>
        <w:t>31</w:t>
      </w:r>
      <w:r w:rsidR="00B744AB" w:rsidRPr="00AE7F1C">
        <w:rPr>
          <w:rFonts w:ascii="Angsana New" w:hAnsi="Angsana New"/>
          <w:i/>
          <w:iCs/>
          <w:sz w:val="30"/>
          <w:szCs w:val="30"/>
        </w:rPr>
        <w:t xml:space="preserve"> </w:t>
      </w:r>
      <w:r w:rsidR="00B744AB" w:rsidRPr="00AE7F1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1708C" w:rsidRPr="00AE7F1C">
        <w:rPr>
          <w:rFonts w:ascii="Angsana New" w:hAnsi="Angsana New"/>
          <w:i/>
          <w:iCs/>
          <w:sz w:val="30"/>
          <w:szCs w:val="30"/>
        </w:rPr>
        <w:t>2563</w:t>
      </w:r>
      <w:r w:rsidR="00B744AB" w:rsidRPr="00AE7F1C">
        <w:rPr>
          <w:rFonts w:ascii="Angsana New" w:hAnsi="Angsana New"/>
          <w:i/>
          <w:iCs/>
          <w:sz w:val="30"/>
          <w:szCs w:val="30"/>
        </w:rPr>
        <w:t xml:space="preserve">: </w:t>
      </w:r>
      <w:r w:rsidR="000B52F7" w:rsidRPr="00AE7F1C">
        <w:rPr>
          <w:rFonts w:ascii="Angsana New" w:hAnsi="Angsana New" w:hint="cs"/>
          <w:i/>
          <w:iCs/>
          <w:sz w:val="30"/>
          <w:szCs w:val="30"/>
          <w:cs/>
        </w:rPr>
        <w:t>ตุลาคม</w:t>
      </w:r>
      <w:r w:rsidR="00B744AB" w:rsidRPr="00AE7F1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i/>
          <w:iCs/>
          <w:sz w:val="30"/>
          <w:szCs w:val="30"/>
        </w:rPr>
        <w:t>2564</w:t>
      </w:r>
      <w:r w:rsidR="00B744AB" w:rsidRPr="00AE7F1C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9880127" w14:textId="77777777" w:rsidR="00D843FA" w:rsidRPr="00AE7F1C" w:rsidRDefault="00D843FA" w:rsidP="00A36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0913D17" w14:textId="77777777" w:rsidR="00BF7843" w:rsidRPr="00AE7F1C" w:rsidRDefault="00BC06E7" w:rsidP="0078719A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AE7F1C">
        <w:rPr>
          <w:rFonts w:ascii="Angsana New" w:hAnsi="Angsana New" w:cs="Angsana New"/>
          <w:sz w:val="30"/>
          <w:szCs w:val="30"/>
          <w:u w:val="none"/>
          <w:cs/>
          <w:lang w:val="th-TH"/>
        </w:rPr>
        <w:t>ลูกหนี้</w:t>
      </w:r>
      <w:r w:rsidRPr="00AE7F1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ตามสัญญาปรับโครงสร้างหนี้</w:t>
      </w:r>
    </w:p>
    <w:p w14:paraId="5EE13E58" w14:textId="77777777" w:rsidR="00BC06E7" w:rsidRPr="00AE7F1C" w:rsidRDefault="00BC06E7" w:rsidP="00BF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21AF82" w14:textId="44D48938" w:rsidR="00BF7843" w:rsidRPr="00AE7F1C" w:rsidRDefault="00BF7843" w:rsidP="006C2AA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 w:hint="cs"/>
          <w:sz w:val="30"/>
          <w:szCs w:val="30"/>
          <w:cs/>
        </w:rPr>
        <w:t xml:space="preserve">ในเดือนธันวาคม </w:t>
      </w:r>
      <w:r w:rsidR="0021708C" w:rsidRPr="00AE7F1C">
        <w:rPr>
          <w:rFonts w:ascii="Angsana New" w:hAnsi="Angsana New"/>
          <w:sz w:val="30"/>
          <w:szCs w:val="30"/>
        </w:rPr>
        <w:t>2560</w:t>
      </w:r>
      <w:r w:rsidR="00950E9E" w:rsidRPr="00AE7F1C">
        <w:rPr>
          <w:rFonts w:ascii="Angsana New" w:hAnsi="Angsana New"/>
          <w:sz w:val="30"/>
          <w:szCs w:val="30"/>
        </w:rPr>
        <w:t xml:space="preserve"> </w:t>
      </w:r>
      <w:r w:rsidR="00BD1298" w:rsidRPr="00AE7F1C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AE7F1C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="00BD1298" w:rsidRPr="00AE7F1C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AB5B66" w:rsidRPr="00AE7F1C">
        <w:rPr>
          <w:rFonts w:ascii="Angsana New" w:hAnsi="Angsana New" w:hint="cs"/>
          <w:sz w:val="30"/>
          <w:szCs w:val="30"/>
          <w:cs/>
        </w:rPr>
        <w:t xml:space="preserve"> </w:t>
      </w:r>
      <w:r w:rsidR="00BD1298" w:rsidRPr="00AE7F1C">
        <w:rPr>
          <w:rFonts w:ascii="Angsana New" w:hAnsi="Angsana New" w:hint="cs"/>
          <w:sz w:val="30"/>
          <w:szCs w:val="30"/>
          <w:cs/>
        </w:rPr>
        <w:t>(มหาชน)</w:t>
      </w:r>
      <w:r w:rsidR="00F00875" w:rsidRPr="00AE7F1C">
        <w:rPr>
          <w:rFonts w:ascii="Angsana New" w:hAnsi="Angsana New"/>
          <w:sz w:val="30"/>
          <w:szCs w:val="30"/>
        </w:rPr>
        <w:t xml:space="preserve"> (“</w:t>
      </w:r>
      <w:r w:rsidR="00F00875" w:rsidRPr="00AE7F1C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="00F00875" w:rsidRPr="00AE7F1C">
        <w:rPr>
          <w:rFonts w:ascii="Angsana New" w:hAnsi="Angsana New"/>
          <w:sz w:val="30"/>
          <w:szCs w:val="30"/>
        </w:rPr>
        <w:t>”)</w:t>
      </w:r>
      <w:r w:rsidR="00BD1298" w:rsidRPr="00AE7F1C">
        <w:rPr>
          <w:rFonts w:ascii="Angsana New" w:hAnsi="Angsana New" w:hint="cs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และลูกหนี้การค้า </w:t>
      </w:r>
      <w:r w:rsidR="00B12C6E" w:rsidRPr="00AE7F1C">
        <w:rPr>
          <w:rFonts w:ascii="Angsana New" w:hAnsi="Angsana New" w:hint="cs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="00B12C6E" w:rsidRPr="00AE7F1C">
        <w:rPr>
          <w:rFonts w:ascii="Angsana New" w:hAnsi="Angsana New"/>
          <w:sz w:val="30"/>
          <w:szCs w:val="30"/>
        </w:rPr>
        <w:t>“</w:t>
      </w:r>
      <w:r w:rsidR="00B12C6E" w:rsidRPr="00AE7F1C">
        <w:rPr>
          <w:rFonts w:ascii="Angsana New" w:hAnsi="Angsana New" w:hint="cs"/>
          <w:sz w:val="30"/>
          <w:szCs w:val="30"/>
          <w:cs/>
        </w:rPr>
        <w:t>สกสค.</w:t>
      </w:r>
      <w:r w:rsidR="00B12C6E" w:rsidRPr="00AE7F1C">
        <w:rPr>
          <w:rFonts w:ascii="Angsana New" w:hAnsi="Angsana New"/>
          <w:sz w:val="30"/>
          <w:szCs w:val="30"/>
        </w:rPr>
        <w:t>”</w:t>
      </w:r>
      <w:r w:rsidR="00B12C6E" w:rsidRPr="00AE7F1C">
        <w:rPr>
          <w:rFonts w:ascii="Angsana New" w:hAnsi="Angsana New" w:hint="cs"/>
          <w:sz w:val="30"/>
          <w:szCs w:val="30"/>
          <w:cs/>
        </w:rPr>
        <w:t>)</w:t>
      </w:r>
      <w:r w:rsidRPr="00AE7F1C">
        <w:rPr>
          <w:rFonts w:ascii="Angsana New" w:hAnsi="Angsana New" w:hint="cs"/>
          <w:sz w:val="30"/>
          <w:szCs w:val="30"/>
          <w:cs/>
        </w:rPr>
        <w:t xml:space="preserve"> ไ</w:t>
      </w:r>
      <w:r w:rsidR="00BD1298" w:rsidRPr="00AE7F1C">
        <w:rPr>
          <w:rFonts w:ascii="Angsana New" w:hAnsi="Angsana New" w:hint="cs"/>
          <w:sz w:val="30"/>
          <w:szCs w:val="30"/>
          <w:cs/>
        </w:rPr>
        <w:t xml:space="preserve">ด้เข้าทำสัญญาประนีประนอมยอมความ </w:t>
      </w:r>
      <w:r w:rsidRPr="00AE7F1C">
        <w:rPr>
          <w:rFonts w:ascii="Angsana New" w:hAnsi="Angsana New" w:hint="cs"/>
          <w:sz w:val="30"/>
          <w:szCs w:val="30"/>
          <w:cs/>
        </w:rPr>
        <w:t xml:space="preserve">โดยลูกหนี้ดังกล่าวตกลงจะชำระหนี้เป็นจำนวนรวม </w:t>
      </w:r>
      <w:r w:rsidR="0021708C" w:rsidRPr="00AE7F1C">
        <w:rPr>
          <w:rFonts w:ascii="Angsana New" w:hAnsi="Angsana New"/>
          <w:sz w:val="30"/>
          <w:szCs w:val="30"/>
        </w:rPr>
        <w:t>1</w:t>
      </w:r>
      <w:r w:rsidRPr="00AE7F1C">
        <w:rPr>
          <w:rFonts w:ascii="Angsana New" w:hAnsi="Angsana New"/>
          <w:sz w:val="30"/>
          <w:szCs w:val="30"/>
        </w:rPr>
        <w:t>,</w:t>
      </w:r>
      <w:r w:rsidR="0021708C" w:rsidRPr="00AE7F1C">
        <w:rPr>
          <w:rFonts w:ascii="Angsana New" w:hAnsi="Angsana New"/>
          <w:sz w:val="30"/>
          <w:szCs w:val="30"/>
        </w:rPr>
        <w:t>294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ล้านบาท ดังนี้</w:t>
      </w:r>
    </w:p>
    <w:p w14:paraId="6156BEA1" w14:textId="3C3A5CF0" w:rsidR="00BF7843" w:rsidRPr="00AE7F1C" w:rsidRDefault="00BF7843" w:rsidP="006C2AA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AE7F1C">
        <w:rPr>
          <w:rFonts w:ascii="Angsana New" w:hAnsi="Angsana New" w:hint="cs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21708C" w:rsidRPr="00AE7F1C">
        <w:rPr>
          <w:rFonts w:ascii="Angsana New" w:hAnsi="Angsana New"/>
          <w:color w:val="000000"/>
          <w:sz w:val="30"/>
          <w:szCs w:val="30"/>
        </w:rPr>
        <w:t>165</w:t>
      </w:r>
      <w:r w:rsidRPr="00AE7F1C">
        <w:rPr>
          <w:rFonts w:ascii="Angsana New" w:hAnsi="Angsana New"/>
          <w:color w:val="000000"/>
          <w:sz w:val="30"/>
          <w:szCs w:val="30"/>
        </w:rPr>
        <w:t xml:space="preserve"> </w:t>
      </w:r>
      <w:r w:rsidRPr="00AE7F1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AE7F1C">
        <w:rPr>
          <w:rFonts w:ascii="Angsana New" w:hAnsi="Angsana New"/>
          <w:color w:val="000000"/>
          <w:sz w:val="30"/>
          <w:szCs w:val="30"/>
        </w:rPr>
        <w:t xml:space="preserve"> </w:t>
      </w:r>
      <w:r w:rsidRPr="00AE7F1C">
        <w:rPr>
          <w:rFonts w:ascii="Angsana New" w:hAnsi="Angsana New" w:hint="cs"/>
          <w:color w:val="000000"/>
          <w:sz w:val="30"/>
          <w:szCs w:val="30"/>
          <w:cs/>
        </w:rPr>
        <w:t>โดยจะส่งมอบหนังสือให้แก่</w:t>
      </w:r>
      <w:r w:rsidRPr="00AE7F1C">
        <w:rPr>
          <w:rFonts w:ascii="Angsana New" w:hAnsi="Angsana New" w:hint="cs"/>
          <w:sz w:val="30"/>
          <w:szCs w:val="30"/>
          <w:cs/>
        </w:rPr>
        <w:t xml:space="preserve">ล็อกซเล่ย์ </w:t>
      </w:r>
      <w:r w:rsidRPr="00AE7F1C">
        <w:rPr>
          <w:rFonts w:ascii="Angsana New" w:hAnsi="Angsana New"/>
          <w:sz w:val="30"/>
          <w:szCs w:val="30"/>
          <w:cs/>
        </w:rPr>
        <w:br/>
      </w:r>
      <w:r w:rsidRPr="00AE7F1C">
        <w:rPr>
          <w:rFonts w:ascii="Angsana New" w:hAnsi="Angsana New" w:hint="cs"/>
          <w:sz w:val="30"/>
          <w:szCs w:val="30"/>
          <w:cs/>
        </w:rPr>
        <w:t>ไวร์เลส</w:t>
      </w:r>
      <w:r w:rsidRPr="00AE7F1C">
        <w:rPr>
          <w:rFonts w:ascii="Angsana New" w:hAnsi="Angsana New" w:hint="cs"/>
          <w:color w:val="000000"/>
          <w:sz w:val="30"/>
          <w:szCs w:val="30"/>
          <w:cs/>
        </w:rPr>
        <w:t xml:space="preserve">ภายใน </w:t>
      </w:r>
      <w:r w:rsidR="0021708C" w:rsidRPr="00AE7F1C">
        <w:rPr>
          <w:rFonts w:ascii="Angsana New" w:hAnsi="Angsana New"/>
          <w:color w:val="000000"/>
          <w:sz w:val="30"/>
          <w:szCs w:val="30"/>
        </w:rPr>
        <w:t>60</w:t>
      </w:r>
      <w:r w:rsidRPr="00AE7F1C">
        <w:rPr>
          <w:rFonts w:ascii="Angsana New" w:hAnsi="Angsana New" w:hint="cs"/>
          <w:color w:val="000000"/>
          <w:sz w:val="30"/>
          <w:szCs w:val="30"/>
          <w:cs/>
        </w:rPr>
        <w:t xml:space="preserve"> วัน นับแต่วันทำสัญญา </w:t>
      </w:r>
      <w:r w:rsidR="00B70797" w:rsidRPr="00AE7F1C">
        <w:rPr>
          <w:rFonts w:ascii="Angsana New" w:hAnsi="Angsana New"/>
          <w:color w:val="000000"/>
          <w:sz w:val="30"/>
          <w:szCs w:val="30"/>
          <w:cs/>
        </w:rPr>
        <w:t>(</w:t>
      </w:r>
      <w:r w:rsidR="00B70797" w:rsidRPr="00AE7F1C">
        <w:rPr>
          <w:rFonts w:ascii="Angsana New" w:hAnsi="Angsana New" w:hint="cs"/>
          <w:color w:val="000000"/>
          <w:sz w:val="30"/>
          <w:szCs w:val="30"/>
          <w:cs/>
        </w:rPr>
        <w:t>ล็อกซเล่ย์</w:t>
      </w:r>
      <w:r w:rsidR="00B70797" w:rsidRPr="00AE7F1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70797" w:rsidRPr="00AE7F1C">
        <w:rPr>
          <w:rFonts w:ascii="Angsana New" w:hAnsi="Angsana New" w:hint="cs"/>
          <w:color w:val="000000"/>
          <w:sz w:val="30"/>
          <w:szCs w:val="30"/>
          <w:cs/>
        </w:rPr>
        <w:t>ไวร์เลสได้รับคืนหนังสือจากลูกหนี้การค้า</w:t>
      </w:r>
      <w:r w:rsidR="00B70797" w:rsidRPr="00AE7F1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70797" w:rsidRPr="00AE7F1C">
        <w:rPr>
          <w:rFonts w:ascii="Angsana New" w:hAnsi="Angsana New" w:hint="cs"/>
          <w:color w:val="000000"/>
          <w:sz w:val="30"/>
          <w:szCs w:val="30"/>
          <w:cs/>
        </w:rPr>
        <w:t>สกสค</w:t>
      </w:r>
      <w:r w:rsidR="00B70797" w:rsidRPr="00AE7F1C">
        <w:rPr>
          <w:rFonts w:ascii="Angsana New" w:hAnsi="Angsana New"/>
          <w:color w:val="000000"/>
          <w:sz w:val="30"/>
          <w:szCs w:val="30"/>
          <w:cs/>
        </w:rPr>
        <w:t xml:space="preserve">. </w:t>
      </w:r>
      <w:r w:rsidR="00B70797" w:rsidRPr="00AE7F1C">
        <w:rPr>
          <w:rFonts w:ascii="Angsana New" w:hAnsi="Angsana New" w:hint="cs"/>
          <w:color w:val="000000"/>
          <w:sz w:val="30"/>
          <w:szCs w:val="30"/>
          <w:cs/>
        </w:rPr>
        <w:t>แล้วทั้งจำนวน</w:t>
      </w:r>
      <w:r w:rsidR="00B70797" w:rsidRPr="00AE7F1C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57DC0D5E" w14:textId="449F2CC3" w:rsidR="00BF7843" w:rsidRPr="00AE7F1C" w:rsidRDefault="00BF7843" w:rsidP="006C2AA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AE7F1C">
        <w:rPr>
          <w:rFonts w:ascii="Angsana New" w:hAnsi="Angsana New" w:hint="cs"/>
          <w:color w:val="000000"/>
          <w:sz w:val="30"/>
          <w:szCs w:val="30"/>
          <w:cs/>
        </w:rPr>
        <w:t xml:space="preserve">ส่วนที่เหลือจำนวน </w:t>
      </w:r>
      <w:r w:rsidR="0021708C" w:rsidRPr="00AE7F1C">
        <w:rPr>
          <w:rFonts w:ascii="Angsana New" w:hAnsi="Angsana New"/>
          <w:color w:val="000000"/>
          <w:sz w:val="30"/>
          <w:szCs w:val="30"/>
        </w:rPr>
        <w:t>1</w:t>
      </w:r>
      <w:r w:rsidRPr="00AE7F1C">
        <w:rPr>
          <w:rFonts w:ascii="Angsana New" w:hAnsi="Angsana New"/>
          <w:color w:val="000000"/>
          <w:sz w:val="30"/>
          <w:szCs w:val="30"/>
        </w:rPr>
        <w:t>,</w:t>
      </w:r>
      <w:r w:rsidR="0021708C" w:rsidRPr="00AE7F1C">
        <w:rPr>
          <w:rFonts w:ascii="Angsana New" w:hAnsi="Angsana New"/>
          <w:color w:val="000000"/>
          <w:sz w:val="30"/>
          <w:szCs w:val="30"/>
        </w:rPr>
        <w:t>129</w:t>
      </w:r>
      <w:r w:rsidRPr="00AE7F1C">
        <w:rPr>
          <w:rFonts w:ascii="Angsana New" w:hAnsi="Angsana New"/>
          <w:color w:val="000000"/>
          <w:sz w:val="30"/>
          <w:szCs w:val="30"/>
        </w:rPr>
        <w:t xml:space="preserve"> </w:t>
      </w:r>
      <w:r w:rsidRPr="00AE7F1C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21708C" w:rsidRPr="00AE7F1C">
        <w:rPr>
          <w:rFonts w:ascii="Angsana New" w:hAnsi="Angsana New"/>
          <w:color w:val="000000"/>
          <w:sz w:val="30"/>
          <w:szCs w:val="30"/>
        </w:rPr>
        <w:t>6</w:t>
      </w:r>
      <w:r w:rsidRPr="00AE7F1C">
        <w:rPr>
          <w:rFonts w:ascii="Angsana New" w:hAnsi="Angsana New"/>
          <w:color w:val="000000"/>
          <w:sz w:val="30"/>
          <w:szCs w:val="30"/>
        </w:rPr>
        <w:t xml:space="preserve"> </w:t>
      </w:r>
      <w:r w:rsidRPr="00AE7F1C">
        <w:rPr>
          <w:rFonts w:ascii="Angsana New" w:hAnsi="Angsana New" w:hint="cs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21708C" w:rsidRPr="00AE7F1C">
        <w:rPr>
          <w:rFonts w:ascii="Angsana New" w:hAnsi="Angsana New"/>
          <w:color w:val="000000"/>
          <w:sz w:val="30"/>
          <w:szCs w:val="30"/>
        </w:rPr>
        <w:t>25</w:t>
      </w:r>
      <w:r w:rsidRPr="00AE7F1C">
        <w:rPr>
          <w:rFonts w:ascii="Angsana New" w:hAnsi="Angsana New"/>
          <w:color w:val="000000"/>
          <w:sz w:val="30"/>
          <w:szCs w:val="30"/>
        </w:rPr>
        <w:t xml:space="preserve"> </w:t>
      </w:r>
      <w:r w:rsidRPr="00AE7F1C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="0021708C" w:rsidRPr="00AE7F1C">
        <w:rPr>
          <w:rFonts w:ascii="Angsana New" w:hAnsi="Angsana New"/>
          <w:color w:val="000000"/>
          <w:sz w:val="30"/>
          <w:szCs w:val="30"/>
        </w:rPr>
        <w:t>2561</w:t>
      </w:r>
      <w:r w:rsidRPr="00AE7F1C">
        <w:rPr>
          <w:rFonts w:ascii="Angsana New" w:hAnsi="Angsana New"/>
          <w:color w:val="000000"/>
          <w:sz w:val="30"/>
          <w:szCs w:val="30"/>
        </w:rPr>
        <w:t xml:space="preserve"> </w:t>
      </w:r>
      <w:r w:rsidRPr="00AE7F1C">
        <w:rPr>
          <w:rFonts w:ascii="Angsana New" w:hAnsi="Angsana New" w:hint="cs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21708C" w:rsidRPr="00AE7F1C">
        <w:rPr>
          <w:rFonts w:ascii="Angsana New" w:hAnsi="Angsana New"/>
          <w:color w:val="000000"/>
          <w:sz w:val="30"/>
          <w:szCs w:val="30"/>
        </w:rPr>
        <w:t>25</w:t>
      </w:r>
      <w:r w:rsidRPr="00AE7F1C">
        <w:rPr>
          <w:rFonts w:ascii="Angsana New" w:hAnsi="Angsana New"/>
          <w:color w:val="000000"/>
          <w:sz w:val="30"/>
          <w:szCs w:val="30"/>
        </w:rPr>
        <w:t xml:space="preserve"> </w:t>
      </w:r>
      <w:r w:rsidRPr="00AE7F1C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21708C" w:rsidRPr="00AE7F1C">
        <w:rPr>
          <w:rFonts w:ascii="Angsana New" w:hAnsi="Angsana New"/>
          <w:color w:val="000000"/>
          <w:sz w:val="30"/>
          <w:szCs w:val="30"/>
        </w:rPr>
        <w:t>2566</w:t>
      </w:r>
    </w:p>
    <w:p w14:paraId="2FF9A8B0" w14:textId="76CBF070" w:rsidR="00BF7843" w:rsidRPr="00AE7F1C" w:rsidRDefault="00BF7843" w:rsidP="006C2AA4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AE7F1C">
        <w:rPr>
          <w:rFonts w:ascii="Angsana New" w:hAnsi="Angsana New" w:hint="cs"/>
          <w:color w:val="000000"/>
          <w:sz w:val="30"/>
          <w:szCs w:val="30"/>
          <w:cs/>
        </w:rPr>
        <w:t>ชำระเป็นรายเดือน</w:t>
      </w:r>
      <w:r w:rsidR="00DD0CEE" w:rsidRPr="00AE7F1C">
        <w:rPr>
          <w:rFonts w:ascii="Angsana New" w:hAnsi="Angsana New" w:hint="cs"/>
          <w:color w:val="000000"/>
          <w:sz w:val="30"/>
          <w:szCs w:val="30"/>
          <w:cs/>
        </w:rPr>
        <w:t>ๆ</w:t>
      </w:r>
      <w:r w:rsidRPr="00AE7F1C">
        <w:rPr>
          <w:rFonts w:ascii="Angsana New" w:hAnsi="Angsana New" w:hint="cs"/>
          <w:color w:val="000000"/>
          <w:sz w:val="30"/>
          <w:szCs w:val="30"/>
          <w:cs/>
        </w:rPr>
        <w:t xml:space="preserve"> ละไม่น้อยกว่า </w:t>
      </w:r>
      <w:r w:rsidR="0021708C" w:rsidRPr="00AE7F1C">
        <w:rPr>
          <w:rFonts w:ascii="Angsana New" w:hAnsi="Angsana New"/>
          <w:color w:val="000000"/>
          <w:sz w:val="30"/>
          <w:szCs w:val="30"/>
        </w:rPr>
        <w:t>5</w:t>
      </w:r>
      <w:r w:rsidRPr="00AE7F1C">
        <w:rPr>
          <w:rFonts w:ascii="Angsana New" w:hAnsi="Angsana New"/>
          <w:color w:val="000000"/>
          <w:sz w:val="30"/>
          <w:szCs w:val="30"/>
        </w:rPr>
        <w:t xml:space="preserve"> </w:t>
      </w:r>
      <w:r w:rsidRPr="00AE7F1C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21708C" w:rsidRPr="00AE7F1C">
        <w:rPr>
          <w:rFonts w:ascii="Angsana New" w:hAnsi="Angsana New"/>
          <w:color w:val="000000"/>
          <w:sz w:val="30"/>
          <w:szCs w:val="30"/>
        </w:rPr>
        <w:t>25</w:t>
      </w:r>
      <w:r w:rsidRPr="00AE7F1C">
        <w:rPr>
          <w:rFonts w:ascii="Angsana New" w:hAnsi="Angsana New"/>
          <w:color w:val="000000"/>
          <w:sz w:val="30"/>
          <w:szCs w:val="30"/>
        </w:rPr>
        <w:t xml:space="preserve"> </w:t>
      </w:r>
      <w:r w:rsidRPr="00AE7F1C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="0021708C" w:rsidRPr="00AE7F1C">
        <w:rPr>
          <w:rFonts w:ascii="Angsana New" w:hAnsi="Angsana New"/>
          <w:color w:val="000000"/>
          <w:sz w:val="30"/>
          <w:szCs w:val="30"/>
        </w:rPr>
        <w:t>2561</w:t>
      </w:r>
      <w:r w:rsidRPr="00AE7F1C">
        <w:rPr>
          <w:rFonts w:ascii="Angsana New" w:hAnsi="Angsana New" w:hint="cs"/>
          <w:color w:val="000000"/>
          <w:sz w:val="30"/>
          <w:szCs w:val="30"/>
          <w:cs/>
        </w:rPr>
        <w:t xml:space="preserve"> และภายในวันที่ </w:t>
      </w:r>
      <w:r w:rsidR="0021708C" w:rsidRPr="00AE7F1C">
        <w:rPr>
          <w:rFonts w:ascii="Angsana New" w:hAnsi="Angsana New"/>
          <w:color w:val="000000"/>
          <w:sz w:val="30"/>
          <w:szCs w:val="30"/>
        </w:rPr>
        <w:t>25</w:t>
      </w:r>
      <w:r w:rsidRPr="00AE7F1C">
        <w:rPr>
          <w:rFonts w:ascii="Angsana New" w:hAnsi="Angsana New"/>
          <w:color w:val="000000"/>
          <w:sz w:val="30"/>
          <w:szCs w:val="30"/>
        </w:rPr>
        <w:t xml:space="preserve"> </w:t>
      </w:r>
      <w:r w:rsidRPr="00AE7F1C">
        <w:rPr>
          <w:rFonts w:ascii="Angsana New" w:hAnsi="Angsana New" w:hint="cs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21708C" w:rsidRPr="00AE7F1C">
        <w:rPr>
          <w:rFonts w:ascii="Angsana New" w:hAnsi="Angsana New"/>
          <w:color w:val="000000"/>
          <w:sz w:val="30"/>
          <w:szCs w:val="30"/>
        </w:rPr>
        <w:t>25</w:t>
      </w:r>
      <w:r w:rsidRPr="00AE7F1C">
        <w:rPr>
          <w:rFonts w:ascii="Angsana New" w:hAnsi="Angsana New"/>
          <w:color w:val="000000"/>
          <w:sz w:val="30"/>
          <w:szCs w:val="30"/>
        </w:rPr>
        <w:t xml:space="preserve"> </w:t>
      </w:r>
      <w:r w:rsidRPr="00AE7F1C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21708C" w:rsidRPr="00AE7F1C">
        <w:rPr>
          <w:rFonts w:ascii="Angsana New" w:hAnsi="Angsana New"/>
          <w:color w:val="000000"/>
          <w:sz w:val="30"/>
          <w:szCs w:val="30"/>
        </w:rPr>
        <w:t>2566</w:t>
      </w:r>
    </w:p>
    <w:p w14:paraId="17C9441A" w14:textId="77777777" w:rsidR="00BF7843" w:rsidRPr="00AE7F1C" w:rsidRDefault="00BF7843" w:rsidP="006C2AA4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AE7F1C">
        <w:rPr>
          <w:rFonts w:ascii="Angsana New" w:hAnsi="Angsana New" w:hint="cs"/>
          <w:color w:val="000000"/>
          <w:sz w:val="30"/>
          <w:szCs w:val="30"/>
          <w:cs/>
        </w:rPr>
        <w:t>ชำระเงินเพิ่มเติม ดังนี้</w:t>
      </w:r>
    </w:p>
    <w:p w14:paraId="1F465CF5" w14:textId="0C3B6FDA" w:rsidR="00BF7843" w:rsidRPr="00AE7F1C" w:rsidRDefault="00BF7843" w:rsidP="006C2AA4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AE7F1C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21708C" w:rsidRPr="00AE7F1C">
        <w:rPr>
          <w:rFonts w:ascii="Angsana New" w:hAnsi="Angsana New"/>
          <w:color w:val="000000"/>
          <w:sz w:val="30"/>
          <w:szCs w:val="30"/>
        </w:rPr>
        <w:t>2562</w:t>
      </w:r>
      <w:r w:rsidRPr="00AE7F1C">
        <w:rPr>
          <w:rFonts w:ascii="Angsana New" w:hAnsi="Angsana New"/>
          <w:color w:val="000000"/>
          <w:sz w:val="30"/>
          <w:szCs w:val="30"/>
        </w:rPr>
        <w:t xml:space="preserve"> </w:t>
      </w:r>
      <w:r w:rsidRPr="00AE7F1C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21708C" w:rsidRPr="00AE7F1C">
        <w:rPr>
          <w:rFonts w:ascii="Angsana New" w:hAnsi="Angsana New"/>
          <w:color w:val="000000"/>
          <w:sz w:val="30"/>
          <w:szCs w:val="30"/>
        </w:rPr>
        <w:t>120</w:t>
      </w:r>
      <w:r w:rsidRPr="00AE7F1C">
        <w:rPr>
          <w:rFonts w:ascii="Angsana New" w:hAnsi="Angsana New"/>
          <w:color w:val="000000"/>
          <w:sz w:val="30"/>
          <w:szCs w:val="30"/>
        </w:rPr>
        <w:t xml:space="preserve"> </w:t>
      </w:r>
      <w:r w:rsidRPr="00AE7F1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6968EFBA" w14:textId="056C0B8E" w:rsidR="00BF7843" w:rsidRPr="00AE7F1C" w:rsidRDefault="00BF7843" w:rsidP="006C2AA4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AE7F1C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21708C" w:rsidRPr="00AE7F1C">
        <w:rPr>
          <w:rFonts w:ascii="Angsana New" w:hAnsi="Angsana New"/>
          <w:color w:val="000000"/>
          <w:sz w:val="30"/>
          <w:szCs w:val="30"/>
        </w:rPr>
        <w:t>2563</w:t>
      </w:r>
      <w:r w:rsidRPr="00AE7F1C">
        <w:rPr>
          <w:rFonts w:ascii="Angsana New" w:hAnsi="Angsana New"/>
          <w:color w:val="000000"/>
          <w:sz w:val="30"/>
          <w:szCs w:val="30"/>
        </w:rPr>
        <w:t xml:space="preserve"> </w:t>
      </w:r>
      <w:r w:rsidRPr="00AE7F1C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21708C" w:rsidRPr="00AE7F1C">
        <w:rPr>
          <w:rFonts w:ascii="Angsana New" w:hAnsi="Angsana New"/>
          <w:color w:val="000000"/>
          <w:sz w:val="30"/>
          <w:szCs w:val="30"/>
        </w:rPr>
        <w:t>120</w:t>
      </w:r>
      <w:r w:rsidRPr="00AE7F1C">
        <w:rPr>
          <w:rFonts w:ascii="Angsana New" w:hAnsi="Angsana New"/>
          <w:color w:val="000000"/>
          <w:sz w:val="30"/>
          <w:szCs w:val="30"/>
        </w:rPr>
        <w:t xml:space="preserve"> </w:t>
      </w:r>
      <w:r w:rsidRPr="00AE7F1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79C1B2C5" w14:textId="3AFF1C1C" w:rsidR="00BF7843" w:rsidRPr="00AE7F1C" w:rsidRDefault="00BF7843" w:rsidP="006C2AA4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AE7F1C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21708C" w:rsidRPr="00AE7F1C">
        <w:rPr>
          <w:rFonts w:ascii="Angsana New" w:hAnsi="Angsana New"/>
          <w:color w:val="000000"/>
          <w:sz w:val="30"/>
          <w:szCs w:val="30"/>
        </w:rPr>
        <w:t>2564</w:t>
      </w:r>
      <w:r w:rsidRPr="00AE7F1C">
        <w:rPr>
          <w:rFonts w:ascii="Angsana New" w:hAnsi="Angsana New"/>
          <w:color w:val="000000"/>
          <w:sz w:val="30"/>
          <w:szCs w:val="30"/>
        </w:rPr>
        <w:t xml:space="preserve"> </w:t>
      </w:r>
      <w:r w:rsidRPr="00AE7F1C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21708C" w:rsidRPr="00AE7F1C">
        <w:rPr>
          <w:rFonts w:ascii="Angsana New" w:hAnsi="Angsana New"/>
          <w:color w:val="000000"/>
          <w:sz w:val="30"/>
          <w:szCs w:val="30"/>
        </w:rPr>
        <w:t>120</w:t>
      </w:r>
      <w:r w:rsidRPr="00AE7F1C">
        <w:rPr>
          <w:rFonts w:ascii="Angsana New" w:hAnsi="Angsana New"/>
          <w:color w:val="000000"/>
          <w:sz w:val="30"/>
          <w:szCs w:val="30"/>
        </w:rPr>
        <w:t xml:space="preserve"> </w:t>
      </w:r>
      <w:r w:rsidRPr="00AE7F1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16F4279B" w14:textId="02E080B8" w:rsidR="00BF7843" w:rsidRPr="00AE7F1C" w:rsidRDefault="00BF7843" w:rsidP="006C2AA4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AE7F1C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21708C" w:rsidRPr="00AE7F1C">
        <w:rPr>
          <w:rFonts w:ascii="Angsana New" w:hAnsi="Angsana New"/>
          <w:color w:val="000000"/>
          <w:sz w:val="30"/>
          <w:szCs w:val="30"/>
        </w:rPr>
        <w:t>2565</w:t>
      </w:r>
      <w:r w:rsidRPr="00AE7F1C">
        <w:rPr>
          <w:rFonts w:ascii="Angsana New" w:hAnsi="Angsana New"/>
          <w:color w:val="000000"/>
          <w:sz w:val="30"/>
          <w:szCs w:val="30"/>
        </w:rPr>
        <w:t xml:space="preserve"> </w:t>
      </w:r>
      <w:r w:rsidRPr="00AE7F1C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21708C" w:rsidRPr="00AE7F1C">
        <w:rPr>
          <w:rFonts w:ascii="Angsana New" w:hAnsi="Angsana New"/>
          <w:color w:val="000000"/>
          <w:sz w:val="30"/>
          <w:szCs w:val="30"/>
        </w:rPr>
        <w:t>200</w:t>
      </w:r>
      <w:r w:rsidRPr="00AE7F1C">
        <w:rPr>
          <w:rFonts w:ascii="Angsana New" w:hAnsi="Angsana New"/>
          <w:color w:val="000000"/>
          <w:sz w:val="30"/>
          <w:szCs w:val="30"/>
        </w:rPr>
        <w:t xml:space="preserve"> </w:t>
      </w:r>
      <w:r w:rsidRPr="00AE7F1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2FA0187C" w14:textId="5812B408" w:rsidR="00BF7843" w:rsidRPr="00AE7F1C" w:rsidRDefault="00BF7843" w:rsidP="006C2AA4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AE7F1C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21708C" w:rsidRPr="00AE7F1C">
        <w:rPr>
          <w:rFonts w:ascii="Angsana New" w:hAnsi="Angsana New"/>
          <w:color w:val="000000"/>
          <w:sz w:val="30"/>
          <w:szCs w:val="30"/>
        </w:rPr>
        <w:t>2566</w:t>
      </w:r>
    </w:p>
    <w:p w14:paraId="11D2EF28" w14:textId="71A4EE77" w:rsidR="00A859BC" w:rsidRPr="00AE7F1C" w:rsidRDefault="00A859BC" w:rsidP="00A73FB8">
      <w:pPr>
        <w:tabs>
          <w:tab w:val="clear" w:pos="454"/>
          <w:tab w:val="clear" w:pos="907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bookmarkStart w:id="2" w:name="_Hlk78747847"/>
      <w:r w:rsidRPr="00AE7F1C">
        <w:rPr>
          <w:rFonts w:ascii="Angsana New" w:hAnsi="Angsana New" w:hint="cs"/>
          <w:sz w:val="30"/>
          <w:szCs w:val="30"/>
          <w:cs/>
        </w:rPr>
        <w:t>ณ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วันที่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30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21708C" w:rsidRPr="00AE7F1C">
        <w:rPr>
          <w:rFonts w:ascii="Angsana New" w:hAnsi="Angsana New"/>
          <w:sz w:val="30"/>
          <w:szCs w:val="30"/>
        </w:rPr>
        <w:t>2564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ล็อกซเล่ย์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ไวร์เลส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ได้รับชำระเงินตามข้อ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</w:t>
      </w:r>
      <w:r w:rsidRPr="00AE7F1C">
        <w:rPr>
          <w:rFonts w:ascii="Angsana New" w:hAnsi="Angsana New"/>
          <w:sz w:val="30"/>
          <w:szCs w:val="30"/>
          <w:cs/>
        </w:rPr>
        <w:t xml:space="preserve">) </w:t>
      </w:r>
      <w:r w:rsidRPr="00AE7F1C">
        <w:rPr>
          <w:rFonts w:ascii="Angsana New" w:hAnsi="Angsana New" w:hint="cs"/>
          <w:sz w:val="30"/>
          <w:szCs w:val="30"/>
          <w:cs/>
        </w:rPr>
        <w:t>ข้างต้นแล้วเป็นจำนวนเงิน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370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ล้านบาท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อย่างไรก็ตามในเดือนเมษายน </w:t>
      </w:r>
      <w:r w:rsidR="0021708C" w:rsidRPr="00AE7F1C">
        <w:rPr>
          <w:rFonts w:ascii="Angsana New" w:hAnsi="Angsana New"/>
          <w:sz w:val="30"/>
          <w:szCs w:val="30"/>
        </w:rPr>
        <w:t>2564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จากสถานการณ์การแพร่ระบาดของโรคโควิด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19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ลูกหนี้การค้า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สกสค</w:t>
      </w:r>
      <w:r w:rsidRPr="00AE7F1C">
        <w:rPr>
          <w:rFonts w:ascii="Angsana New" w:hAnsi="Angsana New"/>
          <w:sz w:val="30"/>
          <w:szCs w:val="30"/>
          <w:cs/>
        </w:rPr>
        <w:t xml:space="preserve">. </w:t>
      </w:r>
      <w:r w:rsidRPr="00AE7F1C">
        <w:rPr>
          <w:rFonts w:ascii="Angsana New" w:hAnsi="Angsana New"/>
          <w:sz w:val="30"/>
          <w:szCs w:val="30"/>
          <w:cs/>
        </w:rPr>
        <w:br/>
      </w:r>
      <w:r w:rsidRPr="00AE7F1C">
        <w:rPr>
          <w:rFonts w:ascii="Angsana New" w:hAnsi="Angsana New" w:hint="cs"/>
          <w:sz w:val="30"/>
          <w:szCs w:val="30"/>
          <w:cs/>
        </w:rPr>
        <w:t>ได้มีการผิดนัดชำระเงินเพิ่มเติมตามข้อ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</w:t>
      </w:r>
      <w:r w:rsidRPr="00AE7F1C">
        <w:rPr>
          <w:rFonts w:ascii="Angsana New" w:hAnsi="Angsana New"/>
          <w:sz w:val="30"/>
          <w:szCs w:val="30"/>
          <w:cs/>
        </w:rPr>
        <w:t>.</w:t>
      </w:r>
      <w:r w:rsidR="0021708C" w:rsidRPr="00AE7F1C">
        <w:rPr>
          <w:rFonts w:ascii="Angsana New" w:hAnsi="Angsana New"/>
          <w:sz w:val="30"/>
          <w:szCs w:val="30"/>
        </w:rPr>
        <w:t>2</w:t>
      </w:r>
      <w:r w:rsidRPr="00AE7F1C">
        <w:rPr>
          <w:rFonts w:ascii="Angsana New" w:hAnsi="Angsana New"/>
          <w:sz w:val="30"/>
          <w:szCs w:val="30"/>
          <w:cs/>
        </w:rPr>
        <w:t xml:space="preserve">) </w:t>
      </w:r>
      <w:r w:rsidRPr="00AE7F1C">
        <w:rPr>
          <w:rFonts w:ascii="Angsana New" w:hAnsi="Angsana New" w:hint="cs"/>
          <w:sz w:val="30"/>
          <w:szCs w:val="30"/>
          <w:cs/>
        </w:rPr>
        <w:t>ของงวดเดือนพฤษภาคม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2563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80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ล้านบาท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br/>
      </w:r>
      <w:r w:rsidRPr="00AE7F1C">
        <w:rPr>
          <w:rFonts w:ascii="Angsana New" w:hAnsi="Angsana New" w:hint="cs"/>
          <w:sz w:val="30"/>
          <w:szCs w:val="30"/>
          <w:cs/>
        </w:rPr>
        <w:t>ซึ่งต่อมา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สกสค</w:t>
      </w:r>
      <w:r w:rsidRPr="00AE7F1C">
        <w:rPr>
          <w:rFonts w:ascii="Angsana New" w:hAnsi="Angsana New"/>
          <w:sz w:val="30"/>
          <w:szCs w:val="30"/>
          <w:cs/>
        </w:rPr>
        <w:t xml:space="preserve">. </w:t>
      </w:r>
      <w:r w:rsidRPr="00AE7F1C">
        <w:rPr>
          <w:rFonts w:ascii="Angsana New" w:hAnsi="Angsana New" w:hint="cs"/>
          <w:sz w:val="30"/>
          <w:szCs w:val="30"/>
          <w:cs/>
        </w:rPr>
        <w:t>ได้มีหนังสือขอขยายระยะเวลาชำระหนี้ที่ครบกำหนดสำหรับงวดที่ผิดนัดชำระตามที่กล่าวข้างต้น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และขอชะลอการชำระเงินเพิ่มเติมตามข้อ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</w:t>
      </w:r>
      <w:r w:rsidRPr="00AE7F1C">
        <w:rPr>
          <w:rFonts w:ascii="Angsana New" w:hAnsi="Angsana New"/>
          <w:sz w:val="30"/>
          <w:szCs w:val="30"/>
          <w:cs/>
        </w:rPr>
        <w:t>.</w:t>
      </w:r>
      <w:r w:rsidR="0021708C" w:rsidRPr="00AE7F1C">
        <w:rPr>
          <w:rFonts w:ascii="Angsana New" w:hAnsi="Angsana New"/>
          <w:sz w:val="30"/>
          <w:szCs w:val="30"/>
        </w:rPr>
        <w:t>2</w:t>
      </w:r>
      <w:r w:rsidRPr="00AE7F1C">
        <w:rPr>
          <w:rFonts w:ascii="Angsana New" w:hAnsi="Angsana New"/>
          <w:sz w:val="30"/>
          <w:szCs w:val="30"/>
          <w:cs/>
        </w:rPr>
        <w:t xml:space="preserve">) </w:t>
      </w:r>
      <w:r w:rsidRPr="00AE7F1C">
        <w:rPr>
          <w:rFonts w:ascii="Angsana New" w:hAnsi="Angsana New" w:hint="cs"/>
          <w:sz w:val="30"/>
          <w:szCs w:val="30"/>
          <w:cs/>
        </w:rPr>
        <w:t>ของงวดเดือนพฤษภาคม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2564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จำนวน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120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ล้านบาท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เป็นจำนวนเงินรวมทั้งหมด </w:t>
      </w:r>
      <w:r w:rsidR="0021708C" w:rsidRPr="00AE7F1C">
        <w:rPr>
          <w:rFonts w:ascii="Angsana New" w:hAnsi="Angsana New"/>
          <w:sz w:val="30"/>
          <w:szCs w:val="30"/>
        </w:rPr>
        <w:t>200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ล้านบาท อย่างไรก็ตามตารางการผ่อนชำระสำหรับงวดที่ผิดนัดชำระตามที่กล่าวข้างต้นยังอยู่ระหว่างการเจรจา </w:t>
      </w:r>
    </w:p>
    <w:bookmarkEnd w:id="2"/>
    <w:p w14:paraId="642D7E90" w14:textId="77777777" w:rsidR="00A859BC" w:rsidRPr="00AE7F1C" w:rsidRDefault="00A859BC" w:rsidP="00A73FB8">
      <w:pPr>
        <w:tabs>
          <w:tab w:val="clear" w:pos="454"/>
          <w:tab w:val="clear" w:pos="907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405D482D" w14:textId="2F7C2190" w:rsidR="00A859BC" w:rsidRPr="00AE7F1C" w:rsidRDefault="00A859BC" w:rsidP="00A73FB8">
      <w:pPr>
        <w:tabs>
          <w:tab w:val="clear" w:pos="454"/>
          <w:tab w:val="clear" w:pos="907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 w:hint="cs"/>
          <w:sz w:val="30"/>
          <w:szCs w:val="30"/>
          <w:cs/>
        </w:rPr>
        <w:t>ในเดือนกรกฎาคม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2564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ล็อกซเล่ย์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ไวร์เลสได้รับชำระเงินเพิ่มเติม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เป็นจำนวน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5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ล้านบาท</w:t>
      </w:r>
    </w:p>
    <w:p w14:paraId="55A6C342" w14:textId="77777777" w:rsidR="00A859BC" w:rsidRPr="00AE7F1C" w:rsidRDefault="00A859BC" w:rsidP="00A73FB8">
      <w:pPr>
        <w:tabs>
          <w:tab w:val="clear" w:pos="454"/>
          <w:tab w:val="clear" w:pos="907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1BE1E241" w14:textId="26FC65D7" w:rsidR="00D843FA" w:rsidRPr="00AE7F1C" w:rsidRDefault="00A859BC" w:rsidP="00A73FB8">
      <w:pPr>
        <w:tabs>
          <w:tab w:val="clear" w:pos="454"/>
          <w:tab w:val="clear" w:pos="907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 w:hint="cs"/>
          <w:sz w:val="30"/>
          <w:szCs w:val="30"/>
          <w:cs/>
        </w:rPr>
        <w:lastRenderedPageBreak/>
        <w:t>ลูกหนี้ตามสัญญาปรับโครงสร้างหนี้ใช้เป็นหลักประกันตามสัญญาการปรับโครงสร้างหนี้เงินกู้ยืมจากสถาบันการเงิน</w:t>
      </w:r>
      <w:r w:rsidR="00291DF4" w:rsidRPr="00AE7F1C">
        <w:rPr>
          <w:rFonts w:ascii="Angsana New" w:hAnsi="Angsana New" w:hint="cs"/>
          <w:sz w:val="30"/>
          <w:szCs w:val="30"/>
          <w:cs/>
        </w:rPr>
        <w:t xml:space="preserve"> (หมายเหตุ </w:t>
      </w:r>
      <w:r w:rsidR="00FA686D">
        <w:rPr>
          <w:rFonts w:ascii="Angsana New" w:hAnsi="Angsana New"/>
          <w:color w:val="000000"/>
          <w:spacing w:val="-2"/>
          <w:sz w:val="30"/>
          <w:szCs w:val="30"/>
        </w:rPr>
        <w:t>6</w:t>
      </w:r>
      <w:r w:rsidR="00291DF4" w:rsidRPr="00AE7F1C">
        <w:rPr>
          <w:rFonts w:ascii="Angsana New" w:hAnsi="Angsana New" w:hint="cs"/>
          <w:sz w:val="30"/>
          <w:szCs w:val="30"/>
          <w:cs/>
        </w:rPr>
        <w:t>)</w:t>
      </w:r>
    </w:p>
    <w:p w14:paraId="636CAC89" w14:textId="77777777" w:rsidR="00A859BC" w:rsidRPr="00AE7F1C" w:rsidRDefault="00A859BC" w:rsidP="00A73FB8">
      <w:pPr>
        <w:tabs>
          <w:tab w:val="clear" w:pos="454"/>
          <w:tab w:val="clear" w:pos="907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271E0C52" w14:textId="2A048B4F" w:rsidR="00BF7843" w:rsidRPr="00AE7F1C" w:rsidRDefault="00BF7843" w:rsidP="00A73FB8">
      <w:pPr>
        <w:tabs>
          <w:tab w:val="clear" w:pos="454"/>
          <w:tab w:val="clear" w:pos="907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/>
          <w:sz w:val="30"/>
          <w:szCs w:val="30"/>
          <w:cs/>
        </w:rPr>
        <w:t>ลูกหนี้ตามสัญญา</w:t>
      </w:r>
      <w:r w:rsidRPr="00AE7F1C">
        <w:rPr>
          <w:rFonts w:ascii="Angsana New" w:hAnsi="Angsana New" w:hint="cs"/>
          <w:sz w:val="30"/>
          <w:szCs w:val="30"/>
          <w:cs/>
        </w:rPr>
        <w:t xml:space="preserve">ปรับโครงสร้างหนี้ </w:t>
      </w:r>
      <w:r w:rsidRPr="00AE7F1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1708C" w:rsidRPr="00AE7F1C">
        <w:rPr>
          <w:rFonts w:ascii="Angsana New" w:hAnsi="Angsana New"/>
          <w:sz w:val="30"/>
          <w:szCs w:val="30"/>
        </w:rPr>
        <w:t>30</w:t>
      </w:r>
      <w:r w:rsidR="00D22D75" w:rsidRPr="00AE7F1C">
        <w:rPr>
          <w:rFonts w:ascii="Angsana New" w:hAnsi="Angsana New"/>
          <w:sz w:val="30"/>
          <w:szCs w:val="30"/>
        </w:rPr>
        <w:t xml:space="preserve"> </w:t>
      </w:r>
      <w:r w:rsidR="00D22D75" w:rsidRPr="00AE7F1C">
        <w:rPr>
          <w:rFonts w:ascii="Angsana New" w:hAnsi="Angsana New" w:hint="cs"/>
          <w:sz w:val="30"/>
          <w:szCs w:val="30"/>
          <w:cs/>
        </w:rPr>
        <w:t>มิถุนายน</w:t>
      </w:r>
      <w:r w:rsidR="00D22D75"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2564</w:t>
      </w:r>
      <w:r w:rsidR="00BC06E7" w:rsidRPr="00AE7F1C">
        <w:rPr>
          <w:rFonts w:ascii="Angsana New" w:hAnsi="Angsana New"/>
          <w:sz w:val="30"/>
          <w:szCs w:val="30"/>
        </w:rPr>
        <w:t xml:space="preserve"> </w:t>
      </w:r>
      <w:r w:rsidR="00BC06E7" w:rsidRPr="00AE7F1C">
        <w:rPr>
          <w:rFonts w:ascii="Angsana New" w:hAnsi="Angsana New" w:hint="cs"/>
          <w:sz w:val="30"/>
          <w:szCs w:val="30"/>
          <w:cs/>
        </w:rPr>
        <w:t>และ</w:t>
      </w:r>
      <w:r w:rsidR="00BC06E7" w:rsidRPr="00AE7F1C">
        <w:rPr>
          <w:rFonts w:ascii="Angsana New" w:hAnsi="Angsana New"/>
          <w:sz w:val="30"/>
          <w:szCs w:val="30"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31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t>ธันวาคม</w:t>
      </w:r>
      <w:r w:rsidR="00BC06E7" w:rsidRPr="00AE7F1C">
        <w:rPr>
          <w:rFonts w:ascii="Angsana New" w:hAnsi="Angsana New"/>
          <w:sz w:val="30"/>
          <w:szCs w:val="30"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2563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46CB7776" w14:textId="77777777" w:rsidR="00BF7843" w:rsidRPr="00AE7F1C" w:rsidRDefault="00BF7843" w:rsidP="00BF7843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887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270"/>
        <w:gridCol w:w="810"/>
        <w:gridCol w:w="243"/>
        <w:gridCol w:w="837"/>
        <w:gridCol w:w="270"/>
        <w:gridCol w:w="810"/>
        <w:gridCol w:w="236"/>
        <w:gridCol w:w="844"/>
        <w:gridCol w:w="236"/>
        <w:gridCol w:w="821"/>
      </w:tblGrid>
      <w:tr w:rsidR="007B3D8D" w:rsidRPr="00AE7F1C" w14:paraId="3B3EC12F" w14:textId="77777777" w:rsidTr="007F6EF8">
        <w:tc>
          <w:tcPr>
            <w:tcW w:w="2610" w:type="dxa"/>
          </w:tcPr>
          <w:p w14:paraId="62716D85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7" w:type="dxa"/>
            <w:gridSpan w:val="11"/>
          </w:tcPr>
          <w:p w14:paraId="2EA64200" w14:textId="77A6AA3B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7F1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B3D8D" w:rsidRPr="00AE7F1C" w14:paraId="29F55B65" w14:textId="77777777" w:rsidTr="007B3D8D">
        <w:tc>
          <w:tcPr>
            <w:tcW w:w="2610" w:type="dxa"/>
          </w:tcPr>
          <w:p w14:paraId="2FE406EE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59EAABEE" w14:textId="7737FCED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7F1C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43" w:type="dxa"/>
          </w:tcPr>
          <w:p w14:paraId="1AD2B0A4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1FCF3BA0" w14:textId="39EEF6C0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7F1C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36" w:type="dxa"/>
          </w:tcPr>
          <w:p w14:paraId="6C2F3DDE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01" w:type="dxa"/>
            <w:gridSpan w:val="3"/>
          </w:tcPr>
          <w:p w14:paraId="6B655832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3D8D" w:rsidRPr="00AE7F1C" w14:paraId="7B915478" w14:textId="77777777" w:rsidTr="007B3D8D">
        <w:tc>
          <w:tcPr>
            <w:tcW w:w="2610" w:type="dxa"/>
          </w:tcPr>
          <w:p w14:paraId="262108B7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5C582E78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7F1C">
              <w:rPr>
                <w:rFonts w:ascii="Angsana New" w:hAnsi="Angsana New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43" w:type="dxa"/>
          </w:tcPr>
          <w:p w14:paraId="3DFB9134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76FE4909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7F1C">
              <w:rPr>
                <w:rFonts w:ascii="Angsana New" w:hAnsi="Angsana New"/>
                <w:sz w:val="24"/>
                <w:szCs w:val="24"/>
                <w:cs/>
              </w:rPr>
              <w:t>เกินหนึ่งปีแต่ไม่เกินห้าปี</w:t>
            </w:r>
          </w:p>
        </w:tc>
        <w:tc>
          <w:tcPr>
            <w:tcW w:w="236" w:type="dxa"/>
          </w:tcPr>
          <w:p w14:paraId="1444D39C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01" w:type="dxa"/>
            <w:gridSpan w:val="3"/>
          </w:tcPr>
          <w:p w14:paraId="2F76CC88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7F1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7B3D8D" w:rsidRPr="00AE7F1C" w14:paraId="4A15ACED" w14:textId="77777777" w:rsidTr="007B3D8D">
        <w:tc>
          <w:tcPr>
            <w:tcW w:w="2610" w:type="dxa"/>
          </w:tcPr>
          <w:p w14:paraId="11628259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2F4276" w14:textId="738DA623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AE7F1C">
              <w:rPr>
                <w:rFonts w:ascii="Angsana New" w:hAnsi="Angsana New"/>
                <w:spacing w:val="-6"/>
                <w:sz w:val="24"/>
                <w:szCs w:val="24"/>
              </w:rPr>
              <w:t xml:space="preserve">30 </w:t>
            </w:r>
            <w:r w:rsidRPr="00AE7F1C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2F157033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7E2B5E" w14:textId="4D512A8D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7F1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E7F1C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5752A2FE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1843CF0E" w14:textId="7690D590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AE7F1C">
              <w:rPr>
                <w:rFonts w:ascii="Angsana New" w:hAnsi="Angsana New"/>
                <w:spacing w:val="-6"/>
                <w:sz w:val="24"/>
                <w:szCs w:val="24"/>
              </w:rPr>
              <w:t xml:space="preserve">30 </w:t>
            </w:r>
            <w:r w:rsidRPr="00AE7F1C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7C6B0B52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9E54AE" w14:textId="05BDDC04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7F1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E7F1C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222375D9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456CC91E" w14:textId="398E76D9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AE7F1C">
              <w:rPr>
                <w:rFonts w:ascii="Angsana New" w:hAnsi="Angsana New"/>
                <w:spacing w:val="-6"/>
                <w:sz w:val="24"/>
                <w:szCs w:val="24"/>
              </w:rPr>
              <w:t xml:space="preserve">30 </w:t>
            </w:r>
            <w:r w:rsidRPr="00AE7F1C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</w:tcPr>
          <w:p w14:paraId="796C6215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</w:tcPr>
          <w:p w14:paraId="4DFBA5D5" w14:textId="1FF5B3FE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7F1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E7F1C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7B3D8D" w:rsidRPr="00AE7F1C" w14:paraId="3F944E17" w14:textId="77777777" w:rsidTr="007B3D8D">
        <w:tc>
          <w:tcPr>
            <w:tcW w:w="2610" w:type="dxa"/>
          </w:tcPr>
          <w:p w14:paraId="3C97E40D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14AC67" w14:textId="26E5DB49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AE7F1C">
              <w:rPr>
                <w:rFonts w:ascii="Angsana New" w:hAnsi="Angsana New"/>
                <w:spacing w:val="-6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7626B18C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7648A9" w14:textId="1AA6E9D5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7F1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43" w:type="dxa"/>
          </w:tcPr>
          <w:p w14:paraId="65CE5E86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390D206F" w14:textId="1A02820D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AE7F1C">
              <w:rPr>
                <w:rFonts w:ascii="Angsana New" w:hAnsi="Angsana New"/>
                <w:spacing w:val="-6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47A20F6D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369EEB" w14:textId="5F6A3CCB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7F1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5D7B5A70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604955F3" w14:textId="05805A21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AE7F1C">
              <w:rPr>
                <w:rFonts w:ascii="Angsana New" w:hAnsi="Angsana New"/>
                <w:spacing w:val="-6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78732E41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</w:tcPr>
          <w:p w14:paraId="75C271CA" w14:textId="4A6EF432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7F1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7B3D8D" w:rsidRPr="00AE7F1C" w14:paraId="369DA641" w14:textId="77777777" w:rsidTr="007B3D8D">
        <w:tc>
          <w:tcPr>
            <w:tcW w:w="2610" w:type="dxa"/>
          </w:tcPr>
          <w:p w14:paraId="37849E00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7" w:type="dxa"/>
            <w:gridSpan w:val="11"/>
          </w:tcPr>
          <w:p w14:paraId="75AE3113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AE7F1C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AE7F1C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ล้านบาท</w:t>
            </w:r>
            <w:r w:rsidRPr="00AE7F1C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7B3D8D" w:rsidRPr="00AE7F1C" w14:paraId="02EB5E86" w14:textId="77777777" w:rsidTr="007B3D8D">
        <w:tc>
          <w:tcPr>
            <w:tcW w:w="2610" w:type="dxa"/>
          </w:tcPr>
          <w:p w14:paraId="58FFEB4C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AE7F1C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6CF29AB9" w14:textId="550FB3EC" w:rsidR="007B3D8D" w:rsidRPr="00AE7F1C" w:rsidRDefault="007B3D8D" w:rsidP="007B3D8D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/>
                <w:sz w:val="24"/>
                <w:szCs w:val="24"/>
                <w:lang w:val="en-US"/>
              </w:rPr>
              <w:t>340</w:t>
            </w:r>
          </w:p>
        </w:tc>
        <w:tc>
          <w:tcPr>
            <w:tcW w:w="270" w:type="dxa"/>
          </w:tcPr>
          <w:p w14:paraId="32269C6D" w14:textId="77777777" w:rsidR="007B3D8D" w:rsidRPr="00AE7F1C" w:rsidRDefault="007B3D8D" w:rsidP="007B3D8D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E4BC6C3" w14:textId="1746888B" w:rsidR="007B3D8D" w:rsidRPr="00AE7F1C" w:rsidRDefault="007B3D8D" w:rsidP="007B3D8D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/>
                <w:sz w:val="24"/>
                <w:szCs w:val="24"/>
                <w:lang w:val="en-US"/>
              </w:rPr>
              <w:t>290</w:t>
            </w:r>
          </w:p>
        </w:tc>
        <w:tc>
          <w:tcPr>
            <w:tcW w:w="243" w:type="dxa"/>
          </w:tcPr>
          <w:p w14:paraId="0C14CD0F" w14:textId="77777777" w:rsidR="007B3D8D" w:rsidRPr="00AE7F1C" w:rsidRDefault="007B3D8D" w:rsidP="007B3D8D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14:paraId="150B5DFE" w14:textId="4135D500" w:rsidR="007B3D8D" w:rsidRPr="00AE7F1C" w:rsidRDefault="007B3D8D" w:rsidP="007B3D8D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/>
                <w:sz w:val="24"/>
                <w:szCs w:val="24"/>
                <w:lang w:val="en-US"/>
              </w:rPr>
              <w:t>419</w:t>
            </w:r>
          </w:p>
        </w:tc>
        <w:tc>
          <w:tcPr>
            <w:tcW w:w="270" w:type="dxa"/>
          </w:tcPr>
          <w:p w14:paraId="70218CD2" w14:textId="77777777" w:rsidR="007B3D8D" w:rsidRPr="00AE7F1C" w:rsidRDefault="007B3D8D" w:rsidP="007B3D8D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224534B" w14:textId="32E3C3AB" w:rsidR="007B3D8D" w:rsidRPr="00AE7F1C" w:rsidRDefault="007B3D8D" w:rsidP="007B3D8D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AE7F1C">
              <w:rPr>
                <w:rFonts w:ascii="Angsana New" w:hAnsi="Angsana New" w:hint="cs"/>
                <w:sz w:val="24"/>
                <w:szCs w:val="24"/>
                <w:lang w:val="en-US"/>
              </w:rPr>
              <w:t>29</w:t>
            </w:r>
          </w:p>
        </w:tc>
        <w:tc>
          <w:tcPr>
            <w:tcW w:w="236" w:type="dxa"/>
          </w:tcPr>
          <w:p w14:paraId="569C3997" w14:textId="77777777" w:rsidR="007B3D8D" w:rsidRPr="00AE7F1C" w:rsidRDefault="007B3D8D" w:rsidP="007B3D8D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</w:tcPr>
          <w:p w14:paraId="425A2B6C" w14:textId="44493D6E" w:rsidR="007B3D8D" w:rsidRPr="00AE7F1C" w:rsidRDefault="007B3D8D" w:rsidP="007B3D8D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/>
                <w:sz w:val="24"/>
                <w:szCs w:val="24"/>
                <w:lang w:val="en-US"/>
              </w:rPr>
              <w:t>759</w:t>
            </w:r>
          </w:p>
        </w:tc>
        <w:tc>
          <w:tcPr>
            <w:tcW w:w="236" w:type="dxa"/>
          </w:tcPr>
          <w:p w14:paraId="1840B8B6" w14:textId="77777777" w:rsidR="007B3D8D" w:rsidRPr="00AE7F1C" w:rsidRDefault="007B3D8D" w:rsidP="007B3D8D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1" w:type="dxa"/>
          </w:tcPr>
          <w:p w14:paraId="05FAD5DE" w14:textId="035160C2" w:rsidR="007B3D8D" w:rsidRPr="00AE7F1C" w:rsidRDefault="007B3D8D" w:rsidP="007B3D8D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/>
                <w:sz w:val="24"/>
                <w:szCs w:val="24"/>
                <w:lang w:val="en-US"/>
              </w:rPr>
              <w:t>819</w:t>
            </w:r>
          </w:p>
        </w:tc>
      </w:tr>
      <w:tr w:rsidR="007B3D8D" w:rsidRPr="00AE7F1C" w14:paraId="07CE5A88" w14:textId="77777777" w:rsidTr="007B3D8D">
        <w:tc>
          <w:tcPr>
            <w:tcW w:w="2610" w:type="dxa"/>
          </w:tcPr>
          <w:p w14:paraId="1A95E8FD" w14:textId="55C7AFAA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  <w:r w:rsidRPr="00AE7F1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AE7F1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E7F1C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ค่าเผื่อผลขาดทุนด้านเครดิตที่</w:t>
            </w:r>
          </w:p>
        </w:tc>
        <w:tc>
          <w:tcPr>
            <w:tcW w:w="900" w:type="dxa"/>
          </w:tcPr>
          <w:p w14:paraId="0417EF22" w14:textId="2EEEFE13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3D9ED4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02FCB0" w14:textId="1BA1F2DE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35A4C554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0D32F5BF" w14:textId="6A88C2B1" w:rsidR="007B3D8D" w:rsidRPr="00AE7F1C" w:rsidRDefault="007B3D8D" w:rsidP="007B3D8D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70A45C6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23AF45" w14:textId="2C203472" w:rsidR="007B3D8D" w:rsidRPr="00AE7F1C" w:rsidRDefault="007B3D8D" w:rsidP="007B3D8D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407CB19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A07608A" w14:textId="62532E33" w:rsidR="007B3D8D" w:rsidRPr="00AE7F1C" w:rsidRDefault="007B3D8D" w:rsidP="007B3D8D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80F5B89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</w:tcPr>
          <w:p w14:paraId="20376299" w14:textId="0203AEBD" w:rsidR="007B3D8D" w:rsidRPr="00AE7F1C" w:rsidRDefault="007B3D8D" w:rsidP="007B3D8D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B3D8D" w:rsidRPr="00AE7F1C" w14:paraId="7CA1C1A4" w14:textId="77777777" w:rsidTr="007B3D8D">
        <w:tc>
          <w:tcPr>
            <w:tcW w:w="2610" w:type="dxa"/>
          </w:tcPr>
          <w:p w14:paraId="7A8C34C2" w14:textId="68AAF84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AE7F1C">
              <w:rPr>
                <w:rFonts w:ascii="Angsana New" w:hAnsi="Angsana New" w:hint="cs"/>
                <w:sz w:val="24"/>
                <w:szCs w:val="24"/>
                <w:cs/>
              </w:rPr>
              <w:t xml:space="preserve">   คาดว่าจะเกิดขึ้น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D0F627" w14:textId="637B90DE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E7F1C">
              <w:rPr>
                <w:rFonts w:ascii="Angsana New" w:hAnsi="Angsana New"/>
                <w:sz w:val="24"/>
                <w:szCs w:val="24"/>
              </w:rPr>
              <w:t>(32)</w:t>
            </w:r>
          </w:p>
        </w:tc>
        <w:tc>
          <w:tcPr>
            <w:tcW w:w="270" w:type="dxa"/>
          </w:tcPr>
          <w:p w14:paraId="3E8023CA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4E9CC55" w14:textId="1ABC4B29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E7F1C">
              <w:rPr>
                <w:rFonts w:ascii="Angsana New" w:hAnsi="Angsana New"/>
                <w:sz w:val="24"/>
                <w:szCs w:val="24"/>
              </w:rPr>
              <w:t>(30)</w:t>
            </w:r>
          </w:p>
        </w:tc>
        <w:tc>
          <w:tcPr>
            <w:tcW w:w="243" w:type="dxa"/>
          </w:tcPr>
          <w:p w14:paraId="2850AB74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39CE3B10" w14:textId="7E42FEAE" w:rsidR="007B3D8D" w:rsidRPr="00AE7F1C" w:rsidRDefault="007B3D8D" w:rsidP="007B3D8D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/>
                <w:sz w:val="24"/>
                <w:szCs w:val="24"/>
                <w:lang w:val="en-US"/>
              </w:rPr>
              <w:t>(14)</w:t>
            </w:r>
          </w:p>
        </w:tc>
        <w:tc>
          <w:tcPr>
            <w:tcW w:w="270" w:type="dxa"/>
          </w:tcPr>
          <w:p w14:paraId="37BC97F3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91E1586" w14:textId="33E3018E" w:rsidR="007B3D8D" w:rsidRPr="00AE7F1C" w:rsidRDefault="007B3D8D" w:rsidP="007B3D8D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/>
                <w:sz w:val="24"/>
                <w:szCs w:val="24"/>
                <w:lang w:val="en-US"/>
              </w:rPr>
              <w:t>(23)</w:t>
            </w:r>
          </w:p>
        </w:tc>
        <w:tc>
          <w:tcPr>
            <w:tcW w:w="236" w:type="dxa"/>
          </w:tcPr>
          <w:p w14:paraId="722CA41F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5A12F6D" w14:textId="5B781E6B" w:rsidR="007B3D8D" w:rsidRPr="00AE7F1C" w:rsidRDefault="007B3D8D" w:rsidP="007B3D8D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/>
                <w:sz w:val="24"/>
                <w:szCs w:val="24"/>
                <w:lang w:val="en-US"/>
              </w:rPr>
              <w:t>(46)</w:t>
            </w:r>
          </w:p>
        </w:tc>
        <w:tc>
          <w:tcPr>
            <w:tcW w:w="236" w:type="dxa"/>
          </w:tcPr>
          <w:p w14:paraId="03A52D50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72C7F8D4" w14:textId="0615F53A" w:rsidR="007B3D8D" w:rsidRPr="00AE7F1C" w:rsidRDefault="007B3D8D" w:rsidP="007B3D8D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/>
                <w:sz w:val="24"/>
                <w:szCs w:val="24"/>
                <w:lang w:val="en-US"/>
              </w:rPr>
              <w:t>(53)</w:t>
            </w:r>
          </w:p>
        </w:tc>
      </w:tr>
      <w:tr w:rsidR="007B3D8D" w:rsidRPr="00AE7F1C" w14:paraId="5FB81740" w14:textId="77777777" w:rsidTr="007B3D8D">
        <w:trPr>
          <w:trHeight w:val="352"/>
        </w:trPr>
        <w:tc>
          <w:tcPr>
            <w:tcW w:w="2610" w:type="dxa"/>
          </w:tcPr>
          <w:p w14:paraId="1273C9CF" w14:textId="31C6AF58" w:rsidR="007B3D8D" w:rsidRPr="00AE7F1C" w:rsidRDefault="007B3D8D" w:rsidP="007B3D8D">
            <w:pPr>
              <w:pStyle w:val="a"/>
              <w:tabs>
                <w:tab w:val="clear" w:pos="1080"/>
              </w:tabs>
              <w:ind w:left="369" w:right="-468" w:hanging="36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E7F1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F11B8BA" w14:textId="0F582F9B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E7F1C">
              <w:rPr>
                <w:rFonts w:ascii="Angsana New" w:hAnsi="Angsana New"/>
                <w:b/>
                <w:bCs/>
                <w:sz w:val="24"/>
                <w:szCs w:val="24"/>
              </w:rPr>
              <w:t>308</w:t>
            </w:r>
          </w:p>
        </w:tc>
        <w:tc>
          <w:tcPr>
            <w:tcW w:w="270" w:type="dxa"/>
          </w:tcPr>
          <w:p w14:paraId="65E8B00E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AB6E5EC" w14:textId="1F180642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E7F1C">
              <w:rPr>
                <w:rFonts w:ascii="Angsana New" w:hAnsi="Angsana New"/>
                <w:b/>
                <w:bCs/>
                <w:sz w:val="24"/>
                <w:szCs w:val="24"/>
              </w:rPr>
              <w:t>260</w:t>
            </w:r>
          </w:p>
        </w:tc>
        <w:tc>
          <w:tcPr>
            <w:tcW w:w="243" w:type="dxa"/>
          </w:tcPr>
          <w:p w14:paraId="459F6A99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FC93D96" w14:textId="64DAF4AE" w:rsidR="007B3D8D" w:rsidRPr="00AE7F1C" w:rsidRDefault="007B3D8D" w:rsidP="007B3D8D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405</w:t>
            </w:r>
          </w:p>
        </w:tc>
        <w:tc>
          <w:tcPr>
            <w:tcW w:w="270" w:type="dxa"/>
          </w:tcPr>
          <w:p w14:paraId="364C5A57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A3293F3" w14:textId="6F18AD04" w:rsidR="007B3D8D" w:rsidRPr="00AE7F1C" w:rsidRDefault="007B3D8D" w:rsidP="007B3D8D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506</w:t>
            </w:r>
          </w:p>
        </w:tc>
        <w:tc>
          <w:tcPr>
            <w:tcW w:w="236" w:type="dxa"/>
          </w:tcPr>
          <w:p w14:paraId="71628AAB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C6EC791" w14:textId="632DE036" w:rsidR="007B3D8D" w:rsidRPr="00AE7F1C" w:rsidRDefault="007B3D8D" w:rsidP="007B3D8D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713</w:t>
            </w:r>
          </w:p>
        </w:tc>
        <w:tc>
          <w:tcPr>
            <w:tcW w:w="236" w:type="dxa"/>
          </w:tcPr>
          <w:p w14:paraId="70EAF2D8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00733B57" w14:textId="6AC80877" w:rsidR="007B3D8D" w:rsidRPr="00AE7F1C" w:rsidRDefault="007B3D8D" w:rsidP="007B3D8D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766</w:t>
            </w:r>
          </w:p>
        </w:tc>
      </w:tr>
    </w:tbl>
    <w:p w14:paraId="60FB0772" w14:textId="6B4B804B" w:rsidR="0048632F" w:rsidRPr="00AE7F1C" w:rsidRDefault="00486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891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6210"/>
        <w:gridCol w:w="1260"/>
        <w:gridCol w:w="270"/>
        <w:gridCol w:w="1170"/>
      </w:tblGrid>
      <w:tr w:rsidR="0048632F" w:rsidRPr="00AE7F1C" w14:paraId="0C5D99AB" w14:textId="77777777" w:rsidTr="0048632F">
        <w:tc>
          <w:tcPr>
            <w:tcW w:w="6210" w:type="dxa"/>
          </w:tcPr>
          <w:p w14:paraId="3D50618E" w14:textId="5A40A3F9" w:rsidR="0048632F" w:rsidRPr="00AE7F1C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hanging="2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7AC5ABD2" w14:textId="675581E2" w:rsidR="0048632F" w:rsidRPr="00AE7F1C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8632F" w:rsidRPr="00AE7F1C" w14:paraId="7C503690" w14:textId="77777777" w:rsidTr="0048632F">
        <w:tc>
          <w:tcPr>
            <w:tcW w:w="6210" w:type="dxa"/>
          </w:tcPr>
          <w:p w14:paraId="4A84F774" w14:textId="28CCF786" w:rsidR="0048632F" w:rsidRPr="00AE7F1C" w:rsidRDefault="00591207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hanging="250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ผลขาดทุนด้านเครดิตที่คาดว่าจะเกิดขึ้นสำหรับงวดหกเดือนสิ้นสุดวันที่ </w:t>
            </w:r>
            <w:r w:rsidRPr="00AE7F1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7F1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6A15F40E" w14:textId="39A7EB5B" w:rsidR="0048632F" w:rsidRPr="00AE7F1C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E7F1C">
              <w:rPr>
                <w:rFonts w:ascii="Angsana New" w:hAnsi="Angsana New"/>
                <w:spacing w:val="-6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740B1E6" w14:textId="77777777" w:rsidR="0048632F" w:rsidRPr="00AE7F1C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F5A537" w14:textId="75926C74" w:rsidR="0048632F" w:rsidRPr="00AE7F1C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8632F" w:rsidRPr="00AE7F1C" w14:paraId="7C14752F" w14:textId="77777777" w:rsidTr="0048632F">
        <w:tc>
          <w:tcPr>
            <w:tcW w:w="6210" w:type="dxa"/>
          </w:tcPr>
          <w:p w14:paraId="2C4A33B7" w14:textId="77777777" w:rsidR="0048632F" w:rsidRPr="00AE7F1C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20EEC551" w14:textId="7BCE6051" w:rsidR="0048632F" w:rsidRPr="00AE7F1C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AE7F1C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E7F1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48632F" w:rsidRPr="00AE7F1C" w14:paraId="36410316" w14:textId="77777777" w:rsidTr="0048632F">
        <w:tc>
          <w:tcPr>
            <w:tcW w:w="6210" w:type="dxa"/>
          </w:tcPr>
          <w:p w14:paraId="54E9B405" w14:textId="659ECF45" w:rsidR="0048632F" w:rsidRPr="00AE7F1C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4AC07B3" w14:textId="0BFD8BD6" w:rsidR="0048632F" w:rsidRPr="00AE7F1C" w:rsidRDefault="0048632F" w:rsidP="0048632F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10</w:t>
            </w:r>
          </w:p>
        </w:tc>
        <w:tc>
          <w:tcPr>
            <w:tcW w:w="270" w:type="dxa"/>
          </w:tcPr>
          <w:p w14:paraId="76B0165F" w14:textId="77777777" w:rsidR="0048632F" w:rsidRPr="00AE7F1C" w:rsidRDefault="0048632F" w:rsidP="0048632F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572B21" w14:textId="108B4C34" w:rsidR="0048632F" w:rsidRPr="00AE7F1C" w:rsidRDefault="0048632F" w:rsidP="0048632F">
            <w:pPr>
              <w:pStyle w:val="a1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48632F" w:rsidRPr="00AE7F1C" w14:paraId="092282A5" w14:textId="77777777" w:rsidTr="0048632F">
        <w:tc>
          <w:tcPr>
            <w:tcW w:w="6210" w:type="dxa"/>
          </w:tcPr>
          <w:p w14:paraId="772026A6" w14:textId="68C70086" w:rsidR="0048632F" w:rsidRPr="00AE7F1C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2777AF55" w14:textId="4674CABC" w:rsidR="0048632F" w:rsidRPr="00AE7F1C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270" w:type="dxa"/>
          </w:tcPr>
          <w:p w14:paraId="358E21A0" w14:textId="77777777" w:rsidR="0048632F" w:rsidRPr="00AE7F1C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ACD77C" w14:textId="57D48F53" w:rsidR="0048632F" w:rsidRPr="00AE7F1C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</w:tr>
    </w:tbl>
    <w:p w14:paraId="29341312" w14:textId="77777777" w:rsidR="00AA0D7F" w:rsidRPr="00AE7F1C" w:rsidRDefault="00AA0D7F" w:rsidP="008038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="Angsana New" w:hAnsi="Angsana New"/>
          <w:sz w:val="20"/>
          <w:szCs w:val="20"/>
        </w:rPr>
      </w:pPr>
    </w:p>
    <w:p w14:paraId="2B5A9A14" w14:textId="3431B2E0" w:rsidR="00E370FC" w:rsidRPr="00AE7F1C" w:rsidRDefault="00C12945" w:rsidP="00E370F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 w:hint="cs"/>
          <w:sz w:val="30"/>
          <w:szCs w:val="30"/>
          <w:cs/>
        </w:rPr>
        <w:t>ลูกหนี้ของกลุ่มบริษัทแห่งหนึ่ง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ได้เข้าสู่กระบวนการฟื้นฟูกิจการภายใต้คำสั่งศาลล้มละลายกลาง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ตามกฎหมายล้มละลาย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กลุ่มบริษัทมีลูกหนี้ค้างชำระ</w:t>
      </w:r>
      <w:r w:rsidR="004947C9" w:rsidRPr="00AE7F1C">
        <w:rPr>
          <w:rFonts w:ascii="Angsana New" w:hAnsi="Angsana New" w:hint="cs"/>
          <w:sz w:val="30"/>
          <w:szCs w:val="30"/>
          <w:cs/>
        </w:rPr>
        <w:t>ตามแผนฟื้นฟู</w:t>
      </w:r>
      <w:r w:rsidRPr="00AE7F1C">
        <w:rPr>
          <w:rFonts w:ascii="Angsana New" w:hAnsi="Angsana New" w:hint="cs"/>
          <w:sz w:val="30"/>
          <w:szCs w:val="30"/>
          <w:cs/>
        </w:rPr>
        <w:t>จากกิจการดังกล่าว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ซึ่งประกอบด้วยลูกหนี้การค้าจำนวน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46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ล้านบาท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และลูกหนี้ตามสัญญาเช่าเงินทุนจำนวน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13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ล้านบาท</w:t>
      </w:r>
      <w:r w:rsidRPr="00AE7F1C">
        <w:rPr>
          <w:rFonts w:ascii="Angsana New" w:hAnsi="Angsana New"/>
          <w:sz w:val="30"/>
          <w:szCs w:val="30"/>
          <w:cs/>
        </w:rPr>
        <w:t xml:space="preserve"> (</w:t>
      </w:r>
      <w:r w:rsidRPr="00AE7F1C">
        <w:rPr>
          <w:rFonts w:ascii="Angsana New" w:hAnsi="Angsana New" w:hint="cs"/>
          <w:sz w:val="30"/>
          <w:szCs w:val="30"/>
          <w:cs/>
        </w:rPr>
        <w:t>สุทธิจากการโอนสิทธิรับเงินจากลูกหนี้ดังกล่าวให้แก่บริษัทลีสซิ่งแห่งหนึ่งจำนวน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7A574A">
        <w:rPr>
          <w:rFonts w:ascii="Angsana New" w:hAnsi="Angsana New" w:hint="cs"/>
          <w:sz w:val="30"/>
          <w:szCs w:val="30"/>
          <w:cs/>
        </w:rPr>
        <w:t>7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ล้านบาท</w:t>
      </w:r>
      <w:r w:rsidRPr="00AE7F1C">
        <w:rPr>
          <w:rFonts w:ascii="Angsana New" w:hAnsi="Angsana New"/>
          <w:sz w:val="30"/>
          <w:szCs w:val="30"/>
          <w:cs/>
        </w:rPr>
        <w:t xml:space="preserve">) </w:t>
      </w:r>
      <w:r w:rsidRPr="00AE7F1C">
        <w:rPr>
          <w:rFonts w:ascii="Angsana New" w:hAnsi="Angsana New" w:hint="cs"/>
          <w:sz w:val="30"/>
          <w:szCs w:val="30"/>
          <w:cs/>
        </w:rPr>
        <w:t xml:space="preserve">ในเดือนมิถุนายน </w:t>
      </w:r>
      <w:r w:rsidR="0021708C" w:rsidRPr="00AE7F1C">
        <w:rPr>
          <w:rFonts w:ascii="Angsana New" w:hAnsi="Angsana New"/>
          <w:sz w:val="30"/>
          <w:szCs w:val="30"/>
        </w:rPr>
        <w:t>2564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t>ศาลล้มละลายกลางได้มีคำสั่งเห็นชอบด้วยแผนฟื้นฟูกิจการ</w:t>
      </w:r>
      <w:r w:rsidRPr="00AE7F1C">
        <w:rPr>
          <w:rFonts w:ascii="Angsana New" w:hAnsi="Angsana New" w:hint="cs"/>
          <w:sz w:val="30"/>
          <w:szCs w:val="30"/>
          <w:cs/>
        </w:rPr>
        <w:t>โดยลูกหนี้ดังกล่าวตกลงจะชำระหนี้ตาม</w:t>
      </w:r>
      <w:r w:rsidRPr="00AE7F1C">
        <w:rPr>
          <w:rFonts w:ascii="Angsana New" w:hAnsi="Angsana New"/>
          <w:sz w:val="30"/>
          <w:szCs w:val="30"/>
          <w:cs/>
        </w:rPr>
        <w:t>แผนฟื้นฟูกิจกา</w:t>
      </w:r>
      <w:r w:rsidRPr="00AE7F1C">
        <w:rPr>
          <w:rFonts w:ascii="Angsana New" w:hAnsi="Angsana New" w:hint="cs"/>
          <w:sz w:val="30"/>
          <w:szCs w:val="30"/>
          <w:cs/>
        </w:rPr>
        <w:t xml:space="preserve">รดังนี้  </w:t>
      </w:r>
    </w:p>
    <w:p w14:paraId="2BC2F2BE" w14:textId="22BE8E42" w:rsidR="00C12945" w:rsidRPr="00AE7F1C" w:rsidRDefault="00C12945" w:rsidP="006C2AA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 w:hint="cs"/>
          <w:sz w:val="30"/>
          <w:szCs w:val="30"/>
          <w:cs/>
        </w:rPr>
        <w:t xml:space="preserve">ชำระหนี้ร้อยละ </w:t>
      </w:r>
      <w:r w:rsidR="0021708C" w:rsidRPr="00AE7F1C">
        <w:rPr>
          <w:rFonts w:ascii="Angsana New" w:hAnsi="Angsana New"/>
          <w:sz w:val="30"/>
          <w:szCs w:val="30"/>
        </w:rPr>
        <w:t>100</w:t>
      </w:r>
      <w:r w:rsidR="004206BB"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ของภาระหนี้เงินต้นคงค้าง จะได้รับชำระจากกระแสเงินสดจากการดำเนินงานปกติของ</w:t>
      </w:r>
      <w:r w:rsidR="004947C9" w:rsidRPr="00AE7F1C">
        <w:rPr>
          <w:rFonts w:ascii="Angsana New" w:hAnsi="Angsana New" w:hint="cs"/>
          <w:sz w:val="30"/>
          <w:szCs w:val="30"/>
          <w:cs/>
        </w:rPr>
        <w:t>ลูกหนี้ดังกล่าว</w:t>
      </w:r>
      <w:r w:rsidRPr="00AE7F1C">
        <w:rPr>
          <w:rFonts w:ascii="Angsana New" w:hAnsi="Angsana New" w:hint="cs"/>
          <w:sz w:val="30"/>
          <w:szCs w:val="30"/>
          <w:cs/>
        </w:rPr>
        <w:t xml:space="preserve"> โดยทำการชำระเป็นรายครึ่งปีเป็นระยะเวลา </w:t>
      </w:r>
      <w:r w:rsidR="0021708C" w:rsidRPr="00AE7F1C">
        <w:rPr>
          <w:rFonts w:ascii="Angsana New" w:hAnsi="Angsana New"/>
          <w:sz w:val="30"/>
          <w:szCs w:val="30"/>
        </w:rPr>
        <w:t>7</w:t>
      </w:r>
      <w:r w:rsidRPr="00AE7F1C">
        <w:rPr>
          <w:rFonts w:ascii="Angsana New" w:hAnsi="Angsana New" w:hint="cs"/>
          <w:sz w:val="30"/>
          <w:szCs w:val="30"/>
          <w:cs/>
        </w:rPr>
        <w:t xml:space="preserve"> ปี</w:t>
      </w:r>
      <w:r w:rsidR="004947C9" w:rsidRPr="00AE7F1C">
        <w:rPr>
          <w:rFonts w:ascii="Angsana New" w:hAnsi="Angsana New" w:hint="cs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เริ่มตั้งแต่ครึ่งปีหลังของปีที่ </w:t>
      </w:r>
      <w:r w:rsidR="0021708C" w:rsidRPr="00AE7F1C">
        <w:rPr>
          <w:rFonts w:ascii="Angsana New" w:hAnsi="Angsana New"/>
          <w:sz w:val="30"/>
          <w:szCs w:val="30"/>
        </w:rPr>
        <w:t>3</w:t>
      </w:r>
      <w:r w:rsidRPr="00AE7F1C">
        <w:rPr>
          <w:rFonts w:ascii="Angsana New" w:hAnsi="Angsana New" w:hint="cs"/>
          <w:sz w:val="30"/>
          <w:szCs w:val="30"/>
          <w:cs/>
        </w:rPr>
        <w:t xml:space="preserve"> ในอัตราร้อยละ </w:t>
      </w:r>
      <w:r w:rsidR="0021708C" w:rsidRPr="00AE7F1C">
        <w:rPr>
          <w:rFonts w:ascii="Angsana New" w:hAnsi="Angsana New"/>
          <w:sz w:val="30"/>
          <w:szCs w:val="30"/>
        </w:rPr>
        <w:t>12</w:t>
      </w:r>
      <w:r w:rsidR="004206BB" w:rsidRPr="00AE7F1C">
        <w:rPr>
          <w:rFonts w:ascii="Angsana New" w:hAnsi="Angsana New"/>
          <w:sz w:val="30"/>
          <w:szCs w:val="30"/>
        </w:rPr>
        <w:t>.</w:t>
      </w:r>
      <w:r w:rsidR="000957F9" w:rsidRPr="00AE7F1C">
        <w:rPr>
          <w:rFonts w:ascii="Angsana New" w:hAnsi="Angsana New"/>
          <w:sz w:val="30"/>
          <w:szCs w:val="30"/>
        </w:rPr>
        <w:t>5</w:t>
      </w:r>
    </w:p>
    <w:p w14:paraId="70E71C7E" w14:textId="2BF0B2B5" w:rsidR="00C12945" w:rsidRDefault="00C12945" w:rsidP="006C2AA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 w:hint="cs"/>
          <w:sz w:val="30"/>
          <w:szCs w:val="30"/>
          <w:cs/>
        </w:rPr>
        <w:t xml:space="preserve">ภาระหนี้ส่วนที่เหลือจาก </w:t>
      </w:r>
      <w:r w:rsidR="0021708C" w:rsidRPr="00AE7F1C">
        <w:rPr>
          <w:rFonts w:ascii="Angsana New" w:hAnsi="Angsana New"/>
          <w:sz w:val="30"/>
          <w:szCs w:val="30"/>
        </w:rPr>
        <w:t>1</w:t>
      </w:r>
      <w:r w:rsidRPr="00AE7F1C">
        <w:rPr>
          <w:rFonts w:ascii="Angsana New" w:hAnsi="Angsana New"/>
          <w:sz w:val="30"/>
          <w:szCs w:val="30"/>
        </w:rPr>
        <w:t xml:space="preserve">) </w:t>
      </w:r>
      <w:r w:rsidRPr="00AE7F1C">
        <w:rPr>
          <w:rFonts w:ascii="Angsana New" w:hAnsi="Angsana New" w:hint="cs"/>
          <w:sz w:val="30"/>
          <w:szCs w:val="30"/>
          <w:cs/>
        </w:rPr>
        <w:t xml:space="preserve">ให้ถือว่าระงับสิ้นไปและ/หรือได้รับการปลดหนี้ทั้งจำนวนทันที ณ วันที่ศาลมีคำสั่งเห็นชอบด้วยแผน </w:t>
      </w:r>
    </w:p>
    <w:p w14:paraId="1545B0D9" w14:textId="77777777" w:rsidR="005E0F4C" w:rsidRDefault="005E0F4C" w:rsidP="005E0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="Angsana New" w:hAnsi="Angsana New"/>
          <w:sz w:val="30"/>
          <w:szCs w:val="30"/>
        </w:rPr>
      </w:pPr>
    </w:p>
    <w:p w14:paraId="00040A6D" w14:textId="560EEA77" w:rsidR="005E0F4C" w:rsidRPr="005E0F4C" w:rsidRDefault="005E0F4C" w:rsidP="005E0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5E0F4C">
        <w:rPr>
          <w:rFonts w:ascii="Angsana New" w:hAnsi="Angsana New" w:hint="cs"/>
          <w:sz w:val="30"/>
          <w:szCs w:val="30"/>
          <w:cs/>
        </w:rPr>
        <w:t>ผู้บริหารของกลุ่มบริษัทได้รับรู้ค่าเผื่อผลขาดทุนด้านเครดิตที่คาดว่าจะเกิดขึ้นสำหรับหนี้ที่</w:t>
      </w:r>
      <w:r w:rsidRPr="005E0F4C">
        <w:rPr>
          <w:rFonts w:ascii="Angsana New" w:hAnsi="Angsana New"/>
          <w:sz w:val="30"/>
          <w:szCs w:val="30"/>
          <w:cs/>
        </w:rPr>
        <w:t>ผิดนัดชำระ</w:t>
      </w:r>
      <w:r w:rsidRPr="005E0F4C">
        <w:rPr>
          <w:rFonts w:ascii="Angsana New" w:hAnsi="Angsana New" w:hint="cs"/>
          <w:sz w:val="30"/>
          <w:szCs w:val="30"/>
          <w:cs/>
        </w:rPr>
        <w:t>ที่</w:t>
      </w:r>
      <w:r w:rsidRPr="005E0F4C">
        <w:rPr>
          <w:rFonts w:ascii="Angsana New" w:hAnsi="Angsana New"/>
          <w:sz w:val="30"/>
          <w:szCs w:val="30"/>
          <w:cs/>
        </w:rPr>
        <w:t>เข้าสู่กระบวนการฟื้นฟูกิจการ</w:t>
      </w:r>
      <w:r w:rsidRPr="005E0F4C">
        <w:rPr>
          <w:rFonts w:ascii="Angsana New" w:hAnsi="Angsana New" w:hint="cs"/>
          <w:sz w:val="30"/>
          <w:szCs w:val="30"/>
          <w:cs/>
        </w:rPr>
        <w:t>เป็นจำนวน</w:t>
      </w:r>
      <w:r w:rsidRPr="005E0F4C">
        <w:rPr>
          <w:rFonts w:ascii="Angsana New" w:hAnsi="Angsana New"/>
          <w:sz w:val="30"/>
          <w:szCs w:val="30"/>
        </w:rPr>
        <w:t xml:space="preserve"> </w:t>
      </w:r>
      <w:r w:rsidRPr="005E0F4C">
        <w:rPr>
          <w:rFonts w:ascii="Angsana New" w:hAnsi="Angsana New"/>
          <w:spacing w:val="-2"/>
          <w:sz w:val="30"/>
          <w:szCs w:val="30"/>
        </w:rPr>
        <w:t>14</w:t>
      </w:r>
      <w:r w:rsidRPr="005E0F4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5E0F4C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และ </w:t>
      </w:r>
      <w:r w:rsidRPr="005E0F4C">
        <w:rPr>
          <w:rFonts w:ascii="Angsana New" w:hAnsi="Angsana New"/>
          <w:spacing w:val="-2"/>
          <w:sz w:val="30"/>
          <w:szCs w:val="30"/>
        </w:rPr>
        <w:t>20</w:t>
      </w:r>
      <w:r w:rsidRPr="005E0F4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5E0F4C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ล้านบาทในปี </w:t>
      </w:r>
      <w:r w:rsidRPr="005E0F4C">
        <w:rPr>
          <w:rFonts w:ascii="Angsana New" w:hAnsi="Angsana New" w:hint="cs"/>
          <w:spacing w:val="-2"/>
          <w:sz w:val="30"/>
          <w:szCs w:val="30"/>
        </w:rPr>
        <w:t>256</w:t>
      </w:r>
      <w:r w:rsidRPr="005E0F4C">
        <w:rPr>
          <w:rFonts w:ascii="Angsana New" w:hAnsi="Angsana New"/>
          <w:spacing w:val="-2"/>
          <w:sz w:val="30"/>
          <w:szCs w:val="30"/>
        </w:rPr>
        <w:t>4</w:t>
      </w:r>
      <w:r w:rsidRPr="005E0F4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5E0F4C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5E0F4C">
        <w:rPr>
          <w:rFonts w:ascii="Angsana New" w:hAnsi="Angsana New" w:hint="cs"/>
          <w:spacing w:val="-2"/>
          <w:sz w:val="30"/>
          <w:szCs w:val="30"/>
        </w:rPr>
        <w:t>256</w:t>
      </w:r>
      <w:r w:rsidRPr="005E0F4C">
        <w:rPr>
          <w:rFonts w:ascii="Angsana New" w:hAnsi="Angsana New"/>
          <w:spacing w:val="-2"/>
          <w:sz w:val="30"/>
          <w:szCs w:val="30"/>
        </w:rPr>
        <w:t>3</w:t>
      </w:r>
      <w:r w:rsidRPr="005E0F4C">
        <w:rPr>
          <w:rFonts w:ascii="Angsana New" w:hAnsi="Angsana New" w:hint="cs"/>
          <w:spacing w:val="-2"/>
          <w:sz w:val="30"/>
          <w:szCs w:val="30"/>
          <w:cs/>
        </w:rPr>
        <w:t xml:space="preserve"> ตามลำดับ  </w:t>
      </w:r>
    </w:p>
    <w:tbl>
      <w:tblPr>
        <w:tblW w:w="8973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270"/>
        <w:gridCol w:w="810"/>
        <w:gridCol w:w="243"/>
        <w:gridCol w:w="837"/>
        <w:gridCol w:w="270"/>
        <w:gridCol w:w="810"/>
        <w:gridCol w:w="236"/>
        <w:gridCol w:w="844"/>
        <w:gridCol w:w="236"/>
        <w:gridCol w:w="817"/>
      </w:tblGrid>
      <w:tr w:rsidR="007B3D8D" w:rsidRPr="00AE7F1C" w14:paraId="79343FDF" w14:textId="77777777" w:rsidTr="004656E5">
        <w:tc>
          <w:tcPr>
            <w:tcW w:w="2700" w:type="dxa"/>
          </w:tcPr>
          <w:p w14:paraId="7464C45A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3" w:type="dxa"/>
            <w:gridSpan w:val="11"/>
          </w:tcPr>
          <w:p w14:paraId="2B0BA7E1" w14:textId="66E87223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7F1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B3D8D" w:rsidRPr="00AE7F1C" w14:paraId="669D1D38" w14:textId="77777777" w:rsidTr="00E370FC">
        <w:tc>
          <w:tcPr>
            <w:tcW w:w="2700" w:type="dxa"/>
          </w:tcPr>
          <w:p w14:paraId="20316B07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22E3C1CA" w14:textId="797B80C2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7F1C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43" w:type="dxa"/>
          </w:tcPr>
          <w:p w14:paraId="168E187C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644E0611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04B9CC9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0FCA7FFF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3D8D" w:rsidRPr="00AE7F1C" w14:paraId="63E9D1C2" w14:textId="77777777" w:rsidTr="00E370FC">
        <w:tc>
          <w:tcPr>
            <w:tcW w:w="2700" w:type="dxa"/>
          </w:tcPr>
          <w:p w14:paraId="61BEC68B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6ED3B9DB" w14:textId="583AFBC2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7F1C">
              <w:rPr>
                <w:rFonts w:ascii="Angsana New" w:hAnsi="Angsana New"/>
                <w:sz w:val="24"/>
                <w:szCs w:val="24"/>
                <w:cs/>
              </w:rPr>
              <w:t>เกินหนึ่งปีแต่ไม่เกินห้าปี</w:t>
            </w:r>
          </w:p>
        </w:tc>
        <w:tc>
          <w:tcPr>
            <w:tcW w:w="243" w:type="dxa"/>
          </w:tcPr>
          <w:p w14:paraId="4B8DEDF6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1EEEC352" w14:textId="614A8BD3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7F1C">
              <w:rPr>
                <w:rFonts w:ascii="Angsana New" w:hAnsi="Angsana New" w:hint="cs"/>
                <w:sz w:val="24"/>
                <w:szCs w:val="24"/>
                <w:cs/>
              </w:rPr>
              <w:t>หลังจาก</w:t>
            </w:r>
            <w:r w:rsidRPr="00AE7F1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E7F1C">
              <w:rPr>
                <w:rFonts w:ascii="Angsana New" w:hAnsi="Angsana New"/>
                <w:sz w:val="24"/>
                <w:szCs w:val="24"/>
              </w:rPr>
              <w:t>5</w:t>
            </w:r>
            <w:r w:rsidRPr="00AE7F1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E7F1C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</w:tcPr>
          <w:p w14:paraId="48C7E92B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3849024B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7F1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7B3D8D" w:rsidRPr="00AE7F1C" w14:paraId="6F31246A" w14:textId="77777777" w:rsidTr="00E370FC">
        <w:tc>
          <w:tcPr>
            <w:tcW w:w="2700" w:type="dxa"/>
          </w:tcPr>
          <w:p w14:paraId="1C20E981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AAAE2A" w14:textId="38F93229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AE7F1C">
              <w:rPr>
                <w:rFonts w:ascii="Angsana New" w:hAnsi="Angsana New"/>
                <w:spacing w:val="-6"/>
                <w:sz w:val="24"/>
                <w:szCs w:val="24"/>
              </w:rPr>
              <w:t xml:space="preserve">30 </w:t>
            </w:r>
            <w:r w:rsidRPr="00AE7F1C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6FE852DA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BF6DFB" w14:textId="46C2C10E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7F1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E7F1C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50EB0887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63B314C8" w14:textId="7D66CEF9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AE7F1C">
              <w:rPr>
                <w:rFonts w:ascii="Angsana New" w:hAnsi="Angsana New"/>
                <w:spacing w:val="-6"/>
                <w:sz w:val="24"/>
                <w:szCs w:val="24"/>
              </w:rPr>
              <w:t xml:space="preserve">30 </w:t>
            </w:r>
            <w:r w:rsidRPr="00AE7F1C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68313284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6BE771" w14:textId="02EFA993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7F1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E7F1C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409AACB2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08E00FEB" w14:textId="74A07DAB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AE7F1C">
              <w:rPr>
                <w:rFonts w:ascii="Angsana New" w:hAnsi="Angsana New"/>
                <w:spacing w:val="-6"/>
                <w:sz w:val="24"/>
                <w:szCs w:val="24"/>
              </w:rPr>
              <w:t xml:space="preserve">30 </w:t>
            </w:r>
            <w:r w:rsidRPr="00AE7F1C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</w:tcPr>
          <w:p w14:paraId="16CF6963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E0ACB97" w14:textId="0163D290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7F1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E7F1C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7B3D8D" w:rsidRPr="00AE7F1C" w14:paraId="129AA4C9" w14:textId="77777777" w:rsidTr="00E370FC">
        <w:tc>
          <w:tcPr>
            <w:tcW w:w="2700" w:type="dxa"/>
          </w:tcPr>
          <w:p w14:paraId="4B4ED810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C3CAD6" w14:textId="75B32542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AE7F1C">
              <w:rPr>
                <w:rFonts w:ascii="Angsana New" w:hAnsi="Angsana New"/>
                <w:spacing w:val="-6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3449323C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18EE00" w14:textId="1C89763D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7F1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43" w:type="dxa"/>
          </w:tcPr>
          <w:p w14:paraId="126F7DC6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5A38CD80" w14:textId="22488F01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AE7F1C">
              <w:rPr>
                <w:rFonts w:ascii="Angsana New" w:hAnsi="Angsana New"/>
                <w:spacing w:val="-6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503086A9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AACF18" w14:textId="06CC8C6F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7F1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63D7B36B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650AF8B2" w14:textId="1D059B8B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AE7F1C">
              <w:rPr>
                <w:rFonts w:ascii="Angsana New" w:hAnsi="Angsana New"/>
                <w:spacing w:val="-6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70F3A2EC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DBE24E8" w14:textId="05EEB5B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7F1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7B3D8D" w:rsidRPr="00AE7F1C" w14:paraId="06D82A1E" w14:textId="77777777" w:rsidTr="00E370FC">
        <w:tc>
          <w:tcPr>
            <w:tcW w:w="2700" w:type="dxa"/>
          </w:tcPr>
          <w:p w14:paraId="51B077F4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3" w:type="dxa"/>
            <w:gridSpan w:val="11"/>
          </w:tcPr>
          <w:p w14:paraId="79F6A9AC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AE7F1C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AE7F1C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ล้านบาท</w:t>
            </w:r>
            <w:r w:rsidRPr="00AE7F1C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7B3D8D" w:rsidRPr="00AE7F1C" w14:paraId="39DF0452" w14:textId="77777777" w:rsidTr="00E370FC">
        <w:tc>
          <w:tcPr>
            <w:tcW w:w="2700" w:type="dxa"/>
          </w:tcPr>
          <w:p w14:paraId="2DD4737A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AE7F1C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4A5EDA19" w14:textId="135A1726" w:rsidR="007B3D8D" w:rsidRPr="00AE7F1C" w:rsidRDefault="007B3D8D" w:rsidP="007B3D8D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 w:hint="cs"/>
                <w:sz w:val="24"/>
                <w:szCs w:val="24"/>
                <w:lang w:val="en-US"/>
              </w:rPr>
              <w:t>37</w:t>
            </w:r>
          </w:p>
        </w:tc>
        <w:tc>
          <w:tcPr>
            <w:tcW w:w="270" w:type="dxa"/>
          </w:tcPr>
          <w:p w14:paraId="33E1D590" w14:textId="77777777" w:rsidR="007B3D8D" w:rsidRPr="00AE7F1C" w:rsidRDefault="007B3D8D" w:rsidP="007B3D8D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9CABF0A" w14:textId="09163D9E" w:rsidR="007B3D8D" w:rsidRPr="00AE7F1C" w:rsidRDefault="007B3D8D" w:rsidP="007B3D8D">
            <w:pPr>
              <w:pStyle w:val="a1"/>
              <w:tabs>
                <w:tab w:val="decimal" w:pos="344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720FD8A4" w14:textId="77777777" w:rsidR="007B3D8D" w:rsidRPr="00AE7F1C" w:rsidRDefault="007B3D8D" w:rsidP="007B3D8D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14:paraId="64F70F13" w14:textId="2481AA8A" w:rsidR="007B3D8D" w:rsidRPr="00AE7F1C" w:rsidRDefault="007B3D8D" w:rsidP="007B3D8D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 w:hint="cs"/>
                <w:sz w:val="24"/>
                <w:szCs w:val="24"/>
                <w:lang w:val="en-US"/>
              </w:rPr>
              <w:t>22</w:t>
            </w:r>
          </w:p>
        </w:tc>
        <w:tc>
          <w:tcPr>
            <w:tcW w:w="270" w:type="dxa"/>
          </w:tcPr>
          <w:p w14:paraId="750A43B6" w14:textId="77777777" w:rsidR="007B3D8D" w:rsidRPr="00AE7F1C" w:rsidRDefault="007B3D8D" w:rsidP="007B3D8D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5D487F8" w14:textId="66218948" w:rsidR="007B3D8D" w:rsidRPr="00AE7F1C" w:rsidRDefault="007B3D8D" w:rsidP="007B3D8D">
            <w:pPr>
              <w:pStyle w:val="a1"/>
              <w:tabs>
                <w:tab w:val="decimal" w:pos="344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570E977" w14:textId="77777777" w:rsidR="007B3D8D" w:rsidRPr="00AE7F1C" w:rsidRDefault="007B3D8D" w:rsidP="007B3D8D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</w:tcPr>
          <w:p w14:paraId="37B97929" w14:textId="7C8E25BB" w:rsidR="007B3D8D" w:rsidRPr="00AE7F1C" w:rsidRDefault="007B3D8D" w:rsidP="007B3D8D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 w:hint="cs"/>
                <w:sz w:val="24"/>
                <w:szCs w:val="24"/>
                <w:lang w:val="en-US"/>
              </w:rPr>
              <w:t>59</w:t>
            </w:r>
          </w:p>
        </w:tc>
        <w:tc>
          <w:tcPr>
            <w:tcW w:w="236" w:type="dxa"/>
          </w:tcPr>
          <w:p w14:paraId="6169E831" w14:textId="77777777" w:rsidR="007B3D8D" w:rsidRPr="00AE7F1C" w:rsidRDefault="007B3D8D" w:rsidP="007B3D8D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36FD98E3" w14:textId="68482A6B" w:rsidR="007B3D8D" w:rsidRPr="00AE7F1C" w:rsidRDefault="007B3D8D" w:rsidP="007B3D8D">
            <w:pPr>
              <w:pStyle w:val="a1"/>
              <w:tabs>
                <w:tab w:val="decimal" w:pos="344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B3D8D" w:rsidRPr="00AE7F1C" w14:paraId="0FA9A54A" w14:textId="77777777" w:rsidTr="00E370FC">
        <w:tc>
          <w:tcPr>
            <w:tcW w:w="2700" w:type="dxa"/>
          </w:tcPr>
          <w:p w14:paraId="3BB59F0C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  <w:r w:rsidRPr="00AE7F1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AE7F1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E7F1C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ค่าเผื่อผลขาดทุนด้านเครดิตที่</w:t>
            </w:r>
          </w:p>
        </w:tc>
        <w:tc>
          <w:tcPr>
            <w:tcW w:w="900" w:type="dxa"/>
          </w:tcPr>
          <w:p w14:paraId="41A3605B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3B46A76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64FDD2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5C6A29AB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6FCD70CA" w14:textId="77777777" w:rsidR="007B3D8D" w:rsidRPr="00AE7F1C" w:rsidRDefault="007B3D8D" w:rsidP="007B3D8D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6CF643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302BFF" w14:textId="77777777" w:rsidR="007B3D8D" w:rsidRPr="00AE7F1C" w:rsidRDefault="007B3D8D" w:rsidP="007B3D8D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514D6AA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B7C095B" w14:textId="77777777" w:rsidR="007B3D8D" w:rsidRPr="00AE7F1C" w:rsidRDefault="007B3D8D" w:rsidP="007B3D8D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07FBA7C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F21D308" w14:textId="77777777" w:rsidR="007B3D8D" w:rsidRPr="00AE7F1C" w:rsidRDefault="007B3D8D" w:rsidP="007B3D8D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B3D8D" w:rsidRPr="00AE7F1C" w14:paraId="5C881DE5" w14:textId="77777777" w:rsidTr="00E370FC">
        <w:tc>
          <w:tcPr>
            <w:tcW w:w="2700" w:type="dxa"/>
          </w:tcPr>
          <w:p w14:paraId="7A36BC7B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AE7F1C">
              <w:rPr>
                <w:rFonts w:ascii="Angsana New" w:hAnsi="Angsana New" w:hint="cs"/>
                <w:sz w:val="24"/>
                <w:szCs w:val="24"/>
                <w:cs/>
              </w:rPr>
              <w:t xml:space="preserve">   คาดว่าจะเกิดขึ้น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E9A828" w14:textId="5AF6B3C4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E7F1C">
              <w:rPr>
                <w:rFonts w:ascii="Angsana New" w:hAnsi="Angsana New"/>
                <w:sz w:val="24"/>
                <w:szCs w:val="24"/>
              </w:rPr>
              <w:t>(</w:t>
            </w:r>
            <w:r w:rsidRPr="00AE7F1C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AE7F1C">
              <w:rPr>
                <w:rFonts w:ascii="Angsana New" w:hAnsi="Angsana New"/>
                <w:sz w:val="24"/>
                <w:szCs w:val="24"/>
              </w:rPr>
              <w:t>2)</w:t>
            </w:r>
          </w:p>
        </w:tc>
        <w:tc>
          <w:tcPr>
            <w:tcW w:w="270" w:type="dxa"/>
          </w:tcPr>
          <w:p w14:paraId="3EE4C88B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9EE574F" w14:textId="505B98EE" w:rsidR="007B3D8D" w:rsidRPr="00AE7F1C" w:rsidRDefault="007B3D8D" w:rsidP="007B3D8D">
            <w:pPr>
              <w:pStyle w:val="a1"/>
              <w:tabs>
                <w:tab w:val="decimal" w:pos="344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E7F1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14:paraId="7798513B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297134FA" w14:textId="5ADC9ED6" w:rsidR="007B3D8D" w:rsidRPr="00AE7F1C" w:rsidRDefault="007B3D8D" w:rsidP="007B3D8D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AE7F1C">
              <w:rPr>
                <w:rFonts w:ascii="Angsana New" w:hAnsi="Angsana New" w:hint="cs"/>
                <w:sz w:val="24"/>
                <w:szCs w:val="24"/>
                <w:lang w:val="en-US"/>
              </w:rPr>
              <w:t>12</w:t>
            </w:r>
            <w:r w:rsidRPr="00AE7F1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770A2E10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C961472" w14:textId="1FB3E1F5" w:rsidR="007B3D8D" w:rsidRPr="00AE7F1C" w:rsidRDefault="007B3D8D" w:rsidP="007B3D8D">
            <w:pPr>
              <w:pStyle w:val="a1"/>
              <w:tabs>
                <w:tab w:val="decimal" w:pos="344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49B4457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39978CC" w14:textId="23646E41" w:rsidR="007B3D8D" w:rsidRPr="00AE7F1C" w:rsidRDefault="007B3D8D" w:rsidP="007B3D8D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AE7F1C">
              <w:rPr>
                <w:rFonts w:ascii="Angsana New" w:hAnsi="Angsana New" w:hint="cs"/>
                <w:sz w:val="24"/>
                <w:szCs w:val="24"/>
                <w:lang w:val="en-US"/>
              </w:rPr>
              <w:t>34</w:t>
            </w:r>
            <w:r w:rsidRPr="00AE7F1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41BC16FB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67CA7219" w14:textId="33903E56" w:rsidR="007B3D8D" w:rsidRPr="00AE7F1C" w:rsidRDefault="007B3D8D" w:rsidP="007B3D8D">
            <w:pPr>
              <w:pStyle w:val="a1"/>
              <w:tabs>
                <w:tab w:val="decimal" w:pos="344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7B3D8D" w:rsidRPr="00AE7F1C" w14:paraId="3D784E02" w14:textId="77777777" w:rsidTr="00E370FC">
        <w:trPr>
          <w:trHeight w:val="352"/>
        </w:trPr>
        <w:tc>
          <w:tcPr>
            <w:tcW w:w="2700" w:type="dxa"/>
          </w:tcPr>
          <w:p w14:paraId="6CEFBAD9" w14:textId="437E73E0" w:rsidR="007B3D8D" w:rsidRPr="00AE7F1C" w:rsidRDefault="007B3D8D" w:rsidP="007B3D8D">
            <w:pPr>
              <w:pStyle w:val="a"/>
              <w:tabs>
                <w:tab w:val="clear" w:pos="1080"/>
              </w:tabs>
              <w:ind w:left="369" w:right="-468" w:hanging="36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E7F1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3DFFCCF" w14:textId="7FD92AFB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E7F1C">
              <w:rPr>
                <w:rFonts w:ascii="Angsana New" w:hAnsi="Angsana New" w:hint="cs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70" w:type="dxa"/>
          </w:tcPr>
          <w:p w14:paraId="02F27349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A3D6215" w14:textId="51F37F4B" w:rsidR="007B3D8D" w:rsidRPr="00AE7F1C" w:rsidRDefault="007B3D8D" w:rsidP="007B3D8D">
            <w:pPr>
              <w:pStyle w:val="a1"/>
              <w:tabs>
                <w:tab w:val="decimal" w:pos="34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E7F1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14:paraId="0FE879B4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6491B01A" w14:textId="0B1826A5" w:rsidR="007B3D8D" w:rsidRPr="00AE7F1C" w:rsidRDefault="007B3D8D" w:rsidP="007B3D8D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270" w:type="dxa"/>
          </w:tcPr>
          <w:p w14:paraId="441DBAC0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3922168" w14:textId="62864716" w:rsidR="007B3D8D" w:rsidRPr="00AE7F1C" w:rsidRDefault="007B3D8D" w:rsidP="007B3D8D">
            <w:pPr>
              <w:pStyle w:val="a1"/>
              <w:tabs>
                <w:tab w:val="decimal" w:pos="34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8185B76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9799F0D" w14:textId="0BC3A58B" w:rsidR="007B3D8D" w:rsidRPr="00AE7F1C" w:rsidRDefault="007B3D8D" w:rsidP="007B3D8D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25</w:t>
            </w:r>
          </w:p>
        </w:tc>
        <w:tc>
          <w:tcPr>
            <w:tcW w:w="236" w:type="dxa"/>
          </w:tcPr>
          <w:p w14:paraId="09D77FC1" w14:textId="77777777" w:rsidR="007B3D8D" w:rsidRPr="00AE7F1C" w:rsidRDefault="007B3D8D" w:rsidP="007B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2B4CD446" w14:textId="3FB43F8F" w:rsidR="007B3D8D" w:rsidRPr="00AE7F1C" w:rsidRDefault="007B3D8D" w:rsidP="007B3D8D">
            <w:pPr>
              <w:pStyle w:val="a1"/>
              <w:tabs>
                <w:tab w:val="decimal" w:pos="34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E7F1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</w:tr>
    </w:tbl>
    <w:p w14:paraId="472CD7AD" w14:textId="273F3E77" w:rsidR="008D6672" w:rsidRPr="00AE7F1C" w:rsidRDefault="008D6672" w:rsidP="004F6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0"/>
          <w:szCs w:val="20"/>
        </w:rPr>
      </w:pPr>
    </w:p>
    <w:tbl>
      <w:tblPr>
        <w:tblW w:w="900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170"/>
      </w:tblGrid>
      <w:tr w:rsidR="0048632F" w:rsidRPr="00AE7F1C" w14:paraId="2C9F4B5A" w14:textId="77777777" w:rsidTr="00596B35">
        <w:tc>
          <w:tcPr>
            <w:tcW w:w="6300" w:type="dxa"/>
          </w:tcPr>
          <w:p w14:paraId="2109B6DC" w14:textId="53F7D5D8" w:rsidR="0048632F" w:rsidRPr="00AE7F1C" w:rsidRDefault="0048632F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hanging="2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0CB8E7BF" w14:textId="77777777" w:rsidR="0048632F" w:rsidRPr="00AE7F1C" w:rsidRDefault="0048632F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8632F" w:rsidRPr="00AE7F1C" w14:paraId="1D9CDB86" w14:textId="77777777" w:rsidTr="00596B35">
        <w:tc>
          <w:tcPr>
            <w:tcW w:w="6300" w:type="dxa"/>
          </w:tcPr>
          <w:p w14:paraId="761A81AD" w14:textId="1E704445" w:rsidR="0048632F" w:rsidRPr="00AE7F1C" w:rsidRDefault="00591207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hanging="250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ผลขาดทุนด้านเครดิตที่คาดว่าจะเกิดขึ้นสำหรับงวดหกเดือนสิ้นสุดวันที่ </w:t>
            </w:r>
            <w:r w:rsidRPr="00AE7F1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7F1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71EDBCB6" w14:textId="77777777" w:rsidR="0048632F" w:rsidRPr="00AE7F1C" w:rsidRDefault="0048632F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E7F1C">
              <w:rPr>
                <w:rFonts w:ascii="Angsana New" w:hAnsi="Angsana New"/>
                <w:spacing w:val="-6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486D7D7D" w14:textId="77777777" w:rsidR="0048632F" w:rsidRPr="00AE7F1C" w:rsidRDefault="0048632F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74097D" w14:textId="77777777" w:rsidR="0048632F" w:rsidRPr="00AE7F1C" w:rsidRDefault="0048632F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8632F" w:rsidRPr="00AE7F1C" w14:paraId="0F90D24D" w14:textId="77777777" w:rsidTr="00596B35">
        <w:tc>
          <w:tcPr>
            <w:tcW w:w="6300" w:type="dxa"/>
          </w:tcPr>
          <w:p w14:paraId="259E78BA" w14:textId="77777777" w:rsidR="0048632F" w:rsidRPr="00AE7F1C" w:rsidRDefault="0048632F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4B8A3144" w14:textId="77777777" w:rsidR="0048632F" w:rsidRPr="00AE7F1C" w:rsidRDefault="0048632F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AE7F1C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E7F1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596B35" w:rsidRPr="00AE7F1C" w14:paraId="2441493D" w14:textId="77777777" w:rsidTr="00596B35">
        <w:tc>
          <w:tcPr>
            <w:tcW w:w="6300" w:type="dxa"/>
          </w:tcPr>
          <w:p w14:paraId="41E08A39" w14:textId="77777777" w:rsidR="00596B35" w:rsidRPr="00AE7F1C" w:rsidRDefault="00596B35" w:rsidP="00596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E2373AA" w14:textId="5F40943B" w:rsidR="00596B35" w:rsidRPr="00AE7F1C" w:rsidRDefault="00596B35" w:rsidP="00596B35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464D89" w:rsidRPr="00AE7F1C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</w:tcPr>
          <w:p w14:paraId="11191B20" w14:textId="77777777" w:rsidR="00596B35" w:rsidRPr="00AE7F1C" w:rsidRDefault="00596B35" w:rsidP="00596B35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B32505A" w14:textId="2FD0366D" w:rsidR="00596B35" w:rsidRPr="00AE7F1C" w:rsidRDefault="005E1FA4" w:rsidP="00596B35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404C2436" w14:textId="4416024F" w:rsidR="00170EB7" w:rsidRPr="00AE7F1C" w:rsidRDefault="00170EB7" w:rsidP="004F6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555E33DA" w14:textId="6E991330" w:rsidR="00BB3DB7" w:rsidRPr="00AE7F1C" w:rsidRDefault="00BB3DB7" w:rsidP="0078719A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AE7F1C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เงินลงทุนในบริษัทร่วม</w:t>
      </w:r>
      <w:r w:rsidRPr="00AE7F1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และการร่วมค้า</w:t>
      </w:r>
    </w:p>
    <w:p w14:paraId="19F8278A" w14:textId="7A147D1B" w:rsidR="00203309" w:rsidRPr="00AE7F1C" w:rsidRDefault="00203309" w:rsidP="002033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9"/>
        <w:gridCol w:w="1080"/>
        <w:gridCol w:w="270"/>
        <w:gridCol w:w="1080"/>
        <w:gridCol w:w="270"/>
        <w:gridCol w:w="1102"/>
        <w:gridCol w:w="236"/>
        <w:gridCol w:w="1106"/>
        <w:gridCol w:w="8"/>
      </w:tblGrid>
      <w:tr w:rsidR="00B83146" w:rsidRPr="00AE7F1C" w14:paraId="10F7072D" w14:textId="77777777" w:rsidTr="00AA5257">
        <w:trPr>
          <w:gridAfter w:val="1"/>
          <w:wAfter w:w="8" w:type="dxa"/>
          <w:tblHeader/>
        </w:trPr>
        <w:tc>
          <w:tcPr>
            <w:tcW w:w="4059" w:type="dxa"/>
            <w:shd w:val="clear" w:color="auto" w:fill="auto"/>
          </w:tcPr>
          <w:p w14:paraId="5B3196B6" w14:textId="77777777" w:rsidR="00B83146" w:rsidRPr="00AE7F1C" w:rsidRDefault="00B83146" w:rsidP="00AA5257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86FA30E" w14:textId="77777777" w:rsidR="00B83146" w:rsidRPr="00AE7F1C" w:rsidRDefault="00B83146" w:rsidP="00AA5257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AE7F1C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DCF08E3" w14:textId="77777777" w:rsidR="00B83146" w:rsidRPr="00AE7F1C" w:rsidRDefault="00B83146" w:rsidP="00AA5257">
            <w:pPr>
              <w:spacing w:line="38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14:paraId="5A9493CD" w14:textId="77777777" w:rsidR="00B83146" w:rsidRPr="00AE7F1C" w:rsidRDefault="00B83146" w:rsidP="00AA5257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AE7F1C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AE7F1C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B83146" w:rsidRPr="00AE7F1C" w14:paraId="007A2535" w14:textId="77777777" w:rsidTr="00AA5257">
        <w:trPr>
          <w:tblHeader/>
        </w:trPr>
        <w:tc>
          <w:tcPr>
            <w:tcW w:w="4059" w:type="dxa"/>
            <w:shd w:val="clear" w:color="auto" w:fill="auto"/>
          </w:tcPr>
          <w:p w14:paraId="6FDB0BCE" w14:textId="77777777" w:rsidR="00B83146" w:rsidRPr="00AE7F1C" w:rsidRDefault="00B83146" w:rsidP="00AA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60E276" w14:textId="5B0778B6" w:rsidR="00B83146" w:rsidRPr="00AE7F1C" w:rsidRDefault="0021708C" w:rsidP="00AA525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CDC8FD3" w14:textId="77777777" w:rsidR="00B83146" w:rsidRPr="00AE7F1C" w:rsidRDefault="00B83146" w:rsidP="00AA5257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866C03" w14:textId="739A2F3D" w:rsidR="00B83146" w:rsidRPr="00AE7F1C" w:rsidRDefault="0021708C" w:rsidP="00AA5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3EAB18A" w14:textId="77777777" w:rsidR="00B83146" w:rsidRPr="00AE7F1C" w:rsidRDefault="00B83146" w:rsidP="00AA5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DA9DE1D" w14:textId="6556BB7F" w:rsidR="00B83146" w:rsidRPr="00AE7F1C" w:rsidRDefault="0021708C" w:rsidP="00AA525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8BAD65A" w14:textId="77777777" w:rsidR="00B83146" w:rsidRPr="00AE7F1C" w:rsidRDefault="00B83146" w:rsidP="00AA5257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2BE1009" w14:textId="5120C3CD" w:rsidR="00B83146" w:rsidRPr="00AE7F1C" w:rsidRDefault="0021708C" w:rsidP="00AA5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83146" w:rsidRPr="00AE7F1C" w14:paraId="444096A7" w14:textId="77777777" w:rsidTr="00AA5257">
        <w:trPr>
          <w:gridAfter w:val="1"/>
          <w:wAfter w:w="8" w:type="dxa"/>
          <w:tblHeader/>
        </w:trPr>
        <w:tc>
          <w:tcPr>
            <w:tcW w:w="4059" w:type="dxa"/>
            <w:shd w:val="clear" w:color="auto" w:fill="auto"/>
          </w:tcPr>
          <w:p w14:paraId="68F20026" w14:textId="77777777" w:rsidR="00B83146" w:rsidRPr="00AE7F1C" w:rsidRDefault="00B83146" w:rsidP="00AA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44" w:type="dxa"/>
            <w:gridSpan w:val="7"/>
            <w:shd w:val="clear" w:color="auto" w:fill="auto"/>
          </w:tcPr>
          <w:p w14:paraId="26FC9DDB" w14:textId="77777777" w:rsidR="00B83146" w:rsidRPr="00AE7F1C" w:rsidRDefault="00B83146" w:rsidP="00AA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E7F1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B83146" w:rsidRPr="00AE7F1C" w14:paraId="13D8E1BF" w14:textId="77777777" w:rsidTr="00AA5257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7CE05211" w14:textId="77777777" w:rsidR="00B83146" w:rsidRPr="00AE7F1C" w:rsidRDefault="00B83146" w:rsidP="00AA5257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4B9485E" w14:textId="77777777" w:rsidR="00B83146" w:rsidRPr="00AE7F1C" w:rsidRDefault="00B83146" w:rsidP="00AA525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1A1119" w14:textId="77777777" w:rsidR="00B83146" w:rsidRPr="00AE7F1C" w:rsidRDefault="00B83146" w:rsidP="00AA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0EA27A" w14:textId="77777777" w:rsidR="00B83146" w:rsidRPr="00AE7F1C" w:rsidRDefault="00B83146" w:rsidP="00AA525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7C1D94" w14:textId="77777777" w:rsidR="00B83146" w:rsidRPr="00AE7F1C" w:rsidRDefault="00B83146" w:rsidP="00AA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A8788E4" w14:textId="77777777" w:rsidR="00B83146" w:rsidRPr="00AE7F1C" w:rsidRDefault="00B83146" w:rsidP="00AA525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9B494E" w14:textId="77777777" w:rsidR="00B83146" w:rsidRPr="00AE7F1C" w:rsidRDefault="00B83146" w:rsidP="00AA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C57EAD6" w14:textId="77777777" w:rsidR="00B83146" w:rsidRPr="00AE7F1C" w:rsidRDefault="00B83146" w:rsidP="00AA525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D3B5E" w:rsidRPr="00AE7F1C" w14:paraId="728827CB" w14:textId="77777777" w:rsidTr="00AA5257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0259133D" w14:textId="69630F7D" w:rsidR="00ED3B5E" w:rsidRPr="00AE7F1C" w:rsidRDefault="00ED3B5E" w:rsidP="00ED3B5E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1</w:t>
            </w:r>
            <w:r w:rsidRPr="00AE7F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2E43BD24" w14:textId="698F7707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D3B5E"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933</w:t>
            </w:r>
          </w:p>
        </w:tc>
        <w:tc>
          <w:tcPr>
            <w:tcW w:w="270" w:type="dxa"/>
            <w:shd w:val="clear" w:color="auto" w:fill="auto"/>
          </w:tcPr>
          <w:p w14:paraId="77BBC779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E0630A" w14:textId="0D890D25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D3B5E"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70" w:type="dxa"/>
            <w:shd w:val="clear" w:color="auto" w:fill="auto"/>
          </w:tcPr>
          <w:p w14:paraId="30448107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F16AFE6" w14:textId="03F2C528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852</w:t>
            </w:r>
          </w:p>
        </w:tc>
        <w:tc>
          <w:tcPr>
            <w:tcW w:w="236" w:type="dxa"/>
            <w:shd w:val="clear" w:color="auto" w:fill="auto"/>
          </w:tcPr>
          <w:p w14:paraId="3466F9E6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D8DC33F" w14:textId="086E0899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852</w:t>
            </w:r>
          </w:p>
        </w:tc>
      </w:tr>
      <w:tr w:rsidR="00ED3B5E" w:rsidRPr="00AE7F1C" w14:paraId="081EC690" w14:textId="77777777" w:rsidTr="00AA5257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6C6B83C4" w14:textId="77777777" w:rsidR="00ED3B5E" w:rsidRPr="00AE7F1C" w:rsidRDefault="00ED3B5E" w:rsidP="00ED3B5E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73AADB21" w14:textId="7610D5E3" w:rsidR="00ED3B5E" w:rsidRPr="00AE7F1C" w:rsidRDefault="00ED3B5E" w:rsidP="00ED3B5E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A57499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771C46" w14:textId="153B1EB7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14:paraId="5E848BA9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DEEB155" w14:textId="2374941A" w:rsidR="00ED3B5E" w:rsidRPr="00AE7F1C" w:rsidRDefault="00ED3B5E" w:rsidP="00ED3B5E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15C2AC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2DA348D" w14:textId="3F50A4D5" w:rsidR="00ED3B5E" w:rsidRPr="00AE7F1C" w:rsidRDefault="00ED3B5E" w:rsidP="00ED3B5E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3B5E" w:rsidRPr="00AE7F1C" w14:paraId="1B90B348" w14:textId="77777777" w:rsidTr="00AA5257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1FB444C7" w14:textId="22FECA18" w:rsidR="00ED3B5E" w:rsidRPr="00AE7F1C" w:rsidRDefault="00ED3B5E" w:rsidP="00ED3B5E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4D494A" w:rsidRPr="00AE7F1C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7F1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61BF552E" w14:textId="296C6D36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270" w:type="dxa"/>
            <w:shd w:val="clear" w:color="auto" w:fill="auto"/>
          </w:tcPr>
          <w:p w14:paraId="0433C0EF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7D4C51" w14:textId="5023C0ED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</w:tcPr>
          <w:p w14:paraId="71E5A1CE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17D48A3" w14:textId="63A39601" w:rsidR="00ED3B5E" w:rsidRPr="00AE7F1C" w:rsidRDefault="00ED3B5E" w:rsidP="00ED3B5E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583ECE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A6E110B" w14:textId="4C85AE50" w:rsidR="00ED3B5E" w:rsidRPr="00AE7F1C" w:rsidRDefault="00ED3B5E" w:rsidP="00ED3B5E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3B5E" w:rsidRPr="00AE7F1C" w14:paraId="615AB71B" w14:textId="77777777" w:rsidTr="00AA5257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193A944B" w14:textId="77777777" w:rsidR="00ED3B5E" w:rsidRPr="00AE7F1C" w:rsidRDefault="00ED3B5E" w:rsidP="00ED3B5E">
            <w:pPr>
              <w:spacing w:line="380" w:lineRule="exact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14:paraId="7757D17E" w14:textId="3A11D57B" w:rsidR="00ED3B5E" w:rsidRPr="00AE7F1C" w:rsidRDefault="00ED3B5E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21708C" w:rsidRPr="00AE7F1C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0CBD37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C3DD4B" w14:textId="41759C95" w:rsidR="00ED3B5E" w:rsidRPr="00AE7F1C" w:rsidRDefault="00ED3B5E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1708C" w:rsidRPr="00AE7F1C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201</w:t>
            </w: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0D58E4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2180A14" w14:textId="201E9159" w:rsidR="00ED3B5E" w:rsidRPr="00AE7F1C" w:rsidRDefault="00ED3B5E" w:rsidP="00ED3B5E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4786A5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60538A4" w14:textId="4E3F789B" w:rsidR="00ED3B5E" w:rsidRPr="00AE7F1C" w:rsidRDefault="00ED3B5E" w:rsidP="00ED3B5E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3B5E" w:rsidRPr="00AE7F1C" w14:paraId="3DF1C209" w14:textId="77777777" w:rsidTr="00AA5257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702F643E" w14:textId="77777777" w:rsidR="00ED3B5E" w:rsidRPr="00AE7F1C" w:rsidRDefault="00ED3B5E" w:rsidP="00ED3B5E">
            <w:pPr>
              <w:spacing w:line="380" w:lineRule="exact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080" w:type="dxa"/>
            <w:shd w:val="clear" w:color="auto" w:fill="auto"/>
          </w:tcPr>
          <w:p w14:paraId="65258BC4" w14:textId="7402A973" w:rsidR="00ED3B5E" w:rsidRPr="00AE7F1C" w:rsidRDefault="00ED3B5E" w:rsidP="00ED3B5E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6FD81C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C29852" w14:textId="47698B9C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95A35DD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4D14256" w14:textId="6554C0C8" w:rsidR="00ED3B5E" w:rsidRPr="00AE7F1C" w:rsidRDefault="00ED3B5E" w:rsidP="00ED3B5E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EAE264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FFBE7A0" w14:textId="3FA4EC9C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14</w:t>
            </w:r>
          </w:p>
        </w:tc>
      </w:tr>
      <w:tr w:rsidR="00ED3B5E" w:rsidRPr="00AE7F1C" w14:paraId="17C85AF5" w14:textId="77777777" w:rsidTr="00AA5257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7EADB619" w14:textId="1EF75932" w:rsidR="00ED3B5E" w:rsidRPr="00AE7F1C" w:rsidRDefault="00ED3B5E" w:rsidP="00ED3B5E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1708C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FCD53" w14:textId="6ED62D51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ED3B5E"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07</w:t>
            </w: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9E4C6E3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ED539" w14:textId="199AFA83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D3B5E"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881</w:t>
            </w:r>
          </w:p>
        </w:tc>
        <w:tc>
          <w:tcPr>
            <w:tcW w:w="270" w:type="dxa"/>
            <w:shd w:val="clear" w:color="auto" w:fill="auto"/>
          </w:tcPr>
          <w:p w14:paraId="3636AE9E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5C51A" w14:textId="51A61B11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852</w:t>
            </w:r>
          </w:p>
        </w:tc>
        <w:tc>
          <w:tcPr>
            <w:tcW w:w="236" w:type="dxa"/>
            <w:shd w:val="clear" w:color="auto" w:fill="auto"/>
          </w:tcPr>
          <w:p w14:paraId="25F77141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0995D" w14:textId="1AEA2EB7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866</w:t>
            </w:r>
          </w:p>
        </w:tc>
      </w:tr>
      <w:tr w:rsidR="00ED3B5E" w:rsidRPr="00AE7F1C" w14:paraId="0EF16582" w14:textId="77777777" w:rsidTr="00AA5257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7C561821" w14:textId="77777777" w:rsidR="00ED3B5E" w:rsidRPr="00AE7F1C" w:rsidRDefault="00ED3B5E" w:rsidP="00ED3B5E">
            <w:pPr>
              <w:ind w:right="-46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DE8B3DC" w14:textId="77777777" w:rsidR="00ED3B5E" w:rsidRPr="00AE7F1C" w:rsidRDefault="00ED3B5E" w:rsidP="00ED3B5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48BACA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32B63F" w14:textId="77777777" w:rsidR="00ED3B5E" w:rsidRPr="00AE7F1C" w:rsidRDefault="00ED3B5E" w:rsidP="00ED3B5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8640B7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656D7E4D" w14:textId="77777777" w:rsidR="00ED3B5E" w:rsidRPr="00AE7F1C" w:rsidRDefault="00ED3B5E" w:rsidP="00ED3B5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493374D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0EBD4AF6" w14:textId="77777777" w:rsidR="00ED3B5E" w:rsidRPr="00AE7F1C" w:rsidRDefault="00ED3B5E" w:rsidP="00ED3B5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</w:tr>
      <w:tr w:rsidR="00ED3B5E" w:rsidRPr="00AE7F1C" w14:paraId="10A77B86" w14:textId="77777777" w:rsidTr="00AA5257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5DCFF129" w14:textId="77777777" w:rsidR="00ED3B5E" w:rsidRPr="00AE7F1C" w:rsidRDefault="00ED3B5E" w:rsidP="00ED3B5E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0D638FEF" w14:textId="77777777" w:rsidR="00ED3B5E" w:rsidRPr="00AE7F1C" w:rsidRDefault="00ED3B5E" w:rsidP="00ED3B5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9575BA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D2395C" w14:textId="77777777" w:rsidR="00ED3B5E" w:rsidRPr="00AE7F1C" w:rsidRDefault="00ED3B5E" w:rsidP="00ED3B5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EF61A1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48123DA" w14:textId="77777777" w:rsidR="00ED3B5E" w:rsidRPr="00AE7F1C" w:rsidRDefault="00ED3B5E" w:rsidP="00ED3B5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94904CF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14A7641" w14:textId="77777777" w:rsidR="00ED3B5E" w:rsidRPr="00AE7F1C" w:rsidRDefault="00ED3B5E" w:rsidP="00ED3B5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D3B5E" w:rsidRPr="00AE7F1C" w14:paraId="7EB9FB11" w14:textId="77777777" w:rsidTr="00AA5257">
        <w:trPr>
          <w:gridAfter w:val="1"/>
          <w:wAfter w:w="8" w:type="dxa"/>
          <w:trHeight w:val="307"/>
        </w:trPr>
        <w:tc>
          <w:tcPr>
            <w:tcW w:w="4059" w:type="dxa"/>
            <w:shd w:val="clear" w:color="auto" w:fill="auto"/>
          </w:tcPr>
          <w:p w14:paraId="043A8A57" w14:textId="4BFD9ECC" w:rsidR="00ED3B5E" w:rsidRPr="00AE7F1C" w:rsidRDefault="00ED3B5E" w:rsidP="00ED3B5E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1</w:t>
            </w:r>
            <w:r w:rsidRPr="00AE7F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54D9EA18" w14:textId="4B663487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6F6874A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B10349" w14:textId="4601E05D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3D80CD0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2708D29" w14:textId="7835689E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236" w:type="dxa"/>
            <w:shd w:val="clear" w:color="auto" w:fill="auto"/>
          </w:tcPr>
          <w:p w14:paraId="72E432A3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77781C4" w14:textId="65C14AE8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</w:tr>
      <w:tr w:rsidR="00ED3B5E" w:rsidRPr="00AE7F1C" w14:paraId="469B62AE" w14:textId="77777777" w:rsidTr="00AA5257">
        <w:trPr>
          <w:gridAfter w:val="1"/>
          <w:wAfter w:w="8" w:type="dxa"/>
          <w:trHeight w:val="307"/>
        </w:trPr>
        <w:tc>
          <w:tcPr>
            <w:tcW w:w="4059" w:type="dxa"/>
            <w:shd w:val="clear" w:color="auto" w:fill="auto"/>
          </w:tcPr>
          <w:p w14:paraId="5A7F1B62" w14:textId="35D9501C" w:rsidR="00ED3B5E" w:rsidRPr="00AE7F1C" w:rsidRDefault="00ED3B5E" w:rsidP="00ED3B5E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4D494A" w:rsidRPr="00AE7F1C">
              <w:rPr>
                <w:rFonts w:ascii="Angsana New" w:hAnsi="Angsana New" w:hint="cs"/>
                <w:sz w:val="30"/>
                <w:szCs w:val="30"/>
                <w:cs/>
              </w:rPr>
              <w:t>ของการร่วมค้า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7F1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594A6CF8" w14:textId="25C73AF7" w:rsidR="00ED3B5E" w:rsidRPr="00AE7F1C" w:rsidRDefault="00ED3B5E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43554A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2BC0A4" w14:textId="62CEE4F3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28A155D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6627D0E" w14:textId="2DA11E20" w:rsidR="00ED3B5E" w:rsidRPr="00AE7F1C" w:rsidRDefault="00ED3B5E" w:rsidP="00ED3B5E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646DFB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6DC259B" w14:textId="338A557F" w:rsidR="00ED3B5E" w:rsidRPr="00AE7F1C" w:rsidRDefault="00ED3B5E" w:rsidP="00ED3B5E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3B5E" w:rsidRPr="00AE7F1C" w14:paraId="793E5DF6" w14:textId="77777777" w:rsidTr="00AA5257">
        <w:trPr>
          <w:gridAfter w:val="1"/>
          <w:wAfter w:w="8" w:type="dxa"/>
          <w:trHeight w:val="307"/>
        </w:trPr>
        <w:tc>
          <w:tcPr>
            <w:tcW w:w="4059" w:type="dxa"/>
            <w:shd w:val="clear" w:color="auto" w:fill="auto"/>
          </w:tcPr>
          <w:p w14:paraId="52258FF7" w14:textId="1B3B3042" w:rsidR="00ED3B5E" w:rsidRPr="00AE7F1C" w:rsidRDefault="00ED3B5E" w:rsidP="00ED3B5E">
            <w:pPr>
              <w:spacing w:line="380" w:lineRule="exact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ผลกระทบจากการเปลี่ยนแปลงสัดส่วน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การถือหุ้นในการร่วมค้า</w:t>
            </w:r>
          </w:p>
        </w:tc>
        <w:tc>
          <w:tcPr>
            <w:tcW w:w="1080" w:type="dxa"/>
            <w:shd w:val="clear" w:color="auto" w:fill="auto"/>
          </w:tcPr>
          <w:p w14:paraId="5CFEB08B" w14:textId="77777777" w:rsidR="00ED3B5E" w:rsidRPr="00AE7F1C" w:rsidRDefault="00ED3B5E" w:rsidP="00ED3B5E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  <w:p w14:paraId="506E6812" w14:textId="31C7A24F" w:rsidR="00ED3B5E" w:rsidRPr="00AE7F1C" w:rsidRDefault="00ED3B5E" w:rsidP="00ED3B5E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9B4EFC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33489A" w14:textId="77777777" w:rsidR="00ED3B5E" w:rsidRPr="00AE7F1C" w:rsidRDefault="00ED3B5E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8A6A1E8" w14:textId="3DCDC64D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B9E1AF8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A0DC38A" w14:textId="77777777" w:rsidR="00ED3B5E" w:rsidRPr="00AE7F1C" w:rsidRDefault="00ED3B5E" w:rsidP="00ED3B5E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  <w:p w14:paraId="0991E770" w14:textId="7D136C9B" w:rsidR="00ED3B5E" w:rsidRPr="00AE7F1C" w:rsidRDefault="00ED3B5E" w:rsidP="00ED3B5E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685ACD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76011B6C" w14:textId="77777777" w:rsidR="00ED3B5E" w:rsidRPr="00AE7F1C" w:rsidRDefault="00ED3B5E" w:rsidP="00ED3B5E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  <w:p w14:paraId="57EB4EE4" w14:textId="2385ED35" w:rsidR="00ED3B5E" w:rsidRPr="00AE7F1C" w:rsidRDefault="00ED3B5E" w:rsidP="00ED3B5E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3B5E" w:rsidRPr="00AE7F1C" w14:paraId="16065865" w14:textId="77777777" w:rsidTr="00AA5257">
        <w:trPr>
          <w:gridAfter w:val="1"/>
          <w:wAfter w:w="8" w:type="dxa"/>
          <w:trHeight w:val="307"/>
        </w:trPr>
        <w:tc>
          <w:tcPr>
            <w:tcW w:w="4059" w:type="dxa"/>
            <w:shd w:val="clear" w:color="auto" w:fill="auto"/>
          </w:tcPr>
          <w:p w14:paraId="68A79E1A" w14:textId="77777777" w:rsidR="00ED3B5E" w:rsidRPr="00AE7F1C" w:rsidRDefault="00ED3B5E" w:rsidP="00ED3B5E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692F7B" w14:textId="63E9BE2D" w:rsidR="00ED3B5E" w:rsidRPr="00AE7F1C" w:rsidRDefault="00ED3B5E" w:rsidP="00ED3B5E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4F219B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C8F952" w14:textId="467E1DC5" w:rsidR="00ED3B5E" w:rsidRPr="00AE7F1C" w:rsidRDefault="00ED3B5E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11A510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41F654B1" w14:textId="1EE2E979" w:rsidR="00ED3B5E" w:rsidRPr="00AE7F1C" w:rsidRDefault="00ED3B5E" w:rsidP="00ED3B5E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1BEA23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23F20068" w14:textId="3AB829EB" w:rsidR="00ED3B5E" w:rsidRPr="00AE7F1C" w:rsidRDefault="00ED3B5E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D3B5E" w:rsidRPr="00AE7F1C" w14:paraId="3F74A1F0" w14:textId="77777777" w:rsidTr="00AA5257">
        <w:trPr>
          <w:gridAfter w:val="1"/>
          <w:wAfter w:w="8" w:type="dxa"/>
          <w:trHeight w:val="307"/>
        </w:trPr>
        <w:tc>
          <w:tcPr>
            <w:tcW w:w="4059" w:type="dxa"/>
            <w:shd w:val="clear" w:color="auto" w:fill="auto"/>
          </w:tcPr>
          <w:p w14:paraId="0C79E087" w14:textId="4E492462" w:rsidR="00ED3B5E" w:rsidRPr="00AE7F1C" w:rsidRDefault="00ED3B5E" w:rsidP="00ED3B5E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1708C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7599C" w14:textId="5998C001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12582D9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99C1E" w14:textId="0CC78DD0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0C870A36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F6EE4" w14:textId="5D2DECF4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123</w:t>
            </w:r>
          </w:p>
        </w:tc>
        <w:tc>
          <w:tcPr>
            <w:tcW w:w="236" w:type="dxa"/>
            <w:shd w:val="clear" w:color="auto" w:fill="auto"/>
          </w:tcPr>
          <w:p w14:paraId="066E004A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DDA18" w14:textId="79F8C1BC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</w:t>
            </w:r>
          </w:p>
        </w:tc>
      </w:tr>
      <w:tr w:rsidR="00ED3B5E" w:rsidRPr="00AE7F1C" w14:paraId="4F49222B" w14:textId="77777777" w:rsidTr="00AA5257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78753825" w14:textId="77777777" w:rsidR="00ED3B5E" w:rsidRPr="00AE7F1C" w:rsidRDefault="00ED3B5E" w:rsidP="00ED3B5E">
            <w:pPr>
              <w:ind w:right="-46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F7D9FA" w14:textId="77777777" w:rsidR="00ED3B5E" w:rsidRPr="00AE7F1C" w:rsidRDefault="00ED3B5E" w:rsidP="00ED3B5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</w:tcPr>
          <w:p w14:paraId="16723373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2C7E45" w14:textId="77777777" w:rsidR="00ED3B5E" w:rsidRPr="00AE7F1C" w:rsidRDefault="00ED3B5E" w:rsidP="00ED3B5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</w:tcPr>
          <w:p w14:paraId="63F4FF72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48F8A536" w14:textId="77777777" w:rsidR="00ED3B5E" w:rsidRPr="00AE7F1C" w:rsidRDefault="00ED3B5E" w:rsidP="00ED3B5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8"/>
                <w:szCs w:val="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5E6D892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040F0540" w14:textId="77777777" w:rsidR="00ED3B5E" w:rsidRPr="00AE7F1C" w:rsidRDefault="00ED3B5E" w:rsidP="00ED3B5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8"/>
                <w:szCs w:val="8"/>
                <w:lang w:bidi="th-TH"/>
              </w:rPr>
            </w:pPr>
          </w:p>
        </w:tc>
      </w:tr>
      <w:tr w:rsidR="00ED3B5E" w:rsidRPr="00AE7F1C" w14:paraId="50688532" w14:textId="77777777" w:rsidTr="00AA5257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43B0B51F" w14:textId="77777777" w:rsidR="00ED3B5E" w:rsidRPr="00AE7F1C" w:rsidRDefault="00ED3B5E" w:rsidP="00ED3B5E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1080" w:type="dxa"/>
            <w:shd w:val="clear" w:color="auto" w:fill="auto"/>
          </w:tcPr>
          <w:p w14:paraId="6D213682" w14:textId="77777777" w:rsidR="00ED3B5E" w:rsidRPr="00AE7F1C" w:rsidRDefault="00ED3B5E" w:rsidP="00ED3B5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3507AC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74216F" w14:textId="77777777" w:rsidR="00ED3B5E" w:rsidRPr="00AE7F1C" w:rsidRDefault="00ED3B5E" w:rsidP="00ED3B5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3371E5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5A53E7A" w14:textId="77777777" w:rsidR="00ED3B5E" w:rsidRPr="00AE7F1C" w:rsidRDefault="00ED3B5E" w:rsidP="00ED3B5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F5A9175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08B05C0" w14:textId="77777777" w:rsidR="00ED3B5E" w:rsidRPr="00AE7F1C" w:rsidRDefault="00ED3B5E" w:rsidP="00ED3B5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D3B5E" w:rsidRPr="00AE7F1C" w14:paraId="322407A0" w14:textId="77777777" w:rsidTr="00AA5257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54CA9EF6" w14:textId="0CB64750" w:rsidR="00ED3B5E" w:rsidRPr="00AE7F1C" w:rsidRDefault="00ED3B5E" w:rsidP="00ED3B5E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1</w:t>
            </w:r>
            <w:r w:rsidRPr="00AE7F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7C412E5D" w14:textId="15F0B116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D3B5E" w:rsidRPr="00AE7F1C">
              <w:rPr>
                <w:rFonts w:ascii="Angsana New" w:hAnsi="Angsana New"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953</w:t>
            </w:r>
          </w:p>
        </w:tc>
        <w:tc>
          <w:tcPr>
            <w:tcW w:w="270" w:type="dxa"/>
            <w:shd w:val="clear" w:color="auto" w:fill="auto"/>
          </w:tcPr>
          <w:p w14:paraId="6B9C8E4F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0C5585" w14:textId="5F3928C3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D3B5E"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760</w:t>
            </w:r>
          </w:p>
        </w:tc>
        <w:tc>
          <w:tcPr>
            <w:tcW w:w="270" w:type="dxa"/>
            <w:shd w:val="clear" w:color="auto" w:fill="auto"/>
          </w:tcPr>
          <w:p w14:paraId="2439D404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9876B4D" w14:textId="4B9E6732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236" w:type="dxa"/>
            <w:shd w:val="clear" w:color="auto" w:fill="auto"/>
          </w:tcPr>
          <w:p w14:paraId="3B2C5E9C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0366741" w14:textId="760D0E99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979</w:t>
            </w:r>
          </w:p>
        </w:tc>
      </w:tr>
      <w:tr w:rsidR="00ED3B5E" w:rsidRPr="00AE7F1C" w14:paraId="7B62841E" w14:textId="77777777" w:rsidTr="00AA5257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2B4544E4" w14:textId="77777777" w:rsidR="00ED3B5E" w:rsidRPr="00AE7F1C" w:rsidRDefault="00ED3B5E" w:rsidP="00ED3B5E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1B70A869" w14:textId="506D8402" w:rsidR="00ED3B5E" w:rsidRPr="00AE7F1C" w:rsidRDefault="00ED3B5E" w:rsidP="00ED3B5E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F985DB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9107DD" w14:textId="69045FFB" w:rsidR="00ED3B5E" w:rsidRPr="00AE7F1C" w:rsidRDefault="0021708C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14:paraId="5CE772F0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631503B" w14:textId="7242668E" w:rsidR="00ED3B5E" w:rsidRPr="00AE7F1C" w:rsidRDefault="00ED3B5E" w:rsidP="00ED3B5E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DFC89E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50201F6D" w14:textId="5E2C6B15" w:rsidR="00ED3B5E" w:rsidRPr="00AE7F1C" w:rsidRDefault="00ED3B5E" w:rsidP="00ED3B5E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3B5E" w:rsidRPr="00AE7F1C" w14:paraId="34B84F26" w14:textId="77777777" w:rsidTr="00AA5257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0D7365D8" w14:textId="13FBF252" w:rsidR="00ED3B5E" w:rsidRPr="00AE7F1C" w:rsidRDefault="00ED3B5E" w:rsidP="00ED3B5E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4D494A" w:rsidRPr="00AE7F1C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</w:t>
            </w:r>
          </w:p>
        </w:tc>
        <w:tc>
          <w:tcPr>
            <w:tcW w:w="1080" w:type="dxa"/>
            <w:shd w:val="clear" w:color="auto" w:fill="auto"/>
          </w:tcPr>
          <w:p w14:paraId="1F16B529" w14:textId="0280378A" w:rsidR="00ED3B5E" w:rsidRPr="00AE7F1C" w:rsidRDefault="00ED3B5E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30A762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922AFF" w14:textId="67D571EB" w:rsidR="00ED3B5E" w:rsidRPr="00AE7F1C" w:rsidRDefault="00ED3B5E" w:rsidP="00ED3B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887504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DFE085F" w14:textId="3312806C" w:rsidR="00ED3B5E" w:rsidRPr="00AE7F1C" w:rsidRDefault="00ED3B5E" w:rsidP="00ED3B5E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941042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5C40959B" w14:textId="1D67D2E6" w:rsidR="00ED3B5E" w:rsidRPr="00AE7F1C" w:rsidRDefault="00ED3B5E" w:rsidP="00ED3B5E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494A" w:rsidRPr="00AE7F1C" w14:paraId="2DADBC12" w14:textId="77777777" w:rsidTr="00AA5257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3A0D11CB" w14:textId="438BFE2F" w:rsidR="004D494A" w:rsidRPr="00AE7F1C" w:rsidRDefault="004D494A" w:rsidP="004D494A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และการร่วมค้า </w:t>
            </w:r>
            <w:r w:rsidRPr="00AE7F1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2270774F" w14:textId="3C49D77C" w:rsidR="004D494A" w:rsidRPr="00AE7F1C" w:rsidRDefault="0021708C" w:rsidP="004D494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AE7F1C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F9DCE04" w14:textId="77777777" w:rsidR="004D494A" w:rsidRPr="00AE7F1C" w:rsidRDefault="004D494A" w:rsidP="004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F551C2" w14:textId="1B022BC4" w:rsidR="004D494A" w:rsidRPr="00AE7F1C" w:rsidRDefault="0021708C" w:rsidP="004D494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270" w:type="dxa"/>
            <w:shd w:val="clear" w:color="auto" w:fill="auto"/>
          </w:tcPr>
          <w:p w14:paraId="254E654E" w14:textId="77777777" w:rsidR="004D494A" w:rsidRPr="00AE7F1C" w:rsidRDefault="004D494A" w:rsidP="004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B91357B" w14:textId="7955E9D2" w:rsidR="004D494A" w:rsidRPr="00AE7F1C" w:rsidRDefault="004D494A" w:rsidP="004D494A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BD88DA" w14:textId="77777777" w:rsidR="004D494A" w:rsidRPr="00AE7F1C" w:rsidRDefault="004D494A" w:rsidP="004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E37CC84" w14:textId="6FF8231C" w:rsidR="004D494A" w:rsidRPr="00AE7F1C" w:rsidRDefault="004D494A" w:rsidP="004D494A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494A" w:rsidRPr="00AE7F1C" w14:paraId="01AF015A" w14:textId="77777777" w:rsidTr="00AA5257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1DC1379A" w14:textId="77777777" w:rsidR="004D494A" w:rsidRPr="00AE7F1C" w:rsidRDefault="004D494A" w:rsidP="004D494A">
            <w:pPr>
              <w:spacing w:line="380" w:lineRule="exact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14:paraId="187EDDC6" w14:textId="20AEA9AB" w:rsidR="004D494A" w:rsidRPr="00AE7F1C" w:rsidRDefault="004D494A" w:rsidP="004D494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21708C" w:rsidRPr="00AE7F1C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60EABB4" w14:textId="77777777" w:rsidR="004D494A" w:rsidRPr="00AE7F1C" w:rsidRDefault="004D494A" w:rsidP="004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DDE9C4" w14:textId="1EB30DAD" w:rsidR="004D494A" w:rsidRPr="00AE7F1C" w:rsidRDefault="004D494A" w:rsidP="004D494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201</w:t>
            </w: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B5DC1B8" w14:textId="77777777" w:rsidR="004D494A" w:rsidRPr="00AE7F1C" w:rsidRDefault="004D494A" w:rsidP="004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6DD8E8E" w14:textId="0A9D46FE" w:rsidR="004D494A" w:rsidRPr="00AE7F1C" w:rsidRDefault="004D494A" w:rsidP="004D494A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B2A7D6" w14:textId="77777777" w:rsidR="004D494A" w:rsidRPr="00AE7F1C" w:rsidRDefault="004D494A" w:rsidP="004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CDDBD2C" w14:textId="2FD65A05" w:rsidR="004D494A" w:rsidRPr="00AE7F1C" w:rsidRDefault="004D494A" w:rsidP="004D494A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494A" w:rsidRPr="00AE7F1C" w14:paraId="58601E26" w14:textId="77777777" w:rsidTr="00AA5257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31D38E4C" w14:textId="1FE7EA48" w:rsidR="004D494A" w:rsidRPr="00AE7F1C" w:rsidRDefault="004D494A" w:rsidP="004D494A">
            <w:pPr>
              <w:spacing w:line="380" w:lineRule="exact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ผลกระทบจากการเปลี่ยนแปลงสัดส่วน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การถือหุ้นในการร่วมค้า</w:t>
            </w:r>
          </w:p>
        </w:tc>
        <w:tc>
          <w:tcPr>
            <w:tcW w:w="1080" w:type="dxa"/>
            <w:shd w:val="clear" w:color="auto" w:fill="auto"/>
          </w:tcPr>
          <w:p w14:paraId="4D4848E2" w14:textId="77777777" w:rsidR="004D494A" w:rsidRPr="00AE7F1C" w:rsidRDefault="004D494A" w:rsidP="004D494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A1C2BC9" w14:textId="6920E27C" w:rsidR="004D494A" w:rsidRPr="00AE7F1C" w:rsidRDefault="004D494A" w:rsidP="004D494A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C888CD" w14:textId="77777777" w:rsidR="004D494A" w:rsidRPr="00AE7F1C" w:rsidRDefault="004D494A" w:rsidP="004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225E62" w14:textId="77777777" w:rsidR="004D494A" w:rsidRPr="00AE7F1C" w:rsidRDefault="004D494A" w:rsidP="004D494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C4C1096" w14:textId="51B76A7D" w:rsidR="004D494A" w:rsidRPr="00AE7F1C" w:rsidRDefault="0021708C" w:rsidP="004D494A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D251A23" w14:textId="77777777" w:rsidR="004D494A" w:rsidRPr="00AE7F1C" w:rsidRDefault="004D494A" w:rsidP="004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E41B400" w14:textId="77777777" w:rsidR="004D494A" w:rsidRPr="00AE7F1C" w:rsidRDefault="004D494A" w:rsidP="004D494A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  <w:p w14:paraId="32D393A2" w14:textId="59A325F0" w:rsidR="004D494A" w:rsidRPr="00AE7F1C" w:rsidRDefault="004D494A" w:rsidP="004D494A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D37D6C" w14:textId="77777777" w:rsidR="004D494A" w:rsidRPr="00AE7F1C" w:rsidRDefault="004D494A" w:rsidP="004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852E290" w14:textId="77777777" w:rsidR="004D494A" w:rsidRPr="00AE7F1C" w:rsidRDefault="004D494A" w:rsidP="004D494A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  <w:p w14:paraId="567818E6" w14:textId="0ECA781F" w:rsidR="004D494A" w:rsidRPr="00AE7F1C" w:rsidRDefault="004D494A" w:rsidP="004D494A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494A" w:rsidRPr="00AE7F1C" w14:paraId="4AF0F031" w14:textId="77777777" w:rsidTr="00AA5257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7A717589" w14:textId="647CE5CC" w:rsidR="004D494A" w:rsidRPr="00AE7F1C" w:rsidRDefault="004D494A" w:rsidP="004D494A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1708C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B711E3" w14:textId="11C84A19" w:rsidR="004D494A" w:rsidRPr="00AE7F1C" w:rsidRDefault="0021708C" w:rsidP="004D494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4D494A"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092</w:t>
            </w:r>
          </w:p>
        </w:tc>
        <w:tc>
          <w:tcPr>
            <w:tcW w:w="270" w:type="dxa"/>
            <w:shd w:val="clear" w:color="auto" w:fill="auto"/>
          </w:tcPr>
          <w:p w14:paraId="23361AE4" w14:textId="77777777" w:rsidR="004D494A" w:rsidRPr="00AE7F1C" w:rsidRDefault="004D494A" w:rsidP="004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B2662E" w14:textId="6C86FCA3" w:rsidR="004D494A" w:rsidRPr="00AE7F1C" w:rsidRDefault="0021708C" w:rsidP="004D494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D494A"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270" w:type="dxa"/>
            <w:shd w:val="clear" w:color="auto" w:fill="auto"/>
          </w:tcPr>
          <w:p w14:paraId="7006EC3E" w14:textId="77777777" w:rsidR="004D494A" w:rsidRPr="00AE7F1C" w:rsidRDefault="004D494A" w:rsidP="004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A1F857" w14:textId="633F856A" w:rsidR="004D494A" w:rsidRPr="00AE7F1C" w:rsidRDefault="0021708C" w:rsidP="004D494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236" w:type="dxa"/>
            <w:shd w:val="clear" w:color="auto" w:fill="auto"/>
          </w:tcPr>
          <w:p w14:paraId="64C0F825" w14:textId="77777777" w:rsidR="004D494A" w:rsidRPr="00AE7F1C" w:rsidRDefault="004D494A" w:rsidP="004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C9BC6" w14:textId="17798F5B" w:rsidR="004D494A" w:rsidRPr="00AE7F1C" w:rsidRDefault="0021708C" w:rsidP="004D494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979</w:t>
            </w:r>
          </w:p>
        </w:tc>
      </w:tr>
    </w:tbl>
    <w:p w14:paraId="4F25BA1C" w14:textId="77777777" w:rsidR="00CC0431" w:rsidRPr="00AE7F1C" w:rsidRDefault="00CC0431" w:rsidP="00EE197D">
      <w:pPr>
        <w:pStyle w:val="a2"/>
        <w:tabs>
          <w:tab w:val="clear" w:pos="1080"/>
        </w:tabs>
        <w:ind w:right="29" w:firstLine="540"/>
        <w:jc w:val="thaiDistribute"/>
        <w:rPr>
          <w:rFonts w:ascii="Angsana New" w:hAnsi="Angsana New"/>
          <w:spacing w:val="-2"/>
          <w:u w:val="single"/>
          <w:lang w:val="en-US"/>
        </w:rPr>
      </w:pPr>
    </w:p>
    <w:p w14:paraId="476986AB" w14:textId="4E1322AA" w:rsidR="00EE197D" w:rsidRPr="00AE7F1C" w:rsidRDefault="00EE197D" w:rsidP="00EE197D">
      <w:pPr>
        <w:pStyle w:val="a2"/>
        <w:tabs>
          <w:tab w:val="clear" w:pos="1080"/>
        </w:tabs>
        <w:ind w:right="29" w:firstLine="540"/>
        <w:jc w:val="thaiDistribute"/>
        <w:rPr>
          <w:rFonts w:ascii="Angsana New" w:hAnsi="Angsana New"/>
          <w:color w:val="0000FF"/>
          <w:spacing w:val="-2"/>
          <w:u w:val="single"/>
          <w:lang w:val="en-US"/>
        </w:rPr>
      </w:pPr>
      <w:r w:rsidRPr="00AE7F1C">
        <w:rPr>
          <w:rFonts w:ascii="Angsana New" w:hAnsi="Angsana New" w:hint="cs"/>
          <w:spacing w:val="-2"/>
          <w:u w:val="single"/>
          <w:cs/>
          <w:lang w:val="en-US"/>
        </w:rPr>
        <w:t>เงินลงทุนใน</w:t>
      </w:r>
      <w:r w:rsidRPr="00AE7F1C">
        <w:rPr>
          <w:rFonts w:ascii="Angsana New" w:hAnsi="Angsana New"/>
          <w:u w:val="single"/>
          <w:cs/>
        </w:rPr>
        <w:t xml:space="preserve">โครงการจำหน่ายสลากแบบเลขท้าย </w:t>
      </w:r>
      <w:r w:rsidR="0021708C" w:rsidRPr="00AE7F1C">
        <w:rPr>
          <w:rFonts w:ascii="Angsana New" w:hAnsi="Angsana New"/>
          <w:u w:val="single"/>
          <w:lang w:val="en-US"/>
        </w:rPr>
        <w:t>3</w:t>
      </w:r>
      <w:r w:rsidRPr="00AE7F1C">
        <w:rPr>
          <w:rFonts w:ascii="Angsana New" w:hAnsi="Angsana New"/>
          <w:u w:val="single"/>
          <w:cs/>
        </w:rPr>
        <w:t xml:space="preserve"> ตัว และ </w:t>
      </w:r>
      <w:r w:rsidR="0021708C" w:rsidRPr="00AE7F1C">
        <w:rPr>
          <w:rFonts w:ascii="Angsana New" w:hAnsi="Angsana New"/>
          <w:u w:val="single"/>
          <w:lang w:val="en-US"/>
        </w:rPr>
        <w:t>2</w:t>
      </w:r>
      <w:r w:rsidRPr="00AE7F1C">
        <w:rPr>
          <w:rFonts w:ascii="Angsana New" w:hAnsi="Angsana New"/>
          <w:u w:val="single"/>
          <w:cs/>
        </w:rPr>
        <w:t xml:space="preserve"> ตัว ด้วยเครื่องจำหน่ายสลาก</w:t>
      </w:r>
    </w:p>
    <w:p w14:paraId="366024F7" w14:textId="77777777" w:rsidR="00EE197D" w:rsidRPr="00AE7F1C" w:rsidRDefault="00EE197D" w:rsidP="00EE197D">
      <w:pPr>
        <w:pStyle w:val="a2"/>
        <w:tabs>
          <w:tab w:val="clear" w:pos="1080"/>
        </w:tabs>
        <w:ind w:left="450" w:right="29"/>
        <w:jc w:val="thaiDistribute"/>
        <w:rPr>
          <w:rFonts w:ascii="Angsana New" w:hAnsi="Angsana New"/>
          <w:b w:val="0"/>
          <w:bCs w:val="0"/>
          <w:spacing w:val="-2"/>
          <w:lang w:val="en-US"/>
        </w:rPr>
      </w:pPr>
    </w:p>
    <w:p w14:paraId="597B3167" w14:textId="30AFD696" w:rsidR="00581336" w:rsidRPr="00AE7F1C" w:rsidRDefault="00674872" w:rsidP="00674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 w:hint="cs"/>
          <w:sz w:val="30"/>
          <w:szCs w:val="30"/>
          <w:cs/>
        </w:rPr>
        <w:t>บริษัท ล็อกซเล่ย์ จีเท็ค เทคโนโลยี จำกัด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ซึ่งเป็นบริษัทร่วมของบริษัทได้ทำสัญญารับจ้างให้บริการระบบเกมสลากแก่สำนักงานสลากกินแบ่งรัฐบาลของประเทศไทยเมื่อวันที่ </w:t>
      </w:r>
      <w:r w:rsidR="0021708C" w:rsidRPr="00AE7F1C">
        <w:rPr>
          <w:rFonts w:ascii="Angsana New" w:hAnsi="Angsana New"/>
          <w:sz w:val="30"/>
          <w:szCs w:val="30"/>
        </w:rPr>
        <w:t>29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21708C" w:rsidRPr="00AE7F1C">
        <w:rPr>
          <w:rFonts w:ascii="Angsana New" w:hAnsi="Angsana New"/>
          <w:sz w:val="30"/>
          <w:szCs w:val="30"/>
        </w:rPr>
        <w:t>2548</w:t>
      </w:r>
      <w:r w:rsidRPr="00AE7F1C">
        <w:rPr>
          <w:rFonts w:ascii="Angsana New" w:hAnsi="Angsana New" w:hint="cs"/>
          <w:sz w:val="30"/>
          <w:szCs w:val="30"/>
          <w:cs/>
        </w:rPr>
        <w:t xml:space="preserve"> ตามเงื่อนไขของสัญญาดังกล่าว บริษัทร่วมต้องดำเนินการให้สามารถเริ่มจำหน่ายสลากด้วยเครื่องได้ภายในเจ็ดเดือนนับจากวันลงนามในสัญญา อย่างไรก็ตาม วันที่เริ่มจำหน่ายสลากจำเป็นต้องเลื่อนออกไปอีกระยะเวลาหนึ่ง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21708C" w:rsidRPr="00AE7F1C">
        <w:rPr>
          <w:rFonts w:ascii="Angsana New" w:hAnsi="Angsana New"/>
          <w:sz w:val="30"/>
          <w:szCs w:val="30"/>
        </w:rPr>
        <w:t>15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21708C" w:rsidRPr="00AE7F1C">
        <w:rPr>
          <w:rFonts w:ascii="Angsana New" w:hAnsi="Angsana New"/>
          <w:sz w:val="30"/>
          <w:szCs w:val="30"/>
        </w:rPr>
        <w:t>2553</w:t>
      </w:r>
      <w:r w:rsidRPr="00AE7F1C">
        <w:rPr>
          <w:rFonts w:ascii="Angsana New" w:hAnsi="Angsana New" w:hint="cs"/>
          <w:sz w:val="30"/>
          <w:szCs w:val="30"/>
          <w:cs/>
        </w:rPr>
        <w:t xml:space="preserve"> </w:t>
      </w:r>
      <w:r w:rsidRPr="00AE7F1C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>ร่วม</w:t>
      </w:r>
      <w:r w:rsidRPr="00AE7F1C">
        <w:rPr>
          <w:rFonts w:ascii="Angsana New" w:hAnsi="Angsana New"/>
          <w:spacing w:val="-2"/>
          <w:sz w:val="30"/>
          <w:szCs w:val="30"/>
          <w:cs/>
        </w:rPr>
        <w:t xml:space="preserve">ยังได้รับหนังสือจากสำนักงานสลากกินแบ่งรัฐบาล แจ้งว่า เมื่อวันที่ </w:t>
      </w:r>
      <w:r w:rsidR="0021708C" w:rsidRPr="00AE7F1C">
        <w:rPr>
          <w:rFonts w:ascii="Angsana New" w:hAnsi="Angsana New"/>
          <w:spacing w:val="-2"/>
          <w:sz w:val="30"/>
          <w:szCs w:val="30"/>
        </w:rPr>
        <w:t>5</w:t>
      </w:r>
      <w:r w:rsidRPr="00AE7F1C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21708C" w:rsidRPr="00AE7F1C">
        <w:rPr>
          <w:rFonts w:ascii="Angsana New" w:hAnsi="Angsana New"/>
          <w:spacing w:val="-2"/>
          <w:sz w:val="30"/>
          <w:szCs w:val="30"/>
        </w:rPr>
        <w:t>2553</w:t>
      </w:r>
      <w:r w:rsidRPr="00AE7F1C">
        <w:rPr>
          <w:rFonts w:ascii="Angsana New" w:hAnsi="Angsana New"/>
          <w:spacing w:val="-2"/>
          <w:sz w:val="30"/>
          <w:szCs w:val="30"/>
          <w:cs/>
        </w:rPr>
        <w:t xml:space="preserve"> คณะกรรมการสลากกินแบ่งรัฐบาลได้มีมติเห็นชอบให้สำนักงานสลากกินแบ่งรัฐบาลชะลอการดำเนินการตามมติคณะกรรมการสลากกินแบ่งรัฐบาล เมื่อวันที่ </w:t>
      </w:r>
      <w:r w:rsidR="0021708C" w:rsidRPr="00AE7F1C">
        <w:rPr>
          <w:rFonts w:ascii="Angsana New" w:hAnsi="Angsana New"/>
          <w:spacing w:val="-2"/>
          <w:sz w:val="30"/>
          <w:szCs w:val="30"/>
        </w:rPr>
        <w:t>4</w:t>
      </w:r>
      <w:r w:rsidRPr="00AE7F1C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21708C" w:rsidRPr="00AE7F1C">
        <w:rPr>
          <w:rFonts w:ascii="Angsana New" w:hAnsi="Angsana New"/>
          <w:spacing w:val="-2"/>
          <w:sz w:val="30"/>
          <w:szCs w:val="30"/>
        </w:rPr>
        <w:t>2552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E7F1C">
        <w:rPr>
          <w:rFonts w:ascii="Angsana New" w:hAnsi="Angsana New"/>
          <w:spacing w:val="-2"/>
          <w:sz w:val="30"/>
          <w:szCs w:val="30"/>
          <w:cs/>
        </w:rPr>
        <w:t>ไว้ก่อน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E7F1C">
        <w:rPr>
          <w:rFonts w:ascii="Angsana New" w:hAnsi="Angsana New"/>
          <w:spacing w:val="-2"/>
          <w:sz w:val="30"/>
          <w:szCs w:val="30"/>
          <w:cs/>
        </w:rPr>
        <w:t xml:space="preserve">โดยให้รอผลการดำเนินการของคณะกรรมการที่นายกรัฐมนตรีแต่งตั้งให้ได้ข้อยุติ แล้วนำเสนอคณะกรรมการสลากกินแบ่งรัฐบาลได้พิจารณาว่าจะให้มีการดำเนินการอย่างไรต่อไป  </w:t>
      </w:r>
      <w:r w:rsidRPr="00AE7F1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21708C" w:rsidRPr="00AE7F1C">
        <w:rPr>
          <w:rFonts w:ascii="Angsana New" w:hAnsi="Angsana New"/>
          <w:sz w:val="30"/>
          <w:szCs w:val="30"/>
        </w:rPr>
        <w:t>30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t xml:space="preserve">มีนาคม </w:t>
      </w:r>
      <w:r w:rsidR="0021708C" w:rsidRPr="00AE7F1C">
        <w:rPr>
          <w:rFonts w:ascii="Angsana New" w:hAnsi="Angsana New"/>
          <w:sz w:val="30"/>
          <w:szCs w:val="30"/>
        </w:rPr>
        <w:t>2553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t>บริษัทร่วมได้ส่งหนังสือถึงสำนักงานสลากกินแบ่งรัฐบาลเรื่อง ขอให้ปฏิบัติตามสัญญา และชำระค่าเสียหายอันเนื่องมาจากการผิดสัญญา โดยบริษัทร่วมได้ขอให้สำนักงานสลากกินแบ่งรัฐบาลเร่งรีบดำเนินการตามสัญญาและให้เริ่มดำเนินการจำหน่ายสลากและชำระค่าเสียหาย</w:t>
      </w:r>
      <w:r w:rsidRPr="00AE7F1C">
        <w:rPr>
          <w:rFonts w:ascii="Angsana New" w:hAnsi="Angsana New" w:hint="cs"/>
          <w:sz w:val="30"/>
          <w:szCs w:val="30"/>
          <w:cs/>
        </w:rPr>
        <w:t>จากการล่าช้าผิดสัญญา</w:t>
      </w:r>
      <w:r w:rsidRPr="00AE7F1C">
        <w:rPr>
          <w:rFonts w:ascii="Angsana New" w:hAnsi="Angsana New"/>
          <w:sz w:val="30"/>
          <w:szCs w:val="30"/>
          <w:cs/>
        </w:rPr>
        <w:t xml:space="preserve">จนกว่าสำนักงานสลากกินแบ่งรัฐบาลจะได้ดำเนินการตามสัญญาพร้อมด้วยดอกเบี้ยให้แก่บริษัทร่วมภายในระยะเวลา </w:t>
      </w:r>
      <w:r w:rsidR="0021708C" w:rsidRPr="00AE7F1C">
        <w:rPr>
          <w:rFonts w:ascii="Angsana New" w:hAnsi="Angsana New"/>
          <w:sz w:val="30"/>
          <w:szCs w:val="30"/>
        </w:rPr>
        <w:t>30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t>วันนับแต่วันที่ได้รับหนังสือนี้ มิฉะนั้นบริษัทร่วมมีความจำเป็นต้องดำเนินมาตรการทางกฎหมายและมาตรการอื่นๆ ที่จำเป็น เพื่อคุ้มครองและบังคับตาม</w:t>
      </w:r>
      <w:r w:rsidRPr="00AE7F1C">
        <w:rPr>
          <w:rFonts w:ascii="Angsana New" w:hAnsi="Angsana New"/>
          <w:spacing w:val="-2"/>
          <w:sz w:val="30"/>
          <w:szCs w:val="30"/>
          <w:cs/>
        </w:rPr>
        <w:t>สิทธิของบริษัทร่วมต่อไป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7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21708C" w:rsidRPr="00AE7F1C">
        <w:rPr>
          <w:rFonts w:ascii="Angsana New" w:hAnsi="Angsana New"/>
          <w:sz w:val="30"/>
          <w:szCs w:val="30"/>
        </w:rPr>
        <w:t>2554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บริษัทร่วมได้ยื่นฟ้องสำนักงานสลากกินแบ่งรัฐบาลต่อศาลปกครองเพื่อให้สำนักงานสลากกินแบ่งรัฐบาลมีมติให้ดำเนินการในเรื่องนี้ต่อไป เมื่อวันที่ </w:t>
      </w:r>
      <w:r w:rsidR="0021708C" w:rsidRPr="00AE7F1C">
        <w:rPr>
          <w:rFonts w:ascii="Angsana New" w:hAnsi="Angsana New"/>
          <w:sz w:val="30"/>
          <w:szCs w:val="30"/>
        </w:rPr>
        <w:t>22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1708C" w:rsidRPr="00AE7F1C">
        <w:rPr>
          <w:rFonts w:ascii="Angsana New" w:hAnsi="Angsana New"/>
          <w:sz w:val="30"/>
          <w:szCs w:val="30"/>
        </w:rPr>
        <w:t>2560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ศาลปกครองชั้นต้น</w:t>
      </w:r>
      <w:r w:rsidRPr="00AE7F1C">
        <w:rPr>
          <w:rFonts w:ascii="Angsana New" w:hAnsi="Angsana New"/>
          <w:sz w:val="30"/>
          <w:szCs w:val="30"/>
          <w:cs/>
        </w:rPr>
        <w:t xml:space="preserve"> (</w:t>
      </w:r>
      <w:r w:rsidRPr="00AE7F1C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Pr="00AE7F1C">
        <w:rPr>
          <w:rFonts w:ascii="Angsana New" w:hAnsi="Angsana New"/>
          <w:sz w:val="30"/>
          <w:szCs w:val="30"/>
          <w:cs/>
        </w:rPr>
        <w:t>)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มีหมายแจ้งถึงบริษัทร่วมโดยมีคำสั่งกำหนดให้วันที่ </w:t>
      </w:r>
      <w:r w:rsidR="0021708C" w:rsidRPr="00AE7F1C">
        <w:rPr>
          <w:rFonts w:ascii="Angsana New" w:hAnsi="Angsana New"/>
          <w:sz w:val="30"/>
          <w:szCs w:val="30"/>
        </w:rPr>
        <w:t>16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21708C" w:rsidRPr="00AE7F1C">
        <w:rPr>
          <w:rFonts w:ascii="Angsana New" w:hAnsi="Angsana New"/>
          <w:sz w:val="30"/>
          <w:szCs w:val="30"/>
        </w:rPr>
        <w:t>2561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เป็นวันสิ้นสุดการแสวงหาข้อเท็จจริง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21708C" w:rsidRPr="00AE7F1C">
        <w:rPr>
          <w:rFonts w:ascii="Angsana New" w:hAnsi="Angsana New"/>
          <w:sz w:val="30"/>
          <w:szCs w:val="30"/>
        </w:rPr>
        <w:t>19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21708C" w:rsidRPr="00AE7F1C">
        <w:rPr>
          <w:rFonts w:ascii="Angsana New" w:hAnsi="Angsana New"/>
          <w:sz w:val="30"/>
          <w:szCs w:val="30"/>
        </w:rPr>
        <w:t>2561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ศาลปกครองชั้นต้น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br/>
        <w:t>(</w:t>
      </w:r>
      <w:r w:rsidRPr="00AE7F1C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Pr="00AE7F1C">
        <w:rPr>
          <w:rFonts w:ascii="Angsana New" w:hAnsi="Angsana New"/>
          <w:sz w:val="30"/>
          <w:szCs w:val="30"/>
          <w:cs/>
        </w:rPr>
        <w:t>)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ได้กำหนดวันนั่งพิจารณาคดีครั้งแรกในวันที่ </w:t>
      </w:r>
      <w:r w:rsidR="0021708C" w:rsidRPr="00AE7F1C">
        <w:rPr>
          <w:rFonts w:ascii="Angsana New" w:hAnsi="Angsana New"/>
          <w:sz w:val="30"/>
          <w:szCs w:val="30"/>
        </w:rPr>
        <w:t>24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21708C" w:rsidRPr="00AE7F1C">
        <w:rPr>
          <w:rFonts w:ascii="Angsana New" w:hAnsi="Angsana New"/>
          <w:sz w:val="30"/>
          <w:szCs w:val="30"/>
        </w:rPr>
        <w:t>2561</w:t>
      </w:r>
      <w:r w:rsidRPr="00AE7F1C">
        <w:rPr>
          <w:rFonts w:ascii="Angsana New" w:hAnsi="Angsana New"/>
          <w:sz w:val="30"/>
          <w:szCs w:val="30"/>
        </w:rPr>
        <w:t xml:space="preserve">  </w:t>
      </w:r>
      <w:r w:rsidRPr="00AE7F1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28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มิถุนายน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2561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lastRenderedPageBreak/>
        <w:t>ศาลปกครองชั้นต้น</w:t>
      </w:r>
      <w:r w:rsidRPr="00AE7F1C">
        <w:rPr>
          <w:rFonts w:ascii="Angsana New" w:hAnsi="Angsana New"/>
          <w:sz w:val="30"/>
          <w:szCs w:val="30"/>
          <w:cs/>
        </w:rPr>
        <w:t xml:space="preserve"> (</w:t>
      </w:r>
      <w:r w:rsidRPr="00AE7F1C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Pr="00AE7F1C">
        <w:rPr>
          <w:rFonts w:ascii="Angsana New" w:hAnsi="Angsana New"/>
          <w:sz w:val="30"/>
          <w:szCs w:val="30"/>
          <w:cs/>
        </w:rPr>
        <w:t xml:space="preserve">) </w:t>
      </w:r>
      <w:r w:rsidRPr="00AE7F1C">
        <w:rPr>
          <w:rFonts w:ascii="Angsana New" w:hAnsi="Angsana New" w:hint="cs"/>
          <w:sz w:val="30"/>
          <w:szCs w:val="30"/>
          <w:cs/>
        </w:rPr>
        <w:t>ได้มีคำพิพากษาให้สำนักงานสลากกินแบ่งรัฐบาลชำระเงินจำนวน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945</w:t>
      </w:r>
      <w:r w:rsidRPr="00AE7F1C">
        <w:rPr>
          <w:rFonts w:ascii="Angsana New" w:hAnsi="Angsana New"/>
          <w:sz w:val="30"/>
          <w:szCs w:val="30"/>
        </w:rPr>
        <w:t>.</w:t>
      </w:r>
      <w:r w:rsidR="0021708C" w:rsidRPr="00AE7F1C">
        <w:rPr>
          <w:rFonts w:ascii="Angsana New" w:hAnsi="Angsana New"/>
          <w:sz w:val="30"/>
          <w:szCs w:val="30"/>
        </w:rPr>
        <w:t>6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ล้านบาท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พร้อมดอกเบี้ยในอัตราร้อยละ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7</w:t>
      </w:r>
      <w:r w:rsidRPr="00AE7F1C">
        <w:rPr>
          <w:rFonts w:ascii="Angsana New" w:hAnsi="Angsana New"/>
          <w:sz w:val="30"/>
          <w:szCs w:val="30"/>
        </w:rPr>
        <w:t>.</w:t>
      </w:r>
      <w:r w:rsidR="0021708C" w:rsidRPr="00AE7F1C">
        <w:rPr>
          <w:rFonts w:ascii="Angsana New" w:hAnsi="Angsana New"/>
          <w:sz w:val="30"/>
          <w:szCs w:val="30"/>
        </w:rPr>
        <w:t>5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ของเงินต้นดังกล่าวนับจากวันฟ้อง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เป็นต้นไปจนกว่าจะชำระเสร็จแก่บริษัทร่วม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25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กรกฎาคม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2561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บริษัทร่วมได้ยื่นอุทธรณ์คัดค้านคำพิพากษาศาลปกครองชั้นต้น</w:t>
      </w:r>
      <w:r w:rsidRPr="00AE7F1C">
        <w:rPr>
          <w:rFonts w:ascii="Angsana New" w:hAnsi="Angsana New"/>
          <w:sz w:val="30"/>
          <w:szCs w:val="30"/>
          <w:cs/>
        </w:rPr>
        <w:t xml:space="preserve"> (</w:t>
      </w:r>
      <w:r w:rsidRPr="00AE7F1C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Pr="00AE7F1C">
        <w:rPr>
          <w:rFonts w:ascii="Angsana New" w:hAnsi="Angsana New"/>
          <w:sz w:val="30"/>
          <w:szCs w:val="30"/>
          <w:cs/>
        </w:rPr>
        <w:t xml:space="preserve">) </w:t>
      </w:r>
      <w:r w:rsidRPr="00AE7F1C">
        <w:rPr>
          <w:rFonts w:ascii="Angsana New" w:hAnsi="Angsana New" w:hint="cs"/>
          <w:sz w:val="30"/>
          <w:szCs w:val="30"/>
          <w:cs/>
        </w:rPr>
        <w:t>ลงวันที่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28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มิถุนายน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2561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ขอให้ศาลปกครองสูงสุดพิจารณาและพิพากษาให้สำนักงานสลากกินแบ่งรัฐบาลปฏิบัติตามสัญญาจ้างบริการระบบเกมสลากต่อไป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พร้อมกับชดใช้ค่าเสียหายจากการไม่ปฏิบัติตามสัญญาเป็นเหตุให้ล่าช้าจนถึงวันฟ้อง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รวมค่าเสียหายอันเกิดจากการล่าช้าผิดสัญญาและค่าใช้จ่ายในการเริ่มจำหน่ายสลาก</w:t>
      </w:r>
      <w:r w:rsidRPr="00AE7F1C">
        <w:rPr>
          <w:rFonts w:ascii="Angsana New" w:hAnsi="Angsana New"/>
          <w:sz w:val="30"/>
          <w:szCs w:val="30"/>
          <w:cs/>
        </w:rPr>
        <w:t xml:space="preserve"> (</w:t>
      </w:r>
      <w:r w:rsidRPr="00AE7F1C">
        <w:rPr>
          <w:rFonts w:asciiTheme="majorBidi" w:hAnsiTheme="majorBidi" w:cstheme="majorBidi"/>
          <w:sz w:val="30"/>
          <w:szCs w:val="30"/>
        </w:rPr>
        <w:t>Restart</w:t>
      </w:r>
      <w:r w:rsidRPr="00AE7F1C">
        <w:rPr>
          <w:rFonts w:ascii="Angsana New" w:hAnsi="Angsana New"/>
          <w:sz w:val="30"/>
          <w:szCs w:val="30"/>
        </w:rPr>
        <w:t xml:space="preserve">-Up Cost)  </w:t>
      </w:r>
      <w:r w:rsidRPr="00AE7F1C">
        <w:rPr>
          <w:rFonts w:ascii="Angsana New" w:hAnsi="Angsana New" w:hint="cs"/>
          <w:sz w:val="30"/>
          <w:szCs w:val="30"/>
          <w:cs/>
        </w:rPr>
        <w:t>แต่หากสัญญาจ้างบริการระบบเกมสลากต้องถูกยกเลิกเพราะการไม่ปฏิบัติตามสัญญาของสำนักงานสลากกินแบ่งรัฐบาล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ขอให้ศาลปกครองสูงสุดพิจารณาและพิพากษาให้สำนักงานสลากกินแบ่งรัฐบาลชดเชยค่าเสียหายให้แก่บริษัทร่วมตามค่าเสียหายที่เกิดขึ้นจริง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192DDF" w:rsidRPr="00AE7F1C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21708C" w:rsidRPr="00AE7F1C">
        <w:rPr>
          <w:rFonts w:ascii="Angsana New" w:hAnsi="Angsana New"/>
          <w:sz w:val="30"/>
          <w:szCs w:val="30"/>
        </w:rPr>
        <w:t>25</w:t>
      </w:r>
      <w:r w:rsidR="00192DDF" w:rsidRPr="00AE7F1C">
        <w:rPr>
          <w:rFonts w:ascii="Angsana New" w:hAnsi="Angsana New"/>
          <w:sz w:val="30"/>
          <w:szCs w:val="30"/>
        </w:rPr>
        <w:t xml:space="preserve"> </w:t>
      </w:r>
      <w:r w:rsidR="00192DDF" w:rsidRPr="00AE7F1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1708C" w:rsidRPr="00AE7F1C">
        <w:rPr>
          <w:rFonts w:ascii="Angsana New" w:hAnsi="Angsana New"/>
          <w:sz w:val="30"/>
          <w:szCs w:val="30"/>
        </w:rPr>
        <w:t>2563</w:t>
      </w:r>
      <w:r w:rsidR="00192DDF" w:rsidRPr="00AE7F1C">
        <w:rPr>
          <w:rFonts w:ascii="Angsana New" w:hAnsi="Angsana New"/>
          <w:sz w:val="30"/>
          <w:szCs w:val="30"/>
        </w:rPr>
        <w:t xml:space="preserve"> </w:t>
      </w:r>
      <w:r w:rsidR="00192DDF" w:rsidRPr="00AE7F1C">
        <w:rPr>
          <w:rFonts w:ascii="Angsana New" w:hAnsi="Angsana New"/>
          <w:sz w:val="30"/>
          <w:szCs w:val="30"/>
          <w:cs/>
        </w:rPr>
        <w:t>ศาลปกครองสูงสุด</w:t>
      </w:r>
      <w:r w:rsidR="00192DDF" w:rsidRPr="00AE7F1C">
        <w:rPr>
          <w:rFonts w:ascii="Angsana New" w:hAnsi="Angsana New"/>
          <w:sz w:val="30"/>
          <w:szCs w:val="30"/>
        </w:rPr>
        <w:t xml:space="preserve"> </w:t>
      </w:r>
      <w:r w:rsidR="00192DDF" w:rsidRPr="00AE7F1C">
        <w:rPr>
          <w:rFonts w:ascii="Angsana New" w:hAnsi="Angsana New" w:hint="cs"/>
          <w:sz w:val="30"/>
          <w:szCs w:val="30"/>
          <w:cs/>
        </w:rPr>
        <w:t xml:space="preserve">มีหมายแจ้งถึงบริษัทร่วมโดยมีคำสั่งกำหนดให้วันที่ </w:t>
      </w:r>
      <w:r w:rsidR="0021708C" w:rsidRPr="00AE7F1C">
        <w:rPr>
          <w:rFonts w:ascii="Angsana New" w:hAnsi="Angsana New"/>
          <w:sz w:val="30"/>
          <w:szCs w:val="30"/>
        </w:rPr>
        <w:t>29</w:t>
      </w:r>
      <w:r w:rsidR="00192DDF" w:rsidRPr="00AE7F1C">
        <w:rPr>
          <w:rFonts w:ascii="Angsana New" w:hAnsi="Angsana New"/>
          <w:sz w:val="30"/>
          <w:szCs w:val="30"/>
        </w:rPr>
        <w:t xml:space="preserve"> </w:t>
      </w:r>
      <w:r w:rsidR="00192DDF" w:rsidRPr="00AE7F1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21708C" w:rsidRPr="00AE7F1C">
        <w:rPr>
          <w:rFonts w:ascii="Angsana New" w:hAnsi="Angsana New"/>
          <w:sz w:val="30"/>
          <w:szCs w:val="30"/>
        </w:rPr>
        <w:t>2564</w:t>
      </w:r>
      <w:r w:rsidR="00192DDF" w:rsidRPr="00AE7F1C">
        <w:rPr>
          <w:rFonts w:ascii="Angsana New" w:hAnsi="Angsana New"/>
          <w:sz w:val="30"/>
          <w:szCs w:val="30"/>
        </w:rPr>
        <w:t xml:space="preserve"> </w:t>
      </w:r>
      <w:r w:rsidR="00192DDF" w:rsidRPr="00AE7F1C">
        <w:rPr>
          <w:rFonts w:ascii="Angsana New" w:hAnsi="Angsana New" w:hint="cs"/>
          <w:sz w:val="30"/>
          <w:szCs w:val="30"/>
          <w:cs/>
        </w:rPr>
        <w:t>เป็นวันสิ้นสุดการแสวงหาข้อเท็จจริง</w:t>
      </w:r>
      <w:r w:rsidR="00192DDF" w:rsidRPr="00AE7F1C">
        <w:rPr>
          <w:rFonts w:ascii="Angsana New" w:hAnsi="Angsana New"/>
          <w:sz w:val="30"/>
          <w:szCs w:val="30"/>
        </w:rPr>
        <w:t xml:space="preserve"> </w:t>
      </w:r>
      <w:r w:rsidR="00192DDF" w:rsidRPr="00AE7F1C">
        <w:rPr>
          <w:rFonts w:ascii="Angsana New" w:hAnsi="Angsana New" w:hint="cs"/>
          <w:sz w:val="30"/>
          <w:szCs w:val="30"/>
          <w:cs/>
        </w:rPr>
        <w:t xml:space="preserve"> </w:t>
      </w:r>
      <w:r w:rsidR="00191F71" w:rsidRPr="00AE7F1C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27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191F71" w:rsidRPr="00AE7F1C">
        <w:rPr>
          <w:rFonts w:ascii="Angsana New" w:hAnsi="Angsana New" w:hint="cs"/>
          <w:sz w:val="30"/>
          <w:szCs w:val="30"/>
          <w:cs/>
        </w:rPr>
        <w:t>พฤษภาคม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2564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191F71" w:rsidRPr="00AE7F1C">
        <w:rPr>
          <w:rFonts w:ascii="Angsana New" w:hAnsi="Angsana New" w:hint="cs"/>
          <w:sz w:val="30"/>
          <w:szCs w:val="30"/>
          <w:cs/>
        </w:rPr>
        <w:t>ศาลปกครองสูงสุดได้พิพากษาให้สำนักงานสลากกิน</w:t>
      </w:r>
      <w:r w:rsidR="00191F71" w:rsidRPr="004B1FC5">
        <w:rPr>
          <w:rFonts w:ascii="Angsana New" w:hAnsi="Angsana New" w:hint="cs"/>
          <w:sz w:val="30"/>
          <w:szCs w:val="30"/>
          <w:cs/>
        </w:rPr>
        <w:t>แบ่งรัฐบาลชำระเงิน</w:t>
      </w:r>
      <w:r w:rsidR="00191F71" w:rsidRPr="004B1FC5">
        <w:rPr>
          <w:rFonts w:ascii="Angsana New" w:hAnsi="Angsana New"/>
          <w:sz w:val="30"/>
          <w:szCs w:val="30"/>
          <w:cs/>
        </w:rPr>
        <w:t xml:space="preserve"> </w:t>
      </w:r>
      <w:r w:rsidR="0021708C" w:rsidRPr="004B1FC5">
        <w:rPr>
          <w:rFonts w:ascii="Angsana New" w:hAnsi="Angsana New"/>
          <w:sz w:val="30"/>
          <w:szCs w:val="30"/>
        </w:rPr>
        <w:t>1</w:t>
      </w:r>
      <w:r w:rsidR="00191F71" w:rsidRPr="004B1FC5">
        <w:rPr>
          <w:rFonts w:ascii="Angsana New" w:hAnsi="Angsana New"/>
          <w:sz w:val="30"/>
          <w:szCs w:val="30"/>
        </w:rPr>
        <w:t>,</w:t>
      </w:r>
      <w:r w:rsidR="0021708C" w:rsidRPr="004B1FC5">
        <w:rPr>
          <w:rFonts w:ascii="Angsana New" w:hAnsi="Angsana New"/>
          <w:sz w:val="30"/>
          <w:szCs w:val="30"/>
        </w:rPr>
        <w:t>655</w:t>
      </w:r>
      <w:r w:rsidR="00191F71" w:rsidRPr="004B1FC5">
        <w:rPr>
          <w:rFonts w:ascii="Angsana New" w:hAnsi="Angsana New"/>
          <w:sz w:val="30"/>
          <w:szCs w:val="30"/>
          <w:cs/>
        </w:rPr>
        <w:t xml:space="preserve"> </w:t>
      </w:r>
      <w:r w:rsidR="00191F71" w:rsidRPr="004B1FC5">
        <w:rPr>
          <w:rFonts w:ascii="Angsana New" w:hAnsi="Angsana New" w:hint="cs"/>
          <w:sz w:val="30"/>
          <w:szCs w:val="30"/>
          <w:cs/>
        </w:rPr>
        <w:t>ล้านบาท</w:t>
      </w:r>
      <w:r w:rsidR="00191F71" w:rsidRPr="004B1FC5">
        <w:rPr>
          <w:rFonts w:ascii="Angsana New" w:hAnsi="Angsana New"/>
          <w:sz w:val="30"/>
          <w:szCs w:val="30"/>
          <w:cs/>
        </w:rPr>
        <w:t xml:space="preserve"> </w:t>
      </w:r>
      <w:r w:rsidR="00191F71" w:rsidRPr="004B1FC5">
        <w:rPr>
          <w:rFonts w:ascii="Angsana New" w:hAnsi="Angsana New" w:hint="cs"/>
          <w:sz w:val="30"/>
          <w:szCs w:val="30"/>
          <w:cs/>
        </w:rPr>
        <w:t>พร้อมดอกเบี้ยในอัตราร้อยละ</w:t>
      </w:r>
      <w:r w:rsidR="00191F71" w:rsidRPr="004B1FC5">
        <w:rPr>
          <w:rFonts w:ascii="Angsana New" w:hAnsi="Angsana New"/>
          <w:sz w:val="30"/>
          <w:szCs w:val="30"/>
          <w:cs/>
        </w:rPr>
        <w:t xml:space="preserve"> </w:t>
      </w:r>
      <w:r w:rsidR="0021708C" w:rsidRPr="004B1FC5">
        <w:rPr>
          <w:rFonts w:ascii="Angsana New" w:hAnsi="Angsana New"/>
          <w:sz w:val="30"/>
          <w:szCs w:val="30"/>
        </w:rPr>
        <w:t>7</w:t>
      </w:r>
      <w:r w:rsidR="00191F71" w:rsidRPr="004B1FC5">
        <w:rPr>
          <w:rFonts w:ascii="Angsana New" w:hAnsi="Angsana New"/>
          <w:sz w:val="30"/>
          <w:szCs w:val="30"/>
          <w:cs/>
        </w:rPr>
        <w:t>.</w:t>
      </w:r>
      <w:r w:rsidR="0021708C" w:rsidRPr="004B1FC5">
        <w:rPr>
          <w:rFonts w:ascii="Angsana New" w:hAnsi="Angsana New"/>
          <w:sz w:val="30"/>
          <w:szCs w:val="30"/>
        </w:rPr>
        <w:t>5</w:t>
      </w:r>
      <w:r w:rsidR="00191F71" w:rsidRPr="004B1FC5">
        <w:rPr>
          <w:rFonts w:ascii="Angsana New" w:hAnsi="Angsana New"/>
          <w:sz w:val="30"/>
          <w:szCs w:val="30"/>
          <w:cs/>
        </w:rPr>
        <w:t xml:space="preserve"> </w:t>
      </w:r>
      <w:r w:rsidR="00191F71" w:rsidRPr="004B1FC5">
        <w:rPr>
          <w:rFonts w:ascii="Angsana New" w:hAnsi="Angsana New" w:hint="cs"/>
          <w:sz w:val="30"/>
          <w:szCs w:val="30"/>
          <w:cs/>
        </w:rPr>
        <w:t>ต่อปีนับจากวันฟ้องจนถึง</w:t>
      </w:r>
      <w:r w:rsidR="00191F71" w:rsidRPr="004B1FC5">
        <w:rPr>
          <w:rFonts w:ascii="Angsana New" w:hAnsi="Angsana New"/>
          <w:sz w:val="30"/>
          <w:szCs w:val="30"/>
          <w:cs/>
        </w:rPr>
        <w:t xml:space="preserve"> </w:t>
      </w:r>
      <w:r w:rsidR="0021708C" w:rsidRPr="004B1FC5">
        <w:rPr>
          <w:rFonts w:ascii="Angsana New" w:hAnsi="Angsana New"/>
          <w:sz w:val="30"/>
          <w:szCs w:val="30"/>
        </w:rPr>
        <w:t>10</w:t>
      </w:r>
      <w:r w:rsidR="00191F71" w:rsidRPr="004B1FC5">
        <w:rPr>
          <w:rFonts w:ascii="Angsana New" w:hAnsi="Angsana New"/>
          <w:sz w:val="30"/>
          <w:szCs w:val="30"/>
          <w:cs/>
        </w:rPr>
        <w:t xml:space="preserve"> </w:t>
      </w:r>
      <w:r w:rsidR="00191F71" w:rsidRPr="004B1FC5">
        <w:rPr>
          <w:rFonts w:ascii="Angsana New" w:hAnsi="Angsana New" w:hint="cs"/>
          <w:sz w:val="30"/>
          <w:szCs w:val="30"/>
          <w:cs/>
        </w:rPr>
        <w:t>เมษายน</w:t>
      </w:r>
      <w:r w:rsidR="00191F71" w:rsidRPr="004B1FC5">
        <w:rPr>
          <w:rFonts w:ascii="Angsana New" w:hAnsi="Angsana New"/>
          <w:sz w:val="30"/>
          <w:szCs w:val="30"/>
          <w:cs/>
        </w:rPr>
        <w:t xml:space="preserve"> </w:t>
      </w:r>
      <w:r w:rsidR="0021708C" w:rsidRPr="004B1FC5">
        <w:rPr>
          <w:rFonts w:ascii="Angsana New" w:hAnsi="Angsana New"/>
          <w:sz w:val="30"/>
          <w:szCs w:val="30"/>
        </w:rPr>
        <w:t>2564</w:t>
      </w:r>
      <w:r w:rsidR="00191F71" w:rsidRPr="004B1FC5">
        <w:rPr>
          <w:rFonts w:ascii="Angsana New" w:hAnsi="Angsana New"/>
          <w:sz w:val="30"/>
          <w:szCs w:val="30"/>
          <w:cs/>
        </w:rPr>
        <w:t xml:space="preserve"> </w:t>
      </w:r>
      <w:r w:rsidR="00191F71" w:rsidRPr="004B1FC5">
        <w:rPr>
          <w:rFonts w:ascii="Angsana New" w:hAnsi="Angsana New" w:hint="cs"/>
          <w:sz w:val="30"/>
          <w:szCs w:val="30"/>
          <w:cs/>
        </w:rPr>
        <w:t>ต่อจากนั้น</w:t>
      </w:r>
      <w:r w:rsidR="00191F71" w:rsidRPr="004B1FC5">
        <w:rPr>
          <w:rFonts w:ascii="Angsana New" w:hAnsi="Angsana New"/>
          <w:sz w:val="30"/>
          <w:szCs w:val="30"/>
          <w:cs/>
        </w:rPr>
        <w:t xml:space="preserve"> </w:t>
      </w:r>
      <w:r w:rsidR="00191F71" w:rsidRPr="004B1FC5">
        <w:rPr>
          <w:rFonts w:ascii="Angsana New" w:hAnsi="Angsana New" w:hint="cs"/>
          <w:sz w:val="30"/>
          <w:szCs w:val="30"/>
          <w:cs/>
        </w:rPr>
        <w:t>อัตราดอกเบี้ยจะเป็นร้อยละ</w:t>
      </w:r>
      <w:r w:rsidR="00191F71" w:rsidRPr="004B1FC5">
        <w:rPr>
          <w:rFonts w:ascii="Angsana New" w:hAnsi="Angsana New"/>
          <w:sz w:val="30"/>
          <w:szCs w:val="30"/>
          <w:cs/>
        </w:rPr>
        <w:t xml:space="preserve"> </w:t>
      </w:r>
      <w:r w:rsidR="0021708C" w:rsidRPr="004B1FC5">
        <w:rPr>
          <w:rFonts w:ascii="Angsana New" w:hAnsi="Angsana New"/>
          <w:sz w:val="30"/>
          <w:szCs w:val="30"/>
        </w:rPr>
        <w:t>3</w:t>
      </w:r>
      <w:r w:rsidR="00191F71" w:rsidRPr="004B1FC5">
        <w:rPr>
          <w:rFonts w:ascii="Angsana New" w:hAnsi="Angsana New"/>
          <w:sz w:val="30"/>
          <w:szCs w:val="30"/>
          <w:cs/>
        </w:rPr>
        <w:t xml:space="preserve"> </w:t>
      </w:r>
      <w:r w:rsidR="00191F71" w:rsidRPr="004B1FC5">
        <w:rPr>
          <w:rFonts w:ascii="Angsana New" w:hAnsi="Angsana New" w:hint="cs"/>
          <w:sz w:val="30"/>
          <w:szCs w:val="30"/>
          <w:cs/>
        </w:rPr>
        <w:t>บวกเงินเพิ่มอีกร้อยละ</w:t>
      </w:r>
      <w:r w:rsidR="00191F71" w:rsidRPr="004B1FC5">
        <w:rPr>
          <w:rFonts w:ascii="Angsana New" w:hAnsi="Angsana New"/>
          <w:sz w:val="30"/>
          <w:szCs w:val="30"/>
          <w:cs/>
        </w:rPr>
        <w:t xml:space="preserve"> </w:t>
      </w:r>
      <w:r w:rsidR="0021708C" w:rsidRPr="004B1FC5">
        <w:rPr>
          <w:rFonts w:ascii="Angsana New" w:hAnsi="Angsana New"/>
          <w:sz w:val="30"/>
          <w:szCs w:val="30"/>
        </w:rPr>
        <w:t>2</w:t>
      </w:r>
      <w:r w:rsidR="00191F71" w:rsidRPr="004B1FC5">
        <w:rPr>
          <w:rFonts w:ascii="Angsana New" w:hAnsi="Angsana New"/>
          <w:sz w:val="30"/>
          <w:szCs w:val="30"/>
          <w:cs/>
        </w:rPr>
        <w:t xml:space="preserve"> </w:t>
      </w:r>
      <w:r w:rsidR="00191F71" w:rsidRPr="004B1FC5">
        <w:rPr>
          <w:rFonts w:ascii="Angsana New" w:hAnsi="Angsana New" w:hint="cs"/>
          <w:sz w:val="30"/>
          <w:szCs w:val="30"/>
          <w:cs/>
        </w:rPr>
        <w:t>จนถึงวันชำระเสร็จ</w:t>
      </w:r>
      <w:r w:rsidR="00191F71" w:rsidRPr="004B1FC5">
        <w:rPr>
          <w:rFonts w:ascii="Angsana New" w:hAnsi="Angsana New"/>
          <w:sz w:val="30"/>
          <w:szCs w:val="30"/>
          <w:cs/>
        </w:rPr>
        <w:t xml:space="preserve"> </w:t>
      </w:r>
      <w:r w:rsidR="00191F71" w:rsidRPr="004B1FC5">
        <w:rPr>
          <w:rFonts w:ascii="Angsana New" w:hAnsi="Angsana New" w:hint="cs"/>
          <w:sz w:val="30"/>
          <w:szCs w:val="30"/>
          <w:cs/>
        </w:rPr>
        <w:t>โดยให้ชำระเสร็จภายใน</w:t>
      </w:r>
      <w:r w:rsidR="00191F71" w:rsidRPr="004B1FC5">
        <w:rPr>
          <w:rFonts w:ascii="Angsana New" w:hAnsi="Angsana New"/>
          <w:sz w:val="30"/>
          <w:szCs w:val="30"/>
          <w:cs/>
        </w:rPr>
        <w:t xml:space="preserve"> </w:t>
      </w:r>
      <w:r w:rsidR="0021708C" w:rsidRPr="004B1FC5">
        <w:rPr>
          <w:rFonts w:ascii="Angsana New" w:hAnsi="Angsana New"/>
          <w:sz w:val="30"/>
          <w:szCs w:val="30"/>
        </w:rPr>
        <w:t>60</w:t>
      </w:r>
      <w:r w:rsidR="00191F71" w:rsidRPr="004B1FC5">
        <w:rPr>
          <w:rFonts w:ascii="Angsana New" w:hAnsi="Angsana New"/>
          <w:sz w:val="30"/>
          <w:szCs w:val="30"/>
          <w:cs/>
        </w:rPr>
        <w:t xml:space="preserve"> </w:t>
      </w:r>
      <w:r w:rsidR="00745405" w:rsidRPr="004B1FC5">
        <w:rPr>
          <w:rFonts w:ascii="Angsana New" w:hAnsi="Angsana New" w:hint="cs"/>
          <w:sz w:val="30"/>
          <w:szCs w:val="30"/>
          <w:cs/>
        </w:rPr>
        <w:t xml:space="preserve">วัน และในวันที่ </w:t>
      </w:r>
      <w:r w:rsidR="00745405" w:rsidRPr="004B1FC5">
        <w:rPr>
          <w:rFonts w:ascii="Angsana New" w:hAnsi="Angsana New"/>
          <w:sz w:val="30"/>
          <w:szCs w:val="30"/>
        </w:rPr>
        <w:t xml:space="preserve">11 </w:t>
      </w:r>
      <w:r w:rsidR="00745405" w:rsidRPr="004B1FC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45405" w:rsidRPr="004B1FC5">
        <w:rPr>
          <w:rFonts w:ascii="Angsana New" w:hAnsi="Angsana New"/>
          <w:sz w:val="30"/>
          <w:szCs w:val="30"/>
        </w:rPr>
        <w:t xml:space="preserve">2564 </w:t>
      </w:r>
      <w:r w:rsidR="00745405" w:rsidRPr="004B1FC5">
        <w:rPr>
          <w:rFonts w:ascii="Angsana New" w:hAnsi="Angsana New" w:hint="cs"/>
          <w:sz w:val="30"/>
          <w:szCs w:val="30"/>
          <w:cs/>
        </w:rPr>
        <w:t>ภาระผูกพันจากการค้ำประกันวงเงินสินเชื่อ</w:t>
      </w:r>
      <w:r w:rsidR="00F937AD" w:rsidRPr="004B1FC5">
        <w:rPr>
          <w:rFonts w:ascii="Angsana New" w:hAnsi="Angsana New" w:hint="cs"/>
          <w:sz w:val="30"/>
          <w:szCs w:val="30"/>
          <w:cs/>
        </w:rPr>
        <w:t>ของบริษัทร่วมกับสำนักงานสลากกินแบ่งรัฐบาลซึ่งค้ำประกันโดยบริษัท</w:t>
      </w:r>
      <w:r w:rsidR="00745405" w:rsidRPr="004B1FC5">
        <w:rPr>
          <w:rFonts w:ascii="Angsana New" w:hAnsi="Angsana New" w:hint="cs"/>
          <w:sz w:val="30"/>
          <w:szCs w:val="30"/>
          <w:cs/>
        </w:rPr>
        <w:t>จำนวน</w:t>
      </w:r>
      <w:r w:rsidR="00745405" w:rsidRPr="004B1FC5">
        <w:rPr>
          <w:rFonts w:ascii="Angsana New" w:hAnsi="Angsana New"/>
          <w:sz w:val="30"/>
          <w:szCs w:val="30"/>
        </w:rPr>
        <w:t xml:space="preserve"> 375 </w:t>
      </w:r>
      <w:r w:rsidR="00745405" w:rsidRPr="004B1FC5">
        <w:rPr>
          <w:rFonts w:ascii="Angsana New" w:hAnsi="Angsana New" w:hint="cs"/>
          <w:sz w:val="30"/>
          <w:szCs w:val="30"/>
          <w:cs/>
        </w:rPr>
        <w:t>ล้านบาท</w:t>
      </w:r>
      <w:r w:rsidR="00F937AD" w:rsidRPr="004B1FC5">
        <w:rPr>
          <w:rFonts w:ascii="Angsana New" w:hAnsi="Angsana New" w:hint="cs"/>
          <w:sz w:val="30"/>
          <w:szCs w:val="30"/>
          <w:cs/>
        </w:rPr>
        <w:t xml:space="preserve"> สิ้นสุด</w:t>
      </w:r>
      <w:r w:rsidR="00D40B4E" w:rsidRPr="004B1FC5">
        <w:rPr>
          <w:rFonts w:ascii="Angsana New" w:hAnsi="Angsana New" w:hint="cs"/>
          <w:sz w:val="30"/>
          <w:szCs w:val="30"/>
          <w:cs/>
        </w:rPr>
        <w:t>แล้ว</w:t>
      </w:r>
      <w:r w:rsidR="00745405" w:rsidRPr="004B1FC5">
        <w:rPr>
          <w:rFonts w:ascii="Angsana New" w:hAnsi="Angsana New" w:hint="cs"/>
          <w:sz w:val="30"/>
          <w:szCs w:val="30"/>
          <w:cs/>
        </w:rPr>
        <w:t xml:space="preserve"> </w:t>
      </w:r>
      <w:r w:rsidR="00191F71" w:rsidRPr="004B1FC5">
        <w:rPr>
          <w:rFonts w:ascii="Angsana New" w:hAnsi="Angsana New" w:hint="cs"/>
          <w:sz w:val="30"/>
          <w:szCs w:val="30"/>
          <w:cs/>
        </w:rPr>
        <w:t>ต่อมา</w:t>
      </w:r>
      <w:r w:rsidR="00191F71" w:rsidRPr="004B1FC5">
        <w:rPr>
          <w:rFonts w:ascii="Angsana New" w:hAnsi="Angsana New"/>
          <w:sz w:val="30"/>
          <w:szCs w:val="30"/>
          <w:cs/>
        </w:rPr>
        <w:t xml:space="preserve"> </w:t>
      </w:r>
      <w:r w:rsidR="00191F71" w:rsidRPr="004B1FC5">
        <w:rPr>
          <w:rFonts w:ascii="Angsana New" w:hAnsi="Angsana New" w:hint="cs"/>
          <w:sz w:val="30"/>
          <w:szCs w:val="30"/>
          <w:cs/>
        </w:rPr>
        <w:t>สำนักงานสลากกินแบ่งรัฐบาล</w:t>
      </w:r>
      <w:r w:rsidR="00803808" w:rsidRPr="004B1FC5">
        <w:rPr>
          <w:rFonts w:ascii="Angsana New" w:hAnsi="Angsana New" w:hint="cs"/>
          <w:sz w:val="30"/>
          <w:szCs w:val="30"/>
          <w:cs/>
        </w:rPr>
        <w:t xml:space="preserve"> </w:t>
      </w:r>
      <w:r w:rsidR="00191F71" w:rsidRPr="004B1FC5">
        <w:rPr>
          <w:rFonts w:ascii="Angsana New" w:hAnsi="Angsana New" w:hint="cs"/>
          <w:sz w:val="30"/>
          <w:szCs w:val="30"/>
          <w:cs/>
        </w:rPr>
        <w:t>และบริษัทร่วมได้มีการเจรจาชำระหนี้กัน</w:t>
      </w:r>
      <w:r w:rsidR="00191F71" w:rsidRPr="004B1FC5">
        <w:rPr>
          <w:rFonts w:ascii="Angsana New" w:hAnsi="Angsana New"/>
          <w:sz w:val="30"/>
          <w:szCs w:val="30"/>
          <w:cs/>
        </w:rPr>
        <w:t xml:space="preserve"> </w:t>
      </w:r>
      <w:r w:rsidR="00191F71" w:rsidRPr="004B1FC5">
        <w:rPr>
          <w:rFonts w:ascii="Angsana New" w:hAnsi="Angsana New" w:hint="cs"/>
          <w:sz w:val="30"/>
          <w:szCs w:val="30"/>
          <w:cs/>
        </w:rPr>
        <w:t>และในวันที่</w:t>
      </w:r>
      <w:r w:rsidR="00191F71" w:rsidRPr="004B1FC5">
        <w:rPr>
          <w:rFonts w:ascii="Angsana New" w:hAnsi="Angsana New"/>
          <w:sz w:val="30"/>
          <w:szCs w:val="30"/>
          <w:cs/>
        </w:rPr>
        <w:t xml:space="preserve"> </w:t>
      </w:r>
      <w:r w:rsidR="0021708C" w:rsidRPr="004B1FC5">
        <w:rPr>
          <w:rFonts w:ascii="Angsana New" w:hAnsi="Angsana New"/>
          <w:sz w:val="30"/>
          <w:szCs w:val="30"/>
        </w:rPr>
        <w:t>22</w:t>
      </w:r>
      <w:r w:rsidR="00191F71" w:rsidRPr="004B1FC5">
        <w:rPr>
          <w:rFonts w:ascii="Angsana New" w:hAnsi="Angsana New"/>
          <w:sz w:val="30"/>
          <w:szCs w:val="30"/>
          <w:cs/>
        </w:rPr>
        <w:t xml:space="preserve"> </w:t>
      </w:r>
      <w:r w:rsidR="00191F71" w:rsidRPr="004B1FC5">
        <w:rPr>
          <w:rFonts w:ascii="Angsana New" w:hAnsi="Angsana New" w:hint="cs"/>
          <w:sz w:val="30"/>
          <w:szCs w:val="30"/>
          <w:cs/>
        </w:rPr>
        <w:t>กรกฎาคม</w:t>
      </w:r>
      <w:r w:rsidR="00191F71" w:rsidRPr="004B1FC5">
        <w:rPr>
          <w:rFonts w:ascii="Angsana New" w:hAnsi="Angsana New"/>
          <w:sz w:val="30"/>
          <w:szCs w:val="30"/>
          <w:cs/>
        </w:rPr>
        <w:t xml:space="preserve"> </w:t>
      </w:r>
      <w:r w:rsidR="0021708C" w:rsidRPr="004B1FC5">
        <w:rPr>
          <w:rFonts w:ascii="Angsana New" w:hAnsi="Angsana New"/>
          <w:sz w:val="30"/>
          <w:szCs w:val="30"/>
        </w:rPr>
        <w:t>2564</w:t>
      </w:r>
      <w:r w:rsidR="00191F71" w:rsidRPr="004B1FC5">
        <w:rPr>
          <w:rFonts w:ascii="Angsana New" w:hAnsi="Angsana New"/>
          <w:sz w:val="30"/>
          <w:szCs w:val="30"/>
          <w:cs/>
        </w:rPr>
        <w:t xml:space="preserve"> </w:t>
      </w:r>
      <w:r w:rsidR="00191F71" w:rsidRPr="004B1FC5">
        <w:rPr>
          <w:rFonts w:ascii="Angsana New" w:hAnsi="Angsana New" w:hint="cs"/>
          <w:sz w:val="30"/>
          <w:szCs w:val="30"/>
          <w:cs/>
        </w:rPr>
        <w:t>ที่ประชุมคณะกรรมการสำนักงานสลากกินแบ่งรัฐบาลได้มี</w:t>
      </w:r>
      <w:r w:rsidR="00191F71" w:rsidRPr="00AE7F1C">
        <w:rPr>
          <w:rFonts w:ascii="Angsana New" w:hAnsi="Angsana New" w:hint="cs"/>
          <w:sz w:val="30"/>
          <w:szCs w:val="30"/>
          <w:cs/>
        </w:rPr>
        <w:t>มติชำระหนี้กรณีสัญญาจ้างบริการระบบเกมสลากให้แก่บริษัทร่วม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191F71" w:rsidRPr="00AE7F1C">
        <w:rPr>
          <w:rFonts w:ascii="Angsana New" w:hAnsi="Angsana New" w:hint="cs"/>
          <w:sz w:val="30"/>
          <w:szCs w:val="30"/>
          <w:cs/>
        </w:rPr>
        <w:t>โดยชำระหนี้จำนวน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1</w:t>
      </w:r>
      <w:r w:rsidR="00191F71" w:rsidRPr="00AE7F1C">
        <w:rPr>
          <w:rFonts w:ascii="Angsana New" w:hAnsi="Angsana New"/>
          <w:sz w:val="30"/>
          <w:szCs w:val="30"/>
        </w:rPr>
        <w:t>,</w:t>
      </w:r>
      <w:r w:rsidR="0021708C" w:rsidRPr="00AE7F1C">
        <w:rPr>
          <w:rFonts w:ascii="Angsana New" w:hAnsi="Angsana New"/>
          <w:sz w:val="30"/>
          <w:szCs w:val="30"/>
        </w:rPr>
        <w:t>655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191F71" w:rsidRPr="00AE7F1C">
        <w:rPr>
          <w:rFonts w:ascii="Angsana New" w:hAnsi="Angsana New" w:hint="cs"/>
          <w:sz w:val="30"/>
          <w:szCs w:val="30"/>
          <w:cs/>
        </w:rPr>
        <w:t>ล้านบาท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191F71" w:rsidRPr="00AE7F1C">
        <w:rPr>
          <w:rFonts w:ascii="Angsana New" w:hAnsi="Angsana New" w:hint="cs"/>
          <w:sz w:val="30"/>
          <w:szCs w:val="30"/>
          <w:cs/>
        </w:rPr>
        <w:t>ภายในเดือนสิงหาคม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2564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191F71" w:rsidRPr="00AE7F1C">
        <w:rPr>
          <w:rFonts w:ascii="Angsana New" w:hAnsi="Angsana New" w:hint="cs"/>
          <w:sz w:val="30"/>
          <w:szCs w:val="30"/>
          <w:cs/>
        </w:rPr>
        <w:t>และชำระดอกเบี้ยจำนวน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445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191F71" w:rsidRPr="00AE7F1C">
        <w:rPr>
          <w:rFonts w:ascii="Angsana New" w:hAnsi="Angsana New" w:hint="cs"/>
          <w:sz w:val="30"/>
          <w:szCs w:val="30"/>
          <w:cs/>
        </w:rPr>
        <w:t>ล้านบาท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191F71" w:rsidRPr="00AE7F1C">
        <w:rPr>
          <w:rFonts w:ascii="Angsana New" w:hAnsi="Angsana New" w:hint="cs"/>
          <w:sz w:val="30"/>
          <w:szCs w:val="30"/>
          <w:cs/>
        </w:rPr>
        <w:t>ภายในปีงบประมาณ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2565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191F71" w:rsidRPr="00AE7F1C">
        <w:rPr>
          <w:rFonts w:ascii="Angsana New" w:hAnsi="Angsana New" w:hint="cs"/>
          <w:sz w:val="30"/>
          <w:szCs w:val="30"/>
          <w:cs/>
        </w:rPr>
        <w:t>โดยแบ่งจ่าย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4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191F71" w:rsidRPr="00AE7F1C">
        <w:rPr>
          <w:rFonts w:ascii="Angsana New" w:hAnsi="Angsana New" w:hint="cs"/>
          <w:sz w:val="30"/>
          <w:szCs w:val="30"/>
          <w:cs/>
        </w:rPr>
        <w:t>งวด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191F71" w:rsidRPr="00AE7F1C">
        <w:rPr>
          <w:rFonts w:ascii="Angsana New" w:hAnsi="Angsana New" w:hint="cs"/>
          <w:sz w:val="30"/>
          <w:szCs w:val="30"/>
          <w:cs/>
        </w:rPr>
        <w:t>งวดละเท่า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191F71" w:rsidRPr="00AE7F1C">
        <w:rPr>
          <w:rFonts w:ascii="Angsana New" w:hAnsi="Angsana New" w:hint="cs"/>
          <w:sz w:val="30"/>
          <w:szCs w:val="30"/>
          <w:cs/>
        </w:rPr>
        <w:t>ๆ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191F71" w:rsidRPr="00AE7F1C">
        <w:rPr>
          <w:rFonts w:ascii="Angsana New" w:hAnsi="Angsana New" w:hint="cs"/>
          <w:sz w:val="30"/>
          <w:szCs w:val="30"/>
          <w:cs/>
        </w:rPr>
        <w:t>กัน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191F71" w:rsidRPr="00AE7F1C">
        <w:rPr>
          <w:rFonts w:ascii="Angsana New" w:hAnsi="Angsana New" w:hint="cs"/>
          <w:sz w:val="30"/>
          <w:szCs w:val="30"/>
          <w:cs/>
        </w:rPr>
        <w:t>และทั้งสองฝ่ายได้เข้าทำบันทึกข้อตกลงและนำไปยื่นต่อศาลปกครองเมื่อวันที่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27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191F71" w:rsidRPr="00AE7F1C">
        <w:rPr>
          <w:rFonts w:ascii="Angsana New" w:hAnsi="Angsana New" w:hint="cs"/>
          <w:sz w:val="30"/>
          <w:szCs w:val="30"/>
          <w:cs/>
        </w:rPr>
        <w:t>กรกฎาคม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2564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191F71" w:rsidRPr="00AE7F1C">
        <w:rPr>
          <w:rFonts w:ascii="Angsana New" w:hAnsi="Angsana New" w:hint="cs"/>
          <w:sz w:val="30"/>
          <w:szCs w:val="30"/>
          <w:cs/>
        </w:rPr>
        <w:t>ทั้งนี้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191F71" w:rsidRPr="00AE7F1C">
        <w:rPr>
          <w:rFonts w:ascii="Angsana New" w:hAnsi="Angsana New" w:hint="cs"/>
          <w:sz w:val="30"/>
          <w:szCs w:val="30"/>
          <w:cs/>
        </w:rPr>
        <w:t>บริษัทร่วมอยู่ระหว่างการรอรับชำระเงินจากสำนักงานสลากกินแบ่งรัฐบาล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191F71" w:rsidRPr="00AE7F1C">
        <w:rPr>
          <w:rFonts w:ascii="Angsana New" w:hAnsi="Angsana New" w:hint="cs"/>
          <w:sz w:val="30"/>
          <w:szCs w:val="30"/>
          <w:cs/>
        </w:rPr>
        <w:t>และจะพิจารณาจัดสรรเงินรับดังกล่าวให้กับเจ้าหนี้แต่ละรายของบริษัทร่วมซึ่งมีมูลหนี้รวมกันมากกว่ารายรับเงินชดเชยดังกล่าว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191F71" w:rsidRPr="00AE7F1C">
        <w:rPr>
          <w:rFonts w:ascii="Angsana New" w:hAnsi="Angsana New" w:hint="cs"/>
          <w:sz w:val="30"/>
          <w:szCs w:val="30"/>
          <w:cs/>
        </w:rPr>
        <w:t>ณ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191F71" w:rsidRPr="00AE7F1C">
        <w:rPr>
          <w:rFonts w:ascii="Angsana New" w:hAnsi="Angsana New" w:hint="cs"/>
          <w:sz w:val="30"/>
          <w:szCs w:val="30"/>
          <w:cs/>
        </w:rPr>
        <w:t>วันที่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30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191F71" w:rsidRPr="00AE7F1C">
        <w:rPr>
          <w:rFonts w:ascii="Angsana New" w:hAnsi="Angsana New" w:hint="cs"/>
          <w:sz w:val="30"/>
          <w:szCs w:val="30"/>
          <w:cs/>
        </w:rPr>
        <w:t>มิถุนายน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2564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191F71" w:rsidRPr="00AE7F1C">
        <w:rPr>
          <w:rFonts w:ascii="Angsana New" w:hAnsi="Angsana New" w:hint="cs"/>
          <w:sz w:val="30"/>
          <w:szCs w:val="30"/>
          <w:cs/>
        </w:rPr>
        <w:t>บริษัทยังไม่ได้รับการติดต่อขอชำระหนี้</w:t>
      </w:r>
      <w:r w:rsidR="00191F71" w:rsidRPr="00AE7F1C">
        <w:rPr>
          <w:rFonts w:ascii="Angsana New" w:hAnsi="Angsana New"/>
          <w:sz w:val="30"/>
          <w:szCs w:val="30"/>
          <w:cs/>
        </w:rPr>
        <w:t xml:space="preserve"> </w:t>
      </w:r>
      <w:r w:rsidR="00191F71" w:rsidRPr="00AE7F1C">
        <w:rPr>
          <w:rFonts w:ascii="Angsana New" w:hAnsi="Angsana New" w:hint="cs"/>
          <w:sz w:val="30"/>
          <w:szCs w:val="30"/>
          <w:cs/>
        </w:rPr>
        <w:t>และไม่สามารถประมาณการมูลค่าที่คาดว่าจะได้รับคืนจากบริษัทร่วมดังกล่าว</w:t>
      </w:r>
    </w:p>
    <w:p w14:paraId="5AC31D19" w14:textId="77777777" w:rsidR="00674872" w:rsidRPr="00AE7F1C" w:rsidRDefault="00674872" w:rsidP="00674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0A402166" w14:textId="243BD88F" w:rsidR="00674872" w:rsidRPr="00AE7F1C" w:rsidRDefault="00674872" w:rsidP="00674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 w:hint="cs"/>
          <w:sz w:val="30"/>
          <w:szCs w:val="30"/>
          <w:cs/>
        </w:rPr>
        <w:t xml:space="preserve">จากเหตุการณ์ดังกล่าวข้างต้น </w:t>
      </w:r>
      <w:r w:rsidRPr="00AE7F1C">
        <w:rPr>
          <w:rFonts w:ascii="Angsana New" w:hAnsi="Angsana New"/>
          <w:sz w:val="30"/>
          <w:szCs w:val="30"/>
          <w:cs/>
        </w:rPr>
        <w:t>บริษัทได้รับรู้</w:t>
      </w:r>
      <w:r w:rsidR="00517EE8" w:rsidRPr="00AE7F1C">
        <w:rPr>
          <w:rFonts w:ascii="Angsana New" w:hAnsi="Angsana New" w:hint="cs"/>
          <w:sz w:val="30"/>
          <w:szCs w:val="30"/>
          <w:cs/>
        </w:rPr>
        <w:t>ผล</w:t>
      </w:r>
      <w:r w:rsidRPr="00AE7F1C">
        <w:rPr>
          <w:rFonts w:ascii="Angsana New" w:hAnsi="Angsana New"/>
          <w:sz w:val="30"/>
          <w:szCs w:val="30"/>
          <w:cs/>
        </w:rPr>
        <w:t>ขาดทุนจากการด้อยค่าของเงินลงทุนในโครงการดังกล่าวข้างต้น</w:t>
      </w:r>
      <w:r w:rsidRPr="00AE7F1C">
        <w:rPr>
          <w:rFonts w:ascii="Angsana New" w:hAnsi="Angsana New" w:hint="cs"/>
          <w:sz w:val="30"/>
          <w:szCs w:val="30"/>
          <w:cs/>
        </w:rPr>
        <w:t>เพิ่มเติมจนเต็มจำนวน</w:t>
      </w:r>
      <w:r w:rsidR="005E1766" w:rsidRPr="00BC7E22">
        <w:rPr>
          <w:rFonts w:ascii="Angsana New" w:hAnsi="Angsana New"/>
          <w:sz w:val="30"/>
          <w:szCs w:val="30"/>
          <w:cs/>
        </w:rPr>
        <w:t>ในงบการเงินเฉพาะกิจการและงบการเงินรว</w:t>
      </w:r>
      <w:r w:rsidR="005E1766" w:rsidRPr="00BC7E22">
        <w:rPr>
          <w:rFonts w:ascii="Angsana New" w:hAnsi="Angsana New" w:hint="cs"/>
          <w:sz w:val="30"/>
          <w:szCs w:val="30"/>
          <w:cs/>
        </w:rPr>
        <w:t xml:space="preserve">มสำหรับงวดหกเดือนสิ้นสุดวันที่ </w:t>
      </w:r>
      <w:r w:rsidR="005E1766" w:rsidRPr="00BC7E22">
        <w:rPr>
          <w:rFonts w:ascii="Angsana New" w:hAnsi="Angsana New"/>
          <w:sz w:val="30"/>
          <w:szCs w:val="30"/>
        </w:rPr>
        <w:t xml:space="preserve">30 </w:t>
      </w:r>
      <w:r w:rsidR="005E1766" w:rsidRPr="00BC7E22">
        <w:rPr>
          <w:rFonts w:ascii="Angsana New" w:hAnsi="Angsana New" w:hint="cs"/>
          <w:sz w:val="30"/>
          <w:szCs w:val="30"/>
          <w:cs/>
        </w:rPr>
        <w:t>มิถุนายน</w:t>
      </w:r>
      <w:r w:rsidRPr="00AE7F1C">
        <w:rPr>
          <w:rFonts w:ascii="Angsana New" w:hAnsi="Angsana New"/>
          <w:color w:val="FFFFFF"/>
          <w:sz w:val="30"/>
          <w:szCs w:val="30"/>
        </w:rPr>
        <w:t>-</w:t>
      </w:r>
      <w:r w:rsidR="0021708C" w:rsidRPr="00AE7F1C">
        <w:rPr>
          <w:rFonts w:ascii="Angsana New" w:hAnsi="Angsana New"/>
          <w:sz w:val="30"/>
          <w:szCs w:val="30"/>
        </w:rPr>
        <w:t>2564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โดยมีรายละเอียดดังต่อไปนี้</w:t>
      </w:r>
    </w:p>
    <w:p w14:paraId="20F32791" w14:textId="6DF6AB95" w:rsidR="006F274A" w:rsidRPr="00AE7F1C" w:rsidRDefault="006F2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AE7F1C">
        <w:rPr>
          <w:rFonts w:ascii="Angsana New" w:hAnsi="Angsana New"/>
          <w:sz w:val="16"/>
          <w:szCs w:val="16"/>
        </w:rPr>
        <w:br w:type="page"/>
      </w:r>
    </w:p>
    <w:tbl>
      <w:tblPr>
        <w:tblW w:w="9225" w:type="dxa"/>
        <w:tblInd w:w="468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5"/>
        <w:gridCol w:w="1170"/>
        <w:gridCol w:w="270"/>
        <w:gridCol w:w="1350"/>
        <w:gridCol w:w="270"/>
        <w:gridCol w:w="1440"/>
        <w:gridCol w:w="270"/>
        <w:gridCol w:w="1260"/>
      </w:tblGrid>
      <w:tr w:rsidR="00EE197D" w:rsidRPr="00AE7F1C" w14:paraId="167E30EF" w14:textId="77777777" w:rsidTr="00041FFB">
        <w:tc>
          <w:tcPr>
            <w:tcW w:w="3195" w:type="dxa"/>
            <w:tcBorders>
              <w:top w:val="nil"/>
            </w:tcBorders>
          </w:tcPr>
          <w:p w14:paraId="2B41A8F7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10FBC38E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89DE6D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526CC26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2C728B66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15A875F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49080DA5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  <w:p w14:paraId="55004D61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nil"/>
            </w:tcBorders>
          </w:tcPr>
          <w:p w14:paraId="07A5654C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F2BCD07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E657D20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E197D" w:rsidRPr="00AE7F1C" w14:paraId="41D80370" w14:textId="77777777" w:rsidTr="00041FFB">
        <w:tc>
          <w:tcPr>
            <w:tcW w:w="3195" w:type="dxa"/>
          </w:tcPr>
          <w:p w14:paraId="0228017E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CDE8E2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6C0318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3BF63CB" w14:textId="14ECA081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7F1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7F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21708C" w:rsidRPr="00AE7F1C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 w:rsidRPr="00AE7F1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6445CC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D6A842" w14:textId="381854CB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7F1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7F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21708C" w:rsidRPr="00AE7F1C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 w:rsidRPr="00AE7F1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01BD46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C70357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E197D" w:rsidRPr="00AE7F1C" w14:paraId="2AC9C829" w14:textId="77777777" w:rsidTr="00041FFB">
        <w:tc>
          <w:tcPr>
            <w:tcW w:w="3195" w:type="dxa"/>
          </w:tcPr>
          <w:p w14:paraId="1708A992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  <w:shd w:val="clear" w:color="auto" w:fill="auto"/>
          </w:tcPr>
          <w:p w14:paraId="425DFD43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197D" w:rsidRPr="00AE7F1C" w14:paraId="736E5048" w14:textId="77777777" w:rsidTr="00041FFB">
        <w:tc>
          <w:tcPr>
            <w:tcW w:w="3195" w:type="dxa"/>
          </w:tcPr>
          <w:p w14:paraId="1A10980D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170" w:type="dxa"/>
            <w:shd w:val="clear" w:color="auto" w:fill="auto"/>
          </w:tcPr>
          <w:p w14:paraId="09A5E552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5B2FEA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149F588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5D2DDC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B52763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B4F254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2C179E7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5C75" w:rsidRPr="00AE7F1C" w14:paraId="674E74AA" w14:textId="77777777" w:rsidTr="00041FFB">
        <w:tc>
          <w:tcPr>
            <w:tcW w:w="3195" w:type="dxa"/>
          </w:tcPr>
          <w:p w14:paraId="6A0AD14A" w14:textId="4DB33856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97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31</w:t>
            </w:r>
            <w:r w:rsidRPr="00AE7F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2563</w:t>
            </w:r>
            <w:r w:rsidRPr="00AE7F1C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170" w:type="dxa"/>
            <w:shd w:val="clear" w:color="auto" w:fill="auto"/>
          </w:tcPr>
          <w:p w14:paraId="3C0BFCE4" w14:textId="258126F0" w:rsidR="00235C75" w:rsidRPr="00AE7F1C" w:rsidRDefault="0021708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32F19E15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A4A4AA4" w14:textId="5E4D4665" w:rsidR="00235C75" w:rsidRPr="00AE7F1C" w:rsidRDefault="0021708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70" w:type="dxa"/>
            <w:shd w:val="clear" w:color="auto" w:fill="auto"/>
          </w:tcPr>
          <w:p w14:paraId="0F1E6C91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37BB3D" w14:textId="0C6C09BD" w:rsidR="00235C75" w:rsidRPr="00AE7F1C" w:rsidRDefault="0021708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49</w:t>
            </w:r>
            <w:r w:rsidRPr="00AE7F1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16CE5A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F73F91" w14:textId="0A7CDC2D" w:rsidR="00235C75" w:rsidRPr="00AE7F1C" w:rsidRDefault="0021708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1</w:t>
            </w:r>
            <w:r w:rsidR="00235C75" w:rsidRPr="00AE7F1C">
              <w:rPr>
                <w:rFonts w:ascii="Angsana New" w:hAnsi="Angsana New"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sz w:val="30"/>
                <w:szCs w:val="30"/>
              </w:rPr>
              <w:t>014</w:t>
            </w:r>
          </w:p>
        </w:tc>
      </w:tr>
      <w:tr w:rsidR="00235C75" w:rsidRPr="00AE7F1C" w14:paraId="0D70B611" w14:textId="77777777" w:rsidTr="00041FFB">
        <w:tc>
          <w:tcPr>
            <w:tcW w:w="3195" w:type="dxa"/>
          </w:tcPr>
          <w:p w14:paraId="47DE998A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B51FAB" w14:textId="67778916" w:rsidR="00235C75" w:rsidRPr="00AE7F1C" w:rsidRDefault="00ED3B5E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C8CC979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1A0572" w14:textId="5DA9BF38" w:rsidR="00235C75" w:rsidRPr="00AE7F1C" w:rsidRDefault="0021708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214F9BC4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176E45" w14:textId="6EE10011" w:rsidR="00235C75" w:rsidRPr="00AE7F1C" w:rsidRDefault="0021708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BEE0C28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553220" w14:textId="2E012670" w:rsidR="00235C75" w:rsidRPr="00AE7F1C" w:rsidRDefault="0021708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</w:tr>
      <w:tr w:rsidR="00235C75" w:rsidRPr="00AE7F1C" w14:paraId="416750D5" w14:textId="77777777" w:rsidTr="00041FFB">
        <w:tc>
          <w:tcPr>
            <w:tcW w:w="3195" w:type="dxa"/>
          </w:tcPr>
          <w:p w14:paraId="380565BF" w14:textId="7112C6C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1708C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F961E2" w:rsidRPr="00AE7F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961E2"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21708C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D135F" w14:textId="76A0B043" w:rsidR="00235C75" w:rsidRPr="00AE7F1C" w:rsidRDefault="0021708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707D0C2F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8495DC4" w14:textId="3839FB99" w:rsidR="00235C75" w:rsidRPr="00AE7F1C" w:rsidRDefault="0021708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270" w:type="dxa"/>
          </w:tcPr>
          <w:p w14:paraId="019ED0E5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C08681" w14:textId="4D01709B" w:rsidR="00235C75" w:rsidRPr="00AE7F1C" w:rsidRDefault="0021708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270" w:type="dxa"/>
          </w:tcPr>
          <w:p w14:paraId="28F4EE3D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646443" w14:textId="69B33B0C" w:rsidR="00235C75" w:rsidRPr="00AE7F1C" w:rsidRDefault="0021708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ED3B5E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031</w:t>
            </w:r>
          </w:p>
        </w:tc>
      </w:tr>
      <w:tr w:rsidR="00235C75" w:rsidRPr="00AE7F1C" w14:paraId="1927461A" w14:textId="77777777" w:rsidTr="00041FFB">
        <w:tc>
          <w:tcPr>
            <w:tcW w:w="3195" w:type="dxa"/>
          </w:tcPr>
          <w:p w14:paraId="3394C3D6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29B504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4125735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EA876B9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DF9BC2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672164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47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78D0D8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F0CE4E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A1830" w:rsidRPr="00AE7F1C" w14:paraId="58FE5978" w14:textId="77777777" w:rsidTr="00041FFB">
        <w:tc>
          <w:tcPr>
            <w:tcW w:w="3195" w:type="dxa"/>
          </w:tcPr>
          <w:p w14:paraId="629B5741" w14:textId="258BD86C" w:rsidR="00DA1830" w:rsidRPr="00AE7F1C" w:rsidRDefault="006414D4" w:rsidP="00517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ค่าเผื่อ</w:t>
            </w:r>
            <w:r w:rsidR="00517EE8" w:rsidRPr="00AE7F1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170" w:type="dxa"/>
            <w:shd w:val="clear" w:color="auto" w:fill="auto"/>
          </w:tcPr>
          <w:p w14:paraId="7C6F3DEA" w14:textId="77777777" w:rsidR="00DA1830" w:rsidRPr="00AE7F1C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72A06" w14:textId="77777777" w:rsidR="00DA1830" w:rsidRPr="00AE7F1C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04174C" w14:textId="77777777" w:rsidR="00DA1830" w:rsidRPr="00AE7F1C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FEA6C3" w14:textId="77777777" w:rsidR="00DA1830" w:rsidRPr="00AE7F1C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504CE6" w14:textId="77777777" w:rsidR="00DA1830" w:rsidRPr="00AE7F1C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2E706" w14:textId="77777777" w:rsidR="00DA1830" w:rsidRPr="00AE7F1C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85B85B" w14:textId="77777777" w:rsidR="00DA1830" w:rsidRPr="00AE7F1C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1830" w:rsidRPr="00AE7F1C" w14:paraId="387811FB" w14:textId="77777777" w:rsidTr="00041FFB">
        <w:tc>
          <w:tcPr>
            <w:tcW w:w="3195" w:type="dxa"/>
          </w:tcPr>
          <w:p w14:paraId="30BB2557" w14:textId="3013B8EC" w:rsidR="00DA1830" w:rsidRPr="00AE7F1C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31</w:t>
            </w:r>
            <w:r w:rsidRPr="00AE7F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6943ECB" w14:textId="30FF756E" w:rsidR="00DA1830" w:rsidRPr="00AE7F1C" w:rsidRDefault="0021708C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5039B076" w14:textId="77777777" w:rsidR="00DA1830" w:rsidRPr="00AE7F1C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3379FB" w14:textId="39DF4F2E" w:rsidR="00DA1830" w:rsidRPr="00AE7F1C" w:rsidRDefault="0021708C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70" w:type="dxa"/>
          </w:tcPr>
          <w:p w14:paraId="61DB673A" w14:textId="77777777" w:rsidR="00DA1830" w:rsidRPr="00AE7F1C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13FC21" w14:textId="6A639B8A" w:rsidR="00DA1830" w:rsidRPr="00AE7F1C" w:rsidRDefault="0021708C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49</w:t>
            </w:r>
            <w:r w:rsidRPr="00AE7F1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EBC5295" w14:textId="77777777" w:rsidR="00DA1830" w:rsidRPr="00AE7F1C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B8FABE" w14:textId="1782AD2C" w:rsidR="00DA1830" w:rsidRPr="00AE7F1C" w:rsidRDefault="0021708C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1</w:t>
            </w:r>
            <w:r w:rsidR="00DA1830" w:rsidRPr="00AE7F1C">
              <w:rPr>
                <w:rFonts w:ascii="Angsana New" w:hAnsi="Angsana New"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sz w:val="30"/>
                <w:szCs w:val="30"/>
              </w:rPr>
              <w:t>014</w:t>
            </w:r>
          </w:p>
        </w:tc>
      </w:tr>
      <w:tr w:rsidR="00DA1830" w:rsidRPr="00AE7F1C" w14:paraId="35A4E4CF" w14:textId="77777777" w:rsidTr="00E56825">
        <w:tc>
          <w:tcPr>
            <w:tcW w:w="3195" w:type="dxa"/>
          </w:tcPr>
          <w:p w14:paraId="7156A48B" w14:textId="77777777" w:rsidR="00DA1830" w:rsidRPr="00AE7F1C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F36AF3" w14:textId="771AE72F" w:rsidR="00DA1830" w:rsidRPr="00AE7F1C" w:rsidRDefault="00ED3B5E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5AA8E5" w14:textId="77777777" w:rsidR="00DA1830" w:rsidRPr="00AE7F1C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0E3102" w14:textId="2CB8A465" w:rsidR="00DA1830" w:rsidRPr="00AE7F1C" w:rsidRDefault="0021708C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347AEF12" w14:textId="77777777" w:rsidR="00DA1830" w:rsidRPr="00AE7F1C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325B1B" w14:textId="3AA9A755" w:rsidR="00DA1830" w:rsidRPr="00AE7F1C" w:rsidRDefault="0021708C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5DE0549" w14:textId="77777777" w:rsidR="00DA1830" w:rsidRPr="00AE7F1C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7D7958" w14:textId="2B61AE2D" w:rsidR="00DA1830" w:rsidRPr="00AE7F1C" w:rsidRDefault="0021708C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F961E2" w:rsidRPr="00AE7F1C" w14:paraId="2996C1C4" w14:textId="77777777" w:rsidTr="00E56825">
        <w:tc>
          <w:tcPr>
            <w:tcW w:w="3195" w:type="dxa"/>
            <w:tcBorders>
              <w:bottom w:val="nil"/>
            </w:tcBorders>
          </w:tcPr>
          <w:p w14:paraId="11EAA9C0" w14:textId="1BB19C59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1708C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21708C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EE857" w14:textId="3574F114" w:rsidR="00F961E2" w:rsidRPr="00AE7F1C" w:rsidRDefault="0021708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</w:tcPr>
          <w:p w14:paraId="09A43749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BE9B1B9" w14:textId="23D80320" w:rsidR="00F961E2" w:rsidRPr="00AE7F1C" w:rsidRDefault="0021708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270" w:type="dxa"/>
            <w:tcBorders>
              <w:bottom w:val="nil"/>
            </w:tcBorders>
          </w:tcPr>
          <w:p w14:paraId="4F540DFA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A90EC1" w14:textId="2B916C24" w:rsidR="00F961E2" w:rsidRPr="00AE7F1C" w:rsidRDefault="0021708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270" w:type="dxa"/>
            <w:tcBorders>
              <w:bottom w:val="nil"/>
            </w:tcBorders>
          </w:tcPr>
          <w:p w14:paraId="7EA7E145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7A0822" w14:textId="769A2DA2" w:rsidR="00F961E2" w:rsidRPr="00AE7F1C" w:rsidRDefault="0021708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D3B5E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031</w:t>
            </w:r>
          </w:p>
        </w:tc>
      </w:tr>
      <w:tr w:rsidR="006F274A" w:rsidRPr="00AE7F1C" w14:paraId="262592F8" w14:textId="77777777" w:rsidTr="009E43D7">
        <w:tc>
          <w:tcPr>
            <w:tcW w:w="3195" w:type="dxa"/>
            <w:tcBorders>
              <w:top w:val="nil"/>
            </w:tcBorders>
          </w:tcPr>
          <w:p w14:paraId="6535E5AB" w14:textId="0A840552" w:rsidR="006F274A" w:rsidRPr="00AE7F1C" w:rsidRDefault="006F274A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5FB8C52F" w14:textId="77777777" w:rsidR="006F274A" w:rsidRPr="00AE7F1C" w:rsidRDefault="006F274A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E7183C6" w14:textId="77777777" w:rsidR="006F274A" w:rsidRPr="00AE7F1C" w:rsidRDefault="006F274A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73D92BC0" w14:textId="77777777" w:rsidR="006F274A" w:rsidRPr="00AE7F1C" w:rsidRDefault="006F274A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D70695F" w14:textId="77777777" w:rsidR="006F274A" w:rsidRPr="00AE7F1C" w:rsidRDefault="006F274A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0C874ED6" w14:textId="77777777" w:rsidR="006F274A" w:rsidRPr="00AE7F1C" w:rsidRDefault="006F274A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DE81BD1" w14:textId="77777777" w:rsidR="006F274A" w:rsidRPr="00AE7F1C" w:rsidRDefault="006F274A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C8003FC" w14:textId="77777777" w:rsidR="006F274A" w:rsidRPr="00AE7F1C" w:rsidRDefault="006F274A" w:rsidP="009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5227B" w:rsidRPr="00AE7F1C" w14:paraId="71C14BA7" w14:textId="77777777" w:rsidTr="00D52DD7">
        <w:tc>
          <w:tcPr>
            <w:tcW w:w="3195" w:type="dxa"/>
            <w:tcBorders>
              <w:top w:val="nil"/>
            </w:tcBorders>
          </w:tcPr>
          <w:p w14:paraId="74A0FF2B" w14:textId="77777777" w:rsidR="0055227B" w:rsidRPr="00AE7F1C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5F6A0F6D" w14:textId="77777777" w:rsidR="0055227B" w:rsidRPr="00AE7F1C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2DEBDB7" w14:textId="77777777" w:rsidR="0055227B" w:rsidRPr="00AE7F1C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3620C549" w14:textId="77777777" w:rsidR="0055227B" w:rsidRPr="00AE7F1C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23D5704" w14:textId="77777777" w:rsidR="0055227B" w:rsidRPr="00AE7F1C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26400899" w14:textId="77777777" w:rsidR="0055227B" w:rsidRPr="00AE7F1C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196AEC0" w14:textId="77777777" w:rsidR="0055227B" w:rsidRPr="00AE7F1C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CBAB513" w14:textId="77777777" w:rsidR="0055227B" w:rsidRPr="00AE7F1C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227B" w:rsidRPr="00AE7F1C" w14:paraId="2720B1BD" w14:textId="77777777" w:rsidTr="00D52DD7">
        <w:tc>
          <w:tcPr>
            <w:tcW w:w="3195" w:type="dxa"/>
          </w:tcPr>
          <w:p w14:paraId="1F804263" w14:textId="1728AEC0" w:rsidR="0055227B" w:rsidRPr="00AE7F1C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1708C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1708C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67FA3D0" w14:textId="77777777" w:rsidR="0055227B" w:rsidRPr="00AE7F1C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BC1FDB" w14:textId="77777777" w:rsidR="0055227B" w:rsidRPr="00AE7F1C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1EDE5E" w14:textId="77777777" w:rsidR="0055227B" w:rsidRPr="00AE7F1C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456C68" w14:textId="77777777" w:rsidR="0055227B" w:rsidRPr="00AE7F1C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5C845C" w14:textId="77777777" w:rsidR="0055227B" w:rsidRPr="00AE7F1C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4E93B5" w14:textId="77777777" w:rsidR="0055227B" w:rsidRPr="00AE7F1C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852D1F" w14:textId="77777777" w:rsidR="0055227B" w:rsidRPr="00AE7F1C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5227B" w:rsidRPr="00AE7F1C" w14:paraId="3F1D38CB" w14:textId="77777777" w:rsidTr="00D52DD7">
        <w:tc>
          <w:tcPr>
            <w:tcW w:w="3195" w:type="dxa"/>
            <w:tcBorders>
              <w:bottom w:val="nil"/>
            </w:tcBorders>
          </w:tcPr>
          <w:p w14:paraId="2C4F7155" w14:textId="29862120" w:rsidR="0055227B" w:rsidRPr="00AE7F1C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1708C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21708C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EBBA344" w14:textId="77777777" w:rsidR="0055227B" w:rsidRPr="00AE7F1C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F735C4A" w14:textId="77777777" w:rsidR="0055227B" w:rsidRPr="00AE7F1C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7A87501" w14:textId="77777777" w:rsidR="0055227B" w:rsidRPr="00AE7F1C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49D4D0D" w14:textId="77777777" w:rsidR="0055227B" w:rsidRPr="00AE7F1C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1A1D394" w14:textId="77777777" w:rsidR="0055227B" w:rsidRPr="00AE7F1C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83E7ECD" w14:textId="77777777" w:rsidR="0055227B" w:rsidRPr="00AE7F1C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093547E" w14:textId="77777777" w:rsidR="0055227B" w:rsidRPr="00AE7F1C" w:rsidRDefault="0055227B" w:rsidP="00D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3DE34C7" w14:textId="77777777" w:rsidR="00EE197D" w:rsidRPr="00AE7F1C" w:rsidRDefault="00EE197D" w:rsidP="00EE197D">
      <w:pPr>
        <w:tabs>
          <w:tab w:val="clear" w:pos="227"/>
        </w:tabs>
        <w:ind w:left="45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260"/>
        <w:gridCol w:w="270"/>
        <w:gridCol w:w="1350"/>
        <w:gridCol w:w="270"/>
        <w:gridCol w:w="1350"/>
        <w:gridCol w:w="270"/>
        <w:gridCol w:w="1170"/>
      </w:tblGrid>
      <w:tr w:rsidR="00EE197D" w:rsidRPr="00AE7F1C" w14:paraId="151C6429" w14:textId="77777777" w:rsidTr="00041FFB">
        <w:trPr>
          <w:tblHeader/>
        </w:trPr>
        <w:tc>
          <w:tcPr>
            <w:tcW w:w="3240" w:type="dxa"/>
            <w:tcBorders>
              <w:top w:val="nil"/>
            </w:tcBorders>
          </w:tcPr>
          <w:p w14:paraId="7E9B6A37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2B46BB77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9284E5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70115AA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3FA8F7BF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tcBorders>
              <w:top w:val="nil"/>
            </w:tcBorders>
          </w:tcPr>
          <w:p w14:paraId="50351DD2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20C5ED6A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  <w:p w14:paraId="6431B31A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nil"/>
            </w:tcBorders>
          </w:tcPr>
          <w:p w14:paraId="61B0E41B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A2BBCB8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5AF3C1AC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459D3BA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E197D" w:rsidRPr="00AE7F1C" w14:paraId="373196E8" w14:textId="77777777" w:rsidTr="00041FFB">
        <w:trPr>
          <w:tblHeader/>
        </w:trPr>
        <w:tc>
          <w:tcPr>
            <w:tcW w:w="3240" w:type="dxa"/>
          </w:tcPr>
          <w:p w14:paraId="7D3B2759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6172D9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7FCFDD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C5633BE" w14:textId="41ECBBC1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7F1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7F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21708C" w:rsidRPr="00AE7F1C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 w:rsidRPr="00AE7F1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0BCD94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DA5A2B" w14:textId="3989F1D3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7F1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7F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21708C" w:rsidRPr="00AE7F1C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 w:rsidRPr="00AE7F1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C1EE53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E0DAAA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97D" w:rsidRPr="00AE7F1C" w14:paraId="3A089236" w14:textId="77777777" w:rsidTr="00041FFB">
        <w:trPr>
          <w:tblHeader/>
        </w:trPr>
        <w:tc>
          <w:tcPr>
            <w:tcW w:w="3240" w:type="dxa"/>
          </w:tcPr>
          <w:p w14:paraId="04771289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14:paraId="670EB37C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197D" w:rsidRPr="00AE7F1C" w14:paraId="7DE0585F" w14:textId="77777777" w:rsidTr="00041FFB">
        <w:tc>
          <w:tcPr>
            <w:tcW w:w="3240" w:type="dxa"/>
          </w:tcPr>
          <w:p w14:paraId="75DDE640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260" w:type="dxa"/>
            <w:shd w:val="clear" w:color="auto" w:fill="auto"/>
          </w:tcPr>
          <w:p w14:paraId="5CD70DC6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384DC1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80BC360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5300AE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4E0601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491254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5102AC" w14:textId="77777777" w:rsidR="00EE197D" w:rsidRPr="00AE7F1C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5C75" w:rsidRPr="00AE7F1C" w14:paraId="50C9F2D7" w14:textId="77777777" w:rsidTr="00041FFB">
        <w:tc>
          <w:tcPr>
            <w:tcW w:w="3240" w:type="dxa"/>
          </w:tcPr>
          <w:p w14:paraId="22AB3730" w14:textId="5BC7C1AC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31</w:t>
            </w:r>
            <w:r w:rsidRPr="00AE7F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1D70FDE3" w14:textId="40FD9A0A" w:rsidR="00235C75" w:rsidRPr="00AE7F1C" w:rsidRDefault="0021708C" w:rsidP="00AE0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12C8B1F4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85F91DE" w14:textId="3C3AAA91" w:rsidR="00235C75" w:rsidRPr="00AE7F1C" w:rsidRDefault="0021708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70" w:type="dxa"/>
          </w:tcPr>
          <w:p w14:paraId="456BBC47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22C656" w14:textId="4ACEE7FA" w:rsidR="00235C75" w:rsidRPr="00AE7F1C" w:rsidRDefault="0021708C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270" w:type="dxa"/>
          </w:tcPr>
          <w:p w14:paraId="3E1FA337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C543E1" w14:textId="002CAA70" w:rsidR="00235C75" w:rsidRPr="00AE7F1C" w:rsidRDefault="0021708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1</w:t>
            </w:r>
            <w:r w:rsidR="00235C75" w:rsidRPr="00AE7F1C">
              <w:rPr>
                <w:rFonts w:ascii="Angsana New" w:hAnsi="Angsana New"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sz w:val="30"/>
                <w:szCs w:val="30"/>
              </w:rPr>
              <w:t>014</w:t>
            </w:r>
          </w:p>
        </w:tc>
      </w:tr>
      <w:tr w:rsidR="00235C75" w:rsidRPr="00AE7F1C" w14:paraId="0AF2B289" w14:textId="77777777" w:rsidTr="00041FFB">
        <w:tc>
          <w:tcPr>
            <w:tcW w:w="3240" w:type="dxa"/>
          </w:tcPr>
          <w:p w14:paraId="6E7615B8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32C1819" w14:textId="18741A51" w:rsidR="00235C75" w:rsidRPr="00AE7F1C" w:rsidRDefault="00ED3B5E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A5526C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57BCD3" w14:textId="366CC8E0" w:rsidR="00235C75" w:rsidRPr="00AE7F1C" w:rsidRDefault="0021708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32F397FC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1A7444" w14:textId="3707B798" w:rsidR="00235C75" w:rsidRPr="00AE7F1C" w:rsidRDefault="0021708C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FEB26BF" w14:textId="77777777" w:rsidR="00235C75" w:rsidRPr="00AE7F1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3A699D" w14:textId="55FE7ABC" w:rsidR="00235C75" w:rsidRPr="00AE7F1C" w:rsidRDefault="0021708C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F961E2" w:rsidRPr="00AE7F1C" w14:paraId="71C2BE77" w14:textId="77777777" w:rsidTr="00041FFB">
        <w:tc>
          <w:tcPr>
            <w:tcW w:w="3240" w:type="dxa"/>
          </w:tcPr>
          <w:p w14:paraId="1BB7E70C" w14:textId="06EC66A1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1708C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21708C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77074" w14:textId="3FC6BC1E" w:rsidR="00F961E2" w:rsidRPr="00AE7F1C" w:rsidRDefault="0021708C" w:rsidP="00AE0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7911FBB6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1F272C6" w14:textId="5CF30E0D" w:rsidR="00F961E2" w:rsidRPr="00AE7F1C" w:rsidRDefault="0021708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270" w:type="dxa"/>
          </w:tcPr>
          <w:p w14:paraId="0D29E0F0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AA703D9" w14:textId="48BEE5EA" w:rsidR="00F961E2" w:rsidRPr="00AE7F1C" w:rsidRDefault="0021708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270" w:type="dxa"/>
          </w:tcPr>
          <w:p w14:paraId="144B5934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9A9CA4D" w14:textId="735584E6" w:rsidR="00F961E2" w:rsidRPr="00AE7F1C" w:rsidRDefault="0021708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D3B5E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031</w:t>
            </w:r>
          </w:p>
        </w:tc>
      </w:tr>
      <w:tr w:rsidR="00F961E2" w:rsidRPr="00AE7F1C" w14:paraId="517DE464" w14:textId="77777777" w:rsidTr="00B00763">
        <w:tc>
          <w:tcPr>
            <w:tcW w:w="3240" w:type="dxa"/>
            <w:tcBorders>
              <w:bottom w:val="nil"/>
            </w:tcBorders>
          </w:tcPr>
          <w:p w14:paraId="5711DAE8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307E3E6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0BEE4CB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65C0B59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42C39BC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FAFCA6B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F56501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7230B432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961E2" w:rsidRPr="00AE7F1C" w14:paraId="1E72E8F4" w14:textId="77777777" w:rsidTr="00B00763">
        <w:tc>
          <w:tcPr>
            <w:tcW w:w="3240" w:type="dxa"/>
            <w:tcBorders>
              <w:top w:val="nil"/>
            </w:tcBorders>
          </w:tcPr>
          <w:p w14:paraId="65AF9E7A" w14:textId="4E14E3D6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E7F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ขาดทุนจากส่วนได้เสีย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1D5F9978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78F60B0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527D46CF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B124B3E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77DD4D68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FEF7E59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21CF0802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61E2" w:rsidRPr="00AE7F1C" w14:paraId="61EA92D2" w14:textId="77777777" w:rsidTr="00041FFB">
        <w:tc>
          <w:tcPr>
            <w:tcW w:w="3240" w:type="dxa"/>
          </w:tcPr>
          <w:p w14:paraId="395FA345" w14:textId="0263B4A9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31</w:t>
            </w:r>
            <w:r w:rsidRPr="00AE7F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507649C" w14:textId="3A438445" w:rsidR="00F961E2" w:rsidRPr="00AE7F1C" w:rsidRDefault="0021708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</w:tcPr>
          <w:p w14:paraId="27AB86A5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A5936D6" w14:textId="213E4746" w:rsidR="00F961E2" w:rsidRPr="00AE7F1C" w:rsidRDefault="0021708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bottom w:val="nil"/>
            </w:tcBorders>
          </w:tcPr>
          <w:p w14:paraId="4B99BA36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38976DE" w14:textId="7A444DD1" w:rsidR="00F961E2" w:rsidRPr="00AE7F1C" w:rsidRDefault="0021708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57</w:t>
            </w:r>
          </w:p>
        </w:tc>
        <w:tc>
          <w:tcPr>
            <w:tcW w:w="270" w:type="dxa"/>
            <w:tcBorders>
              <w:bottom w:val="nil"/>
            </w:tcBorders>
          </w:tcPr>
          <w:p w14:paraId="2BA206E7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1EFA71C" w14:textId="29AB20BE" w:rsidR="00F961E2" w:rsidRPr="00AE7F1C" w:rsidRDefault="0021708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305</w:t>
            </w:r>
          </w:p>
        </w:tc>
      </w:tr>
      <w:tr w:rsidR="00F961E2" w:rsidRPr="00AE7F1C" w14:paraId="7BF2CF10" w14:textId="77777777" w:rsidTr="00041FFB">
        <w:tc>
          <w:tcPr>
            <w:tcW w:w="3240" w:type="dxa"/>
          </w:tcPr>
          <w:p w14:paraId="7F0F5E3A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9EC30C" w14:textId="1CA4EDD8" w:rsidR="00F961E2" w:rsidRPr="00AE7F1C" w:rsidRDefault="00ED3B5E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4AD4D18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737239" w14:textId="5100896D" w:rsidR="00F961E2" w:rsidRPr="00AE7F1C" w:rsidRDefault="00ED3B5E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2F1F31C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08636C" w14:textId="35063B7B" w:rsidR="00F961E2" w:rsidRPr="00AE7F1C" w:rsidRDefault="00ED3B5E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7DAEF71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208748" w14:textId="3D05A17F" w:rsidR="00F961E2" w:rsidRPr="00AE7F1C" w:rsidRDefault="00ED3B5E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61E2" w:rsidRPr="00AE7F1C" w14:paraId="344174E7" w14:textId="77777777" w:rsidTr="00E56825">
        <w:tc>
          <w:tcPr>
            <w:tcW w:w="3240" w:type="dxa"/>
            <w:tcBorders>
              <w:bottom w:val="nil"/>
            </w:tcBorders>
          </w:tcPr>
          <w:p w14:paraId="2CFE8709" w14:textId="66ACAC10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1708C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21708C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F1F3D" w14:textId="3784CB30" w:rsidR="00F961E2" w:rsidRPr="00AE7F1C" w:rsidRDefault="0021708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</w:tcPr>
          <w:p w14:paraId="7CAE3F1F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B891E8" w14:textId="2638DCFF" w:rsidR="00F961E2" w:rsidRPr="00AE7F1C" w:rsidRDefault="0021708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bottom w:val="nil"/>
            </w:tcBorders>
          </w:tcPr>
          <w:p w14:paraId="1AC23EAF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8EB8B67" w14:textId="6AF123D7" w:rsidR="00F961E2" w:rsidRPr="00AE7F1C" w:rsidRDefault="0021708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  <w:tcBorders>
              <w:bottom w:val="nil"/>
            </w:tcBorders>
          </w:tcPr>
          <w:p w14:paraId="6F4FC15C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1B9E98B" w14:textId="5F562818" w:rsidR="00F961E2" w:rsidRPr="00AE7F1C" w:rsidRDefault="0021708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</w:tr>
      <w:tr w:rsidR="00F961E2" w:rsidRPr="00AE7F1C" w14:paraId="7756EAA6" w14:textId="77777777" w:rsidTr="007B3D8D">
        <w:tc>
          <w:tcPr>
            <w:tcW w:w="3240" w:type="dxa"/>
            <w:tcBorders>
              <w:top w:val="nil"/>
              <w:bottom w:val="nil"/>
            </w:tcBorders>
          </w:tcPr>
          <w:p w14:paraId="4E2EA1FA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08C869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FD671E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169D738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7259B5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1E850D8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722B03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6EE8E2EF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B3D8D" w:rsidRPr="00AE7F1C" w14:paraId="63C5C574" w14:textId="77777777" w:rsidTr="007B3D8D">
        <w:tc>
          <w:tcPr>
            <w:tcW w:w="3240" w:type="dxa"/>
            <w:tcBorders>
              <w:top w:val="nil"/>
              <w:bottom w:val="nil"/>
            </w:tcBorders>
          </w:tcPr>
          <w:p w14:paraId="6B47D7AC" w14:textId="77777777" w:rsidR="007B3D8D" w:rsidRPr="00AE7F1C" w:rsidRDefault="007B3D8D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E29D89F" w14:textId="77777777" w:rsidR="007B3D8D" w:rsidRPr="00AE7F1C" w:rsidRDefault="007B3D8D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681E68" w14:textId="77777777" w:rsidR="007B3D8D" w:rsidRPr="00AE7F1C" w:rsidRDefault="007B3D8D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3636308" w14:textId="77777777" w:rsidR="007B3D8D" w:rsidRPr="00AE7F1C" w:rsidRDefault="007B3D8D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DB0F48" w14:textId="77777777" w:rsidR="007B3D8D" w:rsidRPr="00AE7F1C" w:rsidRDefault="007B3D8D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CE63425" w14:textId="77777777" w:rsidR="007B3D8D" w:rsidRPr="00AE7F1C" w:rsidRDefault="007B3D8D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6B3401" w14:textId="77777777" w:rsidR="007B3D8D" w:rsidRPr="00AE7F1C" w:rsidRDefault="007B3D8D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9B6C58F" w14:textId="77777777" w:rsidR="007B3D8D" w:rsidRPr="00AE7F1C" w:rsidRDefault="007B3D8D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B3D8D" w:rsidRPr="00AE7F1C" w14:paraId="24374C9D" w14:textId="77777777" w:rsidTr="007B3D8D">
        <w:tc>
          <w:tcPr>
            <w:tcW w:w="3240" w:type="dxa"/>
            <w:tcBorders>
              <w:top w:val="nil"/>
              <w:bottom w:val="nil"/>
            </w:tcBorders>
          </w:tcPr>
          <w:p w14:paraId="7299C7B2" w14:textId="77777777" w:rsidR="007B3D8D" w:rsidRPr="00AE7F1C" w:rsidRDefault="007B3D8D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08EE942" w14:textId="77777777" w:rsidR="007B3D8D" w:rsidRPr="00AE7F1C" w:rsidRDefault="007B3D8D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974A8A" w14:textId="77777777" w:rsidR="007B3D8D" w:rsidRPr="00AE7F1C" w:rsidRDefault="007B3D8D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8136780" w14:textId="77777777" w:rsidR="007B3D8D" w:rsidRPr="00AE7F1C" w:rsidRDefault="007B3D8D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766B66" w14:textId="77777777" w:rsidR="007B3D8D" w:rsidRPr="00AE7F1C" w:rsidRDefault="007B3D8D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902EFFC" w14:textId="77777777" w:rsidR="007B3D8D" w:rsidRPr="00AE7F1C" w:rsidRDefault="007B3D8D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BD7EC5" w14:textId="77777777" w:rsidR="007B3D8D" w:rsidRPr="00AE7F1C" w:rsidRDefault="007B3D8D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0B53ECE" w14:textId="77777777" w:rsidR="007B3D8D" w:rsidRPr="00AE7F1C" w:rsidRDefault="007B3D8D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961E2" w:rsidRPr="00AE7F1C" w14:paraId="799D176C" w14:textId="77777777" w:rsidTr="00E56825">
        <w:tc>
          <w:tcPr>
            <w:tcW w:w="3240" w:type="dxa"/>
            <w:tcBorders>
              <w:top w:val="nil"/>
            </w:tcBorders>
          </w:tcPr>
          <w:p w14:paraId="0A75EEBD" w14:textId="6936CC8D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หัก</w:t>
            </w: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69546D5F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6F4D5DD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59BD5EE4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0EE4857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605A0094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7D518D6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4526B93C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61E2" w:rsidRPr="00AE7F1C" w14:paraId="64C41EDE" w14:textId="77777777" w:rsidTr="00041FFB">
        <w:tc>
          <w:tcPr>
            <w:tcW w:w="3240" w:type="dxa"/>
          </w:tcPr>
          <w:p w14:paraId="1A988844" w14:textId="20481F74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31</w:t>
            </w:r>
            <w:r w:rsidRPr="00AE7F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68B06042" w14:textId="4F06F33C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69AFB9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872DB0" w14:textId="4A1BB160" w:rsidR="00F961E2" w:rsidRPr="00AE7F1C" w:rsidRDefault="0021708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E7F1C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02F09ED8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0A7924" w14:textId="27347A3C" w:rsidR="00F961E2" w:rsidRPr="00AE7F1C" w:rsidRDefault="0021708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43</w:t>
            </w:r>
            <w:r w:rsidRPr="00AE7F1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0D64E86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8F1923" w14:textId="7F3031EA" w:rsidR="00F961E2" w:rsidRPr="00AE7F1C" w:rsidRDefault="0021708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  <w:tr w:rsidR="00F961E2" w:rsidRPr="00AE7F1C" w14:paraId="1DE0F62C" w14:textId="77777777" w:rsidTr="00041FFB">
        <w:tc>
          <w:tcPr>
            <w:tcW w:w="3240" w:type="dxa"/>
          </w:tcPr>
          <w:p w14:paraId="52E11712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03EE103" w14:textId="7C2430BA" w:rsidR="00F961E2" w:rsidRPr="00AE7F1C" w:rsidRDefault="00ED3B5E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4AF0E8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08AC55" w14:textId="79C6DA0D" w:rsidR="00F961E2" w:rsidRPr="00AE7F1C" w:rsidRDefault="0021708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4C7E742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FFB987" w14:textId="58CB3F73" w:rsidR="00F961E2" w:rsidRPr="00AE7F1C" w:rsidRDefault="0021708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47D3A39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2F6FCE" w14:textId="5F0108B0" w:rsidR="00F961E2" w:rsidRPr="00AE7F1C" w:rsidRDefault="0021708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F961E2" w:rsidRPr="00AE7F1C" w14:paraId="5441577C" w14:textId="77777777" w:rsidTr="00041FFB">
        <w:tc>
          <w:tcPr>
            <w:tcW w:w="3240" w:type="dxa"/>
            <w:tcBorders>
              <w:bottom w:val="nil"/>
            </w:tcBorders>
          </w:tcPr>
          <w:p w14:paraId="5A50C2A2" w14:textId="36B543E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1708C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21708C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7BA15" w14:textId="136E43A3" w:rsidR="00F961E2" w:rsidRPr="00AE7F1C" w:rsidRDefault="00ED3B5E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BAB3C9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8FFF09" w14:textId="0935C55B" w:rsidR="00F961E2" w:rsidRPr="00AE7F1C" w:rsidRDefault="0021708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270" w:type="dxa"/>
          </w:tcPr>
          <w:p w14:paraId="7D37CE03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E74FCF" w14:textId="44EE66A4" w:rsidR="00F961E2" w:rsidRPr="00AE7F1C" w:rsidRDefault="0021708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270" w:type="dxa"/>
          </w:tcPr>
          <w:p w14:paraId="24EDA8D2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7233FD" w14:textId="22858831" w:rsidR="00F961E2" w:rsidRPr="00AE7F1C" w:rsidRDefault="0021708C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726</w:t>
            </w:r>
          </w:p>
        </w:tc>
      </w:tr>
      <w:tr w:rsidR="00F961E2" w:rsidRPr="00AE7F1C" w14:paraId="6BAA8CF2" w14:textId="77777777" w:rsidTr="00041FFB">
        <w:tc>
          <w:tcPr>
            <w:tcW w:w="3240" w:type="dxa"/>
            <w:tcBorders>
              <w:top w:val="nil"/>
              <w:bottom w:val="nil"/>
            </w:tcBorders>
          </w:tcPr>
          <w:p w14:paraId="69C6236F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4A4F09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C6F3D2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4D849A54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3215697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103C308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85E0490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79E1EF69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961E2" w:rsidRPr="00AE7F1C" w14:paraId="6A092EA3" w14:textId="77777777" w:rsidTr="00041FFB">
        <w:tc>
          <w:tcPr>
            <w:tcW w:w="3240" w:type="dxa"/>
            <w:tcBorders>
              <w:top w:val="nil"/>
            </w:tcBorders>
          </w:tcPr>
          <w:p w14:paraId="08EE1F39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2307233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99D39D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357F3A5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2AD0F7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59F6D46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FCC3B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4BAB6F1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61E2" w:rsidRPr="00AE7F1C" w14:paraId="3E0ED32D" w14:textId="77777777" w:rsidTr="00041FFB">
        <w:tc>
          <w:tcPr>
            <w:tcW w:w="3240" w:type="dxa"/>
          </w:tcPr>
          <w:p w14:paraId="7D4F236A" w14:textId="4A3ED638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1708C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1708C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600E918B" w14:textId="271796BB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9F25B09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519B446E" w14:textId="4EFE55E8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C9D19D6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41F4F378" w14:textId="0E32742F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6D2D1C6E" w14:textId="77777777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6A89FFE" w14:textId="409FECD1" w:rsidR="00F961E2" w:rsidRPr="00AE7F1C" w:rsidRDefault="00F961E2" w:rsidP="00F96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ED3B5E" w:rsidRPr="00AE7F1C" w14:paraId="75FDFE0C" w14:textId="77777777" w:rsidTr="00041FFB">
        <w:tc>
          <w:tcPr>
            <w:tcW w:w="3240" w:type="dxa"/>
            <w:tcBorders>
              <w:bottom w:val="nil"/>
            </w:tcBorders>
          </w:tcPr>
          <w:p w14:paraId="59C84195" w14:textId="726787D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1708C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21708C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288E1F8" w14:textId="09B4D16E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851D611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68DFE1A" w14:textId="78D30F3F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05A0090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7D47B57" w14:textId="53FCDD1F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D8C8915" w14:textId="77777777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373A141" w14:textId="26BBC435" w:rsidR="00ED3B5E" w:rsidRPr="00AE7F1C" w:rsidRDefault="00ED3B5E" w:rsidP="00ED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64026AD" w14:textId="1A3C9051" w:rsidR="00291DF4" w:rsidRPr="00AE7F1C" w:rsidRDefault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7E14ACB" w14:textId="7300F29B" w:rsidR="00291DF4" w:rsidRPr="00AE7F1C" w:rsidRDefault="00291DF4" w:rsidP="00291DF4">
      <w:pPr>
        <w:pStyle w:val="Heading1"/>
        <w:tabs>
          <w:tab w:val="clear" w:pos="4513"/>
          <w:tab w:val="num" w:pos="1107"/>
        </w:tabs>
        <w:ind w:left="540" w:hanging="540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AE7F1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741BB35B" w14:textId="77777777" w:rsidR="00291DF4" w:rsidRPr="00AE7F1C" w:rsidRDefault="00291DF4" w:rsidP="00291DF4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18"/>
          <w:szCs w:val="18"/>
          <w:lang w:bidi="th-TH"/>
        </w:rPr>
      </w:pPr>
    </w:p>
    <w:p w14:paraId="65BCA7F0" w14:textId="77777777" w:rsidR="00291DF4" w:rsidRPr="00AE7F1C" w:rsidRDefault="00291DF4" w:rsidP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AE7F1C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</w:t>
      </w:r>
      <w:r w:rsidRPr="00AE7F1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ระยะยาว</w:t>
      </w:r>
      <w:r w:rsidRPr="00AE7F1C">
        <w:rPr>
          <w:rFonts w:ascii="Angsana New" w:hAnsi="Angsana New"/>
          <w:b/>
          <w:bCs/>
          <w:i/>
          <w:iCs/>
          <w:sz w:val="30"/>
          <w:szCs w:val="30"/>
          <w:cs/>
        </w:rPr>
        <w:t>จากสถาบันการเงิน</w:t>
      </w:r>
      <w:r w:rsidRPr="00AE7F1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และบุคคลหรือกิจการที่เกี่ยวข้องกัน</w:t>
      </w:r>
    </w:p>
    <w:p w14:paraId="4ADC309F" w14:textId="77777777" w:rsidR="00291DF4" w:rsidRPr="00AE7F1C" w:rsidRDefault="00291DF4" w:rsidP="00291DF4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18"/>
          <w:szCs w:val="18"/>
          <w:lang w:bidi="th-TH"/>
        </w:rPr>
      </w:pPr>
    </w:p>
    <w:p w14:paraId="7C423008" w14:textId="77777777" w:rsidR="00291DF4" w:rsidRPr="00AE7F1C" w:rsidRDefault="00291DF4" w:rsidP="00291DF4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eastAsia="zh-CN"/>
        </w:rPr>
      </w:pPr>
      <w:r w:rsidRPr="00AE7F1C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วงเงินสินเชื่อของ</w:t>
      </w:r>
      <w:r w:rsidRPr="00AE7F1C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AE7F1C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AE7F1C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มีข้อจำกัดบางประการเกี่ยวกับการชำระหนี้เงินกู้ยืมจากกรรมการ และ/หรือบริษัทในกลุ่ม การจ่ายเงินปันผล การดำรงอัตราส่วนทางการเงิน การดำรงสัดส่วนการถือหุ้นของบริษัทใหญ่ และอื่นๆ</w:t>
      </w:r>
    </w:p>
    <w:p w14:paraId="12398ECE" w14:textId="77777777" w:rsidR="00291DF4" w:rsidRPr="00AE7F1C" w:rsidRDefault="00291DF4" w:rsidP="00291DF4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18"/>
          <w:szCs w:val="18"/>
          <w:lang w:bidi="th-TH"/>
        </w:rPr>
      </w:pPr>
    </w:p>
    <w:p w14:paraId="45283DE4" w14:textId="77777777" w:rsidR="00291DF4" w:rsidRPr="00AE7F1C" w:rsidRDefault="00291DF4" w:rsidP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 w:rsidRPr="00AE7F1C">
        <w:rPr>
          <w:rFonts w:ascii="Angsana New" w:hAnsi="Angsana New"/>
          <w:sz w:val="30"/>
          <w:szCs w:val="30"/>
        </w:rPr>
        <w:t xml:space="preserve">2560 </w:t>
      </w:r>
      <w:r w:rsidRPr="00AE7F1C">
        <w:rPr>
          <w:rFonts w:ascii="Angsana New" w:hAnsi="Angsana New"/>
          <w:sz w:val="30"/>
          <w:szCs w:val="30"/>
          <w:cs/>
        </w:rPr>
        <w:t>บริษัทย่อยแห่งหนึ่งได้รับอนุมัติการขยายระยะเวลาการชำระหนี้เงินกู้ยืมระยะสั้นจากสถาบันการเงินแห่งหนึ่ง จำนวนเงิน</w:t>
      </w:r>
      <w:r w:rsidRPr="00AE7F1C">
        <w:rPr>
          <w:rFonts w:ascii="Angsana New" w:hAnsi="Angsana New"/>
          <w:sz w:val="30"/>
          <w:szCs w:val="30"/>
        </w:rPr>
        <w:t xml:space="preserve"> 1,023 </w:t>
      </w:r>
      <w:r w:rsidRPr="00AE7F1C">
        <w:rPr>
          <w:rFonts w:ascii="Angsana New" w:hAnsi="Angsana New"/>
          <w:sz w:val="30"/>
          <w:szCs w:val="30"/>
          <w:cs/>
        </w:rPr>
        <w:t xml:space="preserve">ล้านบาท จากกำหนดชำระคืนเดิมภายในเดือนเมษายน </w:t>
      </w:r>
      <w:r w:rsidRPr="00AE7F1C">
        <w:rPr>
          <w:rFonts w:ascii="Angsana New" w:hAnsi="Angsana New"/>
          <w:sz w:val="30"/>
          <w:szCs w:val="30"/>
        </w:rPr>
        <w:t xml:space="preserve">2560 </w:t>
      </w:r>
      <w:r w:rsidRPr="00AE7F1C">
        <w:rPr>
          <w:rFonts w:ascii="Angsana New" w:hAnsi="Angsana New"/>
          <w:sz w:val="30"/>
          <w:szCs w:val="30"/>
          <w:cs/>
        </w:rPr>
        <w:t xml:space="preserve">เป็นภายในเดือนเมษายน </w:t>
      </w:r>
      <w:r w:rsidRPr="00AE7F1C">
        <w:rPr>
          <w:rFonts w:ascii="Angsana New" w:hAnsi="Angsana New"/>
          <w:sz w:val="30"/>
          <w:szCs w:val="30"/>
        </w:rPr>
        <w:t>2563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และในเดือนมิถุนายน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/>
          <w:sz w:val="30"/>
          <w:szCs w:val="30"/>
        </w:rPr>
        <w:t>2561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บริษัทย่อยได้รับอนุมัติการขยายระยะเวลาการชำระหนี้ดังกล่าวเพิ่มเติมจากกำหนดชำระคืนเดิมภายในเดือนเมษายน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/>
          <w:sz w:val="30"/>
          <w:szCs w:val="30"/>
        </w:rPr>
        <w:t>2563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เป็นภายในเดือนธันวาคม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/>
          <w:sz w:val="30"/>
          <w:szCs w:val="30"/>
        </w:rPr>
        <w:t xml:space="preserve">2566 </w:t>
      </w:r>
      <w:r w:rsidRPr="00AE7F1C">
        <w:rPr>
          <w:rFonts w:ascii="Angsana New" w:hAnsi="Angsana New" w:hint="cs"/>
          <w:sz w:val="30"/>
          <w:szCs w:val="30"/>
          <w:cs/>
        </w:rPr>
        <w:t xml:space="preserve">ตามสัญญาปรับปรุงโครงสร้างเงินกู้ยืมกับสถาบันการเงิน </w:t>
      </w:r>
    </w:p>
    <w:p w14:paraId="33DB317D" w14:textId="77777777" w:rsidR="00291DF4" w:rsidRPr="00AE7F1C" w:rsidRDefault="00291DF4" w:rsidP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7B066432" w14:textId="37384CB5" w:rsidR="00291DF4" w:rsidRPr="00AE7F1C" w:rsidRDefault="00291DF4" w:rsidP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E7F1C">
        <w:rPr>
          <w:rFonts w:ascii="Angsana New" w:hAnsi="Angsana New" w:hint="cs"/>
          <w:spacing w:val="-2"/>
          <w:sz w:val="30"/>
          <w:szCs w:val="30"/>
          <w:cs/>
        </w:rPr>
        <w:t xml:space="preserve">ต่อมาลูกหนี้ตามสัญญาปรับโครงสร้างหนี้ (หมายเหตุ </w:t>
      </w:r>
      <w:r w:rsidRPr="00AE7F1C">
        <w:rPr>
          <w:rFonts w:ascii="Angsana New" w:hAnsi="Angsana New"/>
          <w:spacing w:val="-2"/>
          <w:sz w:val="30"/>
          <w:szCs w:val="30"/>
        </w:rPr>
        <w:t>4</w:t>
      </w:r>
      <w:r w:rsidRPr="00AE7F1C">
        <w:rPr>
          <w:rFonts w:ascii="Angsana New" w:hAnsi="Angsana New" w:hint="cs"/>
          <w:spacing w:val="-2"/>
          <w:sz w:val="30"/>
          <w:szCs w:val="30"/>
        </w:rPr>
        <w:t xml:space="preserve">) 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>ซึ่งเป็นหลักประกันตามสัญญาการปรับปรุงโครงสร้างหนี้เงินกู้ยืมกับสถาบันการเงินดังกล่าวข้างต้นผิดนัดตั้งแต่งวดเดือน</w:t>
      </w:r>
      <w:r w:rsidRPr="00AE7F1C">
        <w:rPr>
          <w:rFonts w:ascii="Angsana New" w:hAnsi="Angsana New" w:hint="cs"/>
          <w:color w:val="000000"/>
          <w:spacing w:val="-2"/>
          <w:sz w:val="30"/>
          <w:szCs w:val="30"/>
          <w:cs/>
        </w:rPr>
        <w:t>พฤษภาคม</w:t>
      </w:r>
      <w:r w:rsidRPr="00AE7F1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AE7F1C">
        <w:rPr>
          <w:rFonts w:ascii="Angsana New" w:hAnsi="Angsana New"/>
          <w:color w:val="000000"/>
          <w:spacing w:val="-2"/>
          <w:sz w:val="30"/>
          <w:szCs w:val="30"/>
        </w:rPr>
        <w:t xml:space="preserve">2563 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 xml:space="preserve">ทำให้บริษัทย่อย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 ส่งผลให้ ณ วันที่ </w:t>
      </w:r>
      <w:r w:rsidRPr="00AE7F1C">
        <w:rPr>
          <w:rFonts w:ascii="Angsana New" w:hAnsi="Angsana New"/>
          <w:spacing w:val="-2"/>
          <w:sz w:val="30"/>
          <w:szCs w:val="30"/>
        </w:rPr>
        <w:t>30</w:t>
      </w:r>
      <w:r w:rsidRPr="00AE7F1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Pr="00AE7F1C">
        <w:rPr>
          <w:rFonts w:ascii="Angsana New" w:hAnsi="Angsana New" w:hint="cs"/>
          <w:spacing w:val="-2"/>
          <w:sz w:val="30"/>
          <w:szCs w:val="30"/>
        </w:rPr>
        <w:t>256</w:t>
      </w:r>
      <w:r w:rsidRPr="00AE7F1C">
        <w:rPr>
          <w:rFonts w:ascii="Angsana New" w:hAnsi="Angsana New"/>
          <w:spacing w:val="-2"/>
          <w:sz w:val="30"/>
          <w:szCs w:val="30"/>
        </w:rPr>
        <w:t>4</w:t>
      </w:r>
      <w:r w:rsidRPr="00AE7F1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>สถาบันการเงินมีสิทธิให้บริษัทย่อยชำระคืนเงินกู้ระยะยาวดังกล่าวทั้งหมดตามกำหนดชำระคืนเดิม</w:t>
      </w:r>
      <w:r w:rsidRPr="00AE7F1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 xml:space="preserve">ดังนั้น กลุ่มบริษัทจึงได้จัดประเภทเงินกู้ยืมระยะยาวของบริษัทย่อยดังกล่าวจำนวน </w:t>
      </w:r>
      <w:r w:rsidR="00ED18E1" w:rsidRPr="00AE7F1C">
        <w:rPr>
          <w:rFonts w:ascii="Angsana New" w:hAnsi="Angsana New"/>
          <w:spacing w:val="-2"/>
          <w:sz w:val="30"/>
          <w:szCs w:val="30"/>
        </w:rPr>
        <w:t>327</w:t>
      </w:r>
      <w:r w:rsidRPr="00AE7F1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เป็นส่วนหนึ่งของหนี้สินหมุนเวียน ณ วันที่ </w:t>
      </w:r>
      <w:r w:rsidRPr="00AE7F1C">
        <w:rPr>
          <w:rFonts w:ascii="Angsana New" w:hAnsi="Angsana New"/>
          <w:spacing w:val="-2"/>
          <w:sz w:val="30"/>
          <w:szCs w:val="30"/>
        </w:rPr>
        <w:t>30</w:t>
      </w:r>
      <w:r w:rsidRPr="00AE7F1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Pr="00AE7F1C">
        <w:rPr>
          <w:rFonts w:ascii="Angsana New" w:hAnsi="Angsana New" w:hint="cs"/>
          <w:spacing w:val="-2"/>
          <w:sz w:val="30"/>
          <w:szCs w:val="30"/>
        </w:rPr>
        <w:t>256</w:t>
      </w:r>
      <w:r w:rsidRPr="00AE7F1C">
        <w:rPr>
          <w:rFonts w:ascii="Angsana New" w:hAnsi="Angsana New"/>
          <w:spacing w:val="-2"/>
          <w:sz w:val="30"/>
          <w:szCs w:val="30"/>
        </w:rPr>
        <w:t>4</w:t>
      </w:r>
      <w:r w:rsidRPr="00AE7F1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>ในงบการเงินรวม</w:t>
      </w:r>
      <w:r w:rsidRPr="00AE7F1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>อย่างไรก็ตามบริษัทย่อยอยู่ระหว่างการขอผ่อนผันการผิดนัดชำระหนี้ดังกล่าวกับสถาบันการเงินให้สอดคล้องกับลูกหนี้หลักประกันข้างต้น</w:t>
      </w:r>
    </w:p>
    <w:p w14:paraId="6547B247" w14:textId="12C562D4" w:rsidR="00291DF4" w:rsidRPr="00AE7F1C" w:rsidRDefault="00291DF4" w:rsidP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s/>
        </w:rPr>
      </w:pPr>
    </w:p>
    <w:p w14:paraId="0A8F4C20" w14:textId="77777777" w:rsidR="00291DF4" w:rsidRPr="00AE7F1C" w:rsidRDefault="00291DF4" w:rsidP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E7F1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หุ้นกู้ระยะยาว</w:t>
      </w:r>
    </w:p>
    <w:p w14:paraId="3668248B" w14:textId="77777777" w:rsidR="00291DF4" w:rsidRPr="00AE7F1C" w:rsidRDefault="00291DF4" w:rsidP="00291DF4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18"/>
          <w:szCs w:val="18"/>
          <w:lang w:bidi="th-TH"/>
        </w:rPr>
      </w:pPr>
    </w:p>
    <w:p w14:paraId="544EB5D2" w14:textId="77777777" w:rsidR="00291DF4" w:rsidRPr="00AE7F1C" w:rsidRDefault="00291DF4" w:rsidP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/>
          <w:sz w:val="30"/>
          <w:szCs w:val="30"/>
          <w:cs/>
        </w:rPr>
        <w:t>ภายใต้ข้อกำหนดของหุ้นกู้</w:t>
      </w:r>
      <w:r w:rsidRPr="00AE7F1C">
        <w:rPr>
          <w:rFonts w:ascii="Angsana New" w:hAnsi="Angsana New" w:hint="cs"/>
          <w:sz w:val="30"/>
          <w:szCs w:val="30"/>
          <w:cs/>
        </w:rPr>
        <w:t>ของบริษัท</w:t>
      </w:r>
      <w:r w:rsidRPr="00AE7F1C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บริษัทต้องปฏิบัติตามเงื่อนไขและข้อกำหนดต่างๆ ที่ระบุไว้ เช่น การรักษาอัตราส่วนทางการเงิน เป็นต้น</w:t>
      </w:r>
    </w:p>
    <w:p w14:paraId="6AA22482" w14:textId="77777777" w:rsidR="00291DF4" w:rsidRPr="00AE7F1C" w:rsidRDefault="00291DF4" w:rsidP="00291DF4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18"/>
          <w:szCs w:val="18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08"/>
        <w:gridCol w:w="267"/>
        <w:gridCol w:w="993"/>
        <w:gridCol w:w="267"/>
        <w:gridCol w:w="1083"/>
      </w:tblGrid>
      <w:tr w:rsidR="00291DF4" w:rsidRPr="00AE7F1C" w14:paraId="198E88DA" w14:textId="77777777" w:rsidTr="007C4CC3">
        <w:tc>
          <w:tcPr>
            <w:tcW w:w="4230" w:type="dxa"/>
            <w:shd w:val="clear" w:color="auto" w:fill="auto"/>
          </w:tcPr>
          <w:p w14:paraId="695F8CA8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1A3E56C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</w:tcPr>
          <w:p w14:paraId="57A51249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  <w:shd w:val="clear" w:color="auto" w:fill="auto"/>
          </w:tcPr>
          <w:p w14:paraId="72BB613E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DF4" w:rsidRPr="00AE7F1C" w14:paraId="55127E2B" w14:textId="77777777" w:rsidTr="007C4CC3">
        <w:tc>
          <w:tcPr>
            <w:tcW w:w="4230" w:type="dxa"/>
            <w:shd w:val="clear" w:color="auto" w:fill="auto"/>
          </w:tcPr>
          <w:p w14:paraId="0C24DA75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CDD6403" w14:textId="754D4B66" w:rsidR="00291DF4" w:rsidRPr="00AE7F1C" w:rsidRDefault="00B0042F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AE7F1C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5452B90E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4923292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AE7F1C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  <w:shd w:val="clear" w:color="auto" w:fill="auto"/>
          </w:tcPr>
          <w:p w14:paraId="77AAAE67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69F19B6E" w14:textId="165B2B0F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B0042F" w:rsidRPr="00AE7F1C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AE7F1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B0042F" w:rsidRPr="00AE7F1C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  <w:shd w:val="clear" w:color="auto" w:fill="auto"/>
          </w:tcPr>
          <w:p w14:paraId="74E4A818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3119875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8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AE7F1C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291DF4" w:rsidRPr="00AE7F1C" w14:paraId="1897FE49" w14:textId="77777777" w:rsidTr="007C4CC3">
        <w:tc>
          <w:tcPr>
            <w:tcW w:w="4230" w:type="dxa"/>
            <w:shd w:val="clear" w:color="auto" w:fill="auto"/>
          </w:tcPr>
          <w:p w14:paraId="417F2445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1062" w:type="dxa"/>
            <w:shd w:val="clear" w:color="auto" w:fill="auto"/>
          </w:tcPr>
          <w:p w14:paraId="459F4415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A03AB61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9D2623C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7" w:type="dxa"/>
            <w:shd w:val="clear" w:color="auto" w:fill="auto"/>
          </w:tcPr>
          <w:p w14:paraId="270F61E7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142BA70C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7" w:type="dxa"/>
            <w:shd w:val="clear" w:color="auto" w:fill="auto"/>
          </w:tcPr>
          <w:p w14:paraId="69B43FD0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43010134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291DF4" w:rsidRPr="00AE7F1C" w14:paraId="2BE9F2ED" w14:textId="77777777" w:rsidTr="007C4CC3">
        <w:tc>
          <w:tcPr>
            <w:tcW w:w="4230" w:type="dxa"/>
          </w:tcPr>
          <w:p w14:paraId="1A02FA8F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7F52F0B9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91DF4" w:rsidRPr="00AE7F1C" w14:paraId="73F2E0EA" w14:textId="77777777" w:rsidTr="007C4CC3">
        <w:trPr>
          <w:trHeight w:val="80"/>
        </w:trPr>
        <w:tc>
          <w:tcPr>
            <w:tcW w:w="4230" w:type="dxa"/>
          </w:tcPr>
          <w:p w14:paraId="4919428B" w14:textId="77777777" w:rsidR="00291DF4" w:rsidRPr="00AE7F1C" w:rsidRDefault="00291DF4" w:rsidP="007C4C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 w:rsidRPr="00AE7F1C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062" w:type="dxa"/>
            <w:shd w:val="clear" w:color="auto" w:fill="auto"/>
          </w:tcPr>
          <w:p w14:paraId="691A9D2B" w14:textId="138107F7" w:rsidR="00291DF4" w:rsidRPr="00AE7F1C" w:rsidRDefault="00291DF4" w:rsidP="007C4C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B0042F"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3D0C702F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13894B1" w14:textId="77777777" w:rsidR="00291DF4" w:rsidRPr="00AE7F1C" w:rsidRDefault="00291DF4" w:rsidP="007C4CC3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766</w:t>
            </w:r>
          </w:p>
        </w:tc>
        <w:tc>
          <w:tcPr>
            <w:tcW w:w="267" w:type="dxa"/>
          </w:tcPr>
          <w:p w14:paraId="12AD0712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12F4FCEE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B980390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1CD81A1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1DF4" w:rsidRPr="00AE7F1C" w14:paraId="2EC37207" w14:textId="77777777" w:rsidTr="007C4CC3">
        <w:tc>
          <w:tcPr>
            <w:tcW w:w="4230" w:type="dxa"/>
          </w:tcPr>
          <w:p w14:paraId="47AB72B5" w14:textId="77777777" w:rsidR="00291DF4" w:rsidRPr="00AE7F1C" w:rsidRDefault="00291DF4" w:rsidP="007C4CC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AE7F1C"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1062" w:type="dxa"/>
            <w:shd w:val="clear" w:color="auto" w:fill="auto"/>
          </w:tcPr>
          <w:p w14:paraId="175C73C8" w14:textId="35D74550" w:rsidR="00291DF4" w:rsidRPr="00AE7F1C" w:rsidRDefault="000957F9" w:rsidP="0009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0D273F5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4B74F9A" w14:textId="77777777" w:rsidR="00291DF4" w:rsidRPr="00AE7F1C" w:rsidRDefault="00291DF4" w:rsidP="007C4CC3">
            <w:pPr>
              <w:pStyle w:val="acctfourfigures"/>
              <w:tabs>
                <w:tab w:val="clear" w:pos="765"/>
              </w:tabs>
              <w:spacing w:line="240" w:lineRule="atLeast"/>
              <w:ind w:left="-79" w:right="4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267" w:type="dxa"/>
          </w:tcPr>
          <w:p w14:paraId="7775995D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75897D7E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6A03C97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C414366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1DF4" w:rsidRPr="00AE7F1C" w14:paraId="07D36BE0" w14:textId="77777777" w:rsidTr="007C4CC3">
        <w:trPr>
          <w:trHeight w:val="80"/>
        </w:trPr>
        <w:tc>
          <w:tcPr>
            <w:tcW w:w="4230" w:type="dxa"/>
          </w:tcPr>
          <w:p w14:paraId="1AFA4572" w14:textId="77777777" w:rsidR="00291DF4" w:rsidRPr="00AE7F1C" w:rsidRDefault="00291DF4" w:rsidP="007C4CC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AE7F1C">
              <w:rPr>
                <w:rFonts w:ascii="Angsana New" w:hAnsi="Angsana New"/>
                <w:sz w:val="30"/>
                <w:szCs w:val="30"/>
              </w:rPr>
              <w:t>***</w:t>
            </w:r>
          </w:p>
        </w:tc>
        <w:tc>
          <w:tcPr>
            <w:tcW w:w="1062" w:type="dxa"/>
            <w:shd w:val="clear" w:color="auto" w:fill="auto"/>
          </w:tcPr>
          <w:p w14:paraId="0E46E429" w14:textId="0D3E4FD4" w:rsidR="00291DF4" w:rsidRPr="00AE7F1C" w:rsidRDefault="00B0042F" w:rsidP="007C4C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50AB9FC8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31D9FE9" w14:textId="77777777" w:rsidR="00291DF4" w:rsidRPr="00AE7F1C" w:rsidRDefault="00291DF4" w:rsidP="007C4CC3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67" w:type="dxa"/>
          </w:tcPr>
          <w:p w14:paraId="028C88D6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46A2F64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8A8EB44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3567BAC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1DF4" w:rsidRPr="00AE7F1C" w14:paraId="3755A956" w14:textId="77777777" w:rsidTr="007C4CC3">
        <w:trPr>
          <w:trHeight w:val="80"/>
        </w:trPr>
        <w:tc>
          <w:tcPr>
            <w:tcW w:w="4230" w:type="dxa"/>
          </w:tcPr>
          <w:p w14:paraId="54DE238D" w14:textId="77777777" w:rsidR="00291DF4" w:rsidRPr="00AE7F1C" w:rsidRDefault="00291DF4" w:rsidP="007C4C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  <w:r w:rsidRPr="00AE7F1C">
              <w:rPr>
                <w:rFonts w:ascii="Angsana New" w:hAnsi="Angsana New"/>
                <w:sz w:val="30"/>
                <w:szCs w:val="30"/>
              </w:rPr>
              <w:t>****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906B462" w14:textId="77777777" w:rsidR="00291DF4" w:rsidRPr="00AE7F1C" w:rsidRDefault="00291DF4" w:rsidP="007C4C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142FD7A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202FE0C" w14:textId="77777777" w:rsidR="00291DF4" w:rsidRPr="00AE7F1C" w:rsidRDefault="00291DF4" w:rsidP="007C4CC3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7" w:type="dxa"/>
          </w:tcPr>
          <w:p w14:paraId="07D8EC34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7EA3233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E94A7EA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7FAB09A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1DF4" w:rsidRPr="00AE7F1C" w14:paraId="3C2F9B30" w14:textId="77777777" w:rsidTr="007C4CC3">
        <w:tc>
          <w:tcPr>
            <w:tcW w:w="4230" w:type="dxa"/>
          </w:tcPr>
          <w:p w14:paraId="6C4E1438" w14:textId="77777777" w:rsidR="00291DF4" w:rsidRPr="00AE7F1C" w:rsidRDefault="00291DF4" w:rsidP="007C4CC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A893B" w14:textId="2207FF91" w:rsidR="00291DF4" w:rsidRPr="00AE7F1C" w:rsidRDefault="000957F9" w:rsidP="007C4C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748</w:t>
            </w:r>
          </w:p>
        </w:tc>
        <w:tc>
          <w:tcPr>
            <w:tcW w:w="270" w:type="dxa"/>
          </w:tcPr>
          <w:p w14:paraId="341F4AAA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F80385F" w14:textId="77777777" w:rsidR="00291DF4" w:rsidRPr="00AE7F1C" w:rsidRDefault="00291DF4" w:rsidP="007C4CC3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1,170</w:t>
            </w:r>
          </w:p>
        </w:tc>
        <w:tc>
          <w:tcPr>
            <w:tcW w:w="267" w:type="dxa"/>
          </w:tcPr>
          <w:p w14:paraId="64FF5B78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364E4F5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0B06717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A6FC043" w14:textId="77777777" w:rsidR="00291DF4" w:rsidRPr="00AE7F1C" w:rsidRDefault="00291DF4" w:rsidP="007C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FEC5D34" w14:textId="77777777" w:rsidR="007C4CC3" w:rsidRPr="00AE7F1C" w:rsidRDefault="007C4CC3" w:rsidP="00291DF4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76C2C81C" w14:textId="08B05653" w:rsidR="00291DF4" w:rsidRPr="00AE7F1C" w:rsidRDefault="00291DF4" w:rsidP="00291DF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/>
          <w:sz w:val="30"/>
          <w:szCs w:val="30"/>
        </w:rPr>
        <w:t xml:space="preserve">* </w:t>
      </w:r>
      <w:r w:rsidRPr="00AE7F1C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AE7F1C">
        <w:rPr>
          <w:rFonts w:ascii="Angsana New" w:hAnsi="Angsana New"/>
          <w:sz w:val="30"/>
          <w:szCs w:val="30"/>
          <w:cs/>
        </w:rPr>
        <w:t>ได้</w:t>
      </w:r>
      <w:r w:rsidRPr="00AE7F1C">
        <w:rPr>
          <w:rFonts w:ascii="Angsana New" w:hAnsi="Angsana New" w:hint="cs"/>
          <w:sz w:val="30"/>
          <w:szCs w:val="30"/>
          <w:cs/>
        </w:rPr>
        <w:t>ทำสัญญาโอนสิทธิเรียกร้องตามสัญญาประนีประนอมยอมความให้กับสถาบันการเงิน</w:t>
      </w:r>
    </w:p>
    <w:p w14:paraId="2983C82B" w14:textId="77777777" w:rsidR="00291DF4" w:rsidRPr="00AE7F1C" w:rsidRDefault="00291DF4" w:rsidP="00291DF4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3FA2E5F9" w14:textId="7C011AE0" w:rsidR="00291DF4" w:rsidRPr="00AE7F1C" w:rsidRDefault="00291DF4" w:rsidP="00291DF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 w:hint="cs"/>
          <w:sz w:val="30"/>
          <w:szCs w:val="30"/>
          <w:cs/>
        </w:rPr>
        <w:t>*</w:t>
      </w:r>
      <w:r w:rsidRPr="00AE7F1C">
        <w:rPr>
          <w:rFonts w:ascii="Angsana New" w:hAnsi="Angsana New"/>
          <w:sz w:val="30"/>
          <w:szCs w:val="30"/>
        </w:rPr>
        <w:t>*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AE7F1C">
        <w:rPr>
          <w:rFonts w:ascii="Angsana New" w:hAnsi="Angsana New"/>
          <w:sz w:val="30"/>
          <w:szCs w:val="30"/>
          <w:cs/>
        </w:rPr>
        <w:t>ได้จดจำนองอสังหาริมทรัพย์เพื่อการลงทุนบางส่วนเป็นหลักประกันเงินกู้ยืมระยะยาวจาก</w:t>
      </w:r>
      <w:r w:rsidR="00745405" w:rsidRPr="00382CF1">
        <w:rPr>
          <w:rFonts w:ascii="Angsana New" w:hAnsi="Angsana New"/>
          <w:sz w:val="30"/>
          <w:szCs w:val="30"/>
          <w:cs/>
        </w:rPr>
        <w:t>สถาบันการเงิน</w:t>
      </w:r>
      <w:r w:rsidR="00745405" w:rsidRPr="00382CF1">
        <w:rPr>
          <w:rFonts w:ascii="Angsana New" w:hAnsi="Angsana New" w:hint="cs"/>
          <w:sz w:val="30"/>
          <w:szCs w:val="30"/>
          <w:cs/>
        </w:rPr>
        <w:t xml:space="preserve"> โดยบริษัทย่อยได้คืน</w:t>
      </w:r>
      <w:r w:rsidR="00745405" w:rsidRPr="00382CF1">
        <w:rPr>
          <w:rFonts w:ascii="Angsana New" w:hAnsi="Angsana New"/>
          <w:sz w:val="30"/>
          <w:szCs w:val="30"/>
          <w:cs/>
        </w:rPr>
        <w:t>เงินกู้ยืมระยะ</w:t>
      </w:r>
      <w:r w:rsidR="00745405" w:rsidRPr="00382CF1">
        <w:rPr>
          <w:rFonts w:ascii="Angsana New" w:hAnsi="Angsana New" w:hint="cs"/>
          <w:sz w:val="30"/>
          <w:szCs w:val="30"/>
          <w:cs/>
        </w:rPr>
        <w:t xml:space="preserve">ยาวดังกล่าวและดำเนินการไถ่ถอนเสร็จสิ้นแล้วในปี </w:t>
      </w:r>
      <w:r w:rsidR="00745405" w:rsidRPr="00382CF1">
        <w:rPr>
          <w:rFonts w:ascii="Angsana New" w:hAnsi="Angsana New" w:hint="cs"/>
          <w:sz w:val="30"/>
          <w:szCs w:val="30"/>
        </w:rPr>
        <w:t>2564</w:t>
      </w:r>
    </w:p>
    <w:p w14:paraId="675D5ED1" w14:textId="77777777" w:rsidR="00291DF4" w:rsidRPr="00AE7F1C" w:rsidRDefault="00291DF4" w:rsidP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040B5E35" w14:textId="77777777" w:rsidR="00291DF4" w:rsidRPr="00AE7F1C" w:rsidRDefault="00291DF4" w:rsidP="00291DF4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AE7F1C">
        <w:rPr>
          <w:rFonts w:ascii="Angsana New" w:hAnsi="Angsana New"/>
          <w:spacing w:val="-4"/>
          <w:sz w:val="30"/>
          <w:szCs w:val="30"/>
        </w:rPr>
        <w:t>*</w:t>
      </w:r>
      <w:r w:rsidRPr="00AE7F1C">
        <w:rPr>
          <w:rFonts w:ascii="Angsana New" w:hAnsi="Angsana New" w:hint="cs"/>
          <w:spacing w:val="-4"/>
          <w:sz w:val="30"/>
          <w:szCs w:val="30"/>
          <w:cs/>
        </w:rPr>
        <w:t>*</w:t>
      </w:r>
      <w:r w:rsidRPr="00AE7F1C">
        <w:rPr>
          <w:rFonts w:ascii="Angsana New" w:hAnsi="Angsana New"/>
          <w:spacing w:val="-4"/>
          <w:sz w:val="30"/>
          <w:szCs w:val="30"/>
        </w:rPr>
        <w:t xml:space="preserve">* </w:t>
      </w:r>
      <w:r w:rsidRPr="00AE7F1C">
        <w:rPr>
          <w:rFonts w:ascii="Angsana New" w:hAnsi="Angsana New" w:hint="cs"/>
          <w:spacing w:val="-4"/>
          <w:sz w:val="30"/>
          <w:szCs w:val="30"/>
          <w:cs/>
        </w:rPr>
        <w:t>บริษัทย่อยแห่งหนึ่ง</w:t>
      </w:r>
      <w:r w:rsidRPr="00AE7F1C">
        <w:rPr>
          <w:rFonts w:ascii="Angsana New" w:hAnsi="Angsana New"/>
          <w:spacing w:val="-4"/>
          <w:sz w:val="30"/>
          <w:szCs w:val="30"/>
          <w:cs/>
        </w:rPr>
        <w:t>ได้มีการมอบอำนาจการรับเงินจากลูกหนี้การค้าตามสัญญา</w:t>
      </w:r>
      <w:r w:rsidRPr="00AE7F1C">
        <w:rPr>
          <w:rFonts w:ascii="Angsana New" w:hAnsi="Angsana New" w:hint="cs"/>
          <w:spacing w:val="-4"/>
          <w:sz w:val="30"/>
          <w:szCs w:val="30"/>
          <w:cs/>
        </w:rPr>
        <w:t>การให้บริการ</w:t>
      </w:r>
      <w:r w:rsidRPr="00AE7F1C">
        <w:rPr>
          <w:rFonts w:ascii="Angsana New" w:hAnsi="Angsana New"/>
          <w:spacing w:val="-4"/>
          <w:sz w:val="30"/>
          <w:szCs w:val="30"/>
          <w:cs/>
        </w:rPr>
        <w:t>ให้กับ</w:t>
      </w:r>
      <w:r w:rsidRPr="00AE7F1C">
        <w:rPr>
          <w:rFonts w:ascii="Angsana New" w:hAnsi="Angsana New" w:hint="cs"/>
          <w:spacing w:val="-4"/>
          <w:sz w:val="30"/>
          <w:szCs w:val="30"/>
          <w:cs/>
        </w:rPr>
        <w:t>สถาบันการเงิน</w:t>
      </w:r>
    </w:p>
    <w:p w14:paraId="4329C868" w14:textId="77777777" w:rsidR="00291DF4" w:rsidRPr="00AE7F1C" w:rsidRDefault="00291DF4" w:rsidP="00291DF4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34FA1D9E" w14:textId="77777777" w:rsidR="00291DF4" w:rsidRPr="00AE7F1C" w:rsidRDefault="00291DF4" w:rsidP="00291DF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/>
          <w:sz w:val="30"/>
          <w:szCs w:val="30"/>
        </w:rPr>
        <w:t>****</w:t>
      </w:r>
      <w:r w:rsidRPr="00AE7F1C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บริษัทย่อยแห่งหนึ่งได้</w:t>
      </w:r>
      <w:r w:rsidRPr="00AE7F1C">
        <w:rPr>
          <w:rFonts w:ascii="Angsana New" w:hAnsi="Angsana New"/>
          <w:sz w:val="30"/>
          <w:szCs w:val="30"/>
          <w:cs/>
        </w:rPr>
        <w:t>จดจำนอง</w:t>
      </w:r>
      <w:r w:rsidRPr="00AE7F1C">
        <w:rPr>
          <w:rFonts w:ascii="Angsana New" w:hAnsi="Angsana New" w:hint="cs"/>
          <w:sz w:val="30"/>
          <w:szCs w:val="30"/>
          <w:cs/>
        </w:rPr>
        <w:t>อาคารและส่วนปรับปรุง</w:t>
      </w:r>
      <w:r w:rsidRPr="00AE7F1C">
        <w:rPr>
          <w:rFonts w:ascii="Angsana New" w:hAnsi="Angsana New"/>
          <w:sz w:val="30"/>
          <w:szCs w:val="30"/>
          <w:cs/>
        </w:rPr>
        <w:t>เป็นหลักประกัน</w:t>
      </w:r>
      <w:r w:rsidRPr="00AE7F1C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Pr="00AE7F1C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7A4EF616" w14:textId="77777777" w:rsidR="00291DF4" w:rsidRPr="00AE7F1C" w:rsidRDefault="00291DF4" w:rsidP="00291DF4">
      <w:pPr>
        <w:ind w:left="540"/>
        <w:jc w:val="thaiDistribute"/>
        <w:rPr>
          <w:rFonts w:ascii="Angsana New" w:hAnsi="Angsana New"/>
          <w:color w:val="0000FF"/>
          <w:sz w:val="24"/>
          <w:szCs w:val="24"/>
        </w:rPr>
      </w:pPr>
    </w:p>
    <w:p w14:paraId="33F06EC4" w14:textId="77777777" w:rsidR="00464D89" w:rsidRPr="00AE7F1C" w:rsidRDefault="0046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bookmarkStart w:id="3" w:name="_Hlk78730169"/>
      <w:r w:rsidRPr="00AE7F1C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D1AD539" w14:textId="405FBD5D" w:rsidR="00965508" w:rsidRPr="00AE7F1C" w:rsidRDefault="00837729" w:rsidP="006C2AA4">
      <w:pPr>
        <w:pStyle w:val="Heading1"/>
        <w:tabs>
          <w:tab w:val="clear" w:pos="4513"/>
          <w:tab w:val="num" w:pos="1107"/>
        </w:tabs>
        <w:ind w:left="540" w:hanging="540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AE7F1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ประมาณการหนี้สิน</w:t>
      </w:r>
      <w:r w:rsidR="00965508" w:rsidRPr="00AE7F1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ผลขาดทุนของ</w:t>
      </w:r>
      <w:r w:rsidRPr="00AE7F1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งาน</w:t>
      </w:r>
      <w:r w:rsidR="00965508" w:rsidRPr="00AE7F1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โครงการ</w:t>
      </w:r>
    </w:p>
    <w:p w14:paraId="3972CEFD" w14:textId="2E09B1FC" w:rsidR="00965508" w:rsidRPr="00AE7F1C" w:rsidRDefault="00965508" w:rsidP="0096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20"/>
          <w:szCs w:val="20"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102"/>
        <w:gridCol w:w="236"/>
        <w:gridCol w:w="1092"/>
      </w:tblGrid>
      <w:tr w:rsidR="001058DE" w:rsidRPr="00AE7F1C" w14:paraId="5CC33CFE" w14:textId="77777777" w:rsidTr="00AA5257">
        <w:trPr>
          <w:tblHeader/>
        </w:trPr>
        <w:tc>
          <w:tcPr>
            <w:tcW w:w="4050" w:type="dxa"/>
            <w:shd w:val="clear" w:color="auto" w:fill="auto"/>
          </w:tcPr>
          <w:p w14:paraId="44734938" w14:textId="77777777" w:rsidR="001058DE" w:rsidRPr="00AE7F1C" w:rsidRDefault="001058DE" w:rsidP="00AA525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5CCB4F3" w14:textId="77777777" w:rsidR="001058DE" w:rsidRPr="00AE7F1C" w:rsidRDefault="001058DE" w:rsidP="00AA5257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AE7F1C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9468C51" w14:textId="77777777" w:rsidR="001058DE" w:rsidRPr="00AE7F1C" w:rsidRDefault="001058DE" w:rsidP="00AA5257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281E88D" w14:textId="77777777" w:rsidR="001058DE" w:rsidRPr="00AE7F1C" w:rsidRDefault="001058DE" w:rsidP="00AA5257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AE7F1C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AE7F1C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1058DE" w:rsidRPr="00AE7F1C" w14:paraId="4E6BE0FB" w14:textId="77777777" w:rsidTr="00AA5257">
        <w:trPr>
          <w:tblHeader/>
        </w:trPr>
        <w:tc>
          <w:tcPr>
            <w:tcW w:w="4050" w:type="dxa"/>
            <w:shd w:val="clear" w:color="auto" w:fill="auto"/>
          </w:tcPr>
          <w:p w14:paraId="4907B8F6" w14:textId="77777777" w:rsidR="001058DE" w:rsidRPr="00AE7F1C" w:rsidRDefault="001058DE" w:rsidP="0010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4F834B" w14:textId="68E118B9" w:rsidR="001058DE" w:rsidRPr="00AE7F1C" w:rsidRDefault="0021708C" w:rsidP="001058D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D6CAA7D" w14:textId="77777777" w:rsidR="001058DE" w:rsidRPr="00AE7F1C" w:rsidRDefault="001058DE" w:rsidP="001058DE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D559DF" w14:textId="6E98F6F3" w:rsidR="001058DE" w:rsidRPr="00AE7F1C" w:rsidRDefault="0021708C" w:rsidP="001058D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FE59F65" w14:textId="77777777" w:rsidR="001058DE" w:rsidRPr="00AE7F1C" w:rsidRDefault="001058DE" w:rsidP="00105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720C84D" w14:textId="1F2CCC5E" w:rsidR="001058DE" w:rsidRPr="00AE7F1C" w:rsidRDefault="0021708C" w:rsidP="001058D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FB0E6F3" w14:textId="77777777" w:rsidR="001058DE" w:rsidRPr="00AE7F1C" w:rsidRDefault="001058DE" w:rsidP="001058DE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2" w:type="dxa"/>
            <w:shd w:val="clear" w:color="auto" w:fill="auto"/>
          </w:tcPr>
          <w:p w14:paraId="1098BBDE" w14:textId="30556797" w:rsidR="001058DE" w:rsidRPr="00AE7F1C" w:rsidRDefault="0021708C" w:rsidP="001058D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058DE" w:rsidRPr="00AE7F1C" w14:paraId="1BC80E9A" w14:textId="77777777" w:rsidTr="00AA5257">
        <w:trPr>
          <w:tblHeader/>
        </w:trPr>
        <w:tc>
          <w:tcPr>
            <w:tcW w:w="4050" w:type="dxa"/>
            <w:shd w:val="clear" w:color="auto" w:fill="auto"/>
          </w:tcPr>
          <w:p w14:paraId="1BA2D2E7" w14:textId="77777777" w:rsidR="001058DE" w:rsidRPr="00AE7F1C" w:rsidRDefault="001058DE" w:rsidP="00AA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5081B9F7" w14:textId="77777777" w:rsidR="001058DE" w:rsidRPr="00AE7F1C" w:rsidRDefault="001058DE" w:rsidP="00AA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651C0B" w:rsidRPr="00AE7F1C" w14:paraId="591DA0B6" w14:textId="77777777" w:rsidTr="00AA5257">
        <w:tc>
          <w:tcPr>
            <w:tcW w:w="4050" w:type="dxa"/>
            <w:shd w:val="clear" w:color="auto" w:fill="auto"/>
          </w:tcPr>
          <w:p w14:paraId="64E4E390" w14:textId="36019FF5" w:rsidR="00651C0B" w:rsidRPr="00AE7F1C" w:rsidRDefault="00651C0B" w:rsidP="00651C0B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AE7F1C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AE7F1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3BFAFF4D" w14:textId="1FCF3B73" w:rsidR="00651C0B" w:rsidRPr="00AE7F1C" w:rsidRDefault="00651C0B" w:rsidP="00651C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14:paraId="27210DB5" w14:textId="77777777" w:rsidR="00651C0B" w:rsidRPr="00AE7F1C" w:rsidRDefault="00651C0B" w:rsidP="00651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179F56" w14:textId="765FBFFB" w:rsidR="00651C0B" w:rsidRPr="00AE7F1C" w:rsidRDefault="00651C0B" w:rsidP="00651C0B">
            <w:pPr>
              <w:pStyle w:val="acctfourfigures"/>
              <w:tabs>
                <w:tab w:val="clear" w:pos="765"/>
              </w:tabs>
              <w:spacing w:line="240" w:lineRule="auto"/>
              <w:ind w:left="-375" w:right="25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70" w:type="dxa"/>
            <w:shd w:val="clear" w:color="auto" w:fill="auto"/>
          </w:tcPr>
          <w:p w14:paraId="37488421" w14:textId="77777777" w:rsidR="00651C0B" w:rsidRPr="00AE7F1C" w:rsidRDefault="00651C0B" w:rsidP="00651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401B050" w14:textId="1806E581" w:rsidR="00651C0B" w:rsidRPr="00AE7F1C" w:rsidRDefault="00651C0B" w:rsidP="00651C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236" w:type="dxa"/>
            <w:shd w:val="clear" w:color="auto" w:fill="auto"/>
          </w:tcPr>
          <w:p w14:paraId="7FD5F474" w14:textId="77777777" w:rsidR="00651C0B" w:rsidRPr="00AE7F1C" w:rsidRDefault="00651C0B" w:rsidP="00651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4E100F09" w14:textId="180257A6" w:rsidR="00651C0B" w:rsidRPr="00AE7F1C" w:rsidRDefault="00651C0B" w:rsidP="00651C0B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</w:p>
        </w:tc>
      </w:tr>
      <w:tr w:rsidR="00651C0B" w:rsidRPr="00AE7F1C" w14:paraId="2A9B8E1F" w14:textId="77777777" w:rsidTr="00AA5257">
        <w:tc>
          <w:tcPr>
            <w:tcW w:w="4050" w:type="dxa"/>
            <w:shd w:val="clear" w:color="auto" w:fill="auto"/>
          </w:tcPr>
          <w:p w14:paraId="60AB5B27" w14:textId="77777777" w:rsidR="00651C0B" w:rsidRPr="00AE7F1C" w:rsidRDefault="00651C0B" w:rsidP="00651C0B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080" w:type="dxa"/>
            <w:shd w:val="clear" w:color="auto" w:fill="auto"/>
          </w:tcPr>
          <w:p w14:paraId="28D4DCBB" w14:textId="351A0B3C" w:rsidR="00651C0B" w:rsidRPr="00AE7F1C" w:rsidRDefault="00651C0B" w:rsidP="00651C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0924CB8D" w14:textId="77777777" w:rsidR="00651C0B" w:rsidRPr="00AE7F1C" w:rsidRDefault="00651C0B" w:rsidP="00651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A19CFD" w14:textId="6097BBDB" w:rsidR="00651C0B" w:rsidRPr="00AE7F1C" w:rsidRDefault="00651C0B" w:rsidP="00651C0B">
            <w:pPr>
              <w:pStyle w:val="acctfourfigures"/>
              <w:tabs>
                <w:tab w:val="clear" w:pos="765"/>
                <w:tab w:val="left" w:pos="615"/>
              </w:tabs>
              <w:spacing w:line="240" w:lineRule="auto"/>
              <w:ind w:right="-1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4A107BAA" w14:textId="77777777" w:rsidR="00651C0B" w:rsidRPr="00AE7F1C" w:rsidRDefault="00651C0B" w:rsidP="00651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564F5DB" w14:textId="4EFD8EFE" w:rsidR="00651C0B" w:rsidRPr="00AE7F1C" w:rsidRDefault="00651C0B" w:rsidP="00651C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14:paraId="3D38CF3D" w14:textId="77777777" w:rsidR="00651C0B" w:rsidRPr="00AE7F1C" w:rsidRDefault="00651C0B" w:rsidP="00651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47733A97" w14:textId="61679CE9" w:rsidR="00651C0B" w:rsidRPr="00AE7F1C" w:rsidRDefault="00651C0B" w:rsidP="00651C0B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1C0B" w:rsidRPr="00AE7F1C" w14:paraId="3411E4A0" w14:textId="77777777" w:rsidTr="00AA5257">
        <w:tc>
          <w:tcPr>
            <w:tcW w:w="4050" w:type="dxa"/>
            <w:shd w:val="clear" w:color="auto" w:fill="auto"/>
          </w:tcPr>
          <w:p w14:paraId="2CA7F7E1" w14:textId="77777777" w:rsidR="00651C0B" w:rsidRPr="00AE7F1C" w:rsidRDefault="00651C0B" w:rsidP="00651C0B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080" w:type="dxa"/>
            <w:shd w:val="clear" w:color="auto" w:fill="auto"/>
          </w:tcPr>
          <w:p w14:paraId="42DD4A8E" w14:textId="77777777" w:rsidR="00651C0B" w:rsidRPr="00AE7F1C" w:rsidRDefault="00651C0B" w:rsidP="00651C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81FEEE" w14:textId="77777777" w:rsidR="00651C0B" w:rsidRPr="00AE7F1C" w:rsidRDefault="00651C0B" w:rsidP="00651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1DC608" w14:textId="77777777" w:rsidR="00651C0B" w:rsidRPr="00AE7F1C" w:rsidRDefault="00651C0B" w:rsidP="00651C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42E504" w14:textId="77777777" w:rsidR="00651C0B" w:rsidRPr="00AE7F1C" w:rsidRDefault="00651C0B" w:rsidP="00651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A58A890" w14:textId="77777777" w:rsidR="00651C0B" w:rsidRPr="00AE7F1C" w:rsidRDefault="00651C0B" w:rsidP="00651C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6477B8C" w14:textId="77777777" w:rsidR="00651C0B" w:rsidRPr="00AE7F1C" w:rsidRDefault="00651C0B" w:rsidP="00651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3F5B7E87" w14:textId="77777777" w:rsidR="00651C0B" w:rsidRPr="00AE7F1C" w:rsidRDefault="00651C0B" w:rsidP="00651C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51C0B" w:rsidRPr="00AE7F1C" w14:paraId="54411233" w14:textId="77777777" w:rsidTr="00AA5257">
        <w:tc>
          <w:tcPr>
            <w:tcW w:w="4050" w:type="dxa"/>
            <w:shd w:val="clear" w:color="auto" w:fill="auto"/>
          </w:tcPr>
          <w:p w14:paraId="2D7C90F6" w14:textId="77777777" w:rsidR="00651C0B" w:rsidRPr="00AE7F1C" w:rsidRDefault="00651C0B" w:rsidP="00651C0B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left" w:pos="256"/>
                <w:tab w:val="left" w:pos="526"/>
              </w:tabs>
              <w:spacing w:line="240" w:lineRule="auto"/>
              <w:ind w:right="-468" w:hanging="644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1ED2081C" w14:textId="345EE866" w:rsidR="00651C0B" w:rsidRPr="00AE7F1C" w:rsidRDefault="00651C0B" w:rsidP="00651C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AE7F1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</w:t>
            </w: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8)</w:t>
            </w:r>
          </w:p>
        </w:tc>
        <w:tc>
          <w:tcPr>
            <w:tcW w:w="270" w:type="dxa"/>
            <w:shd w:val="clear" w:color="auto" w:fill="auto"/>
          </w:tcPr>
          <w:p w14:paraId="7A8DCC5F" w14:textId="77777777" w:rsidR="00651C0B" w:rsidRPr="00AE7F1C" w:rsidRDefault="00651C0B" w:rsidP="00651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E64D2D" w14:textId="237F8A24" w:rsidR="00651C0B" w:rsidRPr="00AE7F1C" w:rsidRDefault="00651C0B" w:rsidP="00651C0B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(1</w:t>
            </w:r>
            <w:r w:rsidRPr="00AE7F1C">
              <w:rPr>
                <w:rFonts w:ascii="Angsana New" w:hAnsi="Angsana New" w:hint="cs"/>
                <w:sz w:val="30"/>
                <w:szCs w:val="30"/>
                <w:lang w:val="en-US" w:bidi="th-TH"/>
              </w:rPr>
              <w:t>53</w:t>
            </w: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2B8A25" w14:textId="77777777" w:rsidR="00651C0B" w:rsidRPr="00AE7F1C" w:rsidRDefault="00651C0B" w:rsidP="00651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35F7C45" w14:textId="6648C701" w:rsidR="00651C0B" w:rsidRPr="00AE7F1C" w:rsidRDefault="00651C0B" w:rsidP="00651C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AE7F1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</w:t>
            </w: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8)</w:t>
            </w:r>
          </w:p>
        </w:tc>
        <w:tc>
          <w:tcPr>
            <w:tcW w:w="236" w:type="dxa"/>
            <w:shd w:val="clear" w:color="auto" w:fill="auto"/>
          </w:tcPr>
          <w:p w14:paraId="512F19D7" w14:textId="77777777" w:rsidR="00651C0B" w:rsidRPr="00AE7F1C" w:rsidRDefault="00651C0B" w:rsidP="00651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16FF1E7B" w14:textId="67524BA4" w:rsidR="00651C0B" w:rsidRPr="00AE7F1C" w:rsidRDefault="00651C0B" w:rsidP="00651C0B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(139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51C0B" w:rsidRPr="00AE7F1C" w14:paraId="3B8E1A4B" w14:textId="77777777" w:rsidTr="00AA5257">
        <w:tc>
          <w:tcPr>
            <w:tcW w:w="4050" w:type="dxa"/>
            <w:shd w:val="clear" w:color="auto" w:fill="auto"/>
          </w:tcPr>
          <w:p w14:paraId="5F640D3C" w14:textId="77134D0B" w:rsidR="00651C0B" w:rsidRPr="00AE7F1C" w:rsidRDefault="00651C0B" w:rsidP="00651C0B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AE7F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AE7F1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CA76B" w14:textId="10A218FB" w:rsidR="00651C0B" w:rsidRPr="00AE7F1C" w:rsidRDefault="00651C0B" w:rsidP="00651C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298F6793" w14:textId="77777777" w:rsidR="00651C0B" w:rsidRPr="00AE7F1C" w:rsidRDefault="00651C0B" w:rsidP="00651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5329D" w14:textId="231E33A6" w:rsidR="00651C0B" w:rsidRPr="00AE7F1C" w:rsidRDefault="00651C0B" w:rsidP="00651C0B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270" w:type="dxa"/>
            <w:shd w:val="clear" w:color="auto" w:fill="auto"/>
          </w:tcPr>
          <w:p w14:paraId="79F3A46C" w14:textId="77777777" w:rsidR="00651C0B" w:rsidRPr="00AE7F1C" w:rsidRDefault="00651C0B" w:rsidP="00651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7B8F3" w14:textId="7B95078F" w:rsidR="00651C0B" w:rsidRPr="00AE7F1C" w:rsidRDefault="00651C0B" w:rsidP="00651C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447F038A" w14:textId="77777777" w:rsidR="00651C0B" w:rsidRPr="00AE7F1C" w:rsidRDefault="00651C0B" w:rsidP="00651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7A6FD" w14:textId="61DC848A" w:rsidR="00651C0B" w:rsidRPr="00AE7F1C" w:rsidRDefault="00651C0B" w:rsidP="00651C0B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184</w:t>
            </w:r>
          </w:p>
        </w:tc>
      </w:tr>
    </w:tbl>
    <w:p w14:paraId="3BA11466" w14:textId="77777777" w:rsidR="00965508" w:rsidRPr="00AE7F1C" w:rsidRDefault="00965508" w:rsidP="0096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2ACB7F26" w14:textId="782AF7D0" w:rsidR="00475798" w:rsidRPr="00AE7F1C" w:rsidRDefault="00475798" w:rsidP="00475798">
      <w:pPr>
        <w:ind w:left="533"/>
        <w:jc w:val="thaiDistribute"/>
        <w:rPr>
          <w:rFonts w:ascii="Angsana New" w:hAnsi="Angsana New"/>
          <w:spacing w:val="-4"/>
          <w:sz w:val="24"/>
          <w:szCs w:val="24"/>
        </w:rPr>
      </w:pPr>
      <w:bookmarkStart w:id="4" w:name="_Hlk55459252"/>
      <w:r w:rsidRPr="00AE7F1C">
        <w:rPr>
          <w:rFonts w:ascii="Angsana New" w:hAnsi="Angsana New" w:hint="cs"/>
          <w:spacing w:val="-4"/>
          <w:sz w:val="30"/>
          <w:szCs w:val="30"/>
          <w:cs/>
        </w:rPr>
        <w:t xml:space="preserve">ประมาณการหนี้สินผลขาดทุนของงานโครงการ ส่วนใหญ่เกิดจากงานโครงการสายธุรกิจเน็ตเวิร์คโซลูชั่นส์กับหน่วยงานรัฐวิสาหกิจแห่งหนึ่ง ผลขาดทุนดังกล่าวเกิดจากความจำเป็นในการเปลี่ยนแปลงแบบการก่อสร้าง </w:t>
      </w:r>
      <w:r w:rsidRPr="00AE7F1C">
        <w:rPr>
          <w:rFonts w:ascii="Angsana New" w:hAnsi="Angsana New"/>
          <w:spacing w:val="-4"/>
          <w:sz w:val="30"/>
          <w:szCs w:val="30"/>
          <w:cs/>
        </w:rPr>
        <w:br/>
      </w:r>
      <w:r w:rsidRPr="00AE7F1C">
        <w:rPr>
          <w:rFonts w:ascii="Angsana New" w:hAnsi="Angsana New" w:hint="cs"/>
          <w:spacing w:val="-4"/>
          <w:sz w:val="30"/>
          <w:szCs w:val="30"/>
          <w:cs/>
        </w:rPr>
        <w:t>การเปลี่ยนแปลงอุปกรณ์หลักของงานโครงการที่มีนัยสำคัญและการติดตั้งงานในพื้นที่ดำเนินงานของระบบ</w:t>
      </w:r>
      <w:r w:rsidR="009C453E" w:rsidRPr="00AE7F1C">
        <w:rPr>
          <w:rFonts w:ascii="Angsana New" w:hAnsi="Angsana New" w:hint="cs"/>
          <w:spacing w:val="-4"/>
          <w:sz w:val="30"/>
          <w:szCs w:val="30"/>
          <w:cs/>
        </w:rPr>
        <w:t xml:space="preserve">บางส่วนเพื่อให้สามารถทำงานเชื่อมโยงกับระบบสาธารณูปโภคและโครงสร้างอาคารส่วนอื่นๆ ได้อย่างสมบูรณ์ รวมถึงความล่าช้าของการส่งมอบพื้นที่ก่อสร้างเนื่องจากปัญหาการก่อสร้างของผู้รับเหมารายอื่น </w:t>
      </w:r>
      <w:r w:rsidR="00D52DD7" w:rsidRPr="00AE7F1C">
        <w:rPr>
          <w:rFonts w:ascii="Angsana New" w:hAnsi="Angsana New" w:hint="cs"/>
          <w:spacing w:val="-4"/>
          <w:sz w:val="30"/>
          <w:szCs w:val="30"/>
          <w:cs/>
        </w:rPr>
        <w:t>และการแพร่ระบาดของของโรคโควิด</w:t>
      </w:r>
      <w:r w:rsidR="00D52DD7" w:rsidRPr="00AE7F1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pacing w:val="-4"/>
          <w:sz w:val="30"/>
          <w:szCs w:val="30"/>
        </w:rPr>
        <w:t>19</w:t>
      </w:r>
      <w:r w:rsidR="00D52DD7" w:rsidRPr="00AE7F1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pacing w:val="-4"/>
          <w:sz w:val="30"/>
          <w:szCs w:val="30"/>
          <w:cs/>
        </w:rPr>
        <w:t xml:space="preserve">ซึ่งเป็นปัจจัยภายนอกที่ไม่อาจควบคุมได้ นอกจากนี้ ในระหว่างปี </w:t>
      </w:r>
      <w:r w:rsidR="0021708C" w:rsidRPr="00AE7F1C">
        <w:rPr>
          <w:rFonts w:ascii="Angsana New" w:hAnsi="Angsana New" w:hint="cs"/>
          <w:spacing w:val="-4"/>
          <w:sz w:val="30"/>
          <w:szCs w:val="30"/>
        </w:rPr>
        <w:t>256</w:t>
      </w:r>
      <w:r w:rsidR="0021708C" w:rsidRPr="00AE7F1C">
        <w:rPr>
          <w:rFonts w:ascii="Angsana New" w:hAnsi="Angsana New"/>
          <w:spacing w:val="-4"/>
          <w:sz w:val="30"/>
          <w:szCs w:val="30"/>
        </w:rPr>
        <w:t>4</w:t>
      </w:r>
      <w:r w:rsidRPr="00AE7F1C">
        <w:rPr>
          <w:rFonts w:ascii="Angsana New" w:hAnsi="Angsana New" w:hint="cs"/>
          <w:spacing w:val="-4"/>
          <w:sz w:val="30"/>
          <w:szCs w:val="30"/>
          <w:cs/>
        </w:rPr>
        <w:t xml:space="preserve"> เกิดการแพร่ระบาดของโรคโควิด </w:t>
      </w:r>
      <w:r w:rsidR="0021708C" w:rsidRPr="00AE7F1C">
        <w:rPr>
          <w:rFonts w:ascii="Angsana New" w:hAnsi="Angsana New" w:hint="cs"/>
          <w:spacing w:val="-4"/>
          <w:sz w:val="30"/>
          <w:szCs w:val="30"/>
        </w:rPr>
        <w:t>19</w:t>
      </w:r>
      <w:r w:rsidR="009C453E" w:rsidRPr="00AE7F1C">
        <w:rPr>
          <w:rFonts w:ascii="Angsana New" w:hAnsi="Angsana New" w:hint="cs"/>
          <w:spacing w:val="-4"/>
          <w:sz w:val="30"/>
          <w:szCs w:val="30"/>
          <w:cs/>
        </w:rPr>
        <w:t xml:space="preserve"> ระลอกใหม่ และมีประกาศจากภาครัฐให้หยุดดำเนินกิจกรรม</w:t>
      </w:r>
      <w:r w:rsidR="009C453E" w:rsidRPr="00AE7F1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C453E" w:rsidRPr="00AE7F1C">
        <w:rPr>
          <w:rFonts w:ascii="Angsana New" w:hAnsi="Angsana New" w:hint="cs"/>
          <w:spacing w:val="-4"/>
          <w:sz w:val="30"/>
          <w:szCs w:val="30"/>
          <w:cs/>
        </w:rPr>
        <w:t>ซึ่งมีผลกระทบต่อการดำเนินงานของโครงการ</w:t>
      </w:r>
      <w:r w:rsidRPr="00AE7F1C">
        <w:rPr>
          <w:rFonts w:ascii="Angsana New" w:hAnsi="Angsana New" w:hint="cs"/>
          <w:spacing w:val="-4"/>
          <w:sz w:val="30"/>
          <w:szCs w:val="30"/>
          <w:cs/>
        </w:rPr>
        <w:t xml:space="preserve"> และส่งผลต่อค่าใช้จ่ายในการดำเนินงานของโครงการของบริษัท รวมถึงต้นทุนของงานโครงการที่เพิ่มสูงขึ้น ดังนั้น บริษัทจึงมีการบันทึกประมาณการหนี้สินผลขาดทุนของงานโครงการดังกล่าวเป็นจำนวน </w:t>
      </w:r>
      <w:r w:rsidR="0021708C" w:rsidRPr="00AE7F1C">
        <w:rPr>
          <w:rFonts w:ascii="Angsana New" w:hAnsi="Angsana New"/>
          <w:spacing w:val="-4"/>
          <w:sz w:val="30"/>
          <w:szCs w:val="30"/>
        </w:rPr>
        <w:t>80</w:t>
      </w:r>
      <w:r w:rsidRPr="00AE7F1C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AE7F1C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และ </w:t>
      </w:r>
      <w:r w:rsidR="0021708C" w:rsidRPr="00AE7F1C">
        <w:rPr>
          <w:rFonts w:ascii="Angsana New" w:hAnsi="Angsana New"/>
          <w:spacing w:val="-4"/>
          <w:sz w:val="30"/>
          <w:szCs w:val="30"/>
        </w:rPr>
        <w:t>320</w:t>
      </w:r>
      <w:r w:rsidRPr="00AE7F1C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AE7F1C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ล้านบาทในปี </w:t>
      </w:r>
      <w:r w:rsidR="0021708C" w:rsidRPr="00AE7F1C">
        <w:rPr>
          <w:rFonts w:ascii="Angsana New" w:hAnsi="Angsana New" w:hint="cs"/>
          <w:spacing w:val="-4"/>
          <w:sz w:val="30"/>
          <w:szCs w:val="30"/>
        </w:rPr>
        <w:t>256</w:t>
      </w:r>
      <w:r w:rsidR="0021708C" w:rsidRPr="00AE7F1C">
        <w:rPr>
          <w:rFonts w:ascii="Angsana New" w:hAnsi="Angsana New"/>
          <w:spacing w:val="-4"/>
          <w:sz w:val="30"/>
          <w:szCs w:val="30"/>
        </w:rPr>
        <w:t>4</w:t>
      </w:r>
      <w:r w:rsidRPr="00AE7F1C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AE7F1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21708C" w:rsidRPr="00AE7F1C">
        <w:rPr>
          <w:rFonts w:ascii="Angsana New" w:hAnsi="Angsana New" w:hint="cs"/>
          <w:spacing w:val="-4"/>
          <w:sz w:val="30"/>
          <w:szCs w:val="30"/>
        </w:rPr>
        <w:t>256</w:t>
      </w:r>
      <w:r w:rsidR="0021708C" w:rsidRPr="00AE7F1C">
        <w:rPr>
          <w:rFonts w:ascii="Angsana New" w:hAnsi="Angsana New"/>
          <w:spacing w:val="-4"/>
          <w:sz w:val="30"/>
          <w:szCs w:val="30"/>
        </w:rPr>
        <w:t>3</w:t>
      </w:r>
      <w:r w:rsidRPr="00AE7F1C">
        <w:rPr>
          <w:rFonts w:ascii="Angsana New" w:hAnsi="Angsana New" w:hint="cs"/>
          <w:spacing w:val="-4"/>
          <w:sz w:val="30"/>
          <w:szCs w:val="30"/>
          <w:cs/>
        </w:rPr>
        <w:t xml:space="preserve"> ตามลำดับ อย่างไรก็ตาม ในระหว่างปี </w:t>
      </w:r>
      <w:r w:rsidR="0021708C" w:rsidRPr="00AE7F1C">
        <w:rPr>
          <w:rFonts w:ascii="Angsana New" w:hAnsi="Angsana New" w:hint="cs"/>
          <w:spacing w:val="-4"/>
          <w:sz w:val="30"/>
          <w:szCs w:val="30"/>
        </w:rPr>
        <w:t>256</w:t>
      </w:r>
      <w:r w:rsidR="0021708C" w:rsidRPr="00AE7F1C">
        <w:rPr>
          <w:rFonts w:ascii="Angsana New" w:hAnsi="Angsana New"/>
          <w:spacing w:val="-4"/>
          <w:sz w:val="30"/>
          <w:szCs w:val="30"/>
        </w:rPr>
        <w:t>4</w:t>
      </w:r>
      <w:r w:rsidR="009C453E" w:rsidRPr="00AE7F1C">
        <w:rPr>
          <w:rFonts w:ascii="Angsana New" w:hAnsi="Angsana New"/>
          <w:spacing w:val="-4"/>
          <w:sz w:val="30"/>
          <w:szCs w:val="30"/>
        </w:rPr>
        <w:t xml:space="preserve"> </w:t>
      </w:r>
      <w:r w:rsidR="009C453E" w:rsidRPr="00AE7F1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21708C" w:rsidRPr="00AE7F1C">
        <w:rPr>
          <w:rFonts w:ascii="Angsana New" w:hAnsi="Angsana New"/>
          <w:spacing w:val="-4"/>
          <w:sz w:val="30"/>
          <w:szCs w:val="30"/>
        </w:rPr>
        <w:t>2563</w:t>
      </w:r>
      <w:r w:rsidRPr="00AE7F1C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ทำหนังสือถึงผู้ว่าจ้างโดยขอสงวนสิทธิ์และเรียกร้องค่าใช้จ่ายเพิ่มเติมบางส่วนในการจัดซื้ออุปกรณ์และการติดตั้งที่เพิ่มขึ้นจากการเปลี่ยนแปลงขอบเขตและเงื่อนไขในการทำงาน  ขณะนี้ผู้ว่าจ้างอยู่ระหว่างการพิจารณาข้อเรียกร้องดังกล่าว นอกจากนี้ ณ วันที่ </w:t>
      </w:r>
      <w:r w:rsidR="0021708C" w:rsidRPr="00AE7F1C">
        <w:rPr>
          <w:rFonts w:ascii="Angsana New" w:hAnsi="Angsana New"/>
          <w:spacing w:val="-4"/>
          <w:sz w:val="30"/>
          <w:szCs w:val="30"/>
        </w:rPr>
        <w:t>30</w:t>
      </w:r>
      <w:r w:rsidR="001058DE" w:rsidRPr="00AE7F1C">
        <w:rPr>
          <w:rFonts w:ascii="Angsana New" w:hAnsi="Angsana New"/>
          <w:spacing w:val="-4"/>
          <w:sz w:val="30"/>
          <w:szCs w:val="30"/>
        </w:rPr>
        <w:t xml:space="preserve"> </w:t>
      </w:r>
      <w:r w:rsidR="001058DE" w:rsidRPr="00AE7F1C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AE7F1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 w:hint="cs"/>
          <w:spacing w:val="-4"/>
          <w:sz w:val="30"/>
          <w:szCs w:val="30"/>
        </w:rPr>
        <w:t>256</w:t>
      </w:r>
      <w:r w:rsidR="0021708C" w:rsidRPr="00AE7F1C">
        <w:rPr>
          <w:rFonts w:ascii="Angsana New" w:hAnsi="Angsana New"/>
          <w:spacing w:val="-4"/>
          <w:sz w:val="30"/>
          <w:szCs w:val="30"/>
        </w:rPr>
        <w:t>4</w:t>
      </w:r>
      <w:r w:rsidRPr="00AE7F1C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รับการอนุมัติให้ขยายระยะเวลาดำเนินการในสัญญาของงานโครงการดังกล่าวออกไปอีกรวมเป็นระยะเวลา </w:t>
      </w:r>
      <w:r w:rsidR="0021708C" w:rsidRPr="00AE7F1C">
        <w:rPr>
          <w:rFonts w:ascii="Angsana New" w:hAnsi="Angsana New"/>
          <w:spacing w:val="-4"/>
          <w:sz w:val="30"/>
          <w:szCs w:val="30"/>
        </w:rPr>
        <w:t>679</w:t>
      </w:r>
      <w:r w:rsidRPr="00AE7F1C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AE7F1C">
        <w:rPr>
          <w:rFonts w:ascii="Angsana New" w:hAnsi="Angsana New" w:hint="cs"/>
          <w:spacing w:val="-4"/>
          <w:sz w:val="30"/>
          <w:szCs w:val="30"/>
          <w:cs/>
        </w:rPr>
        <w:t>วัน เพื่อให้สอดคล้องกับผังการเชื่อมประสานงาน (</w:t>
      </w:r>
      <w:r w:rsidRPr="00AE7F1C">
        <w:rPr>
          <w:rFonts w:ascii="Angsana New" w:hAnsi="Angsana New" w:hint="cs"/>
          <w:spacing w:val="-4"/>
          <w:sz w:val="30"/>
          <w:szCs w:val="30"/>
        </w:rPr>
        <w:t xml:space="preserve">Key Dates: KD) </w:t>
      </w:r>
      <w:r w:rsidRPr="00AE7F1C">
        <w:rPr>
          <w:rFonts w:ascii="Angsana New" w:hAnsi="Angsana New" w:hint="cs"/>
          <w:spacing w:val="-4"/>
          <w:sz w:val="30"/>
          <w:szCs w:val="30"/>
          <w:cs/>
        </w:rPr>
        <w:t>ให้แล้วเสร็จภายในเวลาที่กำหนดในสัญญา</w:t>
      </w:r>
      <w:bookmarkEnd w:id="4"/>
    </w:p>
    <w:bookmarkEnd w:id="3"/>
    <w:p w14:paraId="48D30655" w14:textId="77777777" w:rsidR="00C673BC" w:rsidRPr="00AE7F1C" w:rsidRDefault="00C6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2A6BDD3" w14:textId="77777777" w:rsidR="006D6B0E" w:rsidRPr="00AE7F1C" w:rsidRDefault="006D6B0E" w:rsidP="0078719A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AE7F1C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ส่วนงาน</w:t>
      </w:r>
      <w:r w:rsidRPr="00AE7F1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ดำเนินงานและการจำแนกรายได้</w:t>
      </w:r>
    </w:p>
    <w:p w14:paraId="31CD246A" w14:textId="77777777" w:rsidR="006D6B0E" w:rsidRPr="00AE7F1C" w:rsidRDefault="006D6B0E" w:rsidP="006D6B0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16"/>
          <w:szCs w:val="16"/>
          <w:lang w:val="th-TH"/>
        </w:rPr>
      </w:pPr>
    </w:p>
    <w:p w14:paraId="25FACB67" w14:textId="149008B0" w:rsidR="006D6B0E" w:rsidRPr="00AE7F1C" w:rsidRDefault="006D6B0E" w:rsidP="006D6B0E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 w:hint="cs"/>
          <w:sz w:val="30"/>
          <w:szCs w:val="30"/>
          <w:cs/>
        </w:rPr>
        <w:t xml:space="preserve">กลุ่มบริษัทได้แสดงข้อมูลตามส่วนงานที่รายงานของปี </w:t>
      </w:r>
      <w:r w:rsidR="0021708C" w:rsidRPr="00AE7F1C">
        <w:rPr>
          <w:rFonts w:ascii="Angsana New" w:hAnsi="Angsana New"/>
          <w:sz w:val="30"/>
          <w:szCs w:val="30"/>
        </w:rPr>
        <w:t>2563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ใหม่ เพื่อให้สอดคล้องกับการแสดงข้อมูลตามส่วนงานของปี </w:t>
      </w:r>
      <w:r w:rsidR="0021708C" w:rsidRPr="00AE7F1C">
        <w:rPr>
          <w:rFonts w:ascii="Angsana New" w:hAnsi="Angsana New"/>
          <w:sz w:val="30"/>
          <w:szCs w:val="30"/>
        </w:rPr>
        <w:t>2564</w:t>
      </w:r>
    </w:p>
    <w:p w14:paraId="6614B001" w14:textId="5F933EEE" w:rsidR="00C52E59" w:rsidRPr="00AE7F1C" w:rsidRDefault="00C52E59" w:rsidP="006A4EB2">
      <w:pPr>
        <w:jc w:val="thaiDistribute"/>
        <w:rPr>
          <w:rFonts w:ascii="Angsana New" w:hAnsi="Angsana New"/>
          <w:sz w:val="30"/>
          <w:szCs w:val="30"/>
          <w:cs/>
        </w:rPr>
        <w:sectPr w:rsidR="00C52E59" w:rsidRPr="00AE7F1C" w:rsidSect="00090673">
          <w:headerReference w:type="default" r:id="rId8"/>
          <w:footerReference w:type="default" r:id="rId9"/>
          <w:pgSz w:w="11909" w:h="16834" w:code="9"/>
          <w:pgMar w:top="691" w:right="1152" w:bottom="1080" w:left="1152" w:header="720" w:footer="720" w:gutter="0"/>
          <w:pgNumType w:start="16"/>
          <w:cols w:space="720"/>
        </w:sectPr>
      </w:pPr>
    </w:p>
    <w:tbl>
      <w:tblPr>
        <w:tblW w:w="14764" w:type="dxa"/>
        <w:tblLayout w:type="fixed"/>
        <w:tblLook w:val="04A0" w:firstRow="1" w:lastRow="0" w:firstColumn="1" w:lastColumn="0" w:noHBand="0" w:noVBand="1"/>
      </w:tblPr>
      <w:tblGrid>
        <w:gridCol w:w="2426"/>
        <w:gridCol w:w="655"/>
        <w:gridCol w:w="236"/>
        <w:gridCol w:w="643"/>
        <w:gridCol w:w="236"/>
        <w:gridCol w:w="664"/>
        <w:gridCol w:w="236"/>
        <w:gridCol w:w="664"/>
        <w:gridCol w:w="238"/>
        <w:gridCol w:w="664"/>
        <w:gridCol w:w="236"/>
        <w:gridCol w:w="665"/>
        <w:gridCol w:w="240"/>
        <w:gridCol w:w="657"/>
        <w:gridCol w:w="7"/>
        <w:gridCol w:w="240"/>
        <w:gridCol w:w="656"/>
        <w:gridCol w:w="270"/>
        <w:gridCol w:w="652"/>
        <w:gridCol w:w="248"/>
        <w:gridCol w:w="630"/>
        <w:gridCol w:w="236"/>
        <w:gridCol w:w="630"/>
        <w:gridCol w:w="237"/>
        <w:gridCol w:w="604"/>
        <w:gridCol w:w="236"/>
        <w:gridCol w:w="664"/>
        <w:gridCol w:w="270"/>
        <w:gridCol w:w="718"/>
        <w:gridCol w:w="6"/>
      </w:tblGrid>
      <w:tr w:rsidR="005414D9" w:rsidRPr="00AE7F1C" w14:paraId="680C3EE8" w14:textId="77777777" w:rsidTr="00AA5257">
        <w:trPr>
          <w:trHeight w:val="360"/>
          <w:tblHeader/>
        </w:trPr>
        <w:tc>
          <w:tcPr>
            <w:tcW w:w="14764" w:type="dxa"/>
            <w:gridSpan w:val="30"/>
            <w:vAlign w:val="bottom"/>
            <w:hideMark/>
          </w:tcPr>
          <w:p w14:paraId="59A69E1A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งบการเงินรวม</w:t>
            </w:r>
          </w:p>
        </w:tc>
      </w:tr>
      <w:tr w:rsidR="005414D9" w:rsidRPr="00AE7F1C" w14:paraId="711E2D61" w14:textId="77777777" w:rsidTr="00AA5257">
        <w:trPr>
          <w:gridAfter w:val="1"/>
          <w:wAfter w:w="6" w:type="dxa"/>
          <w:trHeight w:val="360"/>
          <w:tblHeader/>
        </w:trPr>
        <w:tc>
          <w:tcPr>
            <w:tcW w:w="2426" w:type="dxa"/>
            <w:vAlign w:val="bottom"/>
          </w:tcPr>
          <w:p w14:paraId="38D646F6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  <w:p w14:paraId="0F6D2ECD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สำหรับงวดสามเดือน </w:t>
            </w:r>
          </w:p>
        </w:tc>
        <w:tc>
          <w:tcPr>
            <w:tcW w:w="1534" w:type="dxa"/>
            <w:gridSpan w:val="3"/>
            <w:vAlign w:val="bottom"/>
            <w:hideMark/>
          </w:tcPr>
          <w:p w14:paraId="6AA9235F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6" w:type="dxa"/>
          </w:tcPr>
          <w:p w14:paraId="75BED67D" w14:textId="77777777" w:rsidR="005414D9" w:rsidRPr="00AE7F1C" w:rsidRDefault="005414D9" w:rsidP="00AA5257">
            <w:pPr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4" w:type="dxa"/>
            <w:gridSpan w:val="3"/>
            <w:vAlign w:val="bottom"/>
            <w:hideMark/>
          </w:tcPr>
          <w:p w14:paraId="35377797" w14:textId="7DC72B71" w:rsidR="005414D9" w:rsidRPr="00AE7F1C" w:rsidRDefault="005414D9" w:rsidP="00AA525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8" w:type="dxa"/>
          </w:tcPr>
          <w:p w14:paraId="2BF3B133" w14:textId="77777777" w:rsidR="005414D9" w:rsidRPr="00AE7F1C" w:rsidRDefault="005414D9" w:rsidP="00AA525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5" w:type="dxa"/>
            <w:gridSpan w:val="3"/>
            <w:vAlign w:val="bottom"/>
            <w:hideMark/>
          </w:tcPr>
          <w:p w14:paraId="3EE1C719" w14:textId="77777777" w:rsidR="005414D9" w:rsidRPr="00AE7F1C" w:rsidRDefault="005414D9" w:rsidP="00AA525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40" w:type="dxa"/>
          </w:tcPr>
          <w:p w14:paraId="769FCE30" w14:textId="77777777" w:rsidR="005414D9" w:rsidRPr="00AE7F1C" w:rsidRDefault="005414D9" w:rsidP="00AA525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0" w:type="dxa"/>
            <w:gridSpan w:val="4"/>
            <w:vAlign w:val="bottom"/>
            <w:hideMark/>
          </w:tcPr>
          <w:p w14:paraId="6BB60BE9" w14:textId="77777777" w:rsidR="005414D9" w:rsidRPr="00AE7F1C" w:rsidRDefault="005414D9" w:rsidP="00AA525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70" w:type="dxa"/>
          </w:tcPr>
          <w:p w14:paraId="41F3C8E1" w14:textId="77777777" w:rsidR="005414D9" w:rsidRPr="00AE7F1C" w:rsidRDefault="005414D9" w:rsidP="00AA525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406E347C" w14:textId="77777777" w:rsidR="005414D9" w:rsidRPr="00AE7F1C" w:rsidRDefault="005414D9" w:rsidP="00AA525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  <w:hideMark/>
          </w:tcPr>
          <w:p w14:paraId="5EE03D3B" w14:textId="77777777" w:rsidR="005414D9" w:rsidRPr="00AE7F1C" w:rsidRDefault="005414D9" w:rsidP="00AA5257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71" w:type="dxa"/>
            <w:gridSpan w:val="3"/>
            <w:vAlign w:val="bottom"/>
            <w:hideMark/>
          </w:tcPr>
          <w:p w14:paraId="5B99E583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0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ธุรกิจพิเศษและอื่น ๆ</w:t>
            </w:r>
          </w:p>
        </w:tc>
        <w:tc>
          <w:tcPr>
            <w:tcW w:w="236" w:type="dxa"/>
          </w:tcPr>
          <w:p w14:paraId="3A06ADB4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652" w:type="dxa"/>
            <w:gridSpan w:val="3"/>
            <w:vAlign w:val="bottom"/>
            <w:hideMark/>
          </w:tcPr>
          <w:p w14:paraId="2D42A770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836AD4" w:rsidRPr="00AE7F1C" w14:paraId="2C91B6D0" w14:textId="77777777" w:rsidTr="00AA5257">
        <w:trPr>
          <w:trHeight w:val="119"/>
          <w:tblHeader/>
        </w:trPr>
        <w:tc>
          <w:tcPr>
            <w:tcW w:w="2426" w:type="dxa"/>
            <w:noWrap/>
            <w:vAlign w:val="bottom"/>
            <w:hideMark/>
          </w:tcPr>
          <w:p w14:paraId="2DBFDD32" w14:textId="78E8B1F4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AE7F1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21708C" w:rsidRPr="00AE7F1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E7F1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มิถุนายน</w:t>
            </w:r>
          </w:p>
        </w:tc>
        <w:tc>
          <w:tcPr>
            <w:tcW w:w="655" w:type="dxa"/>
            <w:vAlign w:val="bottom"/>
            <w:hideMark/>
          </w:tcPr>
          <w:p w14:paraId="3495A3DA" w14:textId="376CAB33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6" w:type="dxa"/>
            <w:vAlign w:val="bottom"/>
            <w:hideMark/>
          </w:tcPr>
          <w:p w14:paraId="6BBBB01E" w14:textId="77777777" w:rsidR="00836AD4" w:rsidRPr="00AE7F1C" w:rsidRDefault="00836AD4" w:rsidP="00836AD4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3" w:type="dxa"/>
            <w:vAlign w:val="bottom"/>
            <w:hideMark/>
          </w:tcPr>
          <w:p w14:paraId="1A606B82" w14:textId="4DCC8819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vAlign w:val="bottom"/>
          </w:tcPr>
          <w:p w14:paraId="00091067" w14:textId="7777777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76C6FF67" w14:textId="76A359EF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6" w:type="dxa"/>
            <w:vAlign w:val="bottom"/>
            <w:hideMark/>
          </w:tcPr>
          <w:p w14:paraId="4B411744" w14:textId="77777777" w:rsidR="00836AD4" w:rsidRPr="00AE7F1C" w:rsidRDefault="00836AD4" w:rsidP="00836AD4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1B267521" w14:textId="61ABA1F1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  <w:r w:rsidR="00CA1841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38" w:type="dxa"/>
            <w:vAlign w:val="bottom"/>
            <w:hideMark/>
          </w:tcPr>
          <w:p w14:paraId="2D683C45" w14:textId="77777777" w:rsidR="00836AD4" w:rsidRPr="00AE7F1C" w:rsidRDefault="00836AD4" w:rsidP="00836AD4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12DCEF46" w14:textId="4880CBB8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6" w:type="dxa"/>
            <w:vAlign w:val="bottom"/>
            <w:hideMark/>
          </w:tcPr>
          <w:p w14:paraId="40D3F97E" w14:textId="77777777" w:rsidR="00836AD4" w:rsidRPr="00AE7F1C" w:rsidRDefault="00836AD4" w:rsidP="00836AD4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vAlign w:val="bottom"/>
            <w:hideMark/>
          </w:tcPr>
          <w:p w14:paraId="1F171EEF" w14:textId="71F65D92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40" w:type="dxa"/>
            <w:vAlign w:val="bottom"/>
          </w:tcPr>
          <w:p w14:paraId="550A673A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gridSpan w:val="2"/>
            <w:vAlign w:val="bottom"/>
            <w:hideMark/>
          </w:tcPr>
          <w:p w14:paraId="0B2702F3" w14:textId="612681F6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40" w:type="dxa"/>
            <w:vAlign w:val="bottom"/>
          </w:tcPr>
          <w:p w14:paraId="72A8E6D0" w14:textId="7777777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vAlign w:val="bottom"/>
            <w:hideMark/>
          </w:tcPr>
          <w:p w14:paraId="54AB9ECA" w14:textId="557AF0BD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vAlign w:val="bottom"/>
          </w:tcPr>
          <w:p w14:paraId="56F79482" w14:textId="7777777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  <w:hideMark/>
          </w:tcPr>
          <w:p w14:paraId="730912FE" w14:textId="0633CD99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48" w:type="dxa"/>
            <w:vAlign w:val="bottom"/>
          </w:tcPr>
          <w:p w14:paraId="3E2A9D53" w14:textId="7777777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  <w:hideMark/>
          </w:tcPr>
          <w:p w14:paraId="03E24728" w14:textId="51E597DE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vAlign w:val="bottom"/>
          </w:tcPr>
          <w:p w14:paraId="1AD0806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  <w:hideMark/>
          </w:tcPr>
          <w:p w14:paraId="4BD9E194" w14:textId="4DC4B789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7" w:type="dxa"/>
            <w:vAlign w:val="bottom"/>
          </w:tcPr>
          <w:p w14:paraId="00AFCA8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Align w:val="bottom"/>
            <w:hideMark/>
          </w:tcPr>
          <w:p w14:paraId="72F955C3" w14:textId="3C33B59F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vAlign w:val="bottom"/>
          </w:tcPr>
          <w:p w14:paraId="625C06E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7F82F62E" w14:textId="673C0626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vAlign w:val="bottom"/>
          </w:tcPr>
          <w:p w14:paraId="5E2B5079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  <w:hideMark/>
          </w:tcPr>
          <w:p w14:paraId="3EBB2546" w14:textId="0AF8B645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</w:tr>
      <w:tr w:rsidR="005414D9" w:rsidRPr="00AE7F1C" w14:paraId="65E60DB4" w14:textId="77777777" w:rsidTr="00AA5257">
        <w:trPr>
          <w:trHeight w:val="164"/>
          <w:tblHeader/>
        </w:trPr>
        <w:tc>
          <w:tcPr>
            <w:tcW w:w="2426" w:type="dxa"/>
            <w:vAlign w:val="bottom"/>
          </w:tcPr>
          <w:p w14:paraId="6D1F0EDE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338" w:type="dxa"/>
            <w:gridSpan w:val="29"/>
            <w:hideMark/>
          </w:tcPr>
          <w:p w14:paraId="5B8A5B86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2"/>
                <w:szCs w:val="22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i/>
                <w:iCs/>
                <w:color w:val="000000"/>
                <w:sz w:val="22"/>
                <w:szCs w:val="22"/>
                <w:lang w:val="en-GB" w:eastAsia="zh-CN"/>
              </w:rPr>
              <w:t>(</w:t>
            </w:r>
            <w:r w:rsidRPr="00AE7F1C">
              <w:rPr>
                <w:rFonts w:ascii="Angsana New" w:eastAsia="Times New Roman" w:hAnsi="Angsana New" w:hint="cs"/>
                <w:i/>
                <w:iCs/>
                <w:color w:val="000000"/>
                <w:sz w:val="22"/>
                <w:szCs w:val="22"/>
                <w:cs/>
                <w:lang w:val="en-GB" w:eastAsia="zh-CN"/>
              </w:rPr>
              <w:t>ล้านบาท)</w:t>
            </w:r>
          </w:p>
        </w:tc>
      </w:tr>
      <w:tr w:rsidR="005414D9" w:rsidRPr="00AE7F1C" w14:paraId="5386946C" w14:textId="77777777" w:rsidTr="006D7CA6">
        <w:trPr>
          <w:trHeight w:val="60"/>
        </w:trPr>
        <w:tc>
          <w:tcPr>
            <w:tcW w:w="2426" w:type="dxa"/>
            <w:noWrap/>
            <w:vAlign w:val="bottom"/>
            <w:hideMark/>
          </w:tcPr>
          <w:p w14:paraId="45A88D0E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655" w:type="dxa"/>
            <w:noWrap/>
            <w:vAlign w:val="bottom"/>
          </w:tcPr>
          <w:p w14:paraId="6E3823AE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ABDC2FE" w14:textId="77777777" w:rsidR="005414D9" w:rsidRPr="00AE7F1C" w:rsidRDefault="005414D9" w:rsidP="00AA5257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3" w:type="dxa"/>
            <w:noWrap/>
            <w:vAlign w:val="bottom"/>
          </w:tcPr>
          <w:p w14:paraId="5CEE82FB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523C900" w14:textId="77777777" w:rsidR="005414D9" w:rsidRPr="00AE7F1C" w:rsidRDefault="005414D9" w:rsidP="00AA525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8E2DB79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20A559A" w14:textId="77777777" w:rsidR="005414D9" w:rsidRPr="00AE7F1C" w:rsidRDefault="005414D9" w:rsidP="00AA5257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6182A19A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6B7E74AD" w14:textId="77777777" w:rsidR="005414D9" w:rsidRPr="00AE7F1C" w:rsidRDefault="005414D9" w:rsidP="00AA525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D4EF89F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9A4DBA2" w14:textId="77777777" w:rsidR="005414D9" w:rsidRPr="00AE7F1C" w:rsidRDefault="005414D9" w:rsidP="00AA5257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noWrap/>
            <w:vAlign w:val="bottom"/>
          </w:tcPr>
          <w:p w14:paraId="148A90AC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</w:tcPr>
          <w:p w14:paraId="22DCE084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7" w:type="dxa"/>
            <w:vAlign w:val="bottom"/>
          </w:tcPr>
          <w:p w14:paraId="0E9DED1E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7" w:type="dxa"/>
            <w:gridSpan w:val="2"/>
          </w:tcPr>
          <w:p w14:paraId="5B9E3E1C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vAlign w:val="bottom"/>
          </w:tcPr>
          <w:p w14:paraId="60C1AA70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00B4649B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</w:tcPr>
          <w:p w14:paraId="23844096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" w:type="dxa"/>
          </w:tcPr>
          <w:p w14:paraId="23AE8FC4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7ACE05F0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CC6C56E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0090EB26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</w:tcPr>
          <w:p w14:paraId="5299D0A5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</w:tcPr>
          <w:p w14:paraId="71E61A7D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3931CD5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5DC5CEC0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08997E82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03970424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836AD4" w:rsidRPr="00AE7F1C" w14:paraId="735E8F20" w14:textId="77777777" w:rsidTr="006D7CA6">
        <w:trPr>
          <w:trHeight w:val="101"/>
        </w:trPr>
        <w:tc>
          <w:tcPr>
            <w:tcW w:w="2426" w:type="dxa"/>
            <w:noWrap/>
            <w:vAlign w:val="bottom"/>
            <w:hideMark/>
          </w:tcPr>
          <w:p w14:paraId="6CF8C7AD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55" w:type="dxa"/>
            <w:noWrap/>
            <w:vAlign w:val="bottom"/>
          </w:tcPr>
          <w:p w14:paraId="1F112CE3" w14:textId="24C9497E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568</w:t>
            </w:r>
          </w:p>
        </w:tc>
        <w:tc>
          <w:tcPr>
            <w:tcW w:w="236" w:type="dxa"/>
            <w:noWrap/>
            <w:vAlign w:val="bottom"/>
          </w:tcPr>
          <w:p w14:paraId="70F3CFD0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3" w:type="dxa"/>
            <w:noWrap/>
            <w:vAlign w:val="bottom"/>
          </w:tcPr>
          <w:p w14:paraId="5478461D" w14:textId="053E1FEF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7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2526A193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611527A" w14:textId="0814F558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232</w:t>
            </w:r>
          </w:p>
        </w:tc>
        <w:tc>
          <w:tcPr>
            <w:tcW w:w="236" w:type="dxa"/>
            <w:noWrap/>
          </w:tcPr>
          <w:p w14:paraId="7195F67F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211E60B9" w14:textId="66345939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506</w:t>
            </w:r>
          </w:p>
        </w:tc>
        <w:tc>
          <w:tcPr>
            <w:tcW w:w="238" w:type="dxa"/>
            <w:noWrap/>
            <w:vAlign w:val="bottom"/>
          </w:tcPr>
          <w:p w14:paraId="257152FB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7891C63" w14:textId="729CFFE0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155</w:t>
            </w:r>
          </w:p>
        </w:tc>
        <w:tc>
          <w:tcPr>
            <w:tcW w:w="236" w:type="dxa"/>
            <w:noWrap/>
            <w:vAlign w:val="bottom"/>
          </w:tcPr>
          <w:p w14:paraId="3212B418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noWrap/>
            <w:vAlign w:val="bottom"/>
          </w:tcPr>
          <w:p w14:paraId="1293C40E" w14:textId="1EA4A0FC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580</w:t>
            </w:r>
          </w:p>
        </w:tc>
        <w:tc>
          <w:tcPr>
            <w:tcW w:w="240" w:type="dxa"/>
            <w:vAlign w:val="bottom"/>
          </w:tcPr>
          <w:p w14:paraId="49D4FD9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7" w:type="dxa"/>
            <w:vAlign w:val="bottom"/>
          </w:tcPr>
          <w:p w14:paraId="0B106B29" w14:textId="52B6E274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745</w:t>
            </w:r>
          </w:p>
        </w:tc>
        <w:tc>
          <w:tcPr>
            <w:tcW w:w="247" w:type="dxa"/>
            <w:gridSpan w:val="2"/>
            <w:vAlign w:val="bottom"/>
          </w:tcPr>
          <w:p w14:paraId="0FEBC25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vAlign w:val="bottom"/>
          </w:tcPr>
          <w:p w14:paraId="628A364D" w14:textId="6AD01E8E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C739F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406</w:t>
            </w:r>
          </w:p>
        </w:tc>
        <w:tc>
          <w:tcPr>
            <w:tcW w:w="270" w:type="dxa"/>
          </w:tcPr>
          <w:p w14:paraId="6B520D8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</w:tcPr>
          <w:p w14:paraId="45DCC60F" w14:textId="786519B0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C739F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086</w:t>
            </w:r>
          </w:p>
        </w:tc>
        <w:tc>
          <w:tcPr>
            <w:tcW w:w="248" w:type="dxa"/>
            <w:vAlign w:val="bottom"/>
          </w:tcPr>
          <w:p w14:paraId="41A7104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41286409" w14:textId="09BFA910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762</w:t>
            </w:r>
          </w:p>
        </w:tc>
        <w:tc>
          <w:tcPr>
            <w:tcW w:w="236" w:type="dxa"/>
          </w:tcPr>
          <w:p w14:paraId="45928AD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21E5C861" w14:textId="6A2BFE55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237" w:type="dxa"/>
          </w:tcPr>
          <w:p w14:paraId="0744FC6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Align w:val="bottom"/>
          </w:tcPr>
          <w:p w14:paraId="7C936948" w14:textId="7684CFD2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120</w:t>
            </w:r>
          </w:p>
        </w:tc>
        <w:tc>
          <w:tcPr>
            <w:tcW w:w="236" w:type="dxa"/>
            <w:vAlign w:val="bottom"/>
          </w:tcPr>
          <w:p w14:paraId="3E3AF10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763CAB52" w14:textId="1FA1586B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0C739F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861</w:t>
            </w:r>
          </w:p>
        </w:tc>
        <w:tc>
          <w:tcPr>
            <w:tcW w:w="270" w:type="dxa"/>
          </w:tcPr>
          <w:p w14:paraId="10856194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67FD16BF" w14:textId="19524A50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836AD4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17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836AD4" w:rsidRPr="00AE7F1C" w14:paraId="318015D5" w14:textId="77777777" w:rsidTr="006D7CA6">
        <w:trPr>
          <w:trHeight w:val="182"/>
        </w:trPr>
        <w:tc>
          <w:tcPr>
            <w:tcW w:w="2426" w:type="dxa"/>
            <w:noWrap/>
            <w:vAlign w:val="bottom"/>
            <w:hideMark/>
          </w:tcPr>
          <w:p w14:paraId="0DA5B47E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09EE9C" w14:textId="40769F4E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6" w:type="dxa"/>
            <w:noWrap/>
            <w:vAlign w:val="bottom"/>
          </w:tcPr>
          <w:p w14:paraId="7D13B048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5EC3A6" w14:textId="6536D5FC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</w:tcPr>
          <w:p w14:paraId="09849D23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8CF57F" w14:textId="47DCCE01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36" w:type="dxa"/>
            <w:noWrap/>
          </w:tcPr>
          <w:p w14:paraId="1DB2E24E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A083A7" w14:textId="3CC25509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238" w:type="dxa"/>
            <w:noWrap/>
            <w:vAlign w:val="bottom"/>
          </w:tcPr>
          <w:p w14:paraId="12E79C26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5E28A8" w14:textId="18EBA81E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</w:tcPr>
          <w:p w14:paraId="694AA07A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FB544A" w14:textId="557A1C19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40" w:type="dxa"/>
            <w:vAlign w:val="bottom"/>
          </w:tcPr>
          <w:p w14:paraId="3ADD914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ADD9B" w14:textId="2A0ADCE2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247" w:type="dxa"/>
            <w:gridSpan w:val="2"/>
            <w:vAlign w:val="bottom"/>
          </w:tcPr>
          <w:p w14:paraId="5EB45F7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BF6878" w14:textId="647E0781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70" w:type="dxa"/>
          </w:tcPr>
          <w:p w14:paraId="72179051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873A2" w14:textId="106F3DF7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48" w:type="dxa"/>
          </w:tcPr>
          <w:p w14:paraId="1848B93D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F71328" w14:textId="235D815B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36" w:type="dxa"/>
          </w:tcPr>
          <w:p w14:paraId="79A6AFA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ACCC58" w14:textId="31DAAA9B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37" w:type="dxa"/>
          </w:tcPr>
          <w:p w14:paraId="2228146D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A465DF" w14:textId="69578FC9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36" w:type="dxa"/>
          </w:tcPr>
          <w:p w14:paraId="1BE518C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F401AD" w14:textId="667062A5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125</w:t>
            </w:r>
          </w:p>
        </w:tc>
        <w:tc>
          <w:tcPr>
            <w:tcW w:w="270" w:type="dxa"/>
          </w:tcPr>
          <w:p w14:paraId="31F127F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96C13E" w14:textId="404C67EE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144</w:t>
            </w:r>
          </w:p>
        </w:tc>
      </w:tr>
      <w:tr w:rsidR="00836AD4" w:rsidRPr="00AE7F1C" w14:paraId="5C723153" w14:textId="77777777" w:rsidTr="006D7CA6">
        <w:trPr>
          <w:trHeight w:val="154"/>
        </w:trPr>
        <w:tc>
          <w:tcPr>
            <w:tcW w:w="2426" w:type="dxa"/>
            <w:vAlign w:val="bottom"/>
            <w:hideMark/>
          </w:tcPr>
          <w:p w14:paraId="19D24999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5E356B" w14:textId="4B304430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579</w:t>
            </w:r>
          </w:p>
        </w:tc>
        <w:tc>
          <w:tcPr>
            <w:tcW w:w="236" w:type="dxa"/>
            <w:vAlign w:val="bottom"/>
          </w:tcPr>
          <w:p w14:paraId="4034249C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6D4D3D" w14:textId="1A9CFA84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799</w:t>
            </w:r>
          </w:p>
        </w:tc>
        <w:tc>
          <w:tcPr>
            <w:tcW w:w="236" w:type="dxa"/>
          </w:tcPr>
          <w:p w14:paraId="1B38EB76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ADE096" w14:textId="20FC408C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265</w:t>
            </w:r>
          </w:p>
        </w:tc>
        <w:tc>
          <w:tcPr>
            <w:tcW w:w="236" w:type="dxa"/>
          </w:tcPr>
          <w:p w14:paraId="368DC8B6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59CF72" w14:textId="75066B11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542</w:t>
            </w:r>
          </w:p>
        </w:tc>
        <w:tc>
          <w:tcPr>
            <w:tcW w:w="238" w:type="dxa"/>
            <w:vAlign w:val="bottom"/>
          </w:tcPr>
          <w:p w14:paraId="287846BF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3ECA74" w14:textId="18A21F44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159</w:t>
            </w:r>
          </w:p>
        </w:tc>
        <w:tc>
          <w:tcPr>
            <w:tcW w:w="236" w:type="dxa"/>
          </w:tcPr>
          <w:p w14:paraId="68E99F67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51565" w14:textId="0D08D248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608</w:t>
            </w:r>
          </w:p>
        </w:tc>
        <w:tc>
          <w:tcPr>
            <w:tcW w:w="240" w:type="dxa"/>
            <w:vAlign w:val="bottom"/>
          </w:tcPr>
          <w:p w14:paraId="2362C1D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B45D5B" w14:textId="00A38A4F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795</w:t>
            </w:r>
          </w:p>
        </w:tc>
        <w:tc>
          <w:tcPr>
            <w:tcW w:w="247" w:type="dxa"/>
            <w:gridSpan w:val="2"/>
            <w:vAlign w:val="bottom"/>
          </w:tcPr>
          <w:p w14:paraId="086E41A1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D8819A" w14:textId="784AD8FC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0C739F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417</w:t>
            </w:r>
          </w:p>
        </w:tc>
        <w:tc>
          <w:tcPr>
            <w:tcW w:w="270" w:type="dxa"/>
          </w:tcPr>
          <w:p w14:paraId="74F0A8B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846D89" w14:textId="4D105182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0C739F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091</w:t>
            </w:r>
          </w:p>
        </w:tc>
        <w:tc>
          <w:tcPr>
            <w:tcW w:w="248" w:type="dxa"/>
          </w:tcPr>
          <w:p w14:paraId="266AF584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598D23" w14:textId="5E296CE4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783</w:t>
            </w:r>
          </w:p>
        </w:tc>
        <w:tc>
          <w:tcPr>
            <w:tcW w:w="236" w:type="dxa"/>
          </w:tcPr>
          <w:p w14:paraId="36885CC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5CB2F0" w14:textId="40913628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97</w:t>
            </w:r>
          </w:p>
        </w:tc>
        <w:tc>
          <w:tcPr>
            <w:tcW w:w="237" w:type="dxa"/>
          </w:tcPr>
          <w:p w14:paraId="074956D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952BAE" w14:textId="28D037CC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165</w:t>
            </w:r>
          </w:p>
        </w:tc>
        <w:tc>
          <w:tcPr>
            <w:tcW w:w="236" w:type="dxa"/>
          </w:tcPr>
          <w:p w14:paraId="2CB9872E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83C8CC" w14:textId="6F3DDCA9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0C739F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986</w:t>
            </w:r>
          </w:p>
        </w:tc>
        <w:tc>
          <w:tcPr>
            <w:tcW w:w="270" w:type="dxa"/>
          </w:tcPr>
          <w:p w14:paraId="2EBB393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8DC2AC" w14:textId="2D8E8E12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836AD4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</w:t>
            </w:r>
          </w:p>
        </w:tc>
      </w:tr>
      <w:tr w:rsidR="00836AD4" w:rsidRPr="00AE7F1C" w14:paraId="31526D5B" w14:textId="77777777" w:rsidTr="006D7CA6">
        <w:trPr>
          <w:trHeight w:val="30"/>
        </w:trPr>
        <w:tc>
          <w:tcPr>
            <w:tcW w:w="2426" w:type="dxa"/>
            <w:noWrap/>
            <w:vAlign w:val="bottom"/>
          </w:tcPr>
          <w:p w14:paraId="23DB2C2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A387B7A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3E5C57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0D577BE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85F842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535C79C5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DB8529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4345EE8F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6CDDAD2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F489CC5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FB2DEB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C183388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077DC2D9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EA8BB85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2A2EE277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3B2C087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70" w:type="dxa"/>
          </w:tcPr>
          <w:p w14:paraId="5B90D7F4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EB98E78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0F9B81D7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BD0CC54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743B8755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C3B966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</w:tcPr>
          <w:p w14:paraId="31AC38BA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08F3AA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6D788E28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F286B9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7273A28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EEC6EE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836AD4" w:rsidRPr="00AE7F1C" w14:paraId="7BCB06CF" w14:textId="77777777" w:rsidTr="006D7CA6">
        <w:trPr>
          <w:trHeight w:val="60"/>
        </w:trPr>
        <w:tc>
          <w:tcPr>
            <w:tcW w:w="2426" w:type="dxa"/>
            <w:noWrap/>
            <w:vAlign w:val="bottom"/>
            <w:hideMark/>
          </w:tcPr>
          <w:p w14:paraId="423A0E2E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655" w:type="dxa"/>
            <w:noWrap/>
            <w:vAlign w:val="bottom"/>
          </w:tcPr>
          <w:p w14:paraId="483ED78C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DDFF1B9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03491436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599127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7C663792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86ED2C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4E99D891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7F16014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A3BC907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329BC8E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1D779BC4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109F711E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vAlign w:val="bottom"/>
          </w:tcPr>
          <w:p w14:paraId="4FC3473E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1190E9F9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7F6C9DC4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4ED5DC5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213301E5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3CDC71ED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00B72BA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23D3D6A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0269B818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</w:tcPr>
          <w:p w14:paraId="2CC8271F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04" w:type="dxa"/>
          </w:tcPr>
          <w:p w14:paraId="159195CB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D2C4E29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77BF4452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7FACFE4A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4" w:type="dxa"/>
            <w:gridSpan w:val="2"/>
          </w:tcPr>
          <w:p w14:paraId="2AA44A81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836AD4" w:rsidRPr="00AE7F1C" w14:paraId="073BA763" w14:textId="77777777" w:rsidTr="006D7CA6">
        <w:trPr>
          <w:trHeight w:val="155"/>
        </w:trPr>
        <w:tc>
          <w:tcPr>
            <w:tcW w:w="2426" w:type="dxa"/>
            <w:noWrap/>
            <w:vAlign w:val="bottom"/>
            <w:hideMark/>
          </w:tcPr>
          <w:p w14:paraId="36D12C2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655" w:type="dxa"/>
            <w:noWrap/>
            <w:vAlign w:val="bottom"/>
          </w:tcPr>
          <w:p w14:paraId="1196F4CA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739941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26F324BA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8D4BC6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44C842C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677742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FAF28C6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1DBC076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174BB3B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63FA4D9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52A3C736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701E4D2A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vAlign w:val="bottom"/>
          </w:tcPr>
          <w:p w14:paraId="55832956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23D5A36F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55EB8EF9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8D8C265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3EA671A9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  <w:vAlign w:val="bottom"/>
          </w:tcPr>
          <w:p w14:paraId="1263397D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3A122C4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57BF6F13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6151CBE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vAlign w:val="bottom"/>
          </w:tcPr>
          <w:p w14:paraId="52FC93FE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04" w:type="dxa"/>
            <w:vAlign w:val="bottom"/>
          </w:tcPr>
          <w:p w14:paraId="3EC6517D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5930F68F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466FB719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6D00A2E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36236738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836AD4" w:rsidRPr="00AE7F1C" w14:paraId="140496A5" w14:textId="77777777" w:rsidTr="006D7CA6">
        <w:trPr>
          <w:trHeight w:val="470"/>
        </w:trPr>
        <w:tc>
          <w:tcPr>
            <w:tcW w:w="2426" w:type="dxa"/>
            <w:noWrap/>
            <w:vAlign w:val="bottom"/>
            <w:hideMark/>
          </w:tcPr>
          <w:p w14:paraId="169144DA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5E0B286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655" w:type="dxa"/>
            <w:noWrap/>
            <w:vAlign w:val="bottom"/>
          </w:tcPr>
          <w:p w14:paraId="6D19BCA6" w14:textId="7C6C717C" w:rsidR="00836AD4" w:rsidRPr="00AE7F1C" w:rsidRDefault="000C739F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F67263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0331D3D7" w14:textId="624B81F5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29989A0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E58C300" w14:textId="1C04641B" w:rsidR="00836AD4" w:rsidRPr="00AE7F1C" w:rsidRDefault="000C739F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E3DAF0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F70FCE1" w14:textId="0CBA2656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5CA2334E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5972302" w14:textId="1C962FB2" w:rsidR="00836AD4" w:rsidRPr="00AE7F1C" w:rsidRDefault="000C739F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226DE3E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4828B42F" w14:textId="3C952B0A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5C9549BC" w14:textId="7777777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vAlign w:val="bottom"/>
          </w:tcPr>
          <w:p w14:paraId="663AA941" w14:textId="01D49D08" w:rsidR="00836AD4" w:rsidRPr="00AE7F1C" w:rsidRDefault="000C739F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7" w:type="dxa"/>
            <w:gridSpan w:val="2"/>
            <w:vAlign w:val="bottom"/>
          </w:tcPr>
          <w:p w14:paraId="737C1B65" w14:textId="7777777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7B33EA66" w14:textId="0583BA82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1B43CE0" w14:textId="7777777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4A900D8E" w14:textId="40E15A7B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080</w:t>
            </w:r>
          </w:p>
        </w:tc>
        <w:tc>
          <w:tcPr>
            <w:tcW w:w="248" w:type="dxa"/>
            <w:vAlign w:val="bottom"/>
          </w:tcPr>
          <w:p w14:paraId="1364D28F" w14:textId="7777777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DEE86DA" w14:textId="4FEF5BDD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759</w:t>
            </w:r>
          </w:p>
        </w:tc>
        <w:tc>
          <w:tcPr>
            <w:tcW w:w="236" w:type="dxa"/>
            <w:vAlign w:val="bottom"/>
          </w:tcPr>
          <w:p w14:paraId="62B816EF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B54C270" w14:textId="78B7A839" w:rsidR="00836AD4" w:rsidRPr="00AE7F1C" w:rsidRDefault="00CB535D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vAlign w:val="bottom"/>
          </w:tcPr>
          <w:p w14:paraId="0DB426F2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Align w:val="bottom"/>
          </w:tcPr>
          <w:p w14:paraId="5346C6BD" w14:textId="68C47563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D431CAC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72AFCE6B" w14:textId="0E621172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080</w:t>
            </w:r>
          </w:p>
        </w:tc>
        <w:tc>
          <w:tcPr>
            <w:tcW w:w="270" w:type="dxa"/>
            <w:vAlign w:val="bottom"/>
          </w:tcPr>
          <w:p w14:paraId="5D8EDA34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4C55D621" w14:textId="2A8A159E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759</w:t>
            </w:r>
          </w:p>
        </w:tc>
      </w:tr>
      <w:tr w:rsidR="00836AD4" w:rsidRPr="00AE7F1C" w14:paraId="1A65FA08" w14:textId="77777777" w:rsidTr="006D7CA6">
        <w:trPr>
          <w:trHeight w:val="245"/>
        </w:trPr>
        <w:tc>
          <w:tcPr>
            <w:tcW w:w="2426" w:type="dxa"/>
            <w:noWrap/>
            <w:vAlign w:val="bottom"/>
            <w:hideMark/>
          </w:tcPr>
          <w:p w14:paraId="0F13E59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655" w:type="dxa"/>
            <w:noWrap/>
            <w:vAlign w:val="bottom"/>
          </w:tcPr>
          <w:p w14:paraId="095B03A2" w14:textId="669E1A57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197</w:t>
            </w:r>
          </w:p>
        </w:tc>
        <w:tc>
          <w:tcPr>
            <w:tcW w:w="236" w:type="dxa"/>
            <w:noWrap/>
            <w:vAlign w:val="bottom"/>
          </w:tcPr>
          <w:p w14:paraId="03A71F6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3D6CFCE0" w14:textId="69A071B2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472</w:t>
            </w:r>
          </w:p>
        </w:tc>
        <w:tc>
          <w:tcPr>
            <w:tcW w:w="236" w:type="dxa"/>
          </w:tcPr>
          <w:p w14:paraId="192DEF4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241185D" w14:textId="6F81159B" w:rsidR="00836AD4" w:rsidRPr="00AE7F1C" w:rsidRDefault="000C739F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65069A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5F1D22F" w14:textId="0643F4A4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1919167D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28082D6" w14:textId="48B07204" w:rsidR="00836AD4" w:rsidRPr="00AE7F1C" w:rsidRDefault="000C739F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7284C3E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7001D424" w14:textId="575D8C25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11345F51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vAlign w:val="bottom"/>
          </w:tcPr>
          <w:p w14:paraId="2139722E" w14:textId="2F00378C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247" w:type="dxa"/>
            <w:gridSpan w:val="2"/>
            <w:vAlign w:val="bottom"/>
          </w:tcPr>
          <w:p w14:paraId="33DE1AB0" w14:textId="7777777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6AB2B2D1" w14:textId="5AC649B7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70" w:type="dxa"/>
            <w:vAlign w:val="bottom"/>
          </w:tcPr>
          <w:p w14:paraId="6482F6CE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0F4338D8" w14:textId="0D6D115D" w:rsidR="00836AD4" w:rsidRPr="00AE7F1C" w:rsidRDefault="00CB535D" w:rsidP="00CB535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20E8818D" w14:textId="7777777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2BEB1DA" w14:textId="3F23A942" w:rsidR="00836AD4" w:rsidRPr="00AE7F1C" w:rsidRDefault="00CB535D" w:rsidP="00CB535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8B9B171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6D90D33" w14:textId="1ECEAD76" w:rsidR="00836AD4" w:rsidRPr="00AE7F1C" w:rsidRDefault="0021708C" w:rsidP="00CB535D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7" w:type="dxa"/>
            <w:vAlign w:val="bottom"/>
          </w:tcPr>
          <w:p w14:paraId="0FDC2C81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Align w:val="bottom"/>
          </w:tcPr>
          <w:p w14:paraId="0CA41593" w14:textId="404008E2" w:rsidR="00836AD4" w:rsidRPr="00AE7F1C" w:rsidRDefault="0021708C" w:rsidP="00CB535D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vAlign w:val="bottom"/>
          </w:tcPr>
          <w:p w14:paraId="0DDC7189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5CFC5309" w14:textId="176D2F87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245</w:t>
            </w:r>
          </w:p>
        </w:tc>
        <w:tc>
          <w:tcPr>
            <w:tcW w:w="270" w:type="dxa"/>
            <w:vAlign w:val="bottom"/>
          </w:tcPr>
          <w:p w14:paraId="570A57EF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42DC5998" w14:textId="7D512CEE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515</w:t>
            </w:r>
          </w:p>
        </w:tc>
      </w:tr>
      <w:tr w:rsidR="00836AD4" w:rsidRPr="00AE7F1C" w14:paraId="6531CDA7" w14:textId="77777777" w:rsidTr="006D7CA6">
        <w:trPr>
          <w:trHeight w:val="209"/>
        </w:trPr>
        <w:tc>
          <w:tcPr>
            <w:tcW w:w="2426" w:type="dxa"/>
            <w:noWrap/>
            <w:vAlign w:val="bottom"/>
            <w:hideMark/>
          </w:tcPr>
          <w:p w14:paraId="5535C844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655" w:type="dxa"/>
            <w:noWrap/>
            <w:vAlign w:val="bottom"/>
          </w:tcPr>
          <w:p w14:paraId="0B50BDDC" w14:textId="10DBA3CD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236" w:type="dxa"/>
            <w:noWrap/>
            <w:vAlign w:val="bottom"/>
          </w:tcPr>
          <w:p w14:paraId="33905CA4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443ED080" w14:textId="0D9F2A29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236" w:type="dxa"/>
          </w:tcPr>
          <w:p w14:paraId="38D19EE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CCB07E5" w14:textId="4626C52F" w:rsidR="00836AD4" w:rsidRPr="00AE7F1C" w:rsidRDefault="000C739F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3FACA8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739BF24" w14:textId="2149594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7D66B73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88EE163" w14:textId="7CB167A3" w:rsidR="00836AD4" w:rsidRPr="00AE7F1C" w:rsidRDefault="0021708C" w:rsidP="00836AD4">
            <w:pPr>
              <w:tabs>
                <w:tab w:val="clear" w:pos="454"/>
                <w:tab w:val="left" w:pos="44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142</w:t>
            </w:r>
          </w:p>
        </w:tc>
        <w:tc>
          <w:tcPr>
            <w:tcW w:w="236" w:type="dxa"/>
            <w:noWrap/>
            <w:vAlign w:val="bottom"/>
          </w:tcPr>
          <w:p w14:paraId="4C69864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0751408A" w14:textId="471D1EC3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567</w:t>
            </w:r>
          </w:p>
        </w:tc>
        <w:tc>
          <w:tcPr>
            <w:tcW w:w="240" w:type="dxa"/>
            <w:vAlign w:val="bottom"/>
          </w:tcPr>
          <w:p w14:paraId="5325B371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vAlign w:val="bottom"/>
          </w:tcPr>
          <w:p w14:paraId="6861D090" w14:textId="3F0992C6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654</w:t>
            </w:r>
          </w:p>
        </w:tc>
        <w:tc>
          <w:tcPr>
            <w:tcW w:w="247" w:type="dxa"/>
            <w:gridSpan w:val="2"/>
            <w:vAlign w:val="bottom"/>
          </w:tcPr>
          <w:p w14:paraId="0B8B0E57" w14:textId="7777777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70B1D3E7" w14:textId="6E0169AF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307</w:t>
            </w:r>
          </w:p>
        </w:tc>
        <w:tc>
          <w:tcPr>
            <w:tcW w:w="270" w:type="dxa"/>
            <w:vAlign w:val="bottom"/>
          </w:tcPr>
          <w:p w14:paraId="711B3CE0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3CFB563C" w14:textId="2C3FD894" w:rsidR="00836AD4" w:rsidRPr="00AE7F1C" w:rsidRDefault="00CB535D" w:rsidP="00CB535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11281531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9C1A0AA" w14:textId="014FF946" w:rsidR="00836AD4" w:rsidRPr="00AE7F1C" w:rsidRDefault="00CB535D" w:rsidP="00CB535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43D6583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26C1E91" w14:textId="460FF118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37" w:type="dxa"/>
            <w:vAlign w:val="bottom"/>
          </w:tcPr>
          <w:p w14:paraId="68DD818E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Align w:val="bottom"/>
          </w:tcPr>
          <w:p w14:paraId="14C01F79" w14:textId="75A73792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236" w:type="dxa"/>
            <w:vAlign w:val="bottom"/>
          </w:tcPr>
          <w:p w14:paraId="2984143D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4B09333D" w14:textId="4DAB0951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882</w:t>
            </w:r>
          </w:p>
        </w:tc>
        <w:tc>
          <w:tcPr>
            <w:tcW w:w="270" w:type="dxa"/>
            <w:vAlign w:val="bottom"/>
          </w:tcPr>
          <w:p w14:paraId="3AFF8526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77A3E269" w14:textId="200143E1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836AD4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008</w:t>
            </w:r>
          </w:p>
        </w:tc>
      </w:tr>
      <w:tr w:rsidR="00836AD4" w:rsidRPr="00AE7F1C" w14:paraId="0FC9B0CF" w14:textId="77777777" w:rsidTr="006D7CA6">
        <w:trPr>
          <w:trHeight w:val="182"/>
        </w:trPr>
        <w:tc>
          <w:tcPr>
            <w:tcW w:w="2426" w:type="dxa"/>
            <w:noWrap/>
            <w:vAlign w:val="bottom"/>
            <w:hideMark/>
          </w:tcPr>
          <w:p w14:paraId="42AB751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655" w:type="dxa"/>
            <w:noWrap/>
            <w:vAlign w:val="bottom"/>
          </w:tcPr>
          <w:p w14:paraId="46B7724E" w14:textId="5F7EECE3" w:rsidR="00836AD4" w:rsidRPr="00AE7F1C" w:rsidRDefault="000C739F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6A905B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1D4CD5C2" w14:textId="7B510AF1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</w:tcPr>
          <w:p w14:paraId="27B1479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71577ED" w14:textId="6C8A7B2A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187</w:t>
            </w:r>
          </w:p>
        </w:tc>
        <w:tc>
          <w:tcPr>
            <w:tcW w:w="236" w:type="dxa"/>
            <w:noWrap/>
            <w:vAlign w:val="bottom"/>
          </w:tcPr>
          <w:p w14:paraId="6DA69EC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C2636C6" w14:textId="7D8C309E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263</w:t>
            </w:r>
          </w:p>
        </w:tc>
        <w:tc>
          <w:tcPr>
            <w:tcW w:w="238" w:type="dxa"/>
            <w:noWrap/>
            <w:vAlign w:val="bottom"/>
          </w:tcPr>
          <w:p w14:paraId="511014C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0FA281A" w14:textId="69C92C8D" w:rsidR="00836AD4" w:rsidRPr="00AE7F1C" w:rsidRDefault="000C739F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7E1596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2B302DF9" w14:textId="4F7FCD66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72606399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vAlign w:val="bottom"/>
          </w:tcPr>
          <w:p w14:paraId="76D9E2FC" w14:textId="65F936EE" w:rsidR="00836AD4" w:rsidRPr="00AE7F1C" w:rsidRDefault="00CB535D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7" w:type="dxa"/>
            <w:gridSpan w:val="2"/>
            <w:vAlign w:val="bottom"/>
          </w:tcPr>
          <w:p w14:paraId="1FE5C7DF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4D318642" w14:textId="2CF7DD0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7FF8806B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7B637F08" w14:textId="28647DA9" w:rsidR="00836AD4" w:rsidRPr="00AE7F1C" w:rsidRDefault="00CB535D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330D40FB" w14:textId="7777777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E82A664" w14:textId="15B37971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5360F91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5FFDADB" w14:textId="09C65270" w:rsidR="00836AD4" w:rsidRPr="00AE7F1C" w:rsidRDefault="00CB535D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vAlign w:val="bottom"/>
          </w:tcPr>
          <w:p w14:paraId="537BF1B4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Align w:val="bottom"/>
          </w:tcPr>
          <w:p w14:paraId="54F460AE" w14:textId="50788191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E2DC854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7D6B258A" w14:textId="0892D534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187</w:t>
            </w:r>
          </w:p>
        </w:tc>
        <w:tc>
          <w:tcPr>
            <w:tcW w:w="270" w:type="dxa"/>
            <w:vAlign w:val="bottom"/>
          </w:tcPr>
          <w:p w14:paraId="128C15F9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2333A83B" w14:textId="49D7A397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263</w:t>
            </w:r>
          </w:p>
        </w:tc>
      </w:tr>
      <w:tr w:rsidR="00836AD4" w:rsidRPr="00AE7F1C" w14:paraId="4164BEAB" w14:textId="77777777" w:rsidTr="006D7CA6">
        <w:trPr>
          <w:trHeight w:val="344"/>
        </w:trPr>
        <w:tc>
          <w:tcPr>
            <w:tcW w:w="2426" w:type="dxa"/>
            <w:noWrap/>
            <w:vAlign w:val="bottom"/>
            <w:hideMark/>
          </w:tcPr>
          <w:p w14:paraId="4790B2B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1524F531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655" w:type="dxa"/>
            <w:noWrap/>
            <w:vAlign w:val="bottom"/>
          </w:tcPr>
          <w:p w14:paraId="45DF230E" w14:textId="03C482BF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306</w:t>
            </w:r>
          </w:p>
        </w:tc>
        <w:tc>
          <w:tcPr>
            <w:tcW w:w="236" w:type="dxa"/>
            <w:noWrap/>
            <w:vAlign w:val="bottom"/>
          </w:tcPr>
          <w:p w14:paraId="1C50AA2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5D9C5A61" w14:textId="1B0DD063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245</w:t>
            </w:r>
          </w:p>
        </w:tc>
        <w:tc>
          <w:tcPr>
            <w:tcW w:w="236" w:type="dxa"/>
          </w:tcPr>
          <w:p w14:paraId="52442EA1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CBDA5D7" w14:textId="7D6C4356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236" w:type="dxa"/>
            <w:noWrap/>
            <w:vAlign w:val="bottom"/>
          </w:tcPr>
          <w:p w14:paraId="328FEA4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61C1A22" w14:textId="7D0D2243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239</w:t>
            </w:r>
          </w:p>
        </w:tc>
        <w:tc>
          <w:tcPr>
            <w:tcW w:w="238" w:type="dxa"/>
            <w:noWrap/>
            <w:vAlign w:val="bottom"/>
          </w:tcPr>
          <w:p w14:paraId="0F2370D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DAD479D" w14:textId="7265A214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noWrap/>
            <w:vAlign w:val="bottom"/>
          </w:tcPr>
          <w:p w14:paraId="5BA14BDE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55E86AD3" w14:textId="3490A875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40" w:type="dxa"/>
            <w:vAlign w:val="bottom"/>
          </w:tcPr>
          <w:p w14:paraId="5056FF10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vAlign w:val="bottom"/>
          </w:tcPr>
          <w:p w14:paraId="3483DD8F" w14:textId="2F43A307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247" w:type="dxa"/>
            <w:gridSpan w:val="2"/>
            <w:vAlign w:val="bottom"/>
          </w:tcPr>
          <w:p w14:paraId="41D77B22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029BAC6F" w14:textId="1E49101A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70" w:type="dxa"/>
            <w:vAlign w:val="bottom"/>
          </w:tcPr>
          <w:p w14:paraId="2932D313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1DD854F3" w14:textId="32357258" w:rsidR="00836AD4" w:rsidRPr="00AE7F1C" w:rsidRDefault="00CB535D" w:rsidP="00CB535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0F3FBEFA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B8E485A" w14:textId="3E07FF32" w:rsidR="00836AD4" w:rsidRPr="00AE7F1C" w:rsidRDefault="00CB535D" w:rsidP="00CB535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C7A5BC5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D1F5B73" w14:textId="1CD88262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37" w:type="dxa"/>
            <w:vAlign w:val="bottom"/>
          </w:tcPr>
          <w:p w14:paraId="77041E2B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Align w:val="bottom"/>
          </w:tcPr>
          <w:p w14:paraId="74065E30" w14:textId="2D6D333B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236" w:type="dxa"/>
            <w:vAlign w:val="bottom"/>
          </w:tcPr>
          <w:p w14:paraId="33586055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60747152" w14:textId="251EEF40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446</w:t>
            </w:r>
          </w:p>
        </w:tc>
        <w:tc>
          <w:tcPr>
            <w:tcW w:w="270" w:type="dxa"/>
            <w:vAlign w:val="bottom"/>
          </w:tcPr>
          <w:p w14:paraId="6E2C4BD3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3465D337" w14:textId="13F13DFD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596</w:t>
            </w:r>
          </w:p>
        </w:tc>
      </w:tr>
      <w:tr w:rsidR="00836AD4" w:rsidRPr="00AE7F1C" w14:paraId="79015DA3" w14:textId="77777777" w:rsidTr="006D7CA6">
        <w:trPr>
          <w:trHeight w:val="191"/>
        </w:trPr>
        <w:tc>
          <w:tcPr>
            <w:tcW w:w="2426" w:type="dxa"/>
            <w:noWrap/>
            <w:vAlign w:val="bottom"/>
            <w:hideMark/>
          </w:tcPr>
          <w:p w14:paraId="50F3903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F095FA" w14:textId="60197258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noWrap/>
            <w:vAlign w:val="bottom"/>
          </w:tcPr>
          <w:p w14:paraId="6AB6654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58E767" w14:textId="46F381FB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</w:tcPr>
          <w:p w14:paraId="57B24F9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A4CA71" w14:textId="7DFB3D17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42F748C9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B02B0D" w14:textId="18E3A891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8" w:type="dxa"/>
            <w:noWrap/>
            <w:vAlign w:val="bottom"/>
          </w:tcPr>
          <w:p w14:paraId="3870580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ED06BD" w14:textId="6DF40F2F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48285B79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4A107D" w14:textId="2123B91F" w:rsidR="00836AD4" w:rsidRPr="00AE7F1C" w:rsidRDefault="00CB535D" w:rsidP="00CB535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67677BF3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0B12BD" w14:textId="00B299AF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47" w:type="dxa"/>
            <w:gridSpan w:val="2"/>
            <w:vAlign w:val="bottom"/>
          </w:tcPr>
          <w:p w14:paraId="2BDAA0FF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5F2349" w14:textId="1D914D10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vAlign w:val="bottom"/>
          </w:tcPr>
          <w:p w14:paraId="45D9A0C1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F8E20E" w14:textId="252CAED6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48" w:type="dxa"/>
            <w:vAlign w:val="bottom"/>
          </w:tcPr>
          <w:p w14:paraId="0F051A0A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C4BB23" w14:textId="4C428D66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034C0ED3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E177B7" w14:textId="08E90542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7" w:type="dxa"/>
            <w:vAlign w:val="bottom"/>
          </w:tcPr>
          <w:p w14:paraId="3FBA70C3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4CC0B" w14:textId="0B9F75BE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vAlign w:val="bottom"/>
          </w:tcPr>
          <w:p w14:paraId="7794AEB7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FF91E7" w14:textId="483A06CE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70" w:type="dxa"/>
            <w:vAlign w:val="bottom"/>
          </w:tcPr>
          <w:p w14:paraId="708D024A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9DB3A3" w14:textId="3286125B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</w:t>
            </w:r>
          </w:p>
        </w:tc>
      </w:tr>
      <w:tr w:rsidR="00836AD4" w:rsidRPr="00AE7F1C" w14:paraId="2C745348" w14:textId="77777777" w:rsidTr="006D7CA6">
        <w:trPr>
          <w:trHeight w:val="163"/>
        </w:trPr>
        <w:tc>
          <w:tcPr>
            <w:tcW w:w="2426" w:type="dxa"/>
            <w:noWrap/>
            <w:vAlign w:val="bottom"/>
            <w:hideMark/>
          </w:tcPr>
          <w:p w14:paraId="447225E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A261511" w14:textId="3CF1197D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568</w:t>
            </w:r>
          </w:p>
        </w:tc>
        <w:tc>
          <w:tcPr>
            <w:tcW w:w="236" w:type="dxa"/>
            <w:noWrap/>
            <w:vAlign w:val="bottom"/>
          </w:tcPr>
          <w:p w14:paraId="520325C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DCE60F8" w14:textId="74ED0C6F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796</w:t>
            </w:r>
          </w:p>
        </w:tc>
        <w:tc>
          <w:tcPr>
            <w:tcW w:w="236" w:type="dxa"/>
          </w:tcPr>
          <w:p w14:paraId="516B0414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1884205" w14:textId="555A628C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232</w:t>
            </w:r>
          </w:p>
        </w:tc>
        <w:tc>
          <w:tcPr>
            <w:tcW w:w="236" w:type="dxa"/>
            <w:noWrap/>
          </w:tcPr>
          <w:p w14:paraId="3359699F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835CE42" w14:textId="643BCAB9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506</w:t>
            </w:r>
          </w:p>
        </w:tc>
        <w:tc>
          <w:tcPr>
            <w:tcW w:w="238" w:type="dxa"/>
            <w:noWrap/>
            <w:vAlign w:val="bottom"/>
          </w:tcPr>
          <w:p w14:paraId="1336771F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B849C22" w14:textId="35109E8E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155</w:t>
            </w:r>
          </w:p>
        </w:tc>
        <w:tc>
          <w:tcPr>
            <w:tcW w:w="236" w:type="dxa"/>
            <w:noWrap/>
            <w:vAlign w:val="bottom"/>
          </w:tcPr>
          <w:p w14:paraId="19667CDA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D06907" w14:textId="238C40A7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580</w:t>
            </w:r>
          </w:p>
        </w:tc>
        <w:tc>
          <w:tcPr>
            <w:tcW w:w="240" w:type="dxa"/>
            <w:vAlign w:val="bottom"/>
          </w:tcPr>
          <w:p w14:paraId="5559DD0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803053" w14:textId="314F7EE2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745</w:t>
            </w:r>
          </w:p>
        </w:tc>
        <w:tc>
          <w:tcPr>
            <w:tcW w:w="247" w:type="dxa"/>
            <w:gridSpan w:val="2"/>
            <w:vAlign w:val="bottom"/>
          </w:tcPr>
          <w:p w14:paraId="17CACC8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141726" w14:textId="101E2C14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406</w:t>
            </w:r>
          </w:p>
        </w:tc>
        <w:tc>
          <w:tcPr>
            <w:tcW w:w="270" w:type="dxa"/>
          </w:tcPr>
          <w:p w14:paraId="4FC9060A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F9836C" w14:textId="45F4ECC9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086</w:t>
            </w:r>
          </w:p>
        </w:tc>
        <w:tc>
          <w:tcPr>
            <w:tcW w:w="248" w:type="dxa"/>
            <w:vAlign w:val="bottom"/>
          </w:tcPr>
          <w:p w14:paraId="1833C59D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30E9C9" w14:textId="4FA467AF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762</w:t>
            </w:r>
          </w:p>
        </w:tc>
        <w:tc>
          <w:tcPr>
            <w:tcW w:w="236" w:type="dxa"/>
          </w:tcPr>
          <w:p w14:paraId="10857E04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40298E" w14:textId="089EFEE5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237" w:type="dxa"/>
          </w:tcPr>
          <w:p w14:paraId="74871F1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C00AB8" w14:textId="5E6C42C4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120</w:t>
            </w:r>
          </w:p>
        </w:tc>
        <w:tc>
          <w:tcPr>
            <w:tcW w:w="236" w:type="dxa"/>
            <w:vAlign w:val="bottom"/>
          </w:tcPr>
          <w:p w14:paraId="2868279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C27663" w14:textId="2E73A9F9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B535D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861</w:t>
            </w:r>
          </w:p>
        </w:tc>
        <w:tc>
          <w:tcPr>
            <w:tcW w:w="270" w:type="dxa"/>
          </w:tcPr>
          <w:p w14:paraId="45447AD9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29AA3A" w14:textId="200B7E54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836AD4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17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836AD4" w:rsidRPr="00AE7F1C" w14:paraId="6C393878" w14:textId="77777777" w:rsidTr="006D7CA6">
        <w:trPr>
          <w:trHeight w:val="30"/>
        </w:trPr>
        <w:tc>
          <w:tcPr>
            <w:tcW w:w="2426" w:type="dxa"/>
            <w:noWrap/>
            <w:vAlign w:val="bottom"/>
          </w:tcPr>
          <w:p w14:paraId="05ABAD54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6251D86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8EA656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405A49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66D47BC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009CA822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4EACDF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0EED07C8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36502A5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C75CB13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DFC6A2D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78204C2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41FD5A19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F763FD5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667BA48B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64645B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166AB434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8FEAC3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2A2DF356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FDD026F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CB32E26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FE28C5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</w:tcPr>
          <w:p w14:paraId="516ED38C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B694BA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E746881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D9FAE6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F7B21D2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CD4E14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836AD4" w:rsidRPr="00AE7F1C" w14:paraId="287F2B08" w14:textId="77777777" w:rsidTr="006D7CA6">
        <w:trPr>
          <w:trHeight w:val="30"/>
        </w:trPr>
        <w:tc>
          <w:tcPr>
            <w:tcW w:w="2426" w:type="dxa"/>
            <w:noWrap/>
            <w:vAlign w:val="bottom"/>
          </w:tcPr>
          <w:p w14:paraId="6A38405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5" w:type="dxa"/>
            <w:noWrap/>
            <w:vAlign w:val="bottom"/>
          </w:tcPr>
          <w:p w14:paraId="0B082C7C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39F485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20A733C2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979608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50783C8F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2FB811E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4394214A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24CDE13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945997B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4E1DB46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649E1659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1FCC531D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vAlign w:val="bottom"/>
          </w:tcPr>
          <w:p w14:paraId="7C9D3FE5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37A93585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7176F692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7BDE3546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16AEB08C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46B7B6E9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0F0F080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647088A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6E1F45C9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</w:tcPr>
          <w:p w14:paraId="40C51DF1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04" w:type="dxa"/>
          </w:tcPr>
          <w:p w14:paraId="651A6C02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1AE712D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5C38AD21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556A668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4" w:type="dxa"/>
            <w:gridSpan w:val="2"/>
          </w:tcPr>
          <w:p w14:paraId="683A87F8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836AD4" w:rsidRPr="00AE7F1C" w14:paraId="132C2AC1" w14:textId="77777777" w:rsidTr="006D7CA6">
        <w:trPr>
          <w:trHeight w:val="30"/>
        </w:trPr>
        <w:tc>
          <w:tcPr>
            <w:tcW w:w="2426" w:type="dxa"/>
            <w:noWrap/>
            <w:vAlign w:val="bottom"/>
          </w:tcPr>
          <w:p w14:paraId="31A2A80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5" w:type="dxa"/>
            <w:noWrap/>
            <w:vAlign w:val="bottom"/>
          </w:tcPr>
          <w:p w14:paraId="4813D686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C19BA4E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420D2431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D324E2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5DEE2781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46E762E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6CB86EEB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7A840DA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70CA93E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BC586D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63D1CADA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025FFF9D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vAlign w:val="bottom"/>
          </w:tcPr>
          <w:p w14:paraId="37DDEB86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57A14414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60BDA049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5BAF55F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50642A15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2DAF490A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891BD34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A14530D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08C2E76D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</w:tcPr>
          <w:p w14:paraId="383501F0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04" w:type="dxa"/>
          </w:tcPr>
          <w:p w14:paraId="649816A6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39A9BC91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3FB3CD7C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FDEDA79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4" w:type="dxa"/>
            <w:gridSpan w:val="2"/>
          </w:tcPr>
          <w:p w14:paraId="53703849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836AD4" w:rsidRPr="00AE7F1C" w14:paraId="5136614B" w14:textId="77777777" w:rsidTr="006D7CA6">
        <w:trPr>
          <w:trHeight w:val="60"/>
        </w:trPr>
        <w:tc>
          <w:tcPr>
            <w:tcW w:w="2426" w:type="dxa"/>
            <w:noWrap/>
            <w:vAlign w:val="bottom"/>
            <w:hideMark/>
          </w:tcPr>
          <w:p w14:paraId="2070E69D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655" w:type="dxa"/>
            <w:noWrap/>
            <w:vAlign w:val="bottom"/>
          </w:tcPr>
          <w:p w14:paraId="264BC6DD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418DE1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090D9923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69B899B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9ED3487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C050A5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86A89A3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2A2F30D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F71A768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63031E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31F80F5D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14723A87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vAlign w:val="bottom"/>
          </w:tcPr>
          <w:p w14:paraId="7D3C1B6A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05F4B190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174CA520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72677EDC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077AADA5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  <w:vAlign w:val="bottom"/>
          </w:tcPr>
          <w:p w14:paraId="08643FD4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8F153ED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2D2D6F82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31BA1D9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vAlign w:val="bottom"/>
          </w:tcPr>
          <w:p w14:paraId="161CD096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04" w:type="dxa"/>
            <w:vAlign w:val="bottom"/>
          </w:tcPr>
          <w:p w14:paraId="6A7ABA4B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0149CB1B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070187F4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60C95782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272F0097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836AD4" w:rsidRPr="00AE7F1C" w14:paraId="5C455F48" w14:textId="77777777" w:rsidTr="006D7CA6">
        <w:trPr>
          <w:trHeight w:val="60"/>
        </w:trPr>
        <w:tc>
          <w:tcPr>
            <w:tcW w:w="2426" w:type="dxa"/>
            <w:noWrap/>
            <w:vAlign w:val="bottom"/>
            <w:hideMark/>
          </w:tcPr>
          <w:p w14:paraId="2E3F5C2E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655" w:type="dxa"/>
            <w:noWrap/>
            <w:vAlign w:val="bottom"/>
          </w:tcPr>
          <w:p w14:paraId="4FC013B2" w14:textId="41FF6459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202</w:t>
            </w:r>
          </w:p>
        </w:tc>
        <w:tc>
          <w:tcPr>
            <w:tcW w:w="236" w:type="dxa"/>
            <w:noWrap/>
            <w:vAlign w:val="bottom"/>
          </w:tcPr>
          <w:p w14:paraId="16C07C5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716EE5ED" w14:textId="62056993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485</w:t>
            </w:r>
          </w:p>
        </w:tc>
        <w:tc>
          <w:tcPr>
            <w:tcW w:w="236" w:type="dxa"/>
          </w:tcPr>
          <w:p w14:paraId="4677AA8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7D52F57" w14:textId="525DCEA7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48860EF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9F83AF2" w14:textId="575784EA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8" w:type="dxa"/>
            <w:noWrap/>
            <w:vAlign w:val="bottom"/>
          </w:tcPr>
          <w:p w14:paraId="22FA385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45161E9" w14:textId="7FBFD787" w:rsidR="00836AD4" w:rsidRPr="00AE7F1C" w:rsidRDefault="00CB535D" w:rsidP="00CB535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12619D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5DB9F9B0" w14:textId="755BE171" w:rsidR="00836AD4" w:rsidRPr="00AE7F1C" w:rsidRDefault="00CB535D" w:rsidP="00CB535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42ACB1C6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vAlign w:val="bottom"/>
          </w:tcPr>
          <w:p w14:paraId="762CD4CA" w14:textId="1CA6ACEB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247" w:type="dxa"/>
            <w:gridSpan w:val="2"/>
            <w:vAlign w:val="bottom"/>
          </w:tcPr>
          <w:p w14:paraId="30EC3DBF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7209A5AB" w14:textId="0735CF6D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270" w:type="dxa"/>
            <w:vAlign w:val="bottom"/>
          </w:tcPr>
          <w:p w14:paraId="772596CA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7816C561" w14:textId="7048460E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082</w:t>
            </w:r>
          </w:p>
        </w:tc>
        <w:tc>
          <w:tcPr>
            <w:tcW w:w="248" w:type="dxa"/>
            <w:vAlign w:val="bottom"/>
          </w:tcPr>
          <w:p w14:paraId="1C9F2023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FA0A8F9" w14:textId="5C2A4A99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761</w:t>
            </w:r>
          </w:p>
        </w:tc>
        <w:tc>
          <w:tcPr>
            <w:tcW w:w="236" w:type="dxa"/>
            <w:vAlign w:val="bottom"/>
          </w:tcPr>
          <w:p w14:paraId="717F0C28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202411C" w14:textId="57C822AD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37" w:type="dxa"/>
            <w:vAlign w:val="bottom"/>
          </w:tcPr>
          <w:p w14:paraId="1B889C47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Align w:val="bottom"/>
          </w:tcPr>
          <w:p w14:paraId="62DFFFBF" w14:textId="3A2DCB21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6" w:type="dxa"/>
            <w:vAlign w:val="bottom"/>
          </w:tcPr>
          <w:p w14:paraId="466325D1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64AE9E30" w14:textId="19DEC13D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341</w:t>
            </w:r>
          </w:p>
        </w:tc>
        <w:tc>
          <w:tcPr>
            <w:tcW w:w="270" w:type="dxa"/>
            <w:vAlign w:val="bottom"/>
          </w:tcPr>
          <w:p w14:paraId="19F77A6C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462032B0" w14:textId="050C0A8A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36AD4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30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</w:tr>
      <w:tr w:rsidR="00836AD4" w:rsidRPr="00AE7F1C" w14:paraId="5006164C" w14:textId="77777777" w:rsidTr="006D7CA6">
        <w:trPr>
          <w:trHeight w:val="60"/>
        </w:trPr>
        <w:tc>
          <w:tcPr>
            <w:tcW w:w="2426" w:type="dxa"/>
            <w:noWrap/>
            <w:vAlign w:val="bottom"/>
            <w:hideMark/>
          </w:tcPr>
          <w:p w14:paraId="6C6522B9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F1FDAD" w14:textId="10598E0C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366</w:t>
            </w:r>
          </w:p>
        </w:tc>
        <w:tc>
          <w:tcPr>
            <w:tcW w:w="236" w:type="dxa"/>
            <w:noWrap/>
            <w:vAlign w:val="bottom"/>
          </w:tcPr>
          <w:p w14:paraId="249DDA6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D03AF8" w14:textId="41DC144F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311</w:t>
            </w:r>
          </w:p>
        </w:tc>
        <w:tc>
          <w:tcPr>
            <w:tcW w:w="236" w:type="dxa"/>
          </w:tcPr>
          <w:p w14:paraId="0D73139D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C42782" w14:textId="38115798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230</w:t>
            </w:r>
          </w:p>
        </w:tc>
        <w:tc>
          <w:tcPr>
            <w:tcW w:w="236" w:type="dxa"/>
            <w:noWrap/>
            <w:vAlign w:val="bottom"/>
          </w:tcPr>
          <w:p w14:paraId="0A2C65E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4EAAFB" w14:textId="396C55C2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503</w:t>
            </w:r>
          </w:p>
        </w:tc>
        <w:tc>
          <w:tcPr>
            <w:tcW w:w="238" w:type="dxa"/>
            <w:noWrap/>
            <w:vAlign w:val="bottom"/>
          </w:tcPr>
          <w:p w14:paraId="39024B61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12AD2B" w14:textId="44EDC569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155</w:t>
            </w:r>
          </w:p>
        </w:tc>
        <w:tc>
          <w:tcPr>
            <w:tcW w:w="236" w:type="dxa"/>
            <w:noWrap/>
            <w:vAlign w:val="bottom"/>
          </w:tcPr>
          <w:p w14:paraId="6F8A17C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BFCA66" w14:textId="6921D15F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580</w:t>
            </w:r>
          </w:p>
        </w:tc>
        <w:tc>
          <w:tcPr>
            <w:tcW w:w="240" w:type="dxa"/>
            <w:vAlign w:val="bottom"/>
          </w:tcPr>
          <w:p w14:paraId="1BC46414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400F82" w14:textId="14C6CB87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706</w:t>
            </w:r>
          </w:p>
        </w:tc>
        <w:tc>
          <w:tcPr>
            <w:tcW w:w="247" w:type="dxa"/>
            <w:gridSpan w:val="2"/>
            <w:vAlign w:val="bottom"/>
          </w:tcPr>
          <w:p w14:paraId="2C9FC991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48344" w14:textId="301CC8A2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365</w:t>
            </w:r>
          </w:p>
        </w:tc>
        <w:tc>
          <w:tcPr>
            <w:tcW w:w="270" w:type="dxa"/>
            <w:vAlign w:val="bottom"/>
          </w:tcPr>
          <w:p w14:paraId="0D2C750A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2AFFC" w14:textId="74E4F16D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48" w:type="dxa"/>
            <w:vAlign w:val="bottom"/>
          </w:tcPr>
          <w:p w14:paraId="7F764EF4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FE2F2" w14:textId="3F7A5899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vAlign w:val="bottom"/>
          </w:tcPr>
          <w:p w14:paraId="747244F0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BA219" w14:textId="7769CD2A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37" w:type="dxa"/>
            <w:vAlign w:val="bottom"/>
          </w:tcPr>
          <w:p w14:paraId="45167D1C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CA87D2" w14:textId="0E85DDEC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105</w:t>
            </w:r>
          </w:p>
        </w:tc>
        <w:tc>
          <w:tcPr>
            <w:tcW w:w="236" w:type="dxa"/>
            <w:vAlign w:val="bottom"/>
          </w:tcPr>
          <w:p w14:paraId="16C9454E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475C9" w14:textId="3AF5EB11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520</w:t>
            </w:r>
          </w:p>
        </w:tc>
        <w:tc>
          <w:tcPr>
            <w:tcW w:w="270" w:type="dxa"/>
            <w:vAlign w:val="bottom"/>
          </w:tcPr>
          <w:p w14:paraId="08D77F8F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534C4" w14:textId="701A0B4C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836AD4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865</w:t>
            </w:r>
          </w:p>
        </w:tc>
      </w:tr>
      <w:tr w:rsidR="00836AD4" w:rsidRPr="00AE7F1C" w14:paraId="3DBD033A" w14:textId="77777777" w:rsidTr="006D7CA6">
        <w:trPr>
          <w:trHeight w:val="235"/>
        </w:trPr>
        <w:tc>
          <w:tcPr>
            <w:tcW w:w="2426" w:type="dxa"/>
            <w:noWrap/>
            <w:vAlign w:val="bottom"/>
            <w:hideMark/>
          </w:tcPr>
          <w:p w14:paraId="14924C4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B863F5A" w14:textId="03E4478E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568</w:t>
            </w:r>
          </w:p>
        </w:tc>
        <w:tc>
          <w:tcPr>
            <w:tcW w:w="236" w:type="dxa"/>
            <w:noWrap/>
            <w:vAlign w:val="bottom"/>
          </w:tcPr>
          <w:p w14:paraId="7839329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555BA78" w14:textId="20BEC868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796</w:t>
            </w:r>
          </w:p>
        </w:tc>
        <w:tc>
          <w:tcPr>
            <w:tcW w:w="236" w:type="dxa"/>
          </w:tcPr>
          <w:p w14:paraId="04DF66B0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973204B" w14:textId="20E84D6D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232</w:t>
            </w:r>
          </w:p>
        </w:tc>
        <w:tc>
          <w:tcPr>
            <w:tcW w:w="236" w:type="dxa"/>
            <w:noWrap/>
          </w:tcPr>
          <w:p w14:paraId="20AA931F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ADAD6BD" w14:textId="0D64D992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506</w:t>
            </w:r>
          </w:p>
        </w:tc>
        <w:tc>
          <w:tcPr>
            <w:tcW w:w="238" w:type="dxa"/>
            <w:noWrap/>
            <w:vAlign w:val="bottom"/>
          </w:tcPr>
          <w:p w14:paraId="486CFFA1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8979DB4" w14:textId="30863E73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155</w:t>
            </w:r>
          </w:p>
        </w:tc>
        <w:tc>
          <w:tcPr>
            <w:tcW w:w="236" w:type="dxa"/>
            <w:noWrap/>
            <w:vAlign w:val="bottom"/>
          </w:tcPr>
          <w:p w14:paraId="0B89D08B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1122948" w14:textId="100B541A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580</w:t>
            </w:r>
          </w:p>
        </w:tc>
        <w:tc>
          <w:tcPr>
            <w:tcW w:w="240" w:type="dxa"/>
            <w:vAlign w:val="bottom"/>
          </w:tcPr>
          <w:p w14:paraId="70C67F4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0CC120" w14:textId="3B156EE7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745</w:t>
            </w:r>
          </w:p>
        </w:tc>
        <w:tc>
          <w:tcPr>
            <w:tcW w:w="247" w:type="dxa"/>
            <w:gridSpan w:val="2"/>
            <w:vAlign w:val="bottom"/>
          </w:tcPr>
          <w:p w14:paraId="26599A4E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816638" w14:textId="79816DCF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406</w:t>
            </w:r>
          </w:p>
        </w:tc>
        <w:tc>
          <w:tcPr>
            <w:tcW w:w="270" w:type="dxa"/>
          </w:tcPr>
          <w:p w14:paraId="3D3B61EA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28133E" w14:textId="096B3301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086</w:t>
            </w:r>
          </w:p>
        </w:tc>
        <w:tc>
          <w:tcPr>
            <w:tcW w:w="248" w:type="dxa"/>
            <w:vAlign w:val="bottom"/>
          </w:tcPr>
          <w:p w14:paraId="5E770511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0A4B53" w14:textId="4FF03394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762</w:t>
            </w:r>
          </w:p>
        </w:tc>
        <w:tc>
          <w:tcPr>
            <w:tcW w:w="236" w:type="dxa"/>
          </w:tcPr>
          <w:p w14:paraId="00F8631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FDCB62" w14:textId="50601F65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237" w:type="dxa"/>
          </w:tcPr>
          <w:p w14:paraId="4A7055A1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91DD6D" w14:textId="3F4DD6D0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120</w:t>
            </w:r>
          </w:p>
        </w:tc>
        <w:tc>
          <w:tcPr>
            <w:tcW w:w="236" w:type="dxa"/>
            <w:vAlign w:val="bottom"/>
          </w:tcPr>
          <w:p w14:paraId="40E87391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A65AC4" w14:textId="6DE88963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B535D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861</w:t>
            </w:r>
          </w:p>
        </w:tc>
        <w:tc>
          <w:tcPr>
            <w:tcW w:w="270" w:type="dxa"/>
          </w:tcPr>
          <w:p w14:paraId="78F4E9EA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BEB89B" w14:textId="4E2360AF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836AD4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17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836AD4" w:rsidRPr="00AE7F1C" w14:paraId="3A03397F" w14:textId="77777777" w:rsidTr="006D7CA6">
        <w:trPr>
          <w:trHeight w:val="235"/>
        </w:trPr>
        <w:tc>
          <w:tcPr>
            <w:tcW w:w="2426" w:type="dxa"/>
            <w:noWrap/>
            <w:vAlign w:val="bottom"/>
          </w:tcPr>
          <w:p w14:paraId="173197A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4936B08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67E06C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D7816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58AFB5F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FDA278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2F2B52D7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15D20E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5C2835A8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D9F4E51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38C3C90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5FC309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56DFCC64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B10E7D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3D85BC69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99CA4E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7CF2FB1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975249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" w:type="dxa"/>
            <w:vAlign w:val="bottom"/>
          </w:tcPr>
          <w:p w14:paraId="183C858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B38B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91B0EC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11F94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</w:tcPr>
          <w:p w14:paraId="0293DEC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D51EB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407A6A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91152E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2CE66EB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311BC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836AD4" w:rsidRPr="00AE7F1C" w14:paraId="2637B9DB" w14:textId="77777777" w:rsidTr="006D7CA6">
        <w:trPr>
          <w:trHeight w:val="89"/>
        </w:trPr>
        <w:tc>
          <w:tcPr>
            <w:tcW w:w="2426" w:type="dxa"/>
            <w:noWrap/>
            <w:vAlign w:val="bottom"/>
            <w:hideMark/>
          </w:tcPr>
          <w:p w14:paraId="343E531C" w14:textId="77777777" w:rsidR="00EA2394" w:rsidRPr="00382CF1" w:rsidRDefault="00EA2394" w:rsidP="00EA23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2C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56072D8A" w14:textId="77777777" w:rsidR="00EA2394" w:rsidRPr="00382CF1" w:rsidRDefault="00EA2394" w:rsidP="00EA23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2C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382C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3630F984" w14:textId="6C6AF533" w:rsidR="00836AD4" w:rsidRPr="00AE7F1C" w:rsidRDefault="00EA2394" w:rsidP="00EA23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2C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65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FE10723" w14:textId="5F506D41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6" w:type="dxa"/>
            <w:noWrap/>
            <w:vAlign w:val="bottom"/>
          </w:tcPr>
          <w:p w14:paraId="46DB7672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5BDE1C" w14:textId="43C3E85A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6" w:type="dxa"/>
          </w:tcPr>
          <w:p w14:paraId="1B64CB30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4D3C363" w14:textId="3E7BEB86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4AFB635D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1FBBAE" w14:textId="4E0B02DC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8" w:type="dxa"/>
            <w:noWrap/>
            <w:vAlign w:val="bottom"/>
          </w:tcPr>
          <w:p w14:paraId="416FD455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A319DB6" w14:textId="2917E33B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6" w:type="dxa"/>
            <w:noWrap/>
            <w:vAlign w:val="bottom"/>
          </w:tcPr>
          <w:p w14:paraId="5C7C5157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8496B1F" w14:textId="2E60991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21708C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40" w:type="dxa"/>
            <w:vAlign w:val="bottom"/>
          </w:tcPr>
          <w:p w14:paraId="239F490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C22175" w14:textId="378B6472" w:rsidR="00836AD4" w:rsidRPr="00AE7F1C" w:rsidRDefault="00866122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21708C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47" w:type="dxa"/>
            <w:gridSpan w:val="2"/>
            <w:vAlign w:val="bottom"/>
          </w:tcPr>
          <w:p w14:paraId="228A660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785922" w14:textId="0A9327B2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70" w:type="dxa"/>
            <w:vAlign w:val="bottom"/>
          </w:tcPr>
          <w:p w14:paraId="4E00313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6DBA5D" w14:textId="0F1DF9D8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48" w:type="dxa"/>
            <w:vAlign w:val="bottom"/>
          </w:tcPr>
          <w:p w14:paraId="24936D6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6D81C26" w14:textId="08CCB9BF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vAlign w:val="bottom"/>
          </w:tcPr>
          <w:p w14:paraId="6BBCA59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F2945C8" w14:textId="71DE1ECC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7" w:type="dxa"/>
            <w:vAlign w:val="bottom"/>
          </w:tcPr>
          <w:p w14:paraId="2D66DEDA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8018D3" w14:textId="5880AB1C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36" w:type="dxa"/>
            <w:vAlign w:val="bottom"/>
          </w:tcPr>
          <w:p w14:paraId="7345495D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41C7882" w14:textId="6F7DD8F2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70" w:type="dxa"/>
            <w:vAlign w:val="bottom"/>
          </w:tcPr>
          <w:p w14:paraId="1347F9A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B41611F" w14:textId="65F10118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</w:t>
            </w:r>
          </w:p>
        </w:tc>
      </w:tr>
      <w:tr w:rsidR="00836AD4" w:rsidRPr="00AE7F1C" w14:paraId="06770015" w14:textId="77777777" w:rsidTr="006D7CA6">
        <w:trPr>
          <w:trHeight w:val="89"/>
        </w:trPr>
        <w:tc>
          <w:tcPr>
            <w:tcW w:w="2426" w:type="dxa"/>
            <w:noWrap/>
            <w:vAlign w:val="bottom"/>
            <w:hideMark/>
          </w:tcPr>
          <w:p w14:paraId="42E1C6FF" w14:textId="77777777" w:rsidR="00836AD4" w:rsidRPr="00AE7F1C" w:rsidRDefault="00836AD4" w:rsidP="00836AD4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5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A9C0691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7EB4D20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9EA18DA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C859F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52FE219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0901A79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F87CCF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noWrap/>
            <w:vAlign w:val="bottom"/>
          </w:tcPr>
          <w:p w14:paraId="37CDCEAE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D7ECB9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34554CA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76A729E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9BBE9F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0BAF61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7053DF5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AD361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C0231C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3C9C6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5F49C24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AE54E4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9FB6C6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7B2A8D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191C295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6B627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AAE853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38879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7B656CA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2C604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6AD4" w:rsidRPr="00AE7F1C" w14:paraId="0967B042" w14:textId="77777777" w:rsidTr="006D7CA6">
        <w:trPr>
          <w:trHeight w:val="374"/>
        </w:trPr>
        <w:tc>
          <w:tcPr>
            <w:tcW w:w="2426" w:type="dxa"/>
            <w:noWrap/>
            <w:hideMark/>
          </w:tcPr>
          <w:p w14:paraId="1E4AC926" w14:textId="77777777" w:rsidR="00836AD4" w:rsidRPr="00AE7F1C" w:rsidRDefault="00836AD4" w:rsidP="00836AD4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136E0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2270D75D" w14:textId="77777777" w:rsidR="00836AD4" w:rsidRPr="00AE7F1C" w:rsidRDefault="00836AD4" w:rsidP="00836AD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E02D5F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2DD6392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E5B1BEF" w14:textId="77777777" w:rsidR="00836AD4" w:rsidRPr="00AE7F1C" w:rsidRDefault="00836AD4" w:rsidP="00836AD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584B4AF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B88710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C63E37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F1A3D99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6CB9E99A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3439CAD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43DE69B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vAlign w:val="bottom"/>
          </w:tcPr>
          <w:p w14:paraId="4689AB21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2A76E62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2E6960B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BAFCC1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left w:val="nil"/>
              <w:bottom w:val="nil"/>
              <w:right w:val="nil"/>
            </w:tcBorders>
            <w:vAlign w:val="bottom"/>
          </w:tcPr>
          <w:p w14:paraId="4236052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2D7128E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vAlign w:val="bottom"/>
          </w:tcPr>
          <w:p w14:paraId="693AD71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159AD6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385CFB91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22BAC49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  <w:tcBorders>
              <w:left w:val="nil"/>
              <w:bottom w:val="nil"/>
              <w:right w:val="nil"/>
            </w:tcBorders>
          </w:tcPr>
          <w:p w14:paraId="407D58B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3C14969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492A0E5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D743D1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F57E13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3D4538C4" w14:textId="2335A0CA" w:rsidR="005414D9" w:rsidRPr="00AE7F1C" w:rsidRDefault="005414D9" w:rsidP="008C61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5B662931" w14:textId="77777777" w:rsidR="005414D9" w:rsidRPr="00AE7F1C" w:rsidRDefault="00541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  <w:r w:rsidRPr="00AE7F1C">
        <w:rPr>
          <w:rFonts w:ascii="Angsana New" w:hAnsi="Angsana New"/>
          <w:b/>
          <w:bCs/>
          <w:i/>
          <w:iCs/>
          <w:sz w:val="20"/>
          <w:szCs w:val="20"/>
          <w:cs/>
        </w:rPr>
        <w:br w:type="page"/>
      </w: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2424"/>
        <w:gridCol w:w="724"/>
        <w:gridCol w:w="236"/>
        <w:gridCol w:w="645"/>
        <w:gridCol w:w="236"/>
        <w:gridCol w:w="664"/>
        <w:gridCol w:w="236"/>
        <w:gridCol w:w="664"/>
        <w:gridCol w:w="238"/>
        <w:gridCol w:w="664"/>
        <w:gridCol w:w="236"/>
        <w:gridCol w:w="665"/>
        <w:gridCol w:w="240"/>
        <w:gridCol w:w="664"/>
        <w:gridCol w:w="240"/>
        <w:gridCol w:w="656"/>
        <w:gridCol w:w="270"/>
        <w:gridCol w:w="652"/>
        <w:gridCol w:w="248"/>
        <w:gridCol w:w="630"/>
        <w:gridCol w:w="236"/>
        <w:gridCol w:w="630"/>
        <w:gridCol w:w="270"/>
        <w:gridCol w:w="592"/>
        <w:gridCol w:w="236"/>
        <w:gridCol w:w="664"/>
        <w:gridCol w:w="270"/>
        <w:gridCol w:w="720"/>
      </w:tblGrid>
      <w:tr w:rsidR="005414D9" w:rsidRPr="00AE7F1C" w14:paraId="2142F327" w14:textId="77777777" w:rsidTr="00AA5257">
        <w:trPr>
          <w:trHeight w:val="360"/>
          <w:tblHeader/>
        </w:trPr>
        <w:tc>
          <w:tcPr>
            <w:tcW w:w="14850" w:type="dxa"/>
            <w:gridSpan w:val="28"/>
            <w:vAlign w:val="bottom"/>
            <w:hideMark/>
          </w:tcPr>
          <w:p w14:paraId="37BE795F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งบการเงินรวม</w:t>
            </w:r>
          </w:p>
        </w:tc>
      </w:tr>
      <w:tr w:rsidR="005414D9" w:rsidRPr="00AE7F1C" w14:paraId="5DEFA79D" w14:textId="77777777" w:rsidTr="00AA5257">
        <w:trPr>
          <w:trHeight w:val="360"/>
          <w:tblHeader/>
        </w:trPr>
        <w:tc>
          <w:tcPr>
            <w:tcW w:w="2424" w:type="dxa"/>
            <w:vAlign w:val="bottom"/>
          </w:tcPr>
          <w:p w14:paraId="2076D724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  <w:p w14:paraId="0A284DDB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สำหรับงวดหกเดือน </w:t>
            </w:r>
          </w:p>
        </w:tc>
        <w:tc>
          <w:tcPr>
            <w:tcW w:w="1605" w:type="dxa"/>
            <w:gridSpan w:val="3"/>
            <w:vAlign w:val="bottom"/>
            <w:hideMark/>
          </w:tcPr>
          <w:p w14:paraId="473F92DD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6" w:type="dxa"/>
          </w:tcPr>
          <w:p w14:paraId="6CF20CFD" w14:textId="77777777" w:rsidR="005414D9" w:rsidRPr="00AE7F1C" w:rsidRDefault="005414D9" w:rsidP="00AA5257">
            <w:pPr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4" w:type="dxa"/>
            <w:gridSpan w:val="3"/>
            <w:vAlign w:val="bottom"/>
            <w:hideMark/>
          </w:tcPr>
          <w:p w14:paraId="1CE9248C" w14:textId="45B55479" w:rsidR="005414D9" w:rsidRPr="00AE7F1C" w:rsidRDefault="005414D9" w:rsidP="00AA525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8" w:type="dxa"/>
          </w:tcPr>
          <w:p w14:paraId="372BD239" w14:textId="77777777" w:rsidR="005414D9" w:rsidRPr="00AE7F1C" w:rsidRDefault="005414D9" w:rsidP="00AA525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5" w:type="dxa"/>
            <w:gridSpan w:val="3"/>
            <w:vAlign w:val="bottom"/>
            <w:hideMark/>
          </w:tcPr>
          <w:p w14:paraId="272C9380" w14:textId="77777777" w:rsidR="005414D9" w:rsidRPr="00AE7F1C" w:rsidRDefault="005414D9" w:rsidP="00AA525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40" w:type="dxa"/>
          </w:tcPr>
          <w:p w14:paraId="74235137" w14:textId="77777777" w:rsidR="005414D9" w:rsidRPr="00AE7F1C" w:rsidRDefault="005414D9" w:rsidP="00AA525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0" w:type="dxa"/>
            <w:gridSpan w:val="3"/>
            <w:vAlign w:val="bottom"/>
            <w:hideMark/>
          </w:tcPr>
          <w:p w14:paraId="09EFA245" w14:textId="77777777" w:rsidR="005414D9" w:rsidRPr="00AE7F1C" w:rsidRDefault="005414D9" w:rsidP="00AA525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70" w:type="dxa"/>
          </w:tcPr>
          <w:p w14:paraId="4930EB23" w14:textId="77777777" w:rsidR="005414D9" w:rsidRPr="00AE7F1C" w:rsidRDefault="005414D9" w:rsidP="00AA525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74B96EC9" w14:textId="77777777" w:rsidR="005414D9" w:rsidRPr="00AE7F1C" w:rsidRDefault="005414D9" w:rsidP="00AA525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  <w:hideMark/>
          </w:tcPr>
          <w:p w14:paraId="08DC0365" w14:textId="77777777" w:rsidR="005414D9" w:rsidRPr="00AE7F1C" w:rsidRDefault="005414D9" w:rsidP="00AA5257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92" w:type="dxa"/>
            <w:gridSpan w:val="3"/>
            <w:vAlign w:val="bottom"/>
            <w:hideMark/>
          </w:tcPr>
          <w:p w14:paraId="7B7ADC3B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0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ธุรกิจพิเศษและอื่น ๆ</w:t>
            </w:r>
          </w:p>
        </w:tc>
        <w:tc>
          <w:tcPr>
            <w:tcW w:w="236" w:type="dxa"/>
          </w:tcPr>
          <w:p w14:paraId="335FB986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654" w:type="dxa"/>
            <w:gridSpan w:val="3"/>
            <w:vAlign w:val="bottom"/>
            <w:hideMark/>
          </w:tcPr>
          <w:p w14:paraId="7A5D0758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836AD4" w:rsidRPr="00AE7F1C" w14:paraId="6F5B07E1" w14:textId="77777777" w:rsidTr="00AA5257">
        <w:trPr>
          <w:trHeight w:val="119"/>
          <w:tblHeader/>
        </w:trPr>
        <w:tc>
          <w:tcPr>
            <w:tcW w:w="2424" w:type="dxa"/>
            <w:noWrap/>
            <w:vAlign w:val="bottom"/>
            <w:hideMark/>
          </w:tcPr>
          <w:p w14:paraId="4DFE1A8F" w14:textId="373885FB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AE7F1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21708C" w:rsidRPr="00AE7F1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E7F1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มิถุนายน</w:t>
            </w:r>
          </w:p>
        </w:tc>
        <w:tc>
          <w:tcPr>
            <w:tcW w:w="724" w:type="dxa"/>
            <w:vAlign w:val="bottom"/>
            <w:hideMark/>
          </w:tcPr>
          <w:p w14:paraId="284DC8B3" w14:textId="284C12FF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6" w:type="dxa"/>
            <w:vAlign w:val="bottom"/>
            <w:hideMark/>
          </w:tcPr>
          <w:p w14:paraId="4B195252" w14:textId="77777777" w:rsidR="00836AD4" w:rsidRPr="00AE7F1C" w:rsidRDefault="00836AD4" w:rsidP="00836AD4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vAlign w:val="bottom"/>
            <w:hideMark/>
          </w:tcPr>
          <w:p w14:paraId="2577DEB8" w14:textId="47CBBD23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vAlign w:val="bottom"/>
          </w:tcPr>
          <w:p w14:paraId="02A804E6" w14:textId="7777777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02D0AD0C" w14:textId="6BAB82EE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6" w:type="dxa"/>
            <w:vAlign w:val="bottom"/>
            <w:hideMark/>
          </w:tcPr>
          <w:p w14:paraId="1A8B4F66" w14:textId="77777777" w:rsidR="00836AD4" w:rsidRPr="00AE7F1C" w:rsidRDefault="00836AD4" w:rsidP="00836AD4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6D71C2B4" w14:textId="58EA3F94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  <w:r w:rsidR="005572F1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38" w:type="dxa"/>
            <w:vAlign w:val="bottom"/>
            <w:hideMark/>
          </w:tcPr>
          <w:p w14:paraId="404776FC" w14:textId="77777777" w:rsidR="00836AD4" w:rsidRPr="00AE7F1C" w:rsidRDefault="00836AD4" w:rsidP="00836AD4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10AC7219" w14:textId="6A3F3A86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6" w:type="dxa"/>
            <w:vAlign w:val="bottom"/>
            <w:hideMark/>
          </w:tcPr>
          <w:p w14:paraId="42A1E6AC" w14:textId="77777777" w:rsidR="00836AD4" w:rsidRPr="00AE7F1C" w:rsidRDefault="00836AD4" w:rsidP="00836AD4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vAlign w:val="bottom"/>
            <w:hideMark/>
          </w:tcPr>
          <w:p w14:paraId="581B3A29" w14:textId="3B3A84F6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40" w:type="dxa"/>
            <w:vAlign w:val="bottom"/>
          </w:tcPr>
          <w:p w14:paraId="27932364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52C18DC4" w14:textId="0B0AA094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40" w:type="dxa"/>
            <w:vAlign w:val="bottom"/>
          </w:tcPr>
          <w:p w14:paraId="66687B42" w14:textId="7777777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vAlign w:val="bottom"/>
            <w:hideMark/>
          </w:tcPr>
          <w:p w14:paraId="514D71C3" w14:textId="0A31BB95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vAlign w:val="bottom"/>
          </w:tcPr>
          <w:p w14:paraId="23121710" w14:textId="7777777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  <w:hideMark/>
          </w:tcPr>
          <w:p w14:paraId="080B96C2" w14:textId="693E703E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48" w:type="dxa"/>
            <w:vAlign w:val="bottom"/>
          </w:tcPr>
          <w:p w14:paraId="3FA35111" w14:textId="7777777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  <w:hideMark/>
          </w:tcPr>
          <w:p w14:paraId="7769C2AD" w14:textId="09B77CFB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vAlign w:val="bottom"/>
          </w:tcPr>
          <w:p w14:paraId="2F5E6E5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  <w:hideMark/>
          </w:tcPr>
          <w:p w14:paraId="54BB02D9" w14:textId="120318E3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vAlign w:val="bottom"/>
          </w:tcPr>
          <w:p w14:paraId="25692E7A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  <w:hideMark/>
          </w:tcPr>
          <w:p w14:paraId="4F28CA86" w14:textId="3EE6A8D2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vAlign w:val="bottom"/>
          </w:tcPr>
          <w:p w14:paraId="6AEE461A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520441F7" w14:textId="1068B8F8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vAlign w:val="bottom"/>
          </w:tcPr>
          <w:p w14:paraId="0863779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  <w:hideMark/>
          </w:tcPr>
          <w:p w14:paraId="6AEF09E2" w14:textId="5EED3EE3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</w:tr>
      <w:tr w:rsidR="005414D9" w:rsidRPr="00AE7F1C" w14:paraId="2F027BAC" w14:textId="77777777" w:rsidTr="00AA5257">
        <w:trPr>
          <w:trHeight w:val="164"/>
          <w:tblHeader/>
        </w:trPr>
        <w:tc>
          <w:tcPr>
            <w:tcW w:w="2424" w:type="dxa"/>
            <w:vAlign w:val="bottom"/>
          </w:tcPr>
          <w:p w14:paraId="124A286B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426" w:type="dxa"/>
            <w:gridSpan w:val="27"/>
            <w:hideMark/>
          </w:tcPr>
          <w:p w14:paraId="41FD5714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2"/>
                <w:szCs w:val="22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i/>
                <w:iCs/>
                <w:color w:val="000000"/>
                <w:sz w:val="22"/>
                <w:szCs w:val="22"/>
                <w:lang w:val="en-GB" w:eastAsia="zh-CN"/>
              </w:rPr>
              <w:t>(</w:t>
            </w:r>
            <w:r w:rsidRPr="00AE7F1C">
              <w:rPr>
                <w:rFonts w:ascii="Angsana New" w:eastAsia="Times New Roman" w:hAnsi="Angsana New" w:hint="cs"/>
                <w:i/>
                <w:iCs/>
                <w:color w:val="000000"/>
                <w:sz w:val="22"/>
                <w:szCs w:val="22"/>
                <w:cs/>
                <w:lang w:val="en-GB" w:eastAsia="zh-CN"/>
              </w:rPr>
              <w:t>ล้านบาท)</w:t>
            </w:r>
          </w:p>
        </w:tc>
      </w:tr>
      <w:tr w:rsidR="005414D9" w:rsidRPr="00AE7F1C" w14:paraId="3E11AA95" w14:textId="77777777" w:rsidTr="00AA5257">
        <w:trPr>
          <w:trHeight w:val="60"/>
        </w:trPr>
        <w:tc>
          <w:tcPr>
            <w:tcW w:w="2424" w:type="dxa"/>
            <w:noWrap/>
            <w:vAlign w:val="bottom"/>
            <w:hideMark/>
          </w:tcPr>
          <w:p w14:paraId="0D4F546C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24" w:type="dxa"/>
            <w:noWrap/>
            <w:vAlign w:val="bottom"/>
          </w:tcPr>
          <w:p w14:paraId="37666C08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F4B3C9B" w14:textId="77777777" w:rsidR="005414D9" w:rsidRPr="00AE7F1C" w:rsidRDefault="005414D9" w:rsidP="00AA5257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noWrap/>
            <w:vAlign w:val="bottom"/>
          </w:tcPr>
          <w:p w14:paraId="3460EE03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597AB8E" w14:textId="77777777" w:rsidR="005414D9" w:rsidRPr="00AE7F1C" w:rsidRDefault="005414D9" w:rsidP="00AA525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69D1E7C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4A741DA" w14:textId="77777777" w:rsidR="005414D9" w:rsidRPr="00AE7F1C" w:rsidRDefault="005414D9" w:rsidP="00AA5257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4F963AFC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5161B9E0" w14:textId="77777777" w:rsidR="005414D9" w:rsidRPr="00AE7F1C" w:rsidRDefault="005414D9" w:rsidP="00AA525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D24A888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262414B" w14:textId="77777777" w:rsidR="005414D9" w:rsidRPr="00AE7F1C" w:rsidRDefault="005414D9" w:rsidP="00AA5257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noWrap/>
            <w:vAlign w:val="bottom"/>
          </w:tcPr>
          <w:p w14:paraId="3E6FDCEC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</w:tcPr>
          <w:p w14:paraId="647B1B2E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61CE9E8F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</w:tcPr>
          <w:p w14:paraId="4EA5AE89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vAlign w:val="bottom"/>
          </w:tcPr>
          <w:p w14:paraId="4525AEC3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51AE4562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</w:tcPr>
          <w:p w14:paraId="25A89293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" w:type="dxa"/>
          </w:tcPr>
          <w:p w14:paraId="4F0BE04D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15A8CE14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7F6A285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1BC58636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03BA7A72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</w:tcPr>
          <w:p w14:paraId="23F81D11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07FCAC1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4191FCB8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1898F7F0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F6C7001" w14:textId="77777777" w:rsidR="005414D9" w:rsidRPr="00AE7F1C" w:rsidRDefault="005414D9" w:rsidP="00AA525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CB535D" w:rsidRPr="00AE7F1C" w14:paraId="0F20A59C" w14:textId="77777777" w:rsidTr="00AA5257">
        <w:trPr>
          <w:trHeight w:val="101"/>
        </w:trPr>
        <w:tc>
          <w:tcPr>
            <w:tcW w:w="2424" w:type="dxa"/>
            <w:noWrap/>
            <w:vAlign w:val="bottom"/>
            <w:hideMark/>
          </w:tcPr>
          <w:p w14:paraId="46C9F643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24" w:type="dxa"/>
            <w:noWrap/>
            <w:vAlign w:val="bottom"/>
          </w:tcPr>
          <w:p w14:paraId="4CF943E7" w14:textId="1C4B6117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192</w:t>
            </w:r>
          </w:p>
        </w:tc>
        <w:tc>
          <w:tcPr>
            <w:tcW w:w="236" w:type="dxa"/>
            <w:noWrap/>
            <w:vAlign w:val="bottom"/>
          </w:tcPr>
          <w:p w14:paraId="11AECD69" w14:textId="77777777" w:rsidR="00CB535D" w:rsidRPr="00AE7F1C" w:rsidRDefault="00CB535D" w:rsidP="00CB535D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noWrap/>
            <w:vAlign w:val="bottom"/>
          </w:tcPr>
          <w:p w14:paraId="7A0AFC79" w14:textId="1730FF0E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490</w:t>
            </w:r>
          </w:p>
        </w:tc>
        <w:tc>
          <w:tcPr>
            <w:tcW w:w="236" w:type="dxa"/>
          </w:tcPr>
          <w:p w14:paraId="1284AB2A" w14:textId="77777777" w:rsidR="00CB535D" w:rsidRPr="00AE7F1C" w:rsidRDefault="00CB535D" w:rsidP="00CB535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6A731D1" w14:textId="4740398F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595</w:t>
            </w:r>
          </w:p>
        </w:tc>
        <w:tc>
          <w:tcPr>
            <w:tcW w:w="236" w:type="dxa"/>
            <w:noWrap/>
          </w:tcPr>
          <w:p w14:paraId="572EE44F" w14:textId="77777777" w:rsidR="00CB535D" w:rsidRPr="00AE7F1C" w:rsidRDefault="00CB535D" w:rsidP="00CB535D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3CF98C2E" w14:textId="39521829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068</w:t>
            </w:r>
          </w:p>
        </w:tc>
        <w:tc>
          <w:tcPr>
            <w:tcW w:w="238" w:type="dxa"/>
            <w:noWrap/>
            <w:vAlign w:val="bottom"/>
          </w:tcPr>
          <w:p w14:paraId="4C83A69D" w14:textId="77777777" w:rsidR="00CB535D" w:rsidRPr="00AE7F1C" w:rsidRDefault="00CB535D" w:rsidP="00CB535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19BB012" w14:textId="6F010AAF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290</w:t>
            </w:r>
          </w:p>
        </w:tc>
        <w:tc>
          <w:tcPr>
            <w:tcW w:w="236" w:type="dxa"/>
            <w:noWrap/>
            <w:vAlign w:val="bottom"/>
          </w:tcPr>
          <w:p w14:paraId="7CBE96F9" w14:textId="77777777" w:rsidR="00CB535D" w:rsidRPr="00AE7F1C" w:rsidRDefault="00CB535D" w:rsidP="00CB535D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noWrap/>
            <w:vAlign w:val="bottom"/>
          </w:tcPr>
          <w:p w14:paraId="36B2D926" w14:textId="29337FBC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945</w:t>
            </w:r>
          </w:p>
        </w:tc>
        <w:tc>
          <w:tcPr>
            <w:tcW w:w="240" w:type="dxa"/>
            <w:vAlign w:val="bottom"/>
          </w:tcPr>
          <w:p w14:paraId="0641690A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6675D22" w14:textId="715324A3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243</w:t>
            </w:r>
          </w:p>
        </w:tc>
        <w:tc>
          <w:tcPr>
            <w:tcW w:w="240" w:type="dxa"/>
            <w:vAlign w:val="bottom"/>
          </w:tcPr>
          <w:p w14:paraId="166C932F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vAlign w:val="bottom"/>
          </w:tcPr>
          <w:p w14:paraId="5E571D88" w14:textId="2BADBC51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CB535D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369</w:t>
            </w:r>
          </w:p>
        </w:tc>
        <w:tc>
          <w:tcPr>
            <w:tcW w:w="270" w:type="dxa"/>
          </w:tcPr>
          <w:p w14:paraId="4F14D1BB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</w:tcPr>
          <w:p w14:paraId="6CBEDF47" w14:textId="47CABDA6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CB535D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128</w:t>
            </w:r>
          </w:p>
        </w:tc>
        <w:tc>
          <w:tcPr>
            <w:tcW w:w="248" w:type="dxa"/>
            <w:vAlign w:val="bottom"/>
          </w:tcPr>
          <w:p w14:paraId="718899A8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207BAD68" w14:textId="22509AA3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718</w:t>
            </w:r>
          </w:p>
        </w:tc>
        <w:tc>
          <w:tcPr>
            <w:tcW w:w="236" w:type="dxa"/>
          </w:tcPr>
          <w:p w14:paraId="43B82D7F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0BB63C41" w14:textId="581ECB44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187</w:t>
            </w:r>
          </w:p>
        </w:tc>
        <w:tc>
          <w:tcPr>
            <w:tcW w:w="270" w:type="dxa"/>
          </w:tcPr>
          <w:p w14:paraId="6932384B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46A6754E" w14:textId="56AF3443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203</w:t>
            </w:r>
          </w:p>
        </w:tc>
        <w:tc>
          <w:tcPr>
            <w:tcW w:w="236" w:type="dxa"/>
            <w:vAlign w:val="bottom"/>
          </w:tcPr>
          <w:p w14:paraId="7AEF05ED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3EC35813" w14:textId="7D5EE100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="00CB535D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635</w:t>
            </w:r>
          </w:p>
        </w:tc>
        <w:tc>
          <w:tcPr>
            <w:tcW w:w="270" w:type="dxa"/>
          </w:tcPr>
          <w:p w14:paraId="671697DB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8CCAD49" w14:textId="7808143F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="00CB535D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793</w:t>
            </w:r>
          </w:p>
        </w:tc>
      </w:tr>
      <w:tr w:rsidR="00CB535D" w:rsidRPr="00AE7F1C" w14:paraId="79A5627C" w14:textId="77777777" w:rsidTr="00AA5257">
        <w:trPr>
          <w:trHeight w:val="182"/>
        </w:trPr>
        <w:tc>
          <w:tcPr>
            <w:tcW w:w="2424" w:type="dxa"/>
            <w:noWrap/>
            <w:vAlign w:val="bottom"/>
            <w:hideMark/>
          </w:tcPr>
          <w:p w14:paraId="727E0E36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F424D3" w14:textId="34A34582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36" w:type="dxa"/>
            <w:noWrap/>
            <w:vAlign w:val="bottom"/>
          </w:tcPr>
          <w:p w14:paraId="7935B28D" w14:textId="77777777" w:rsidR="00CB535D" w:rsidRPr="00AE7F1C" w:rsidRDefault="00CB535D" w:rsidP="00CB535D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0FCDC0" w14:textId="18CE2B89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2555026A" w14:textId="77777777" w:rsidR="00CB535D" w:rsidRPr="00AE7F1C" w:rsidRDefault="00CB535D" w:rsidP="00CB535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4A50CF" w14:textId="1ACE5CE5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236" w:type="dxa"/>
            <w:noWrap/>
          </w:tcPr>
          <w:p w14:paraId="430AE6CC" w14:textId="77777777" w:rsidR="00CB535D" w:rsidRPr="00AE7F1C" w:rsidRDefault="00CB535D" w:rsidP="00CB535D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44F289" w14:textId="423066D4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80</w:t>
            </w:r>
          </w:p>
        </w:tc>
        <w:tc>
          <w:tcPr>
            <w:tcW w:w="238" w:type="dxa"/>
            <w:noWrap/>
            <w:vAlign w:val="bottom"/>
          </w:tcPr>
          <w:p w14:paraId="34191DC1" w14:textId="77777777" w:rsidR="00CB535D" w:rsidRPr="00AE7F1C" w:rsidRDefault="00CB535D" w:rsidP="00CB535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97407E" w14:textId="699D13B7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  <w:noWrap/>
          </w:tcPr>
          <w:p w14:paraId="3F91F146" w14:textId="77777777" w:rsidR="00CB535D" w:rsidRPr="00AE7F1C" w:rsidRDefault="00CB535D" w:rsidP="00CB535D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E1D98D" w14:textId="085BDC35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40" w:type="dxa"/>
            <w:vAlign w:val="bottom"/>
          </w:tcPr>
          <w:p w14:paraId="5F63EF3B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D91B0" w14:textId="090A7669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</w:t>
            </w:r>
          </w:p>
        </w:tc>
        <w:tc>
          <w:tcPr>
            <w:tcW w:w="240" w:type="dxa"/>
            <w:vAlign w:val="bottom"/>
          </w:tcPr>
          <w:p w14:paraId="2A2ACBF4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F2043" w14:textId="3CC782BE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70" w:type="dxa"/>
          </w:tcPr>
          <w:p w14:paraId="78E59542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9C0CE6" w14:textId="1994D325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48" w:type="dxa"/>
          </w:tcPr>
          <w:p w14:paraId="6FA79A36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3EE79" w14:textId="44B2DE91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36" w:type="dxa"/>
          </w:tcPr>
          <w:p w14:paraId="5C705E50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DF1268" w14:textId="39C136DE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270" w:type="dxa"/>
          </w:tcPr>
          <w:p w14:paraId="51D1F679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E95FDD" w14:textId="60103F6C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236" w:type="dxa"/>
          </w:tcPr>
          <w:p w14:paraId="5A0F8E4E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32B44" w14:textId="4AB29879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231</w:t>
            </w:r>
          </w:p>
        </w:tc>
        <w:tc>
          <w:tcPr>
            <w:tcW w:w="270" w:type="dxa"/>
          </w:tcPr>
          <w:p w14:paraId="3D2F9CE1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A24106" w14:textId="4AFEDB4C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255</w:t>
            </w:r>
          </w:p>
        </w:tc>
      </w:tr>
      <w:tr w:rsidR="00CB535D" w:rsidRPr="00AE7F1C" w14:paraId="4A55864E" w14:textId="77777777" w:rsidTr="00AA5257">
        <w:trPr>
          <w:trHeight w:val="154"/>
        </w:trPr>
        <w:tc>
          <w:tcPr>
            <w:tcW w:w="2424" w:type="dxa"/>
            <w:vAlign w:val="bottom"/>
            <w:hideMark/>
          </w:tcPr>
          <w:p w14:paraId="58C0310C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2678E4" w14:textId="6602CC4A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208</w:t>
            </w:r>
          </w:p>
        </w:tc>
        <w:tc>
          <w:tcPr>
            <w:tcW w:w="236" w:type="dxa"/>
            <w:vAlign w:val="bottom"/>
          </w:tcPr>
          <w:p w14:paraId="3EF8B35F" w14:textId="77777777" w:rsidR="00CB535D" w:rsidRPr="00AE7F1C" w:rsidRDefault="00CB535D" w:rsidP="00CB535D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06169B" w14:textId="078FD239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496</w:t>
            </w:r>
          </w:p>
        </w:tc>
        <w:tc>
          <w:tcPr>
            <w:tcW w:w="236" w:type="dxa"/>
          </w:tcPr>
          <w:p w14:paraId="129E2302" w14:textId="77777777" w:rsidR="00CB535D" w:rsidRPr="00AE7F1C" w:rsidRDefault="00CB535D" w:rsidP="00CB53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B1D061" w14:textId="4DD4D2E7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662</w:t>
            </w:r>
          </w:p>
        </w:tc>
        <w:tc>
          <w:tcPr>
            <w:tcW w:w="236" w:type="dxa"/>
          </w:tcPr>
          <w:p w14:paraId="5B93EC1C" w14:textId="77777777" w:rsidR="00CB535D" w:rsidRPr="00AE7F1C" w:rsidRDefault="00CB535D" w:rsidP="00CB535D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D5C3F7" w14:textId="621A0F65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148</w:t>
            </w:r>
          </w:p>
        </w:tc>
        <w:tc>
          <w:tcPr>
            <w:tcW w:w="238" w:type="dxa"/>
            <w:vAlign w:val="bottom"/>
          </w:tcPr>
          <w:p w14:paraId="27CBB3BF" w14:textId="77777777" w:rsidR="00CB535D" w:rsidRPr="00AE7F1C" w:rsidRDefault="00CB535D" w:rsidP="00CB53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BB7822" w14:textId="6767E88D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309</w:t>
            </w:r>
          </w:p>
        </w:tc>
        <w:tc>
          <w:tcPr>
            <w:tcW w:w="236" w:type="dxa"/>
          </w:tcPr>
          <w:p w14:paraId="4EFC90B5" w14:textId="77777777" w:rsidR="00CB535D" w:rsidRPr="00AE7F1C" w:rsidRDefault="00CB535D" w:rsidP="00CB535D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486039" w14:textId="154D930A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004</w:t>
            </w:r>
          </w:p>
        </w:tc>
        <w:tc>
          <w:tcPr>
            <w:tcW w:w="240" w:type="dxa"/>
            <w:vAlign w:val="bottom"/>
          </w:tcPr>
          <w:p w14:paraId="55A036D5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647832" w14:textId="4F150B3B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322</w:t>
            </w:r>
          </w:p>
        </w:tc>
        <w:tc>
          <w:tcPr>
            <w:tcW w:w="240" w:type="dxa"/>
            <w:vAlign w:val="bottom"/>
          </w:tcPr>
          <w:p w14:paraId="6F6408CD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B29D60" w14:textId="156F6A34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B535D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383</w:t>
            </w:r>
          </w:p>
        </w:tc>
        <w:tc>
          <w:tcPr>
            <w:tcW w:w="270" w:type="dxa"/>
          </w:tcPr>
          <w:p w14:paraId="3E4C6449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B01A77" w14:textId="3A379372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B535D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142</w:t>
            </w:r>
          </w:p>
        </w:tc>
        <w:tc>
          <w:tcPr>
            <w:tcW w:w="248" w:type="dxa"/>
          </w:tcPr>
          <w:p w14:paraId="65F407D1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DCCCCB" w14:textId="296FB724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748</w:t>
            </w:r>
          </w:p>
        </w:tc>
        <w:tc>
          <w:tcPr>
            <w:tcW w:w="236" w:type="dxa"/>
          </w:tcPr>
          <w:p w14:paraId="7AA968DA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285C9E" w14:textId="01640148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223</w:t>
            </w:r>
          </w:p>
        </w:tc>
        <w:tc>
          <w:tcPr>
            <w:tcW w:w="270" w:type="dxa"/>
          </w:tcPr>
          <w:p w14:paraId="3776091E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489712" w14:textId="03CDE8BA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269</w:t>
            </w:r>
          </w:p>
        </w:tc>
        <w:tc>
          <w:tcPr>
            <w:tcW w:w="236" w:type="dxa"/>
          </w:tcPr>
          <w:p w14:paraId="69D858D7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D51F00" w14:textId="2CD9F777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CB535D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866</w:t>
            </w:r>
          </w:p>
        </w:tc>
        <w:tc>
          <w:tcPr>
            <w:tcW w:w="270" w:type="dxa"/>
          </w:tcPr>
          <w:p w14:paraId="2A13163F" w14:textId="77777777" w:rsidR="00CB535D" w:rsidRPr="00AE7F1C" w:rsidRDefault="00CB535D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494129" w14:textId="146B9D2E" w:rsidR="00CB535D" w:rsidRPr="00AE7F1C" w:rsidRDefault="0021708C" w:rsidP="00CB535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="00CB535D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048</w:t>
            </w:r>
          </w:p>
        </w:tc>
      </w:tr>
      <w:tr w:rsidR="00836AD4" w:rsidRPr="00AE7F1C" w14:paraId="3AA04F11" w14:textId="77777777" w:rsidTr="00AA5257">
        <w:trPr>
          <w:trHeight w:val="30"/>
        </w:trPr>
        <w:tc>
          <w:tcPr>
            <w:tcW w:w="2424" w:type="dxa"/>
            <w:noWrap/>
            <w:vAlign w:val="bottom"/>
          </w:tcPr>
          <w:p w14:paraId="4E0E31F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19F52C2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8368C4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B07BA6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08472C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3435516E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C81C7D1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19DB9B7B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18E88F9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D90F10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E239AAD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6F1ABB9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1055BFFC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B2EFFA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1FAD23F6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0495B8C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949F921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E736B7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622AC825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4D2017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FD4D45F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E3F4F5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E3960E7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5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47482B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BA89A0C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2AA4F0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5065836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F730554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836AD4" w:rsidRPr="00AE7F1C" w14:paraId="0EF70690" w14:textId="77777777" w:rsidTr="00AA5257">
        <w:trPr>
          <w:trHeight w:val="60"/>
        </w:trPr>
        <w:tc>
          <w:tcPr>
            <w:tcW w:w="2424" w:type="dxa"/>
            <w:noWrap/>
            <w:vAlign w:val="bottom"/>
            <w:hideMark/>
          </w:tcPr>
          <w:p w14:paraId="33061A11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24" w:type="dxa"/>
            <w:noWrap/>
            <w:vAlign w:val="bottom"/>
          </w:tcPr>
          <w:p w14:paraId="0C22BE51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BEBEF7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154F3B85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BAB1E2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0EAFB667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5F53BCD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2C03EBA9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2D74711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7241A48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F11379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028D6F60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06F66442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3570FC2A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4A86ACF7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2BA668DB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A116D55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799C0C33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728CF4D0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498CC2C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4DD6A29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0D3E66E3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DFDCA96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592" w:type="dxa"/>
          </w:tcPr>
          <w:p w14:paraId="7C51B833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66148951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3CE4CDF4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0BDE834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</w:tcPr>
          <w:p w14:paraId="0081CF36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836AD4" w:rsidRPr="00AE7F1C" w14:paraId="59FC0F76" w14:textId="77777777" w:rsidTr="00AA5257">
        <w:trPr>
          <w:trHeight w:val="155"/>
        </w:trPr>
        <w:tc>
          <w:tcPr>
            <w:tcW w:w="2424" w:type="dxa"/>
            <w:noWrap/>
            <w:vAlign w:val="bottom"/>
            <w:hideMark/>
          </w:tcPr>
          <w:p w14:paraId="35C381C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24" w:type="dxa"/>
            <w:noWrap/>
            <w:vAlign w:val="bottom"/>
          </w:tcPr>
          <w:p w14:paraId="28568EDE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BB3951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536B8745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F313BD4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ED12514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8887424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5DC56ED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50FFB7B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D3887E0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CC1A1BE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2B670284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29D84B9C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69D9685A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548525E0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130AF2C5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261034BA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56C39025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  <w:vAlign w:val="bottom"/>
          </w:tcPr>
          <w:p w14:paraId="277DCDB5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04972AC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3CC0E2C3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EC8281C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6FB788C5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592" w:type="dxa"/>
            <w:vAlign w:val="bottom"/>
          </w:tcPr>
          <w:p w14:paraId="6F06DC28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7538EEA0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24277952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196608BF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7A6A4593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836AD4" w:rsidRPr="00AE7F1C" w14:paraId="142E5B55" w14:textId="77777777" w:rsidTr="00AA5257">
        <w:trPr>
          <w:trHeight w:val="470"/>
        </w:trPr>
        <w:tc>
          <w:tcPr>
            <w:tcW w:w="2424" w:type="dxa"/>
            <w:noWrap/>
            <w:vAlign w:val="bottom"/>
            <w:hideMark/>
          </w:tcPr>
          <w:p w14:paraId="35EA13D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7007B6C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724" w:type="dxa"/>
            <w:noWrap/>
            <w:vAlign w:val="bottom"/>
          </w:tcPr>
          <w:p w14:paraId="72FBFFC7" w14:textId="55DA1CC4" w:rsidR="00836AD4" w:rsidRPr="00AE7F1C" w:rsidRDefault="00065F6A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8906F8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6812653A" w14:textId="03FDF7E6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24C2593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EE518C0" w14:textId="60310C20" w:rsidR="00836AD4" w:rsidRPr="00AE7F1C" w:rsidRDefault="00065F6A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5F35711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35FEE6F" w14:textId="170367F0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324AE83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EBAB820" w14:textId="3B1CDDF9" w:rsidR="00836AD4" w:rsidRPr="00AE7F1C" w:rsidRDefault="00065F6A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C36AE64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38CD1B74" w14:textId="0917654F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2FA304E9" w14:textId="7777777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1C003B55" w14:textId="2082C1E2" w:rsidR="00836AD4" w:rsidRPr="00AE7F1C" w:rsidRDefault="00065F6A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4FF0F9CE" w14:textId="7777777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6AAC2A13" w14:textId="3E20CEA2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69D71DBA" w14:textId="7777777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7C9C47F3" w14:textId="7C1A72B6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065F6A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118</w:t>
            </w:r>
          </w:p>
        </w:tc>
        <w:tc>
          <w:tcPr>
            <w:tcW w:w="248" w:type="dxa"/>
            <w:vAlign w:val="bottom"/>
          </w:tcPr>
          <w:p w14:paraId="12813E40" w14:textId="7777777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33DD23A" w14:textId="183CBC8B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36AD4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706</w:t>
            </w:r>
          </w:p>
        </w:tc>
        <w:tc>
          <w:tcPr>
            <w:tcW w:w="236" w:type="dxa"/>
            <w:vAlign w:val="bottom"/>
          </w:tcPr>
          <w:p w14:paraId="75B6BEA7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EBD06BA" w14:textId="67C5DB55" w:rsidR="00836AD4" w:rsidRPr="00AE7F1C" w:rsidRDefault="00065F6A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34B7FA4B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1109D84E" w14:textId="7B01EA1F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1BBDFA2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5F7F25A3" w14:textId="79AFB8A7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065F6A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118</w:t>
            </w:r>
          </w:p>
        </w:tc>
        <w:tc>
          <w:tcPr>
            <w:tcW w:w="270" w:type="dxa"/>
            <w:vAlign w:val="bottom"/>
          </w:tcPr>
          <w:p w14:paraId="2BD3CB9D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7370100" w14:textId="14F6B156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36AD4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706</w:t>
            </w:r>
          </w:p>
        </w:tc>
      </w:tr>
      <w:tr w:rsidR="00836AD4" w:rsidRPr="00AE7F1C" w14:paraId="4FE30409" w14:textId="77777777" w:rsidTr="00AA5257">
        <w:trPr>
          <w:trHeight w:val="245"/>
        </w:trPr>
        <w:tc>
          <w:tcPr>
            <w:tcW w:w="2424" w:type="dxa"/>
            <w:noWrap/>
            <w:vAlign w:val="bottom"/>
            <w:hideMark/>
          </w:tcPr>
          <w:p w14:paraId="517288F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724" w:type="dxa"/>
            <w:noWrap/>
            <w:vAlign w:val="bottom"/>
          </w:tcPr>
          <w:p w14:paraId="31FC872E" w14:textId="15638620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491</w:t>
            </w:r>
          </w:p>
        </w:tc>
        <w:tc>
          <w:tcPr>
            <w:tcW w:w="236" w:type="dxa"/>
            <w:noWrap/>
            <w:vAlign w:val="bottom"/>
          </w:tcPr>
          <w:p w14:paraId="3FDAAC54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4311EA55" w14:textId="475B1B7F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795</w:t>
            </w:r>
          </w:p>
        </w:tc>
        <w:tc>
          <w:tcPr>
            <w:tcW w:w="236" w:type="dxa"/>
          </w:tcPr>
          <w:p w14:paraId="21579439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7DE2447" w14:textId="54AB0429" w:rsidR="00836AD4" w:rsidRPr="00AE7F1C" w:rsidRDefault="00065F6A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0227BE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5F82B08" w14:textId="24145D6E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3C978AC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CB3C8F7" w14:textId="5D7C6881" w:rsidR="00836AD4" w:rsidRPr="00AE7F1C" w:rsidRDefault="00065F6A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83168F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5A93F51D" w14:textId="5ADF053A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792F3445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22F539FF" w14:textId="3246C5B7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240" w:type="dxa"/>
            <w:vAlign w:val="bottom"/>
          </w:tcPr>
          <w:p w14:paraId="34BEBA16" w14:textId="7777777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13F5BEA7" w14:textId="78C3B276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114</w:t>
            </w:r>
          </w:p>
        </w:tc>
        <w:tc>
          <w:tcPr>
            <w:tcW w:w="270" w:type="dxa"/>
            <w:vAlign w:val="bottom"/>
          </w:tcPr>
          <w:p w14:paraId="559FCC48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6E6CC829" w14:textId="7DA028BC" w:rsidR="00836AD4" w:rsidRPr="00AE7F1C" w:rsidRDefault="00065F6A" w:rsidP="00065F6A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5E47BD36" w14:textId="7777777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132A540" w14:textId="3C488844" w:rsidR="00836AD4" w:rsidRPr="00AE7F1C" w:rsidRDefault="00065F6A" w:rsidP="00065F6A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EFA398E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07EC3FF" w14:textId="2D23FE95" w:rsidR="00836AD4" w:rsidRPr="00AE7F1C" w:rsidRDefault="0021708C" w:rsidP="00065F6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</w:t>
            </w:r>
          </w:p>
        </w:tc>
        <w:tc>
          <w:tcPr>
            <w:tcW w:w="270" w:type="dxa"/>
            <w:vAlign w:val="bottom"/>
          </w:tcPr>
          <w:p w14:paraId="0A31D097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341BDC81" w14:textId="169598A6" w:rsidR="00836AD4" w:rsidRPr="00AE7F1C" w:rsidRDefault="0021708C" w:rsidP="00065F6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vAlign w:val="bottom"/>
          </w:tcPr>
          <w:p w14:paraId="2BE70011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57FA5B09" w14:textId="17D86B2E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641</w:t>
            </w:r>
          </w:p>
        </w:tc>
        <w:tc>
          <w:tcPr>
            <w:tcW w:w="270" w:type="dxa"/>
            <w:vAlign w:val="bottom"/>
          </w:tcPr>
          <w:p w14:paraId="3A835C12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C7000FE" w14:textId="222DDB44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922</w:t>
            </w:r>
          </w:p>
        </w:tc>
      </w:tr>
      <w:tr w:rsidR="00836AD4" w:rsidRPr="00AE7F1C" w14:paraId="737403AF" w14:textId="77777777" w:rsidTr="00AA5257">
        <w:trPr>
          <w:trHeight w:val="209"/>
        </w:trPr>
        <w:tc>
          <w:tcPr>
            <w:tcW w:w="2424" w:type="dxa"/>
            <w:noWrap/>
            <w:vAlign w:val="bottom"/>
            <w:hideMark/>
          </w:tcPr>
          <w:p w14:paraId="531EBF7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24" w:type="dxa"/>
            <w:noWrap/>
            <w:vAlign w:val="bottom"/>
          </w:tcPr>
          <w:p w14:paraId="5DA3E4D0" w14:textId="5F50DA10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236" w:type="dxa"/>
            <w:noWrap/>
            <w:vAlign w:val="bottom"/>
          </w:tcPr>
          <w:p w14:paraId="738DDC5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244A310C" w14:textId="55F124C0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145</w:t>
            </w:r>
          </w:p>
        </w:tc>
        <w:tc>
          <w:tcPr>
            <w:tcW w:w="236" w:type="dxa"/>
          </w:tcPr>
          <w:p w14:paraId="4D486B8E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E530A63" w14:textId="3FCB7F3F" w:rsidR="00836AD4" w:rsidRPr="00AE7F1C" w:rsidRDefault="00065F6A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2C2761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9385EFC" w14:textId="0C658F30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02A0F09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339E7BA" w14:textId="11FC0C4C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266</w:t>
            </w:r>
          </w:p>
        </w:tc>
        <w:tc>
          <w:tcPr>
            <w:tcW w:w="236" w:type="dxa"/>
            <w:noWrap/>
            <w:vAlign w:val="bottom"/>
          </w:tcPr>
          <w:p w14:paraId="0F7BD0D9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1C07CC35" w14:textId="7202CE4E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920</w:t>
            </w:r>
          </w:p>
        </w:tc>
        <w:tc>
          <w:tcPr>
            <w:tcW w:w="240" w:type="dxa"/>
            <w:vAlign w:val="bottom"/>
          </w:tcPr>
          <w:p w14:paraId="7231C9A5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7B11A836" w14:textId="2E915DF1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65F6A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056</w:t>
            </w:r>
          </w:p>
        </w:tc>
        <w:tc>
          <w:tcPr>
            <w:tcW w:w="240" w:type="dxa"/>
            <w:vAlign w:val="bottom"/>
          </w:tcPr>
          <w:p w14:paraId="6F6F27C2" w14:textId="7777777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16553F55" w14:textId="738DA927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065F6A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152</w:t>
            </w:r>
          </w:p>
        </w:tc>
        <w:tc>
          <w:tcPr>
            <w:tcW w:w="270" w:type="dxa"/>
            <w:vAlign w:val="bottom"/>
          </w:tcPr>
          <w:p w14:paraId="5F6B4B1C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322D69F5" w14:textId="0447BFAB" w:rsidR="00836AD4" w:rsidRPr="00AE7F1C" w:rsidRDefault="00065F6A" w:rsidP="00065F6A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1346AE5A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99B7E13" w14:textId="28B93E73" w:rsidR="00836AD4" w:rsidRPr="00AE7F1C" w:rsidRDefault="00065F6A" w:rsidP="00065F6A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D406E66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BD8348B" w14:textId="64DC7561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270" w:type="dxa"/>
            <w:vAlign w:val="bottom"/>
          </w:tcPr>
          <w:p w14:paraId="20648B25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4C3ACB54" w14:textId="457DCA4C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236" w:type="dxa"/>
            <w:vAlign w:val="bottom"/>
          </w:tcPr>
          <w:p w14:paraId="06973AE6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72BB33D0" w14:textId="01EAF594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65F6A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463</w:t>
            </w:r>
          </w:p>
        </w:tc>
        <w:tc>
          <w:tcPr>
            <w:tcW w:w="270" w:type="dxa"/>
            <w:vAlign w:val="bottom"/>
          </w:tcPr>
          <w:p w14:paraId="12BF9D7D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C097FAD" w14:textId="31CC6CAB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836AD4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7</w:t>
            </w:r>
          </w:p>
        </w:tc>
      </w:tr>
      <w:tr w:rsidR="00836AD4" w:rsidRPr="00AE7F1C" w14:paraId="11FB3D49" w14:textId="77777777" w:rsidTr="00AA5257">
        <w:trPr>
          <w:trHeight w:val="182"/>
        </w:trPr>
        <w:tc>
          <w:tcPr>
            <w:tcW w:w="2424" w:type="dxa"/>
            <w:noWrap/>
            <w:vAlign w:val="bottom"/>
            <w:hideMark/>
          </w:tcPr>
          <w:p w14:paraId="44BE49B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24" w:type="dxa"/>
            <w:noWrap/>
            <w:vAlign w:val="bottom"/>
          </w:tcPr>
          <w:p w14:paraId="531F8032" w14:textId="5260C676" w:rsidR="00836AD4" w:rsidRPr="00AE7F1C" w:rsidRDefault="00065F6A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A85E244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7D463E50" w14:textId="67112AF6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</w:tcPr>
          <w:p w14:paraId="0AD18DC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4380759" w14:textId="209E1E51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352</w:t>
            </w:r>
          </w:p>
        </w:tc>
        <w:tc>
          <w:tcPr>
            <w:tcW w:w="236" w:type="dxa"/>
            <w:noWrap/>
            <w:vAlign w:val="bottom"/>
          </w:tcPr>
          <w:p w14:paraId="147E99D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7E03235" w14:textId="331E5DAA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777</w:t>
            </w:r>
          </w:p>
        </w:tc>
        <w:tc>
          <w:tcPr>
            <w:tcW w:w="238" w:type="dxa"/>
            <w:noWrap/>
            <w:vAlign w:val="bottom"/>
          </w:tcPr>
          <w:p w14:paraId="4EF2ED1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87DD93A" w14:textId="7A58DE9B" w:rsidR="00836AD4" w:rsidRPr="00AE7F1C" w:rsidRDefault="00065F6A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F03726A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72493F5F" w14:textId="1B4F3E28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7F110AE1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4BDB652E" w14:textId="77F9A858" w:rsidR="00836AD4" w:rsidRPr="00AE7F1C" w:rsidRDefault="00065F6A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3AC570E6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43890391" w14:textId="6EB9AAA4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7A5AAD9C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03C33502" w14:textId="4F90B0E7" w:rsidR="00836AD4" w:rsidRPr="00AE7F1C" w:rsidRDefault="00065F6A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72D5409A" w14:textId="77777777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A1C3A98" w14:textId="7A7A5AEC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800D3BA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2C75FCF" w14:textId="4A903AD6" w:rsidR="00836AD4" w:rsidRPr="00AE7F1C" w:rsidRDefault="00065F6A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75B36ED9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7FB07530" w14:textId="3C949D54" w:rsidR="00836AD4" w:rsidRPr="00AE7F1C" w:rsidRDefault="00836AD4" w:rsidP="00836AD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F8CA41B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4180686A" w14:textId="60C8731C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352</w:t>
            </w:r>
          </w:p>
        </w:tc>
        <w:tc>
          <w:tcPr>
            <w:tcW w:w="270" w:type="dxa"/>
            <w:vAlign w:val="bottom"/>
          </w:tcPr>
          <w:p w14:paraId="763284B8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B1A7B5C" w14:textId="6C59D646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7</w:t>
            </w:r>
          </w:p>
        </w:tc>
      </w:tr>
      <w:tr w:rsidR="00836AD4" w:rsidRPr="00AE7F1C" w14:paraId="72744326" w14:textId="77777777" w:rsidTr="00AA5257">
        <w:trPr>
          <w:trHeight w:val="344"/>
        </w:trPr>
        <w:tc>
          <w:tcPr>
            <w:tcW w:w="2424" w:type="dxa"/>
            <w:noWrap/>
            <w:vAlign w:val="bottom"/>
            <w:hideMark/>
          </w:tcPr>
          <w:p w14:paraId="6E6ACA3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11DCC919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24" w:type="dxa"/>
            <w:noWrap/>
            <w:vAlign w:val="bottom"/>
          </w:tcPr>
          <w:p w14:paraId="5E1B7635" w14:textId="27BDE4B3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586</w:t>
            </w:r>
          </w:p>
        </w:tc>
        <w:tc>
          <w:tcPr>
            <w:tcW w:w="236" w:type="dxa"/>
            <w:noWrap/>
            <w:vAlign w:val="bottom"/>
          </w:tcPr>
          <w:p w14:paraId="5E92BCF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3E678D1F" w14:textId="2F10D9C3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539</w:t>
            </w:r>
          </w:p>
        </w:tc>
        <w:tc>
          <w:tcPr>
            <w:tcW w:w="236" w:type="dxa"/>
          </w:tcPr>
          <w:p w14:paraId="259DA5B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BEC4ECE" w14:textId="592D68A0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238</w:t>
            </w:r>
          </w:p>
        </w:tc>
        <w:tc>
          <w:tcPr>
            <w:tcW w:w="236" w:type="dxa"/>
            <w:noWrap/>
            <w:vAlign w:val="bottom"/>
          </w:tcPr>
          <w:p w14:paraId="2397F414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77B626F" w14:textId="15C85110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284</w:t>
            </w:r>
          </w:p>
        </w:tc>
        <w:tc>
          <w:tcPr>
            <w:tcW w:w="238" w:type="dxa"/>
            <w:noWrap/>
            <w:vAlign w:val="bottom"/>
          </w:tcPr>
          <w:p w14:paraId="737BF48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56074FE" w14:textId="63498A67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36" w:type="dxa"/>
            <w:noWrap/>
            <w:vAlign w:val="bottom"/>
          </w:tcPr>
          <w:p w14:paraId="10753D0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7CB2AF52" w14:textId="191CA532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40" w:type="dxa"/>
            <w:vAlign w:val="bottom"/>
          </w:tcPr>
          <w:p w14:paraId="6DFCDA11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1846B2FE" w14:textId="1C559FED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240" w:type="dxa"/>
            <w:vAlign w:val="bottom"/>
          </w:tcPr>
          <w:p w14:paraId="6B4D74A4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1580A487" w14:textId="01F2A240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93</w:t>
            </w:r>
          </w:p>
        </w:tc>
        <w:tc>
          <w:tcPr>
            <w:tcW w:w="270" w:type="dxa"/>
            <w:vAlign w:val="bottom"/>
          </w:tcPr>
          <w:p w14:paraId="033486B8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1120F2C0" w14:textId="7CDF6714" w:rsidR="00836AD4" w:rsidRPr="00AE7F1C" w:rsidRDefault="00065F6A" w:rsidP="00065F6A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380D622E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47C528E" w14:textId="3876833C" w:rsidR="00836AD4" w:rsidRPr="00AE7F1C" w:rsidRDefault="00065F6A" w:rsidP="00065F6A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077F53D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508157A" w14:textId="7B4F0081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270" w:type="dxa"/>
            <w:vAlign w:val="bottom"/>
          </w:tcPr>
          <w:p w14:paraId="522CCDE0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1BE2DB3A" w14:textId="7EA2E8F1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236" w:type="dxa"/>
            <w:vAlign w:val="bottom"/>
          </w:tcPr>
          <w:p w14:paraId="6900F32B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647DB42D" w14:textId="67F74D89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65F6A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016</w:t>
            </w:r>
          </w:p>
        </w:tc>
        <w:tc>
          <w:tcPr>
            <w:tcW w:w="270" w:type="dxa"/>
            <w:vAlign w:val="bottom"/>
          </w:tcPr>
          <w:p w14:paraId="45761058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D5DCC52" w14:textId="2C320453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36AD4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011</w:t>
            </w:r>
          </w:p>
        </w:tc>
      </w:tr>
      <w:tr w:rsidR="00836AD4" w:rsidRPr="00AE7F1C" w14:paraId="0A45B835" w14:textId="77777777" w:rsidTr="00AA5257">
        <w:trPr>
          <w:trHeight w:val="191"/>
        </w:trPr>
        <w:tc>
          <w:tcPr>
            <w:tcW w:w="2424" w:type="dxa"/>
            <w:noWrap/>
            <w:vAlign w:val="bottom"/>
            <w:hideMark/>
          </w:tcPr>
          <w:p w14:paraId="7140EF14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20D038" w14:textId="4E5C9A40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noWrap/>
            <w:vAlign w:val="bottom"/>
          </w:tcPr>
          <w:p w14:paraId="7CE0DB3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46DC3E" w14:textId="641EDE6B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6" w:type="dxa"/>
          </w:tcPr>
          <w:p w14:paraId="0E7C1BC1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417DCD" w14:textId="6B266731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noWrap/>
            <w:vAlign w:val="bottom"/>
          </w:tcPr>
          <w:p w14:paraId="4D83EE4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58D43C" w14:textId="127983B0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8" w:type="dxa"/>
            <w:noWrap/>
            <w:vAlign w:val="bottom"/>
          </w:tcPr>
          <w:p w14:paraId="3FD2F5B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2920E2" w14:textId="4B92E365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13DF48C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F8E458" w14:textId="75B02A85" w:rsidR="00836AD4" w:rsidRPr="00AE7F1C" w:rsidRDefault="00065F6A" w:rsidP="00065F6A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225CF82F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A9F26C" w14:textId="17914C17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40" w:type="dxa"/>
            <w:vAlign w:val="bottom"/>
          </w:tcPr>
          <w:p w14:paraId="09C600CA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18F9E9" w14:textId="3F9965D9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70" w:type="dxa"/>
            <w:vAlign w:val="bottom"/>
          </w:tcPr>
          <w:p w14:paraId="35381FC9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282814" w14:textId="3F3B3ACE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48" w:type="dxa"/>
            <w:vAlign w:val="bottom"/>
          </w:tcPr>
          <w:p w14:paraId="30965ABD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23C57A" w14:textId="6564E5FB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vAlign w:val="bottom"/>
          </w:tcPr>
          <w:p w14:paraId="5E5B915D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E497E4" w14:textId="78CC77C2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70" w:type="dxa"/>
            <w:vAlign w:val="bottom"/>
          </w:tcPr>
          <w:p w14:paraId="51A3F060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49781B" w14:textId="101F69A5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36" w:type="dxa"/>
            <w:vAlign w:val="bottom"/>
          </w:tcPr>
          <w:p w14:paraId="3291667F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15E2F1" w14:textId="4ABE4E98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70" w:type="dxa"/>
            <w:vAlign w:val="bottom"/>
          </w:tcPr>
          <w:p w14:paraId="55AFF1FE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E39130" w14:textId="394815CB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</w:t>
            </w:r>
          </w:p>
        </w:tc>
      </w:tr>
      <w:tr w:rsidR="00065F6A" w:rsidRPr="00AE7F1C" w14:paraId="202E361C" w14:textId="77777777" w:rsidTr="00AA5257">
        <w:trPr>
          <w:trHeight w:val="163"/>
        </w:trPr>
        <w:tc>
          <w:tcPr>
            <w:tcW w:w="2424" w:type="dxa"/>
            <w:noWrap/>
            <w:vAlign w:val="bottom"/>
            <w:hideMark/>
          </w:tcPr>
          <w:p w14:paraId="2FB86D98" w14:textId="77777777" w:rsidR="00065F6A" w:rsidRPr="00AE7F1C" w:rsidRDefault="00065F6A" w:rsidP="0006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1513DBB" w14:textId="49BD3535" w:rsidR="00065F6A" w:rsidRPr="00AE7F1C" w:rsidRDefault="0021708C" w:rsidP="00065F6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065F6A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192</w:t>
            </w:r>
          </w:p>
        </w:tc>
        <w:tc>
          <w:tcPr>
            <w:tcW w:w="236" w:type="dxa"/>
            <w:noWrap/>
            <w:vAlign w:val="bottom"/>
          </w:tcPr>
          <w:p w14:paraId="34B9FCC9" w14:textId="77777777" w:rsidR="00065F6A" w:rsidRPr="00AE7F1C" w:rsidRDefault="00065F6A" w:rsidP="00065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E237A4B" w14:textId="29F994AD" w:rsidR="00065F6A" w:rsidRPr="00AE7F1C" w:rsidRDefault="0021708C" w:rsidP="00065F6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065F6A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490</w:t>
            </w:r>
          </w:p>
        </w:tc>
        <w:tc>
          <w:tcPr>
            <w:tcW w:w="236" w:type="dxa"/>
          </w:tcPr>
          <w:p w14:paraId="12176FD5" w14:textId="77777777" w:rsidR="00065F6A" w:rsidRPr="00AE7F1C" w:rsidRDefault="00065F6A" w:rsidP="00065F6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829F707" w14:textId="58AD03B8" w:rsidR="00065F6A" w:rsidRPr="00AE7F1C" w:rsidRDefault="0021708C" w:rsidP="00065F6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595</w:t>
            </w:r>
          </w:p>
        </w:tc>
        <w:tc>
          <w:tcPr>
            <w:tcW w:w="236" w:type="dxa"/>
            <w:noWrap/>
          </w:tcPr>
          <w:p w14:paraId="6CF6874E" w14:textId="77777777" w:rsidR="00065F6A" w:rsidRPr="00AE7F1C" w:rsidRDefault="00065F6A" w:rsidP="00065F6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B1AB47" w14:textId="3B847E88" w:rsidR="00065F6A" w:rsidRPr="00AE7F1C" w:rsidRDefault="0021708C" w:rsidP="00065F6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065F6A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068</w:t>
            </w:r>
          </w:p>
        </w:tc>
        <w:tc>
          <w:tcPr>
            <w:tcW w:w="238" w:type="dxa"/>
            <w:noWrap/>
            <w:vAlign w:val="bottom"/>
          </w:tcPr>
          <w:p w14:paraId="6304AB04" w14:textId="77777777" w:rsidR="00065F6A" w:rsidRPr="00AE7F1C" w:rsidRDefault="00065F6A" w:rsidP="00065F6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521ABB1" w14:textId="10A1E59D" w:rsidR="00065F6A" w:rsidRPr="00AE7F1C" w:rsidRDefault="0021708C" w:rsidP="00065F6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290</w:t>
            </w:r>
          </w:p>
        </w:tc>
        <w:tc>
          <w:tcPr>
            <w:tcW w:w="236" w:type="dxa"/>
            <w:noWrap/>
            <w:vAlign w:val="bottom"/>
          </w:tcPr>
          <w:p w14:paraId="37C48D14" w14:textId="77777777" w:rsidR="00065F6A" w:rsidRPr="00AE7F1C" w:rsidRDefault="00065F6A" w:rsidP="00065F6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A6501B3" w14:textId="46D16C3F" w:rsidR="00065F6A" w:rsidRPr="00AE7F1C" w:rsidRDefault="0021708C" w:rsidP="00065F6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945</w:t>
            </w:r>
          </w:p>
        </w:tc>
        <w:tc>
          <w:tcPr>
            <w:tcW w:w="240" w:type="dxa"/>
            <w:vAlign w:val="bottom"/>
          </w:tcPr>
          <w:p w14:paraId="5FFEE3CD" w14:textId="77777777" w:rsidR="00065F6A" w:rsidRPr="00AE7F1C" w:rsidRDefault="00065F6A" w:rsidP="00065F6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761D04" w14:textId="5A20C0B4" w:rsidR="00065F6A" w:rsidRPr="00AE7F1C" w:rsidRDefault="0021708C" w:rsidP="00065F6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065F6A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243</w:t>
            </w:r>
          </w:p>
        </w:tc>
        <w:tc>
          <w:tcPr>
            <w:tcW w:w="240" w:type="dxa"/>
            <w:vAlign w:val="bottom"/>
          </w:tcPr>
          <w:p w14:paraId="5E4411B8" w14:textId="77777777" w:rsidR="00065F6A" w:rsidRPr="00AE7F1C" w:rsidRDefault="00065F6A" w:rsidP="00065F6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68B5EE" w14:textId="0EB614B5" w:rsidR="00065F6A" w:rsidRPr="00AE7F1C" w:rsidRDefault="0021708C" w:rsidP="00065F6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065F6A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369</w:t>
            </w:r>
          </w:p>
        </w:tc>
        <w:tc>
          <w:tcPr>
            <w:tcW w:w="270" w:type="dxa"/>
          </w:tcPr>
          <w:p w14:paraId="70184F7D" w14:textId="77777777" w:rsidR="00065F6A" w:rsidRPr="00AE7F1C" w:rsidRDefault="00065F6A" w:rsidP="00065F6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AE5B21" w14:textId="707C5C23" w:rsidR="00065F6A" w:rsidRPr="00AE7F1C" w:rsidRDefault="0021708C" w:rsidP="00065F6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065F6A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128</w:t>
            </w:r>
          </w:p>
        </w:tc>
        <w:tc>
          <w:tcPr>
            <w:tcW w:w="248" w:type="dxa"/>
            <w:vAlign w:val="bottom"/>
          </w:tcPr>
          <w:p w14:paraId="0EEAF069" w14:textId="77777777" w:rsidR="00065F6A" w:rsidRPr="00AE7F1C" w:rsidRDefault="00065F6A" w:rsidP="00065F6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15A384" w14:textId="6A053D04" w:rsidR="00065F6A" w:rsidRPr="00AE7F1C" w:rsidRDefault="0021708C" w:rsidP="00065F6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065F6A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718</w:t>
            </w:r>
          </w:p>
        </w:tc>
        <w:tc>
          <w:tcPr>
            <w:tcW w:w="236" w:type="dxa"/>
          </w:tcPr>
          <w:p w14:paraId="672EE1B5" w14:textId="77777777" w:rsidR="00065F6A" w:rsidRPr="00AE7F1C" w:rsidRDefault="00065F6A" w:rsidP="00065F6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95C608" w14:textId="127F7DE1" w:rsidR="00065F6A" w:rsidRPr="00AE7F1C" w:rsidRDefault="0021708C" w:rsidP="00065F6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187</w:t>
            </w:r>
          </w:p>
        </w:tc>
        <w:tc>
          <w:tcPr>
            <w:tcW w:w="270" w:type="dxa"/>
          </w:tcPr>
          <w:p w14:paraId="68DADC3F" w14:textId="77777777" w:rsidR="00065F6A" w:rsidRPr="00AE7F1C" w:rsidRDefault="00065F6A" w:rsidP="00065F6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4057B2" w14:textId="0C6F12FC" w:rsidR="00065F6A" w:rsidRPr="00AE7F1C" w:rsidRDefault="0021708C" w:rsidP="00065F6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203</w:t>
            </w:r>
          </w:p>
        </w:tc>
        <w:tc>
          <w:tcPr>
            <w:tcW w:w="236" w:type="dxa"/>
            <w:vAlign w:val="bottom"/>
          </w:tcPr>
          <w:p w14:paraId="52711657" w14:textId="77777777" w:rsidR="00065F6A" w:rsidRPr="00AE7F1C" w:rsidRDefault="00065F6A" w:rsidP="00065F6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72D6CE" w14:textId="06EE95C2" w:rsidR="00065F6A" w:rsidRPr="00AE7F1C" w:rsidRDefault="0021708C" w:rsidP="00065F6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065F6A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635</w:t>
            </w:r>
          </w:p>
        </w:tc>
        <w:tc>
          <w:tcPr>
            <w:tcW w:w="270" w:type="dxa"/>
          </w:tcPr>
          <w:p w14:paraId="6BA77673" w14:textId="77777777" w:rsidR="00065F6A" w:rsidRPr="00AE7F1C" w:rsidRDefault="00065F6A" w:rsidP="00065F6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77FCE9" w14:textId="47A48397" w:rsidR="00065F6A" w:rsidRPr="00AE7F1C" w:rsidRDefault="0021708C" w:rsidP="00065F6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  <w:r w:rsidR="00065F6A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793</w:t>
            </w:r>
          </w:p>
        </w:tc>
      </w:tr>
      <w:tr w:rsidR="00836AD4" w:rsidRPr="00AE7F1C" w14:paraId="05525B0F" w14:textId="77777777" w:rsidTr="00AA5257">
        <w:trPr>
          <w:trHeight w:val="30"/>
        </w:trPr>
        <w:tc>
          <w:tcPr>
            <w:tcW w:w="2424" w:type="dxa"/>
            <w:noWrap/>
            <w:vAlign w:val="bottom"/>
          </w:tcPr>
          <w:p w14:paraId="27DEA43E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4FB0B9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33B66A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8DDC60B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F0388B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55A16DFC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2D0546A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3E740993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04A019E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D0D9F8A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EAE199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818B95A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478BA96E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EFC4D7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305F4AD1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C5FE2E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10B504C7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B850683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09577642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606AF6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3CF446EB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51806A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BB80A39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5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6CEA87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36E01E5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4B7602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FFB1BAE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61C86A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836AD4" w:rsidRPr="00AE7F1C" w14:paraId="70D1A3D6" w14:textId="77777777" w:rsidTr="00AA5257">
        <w:trPr>
          <w:trHeight w:val="30"/>
        </w:trPr>
        <w:tc>
          <w:tcPr>
            <w:tcW w:w="2424" w:type="dxa"/>
            <w:noWrap/>
            <w:vAlign w:val="bottom"/>
          </w:tcPr>
          <w:p w14:paraId="437C0C0A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noWrap/>
            <w:vAlign w:val="bottom"/>
          </w:tcPr>
          <w:p w14:paraId="08E6C150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792E03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78AFB899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849CF01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129711F0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4897DCF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05057D40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3EA2C19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4E98052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CEC81B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683803BE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47F482D0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0A4B49E5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055E91FD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18134871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6CECD00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369B4A73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7E83E242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48BFEEE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9BFBB2B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3B7C17C5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2A8AE6B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592" w:type="dxa"/>
          </w:tcPr>
          <w:p w14:paraId="3C380E25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D838206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491FFF30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B8DBA90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</w:tcPr>
          <w:p w14:paraId="373B1642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836AD4" w:rsidRPr="00AE7F1C" w14:paraId="13BA977E" w14:textId="77777777" w:rsidTr="00AA5257">
        <w:trPr>
          <w:trHeight w:val="30"/>
        </w:trPr>
        <w:tc>
          <w:tcPr>
            <w:tcW w:w="2424" w:type="dxa"/>
            <w:noWrap/>
            <w:vAlign w:val="bottom"/>
          </w:tcPr>
          <w:p w14:paraId="35873BF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noWrap/>
            <w:vAlign w:val="bottom"/>
          </w:tcPr>
          <w:p w14:paraId="2014F41D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EE5AD89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2C3F5908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5474FD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6BCEACF7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2CE72F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751D7C04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072BA34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022F3EB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47F4492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01A71B4A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02CE8941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48742BE6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2BC4FF1E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3F7BE3FC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EE61C55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2CD99DEE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338C7E04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FCB2F07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0D7F5A3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17F73CBE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2E2064A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592" w:type="dxa"/>
          </w:tcPr>
          <w:p w14:paraId="34180060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7D34543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1F14D26A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7CD8F363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</w:tcPr>
          <w:p w14:paraId="29FE16BA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836AD4" w:rsidRPr="00AE7F1C" w14:paraId="0BE4AA5A" w14:textId="77777777" w:rsidTr="00AA5257">
        <w:trPr>
          <w:trHeight w:val="60"/>
        </w:trPr>
        <w:tc>
          <w:tcPr>
            <w:tcW w:w="2424" w:type="dxa"/>
            <w:noWrap/>
            <w:vAlign w:val="bottom"/>
            <w:hideMark/>
          </w:tcPr>
          <w:p w14:paraId="78527FE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724" w:type="dxa"/>
            <w:noWrap/>
            <w:vAlign w:val="bottom"/>
          </w:tcPr>
          <w:p w14:paraId="1001DDE5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2AA6259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4D8BC719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661F0F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665CFE7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AE5B62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9899292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4DC8987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38D2A1A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994F55E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629613C1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3280AFA7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0DDF59A9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4C7F6084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4DA683AA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0815F730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4DB8AB87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  <w:vAlign w:val="bottom"/>
          </w:tcPr>
          <w:p w14:paraId="409931A2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011FAA7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5CC9BA99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20868EE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57AE5B22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592" w:type="dxa"/>
            <w:vAlign w:val="bottom"/>
          </w:tcPr>
          <w:p w14:paraId="56EB1E09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14EC34AF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44ADE940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5EDA279F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722EE3C3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836AD4" w:rsidRPr="00AE7F1C" w14:paraId="1206FDD8" w14:textId="77777777" w:rsidTr="00AA5257">
        <w:trPr>
          <w:trHeight w:val="60"/>
        </w:trPr>
        <w:tc>
          <w:tcPr>
            <w:tcW w:w="2424" w:type="dxa"/>
            <w:noWrap/>
            <w:vAlign w:val="bottom"/>
            <w:hideMark/>
          </w:tcPr>
          <w:p w14:paraId="5E67F19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24" w:type="dxa"/>
            <w:noWrap/>
            <w:vAlign w:val="bottom"/>
          </w:tcPr>
          <w:p w14:paraId="54AB54B1" w14:textId="2A84C84E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509</w:t>
            </w:r>
          </w:p>
        </w:tc>
        <w:tc>
          <w:tcPr>
            <w:tcW w:w="236" w:type="dxa"/>
            <w:noWrap/>
            <w:vAlign w:val="bottom"/>
          </w:tcPr>
          <w:p w14:paraId="4BDCDE4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7348D4D6" w14:textId="48D9C0C5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810</w:t>
            </w:r>
          </w:p>
        </w:tc>
        <w:tc>
          <w:tcPr>
            <w:tcW w:w="236" w:type="dxa"/>
          </w:tcPr>
          <w:p w14:paraId="4C19FDA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C256091" w14:textId="129858A5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  <w:vAlign w:val="bottom"/>
          </w:tcPr>
          <w:p w14:paraId="60F64D2D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3FBA185" w14:textId="46630C85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8" w:type="dxa"/>
            <w:noWrap/>
            <w:vAlign w:val="bottom"/>
          </w:tcPr>
          <w:p w14:paraId="477053E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B5027BA" w14:textId="52996956" w:rsidR="00836AD4" w:rsidRPr="00AE7F1C" w:rsidRDefault="00065F6A" w:rsidP="00065F6A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D10DDB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5B178D53" w14:textId="3E8B403F" w:rsidR="00836AD4" w:rsidRPr="00AE7F1C" w:rsidRDefault="00065F6A" w:rsidP="00065F6A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3195980C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52F6D79B" w14:textId="7B131646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240" w:type="dxa"/>
            <w:vAlign w:val="bottom"/>
          </w:tcPr>
          <w:p w14:paraId="62BA2794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1A8D438B" w14:textId="40EB865F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124</w:t>
            </w:r>
          </w:p>
        </w:tc>
        <w:tc>
          <w:tcPr>
            <w:tcW w:w="270" w:type="dxa"/>
            <w:vAlign w:val="bottom"/>
          </w:tcPr>
          <w:p w14:paraId="3864D8C1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0FDC32DE" w14:textId="1BB7852E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065F6A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121</w:t>
            </w:r>
          </w:p>
        </w:tc>
        <w:tc>
          <w:tcPr>
            <w:tcW w:w="248" w:type="dxa"/>
            <w:vAlign w:val="bottom"/>
          </w:tcPr>
          <w:p w14:paraId="0D981E75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FD51DA3" w14:textId="3CF3D7C7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36AD4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713</w:t>
            </w:r>
          </w:p>
        </w:tc>
        <w:tc>
          <w:tcPr>
            <w:tcW w:w="236" w:type="dxa"/>
            <w:vAlign w:val="bottom"/>
          </w:tcPr>
          <w:p w14:paraId="4DDEB35B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3938C49" w14:textId="13C8F857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85</w:t>
            </w:r>
          </w:p>
        </w:tc>
        <w:tc>
          <w:tcPr>
            <w:tcW w:w="270" w:type="dxa"/>
            <w:vAlign w:val="bottom"/>
          </w:tcPr>
          <w:p w14:paraId="7E79D1BD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22703E5E" w14:textId="4C4F168B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236" w:type="dxa"/>
            <w:vAlign w:val="bottom"/>
          </w:tcPr>
          <w:p w14:paraId="4715559E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8827474" w14:textId="39AD76A8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065F6A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797</w:t>
            </w:r>
          </w:p>
        </w:tc>
        <w:tc>
          <w:tcPr>
            <w:tcW w:w="270" w:type="dxa"/>
            <w:vAlign w:val="bottom"/>
          </w:tcPr>
          <w:p w14:paraId="5FBA48C0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885D9F3" w14:textId="015183C1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836AD4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693</w:t>
            </w:r>
          </w:p>
        </w:tc>
      </w:tr>
      <w:tr w:rsidR="00836AD4" w:rsidRPr="00AE7F1C" w14:paraId="52D4B585" w14:textId="77777777" w:rsidTr="00AA5257">
        <w:trPr>
          <w:trHeight w:val="60"/>
        </w:trPr>
        <w:tc>
          <w:tcPr>
            <w:tcW w:w="2424" w:type="dxa"/>
            <w:noWrap/>
            <w:vAlign w:val="bottom"/>
            <w:hideMark/>
          </w:tcPr>
          <w:p w14:paraId="314514A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ตลอดช่วงเวลาหนึ่ง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35DB3A" w14:textId="38319795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683</w:t>
            </w:r>
          </w:p>
        </w:tc>
        <w:tc>
          <w:tcPr>
            <w:tcW w:w="236" w:type="dxa"/>
            <w:noWrap/>
            <w:vAlign w:val="bottom"/>
          </w:tcPr>
          <w:p w14:paraId="27281F6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48A7E0" w14:textId="12FB1050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680</w:t>
            </w:r>
          </w:p>
        </w:tc>
        <w:tc>
          <w:tcPr>
            <w:tcW w:w="236" w:type="dxa"/>
          </w:tcPr>
          <w:p w14:paraId="035D1BD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01A3F4" w14:textId="1BFD403C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591</w:t>
            </w:r>
          </w:p>
        </w:tc>
        <w:tc>
          <w:tcPr>
            <w:tcW w:w="236" w:type="dxa"/>
            <w:noWrap/>
            <w:vAlign w:val="bottom"/>
          </w:tcPr>
          <w:p w14:paraId="27FB9ED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0A21E1" w14:textId="6DCD7B66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36AD4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063</w:t>
            </w:r>
          </w:p>
        </w:tc>
        <w:tc>
          <w:tcPr>
            <w:tcW w:w="238" w:type="dxa"/>
            <w:noWrap/>
            <w:vAlign w:val="bottom"/>
          </w:tcPr>
          <w:p w14:paraId="4EC2AB4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31840F" w14:textId="60A9FA3F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290</w:t>
            </w:r>
          </w:p>
        </w:tc>
        <w:tc>
          <w:tcPr>
            <w:tcW w:w="236" w:type="dxa"/>
            <w:noWrap/>
            <w:vAlign w:val="bottom"/>
          </w:tcPr>
          <w:p w14:paraId="0FA3EEF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1275EF" w14:textId="2AB4F833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945</w:t>
            </w:r>
          </w:p>
        </w:tc>
        <w:tc>
          <w:tcPr>
            <w:tcW w:w="240" w:type="dxa"/>
            <w:vAlign w:val="bottom"/>
          </w:tcPr>
          <w:p w14:paraId="22431842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066BEE" w14:textId="5518BC01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65F6A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165</w:t>
            </w:r>
          </w:p>
        </w:tc>
        <w:tc>
          <w:tcPr>
            <w:tcW w:w="240" w:type="dxa"/>
            <w:vAlign w:val="bottom"/>
          </w:tcPr>
          <w:p w14:paraId="286735AC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82C169" w14:textId="480EC492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065F6A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245</w:t>
            </w:r>
          </w:p>
        </w:tc>
        <w:tc>
          <w:tcPr>
            <w:tcW w:w="270" w:type="dxa"/>
            <w:vAlign w:val="bottom"/>
          </w:tcPr>
          <w:p w14:paraId="25428CEC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500EC" w14:textId="12FEC8D6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48" w:type="dxa"/>
            <w:vAlign w:val="bottom"/>
          </w:tcPr>
          <w:p w14:paraId="77A10046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47383" w14:textId="562F6E57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vAlign w:val="bottom"/>
          </w:tcPr>
          <w:p w14:paraId="382072FC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7F3E7" w14:textId="7ACE6557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270" w:type="dxa"/>
            <w:vAlign w:val="bottom"/>
          </w:tcPr>
          <w:p w14:paraId="1084D444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FE508" w14:textId="3386BE41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162</w:t>
            </w:r>
          </w:p>
        </w:tc>
        <w:tc>
          <w:tcPr>
            <w:tcW w:w="236" w:type="dxa"/>
            <w:vAlign w:val="bottom"/>
          </w:tcPr>
          <w:p w14:paraId="0C9243D1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406F95" w14:textId="550808AC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065F6A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838</w:t>
            </w:r>
          </w:p>
        </w:tc>
        <w:tc>
          <w:tcPr>
            <w:tcW w:w="270" w:type="dxa"/>
            <w:vAlign w:val="bottom"/>
          </w:tcPr>
          <w:p w14:paraId="5D058BFB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D808C1" w14:textId="0B96C881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="00836AD4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100</w:t>
            </w:r>
          </w:p>
        </w:tc>
      </w:tr>
      <w:tr w:rsidR="00836AD4" w:rsidRPr="00AE7F1C" w14:paraId="6B3CEC29" w14:textId="77777777" w:rsidTr="00AA5257">
        <w:trPr>
          <w:trHeight w:val="235"/>
        </w:trPr>
        <w:tc>
          <w:tcPr>
            <w:tcW w:w="2424" w:type="dxa"/>
            <w:noWrap/>
            <w:vAlign w:val="bottom"/>
            <w:hideMark/>
          </w:tcPr>
          <w:p w14:paraId="45448E4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2120C68" w14:textId="264A3303" w:rsidR="00836AD4" w:rsidRPr="00AE7F1C" w:rsidRDefault="0021708C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065F6A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192</w:t>
            </w:r>
          </w:p>
        </w:tc>
        <w:tc>
          <w:tcPr>
            <w:tcW w:w="236" w:type="dxa"/>
            <w:noWrap/>
            <w:vAlign w:val="bottom"/>
          </w:tcPr>
          <w:p w14:paraId="3972E5D9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7E87740" w14:textId="4CE5A6C1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836AD4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490</w:t>
            </w:r>
          </w:p>
        </w:tc>
        <w:tc>
          <w:tcPr>
            <w:tcW w:w="236" w:type="dxa"/>
          </w:tcPr>
          <w:p w14:paraId="7C337550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D287E90" w14:textId="72738992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595</w:t>
            </w:r>
          </w:p>
        </w:tc>
        <w:tc>
          <w:tcPr>
            <w:tcW w:w="236" w:type="dxa"/>
            <w:noWrap/>
          </w:tcPr>
          <w:p w14:paraId="758C47EE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B06BB3" w14:textId="5FACCC14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836AD4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068</w:t>
            </w:r>
          </w:p>
        </w:tc>
        <w:tc>
          <w:tcPr>
            <w:tcW w:w="238" w:type="dxa"/>
            <w:noWrap/>
            <w:vAlign w:val="bottom"/>
          </w:tcPr>
          <w:p w14:paraId="08207DC9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1862DA2" w14:textId="7F6E9F08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290</w:t>
            </w:r>
          </w:p>
        </w:tc>
        <w:tc>
          <w:tcPr>
            <w:tcW w:w="236" w:type="dxa"/>
            <w:noWrap/>
            <w:vAlign w:val="bottom"/>
          </w:tcPr>
          <w:p w14:paraId="739180BB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0480D1" w14:textId="6506821F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945</w:t>
            </w:r>
          </w:p>
        </w:tc>
        <w:tc>
          <w:tcPr>
            <w:tcW w:w="240" w:type="dxa"/>
            <w:vAlign w:val="bottom"/>
          </w:tcPr>
          <w:p w14:paraId="37CEA79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FF571F" w14:textId="7842FE9F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065F6A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243</w:t>
            </w:r>
          </w:p>
        </w:tc>
        <w:tc>
          <w:tcPr>
            <w:tcW w:w="240" w:type="dxa"/>
            <w:vAlign w:val="bottom"/>
          </w:tcPr>
          <w:p w14:paraId="17BDF3E4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422B12" w14:textId="29FF6DBA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065F6A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369</w:t>
            </w:r>
          </w:p>
        </w:tc>
        <w:tc>
          <w:tcPr>
            <w:tcW w:w="270" w:type="dxa"/>
          </w:tcPr>
          <w:p w14:paraId="1E7B490D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AE46C5" w14:textId="30EECBDC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065F6A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128</w:t>
            </w:r>
          </w:p>
        </w:tc>
        <w:tc>
          <w:tcPr>
            <w:tcW w:w="248" w:type="dxa"/>
            <w:vAlign w:val="bottom"/>
          </w:tcPr>
          <w:p w14:paraId="0ADDE59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BE56D4" w14:textId="716E5153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836AD4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718</w:t>
            </w:r>
          </w:p>
        </w:tc>
        <w:tc>
          <w:tcPr>
            <w:tcW w:w="236" w:type="dxa"/>
          </w:tcPr>
          <w:p w14:paraId="0A15F5F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89840F" w14:textId="2B68521D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187</w:t>
            </w:r>
          </w:p>
        </w:tc>
        <w:tc>
          <w:tcPr>
            <w:tcW w:w="270" w:type="dxa"/>
          </w:tcPr>
          <w:p w14:paraId="419BF4F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106B97" w14:textId="2A48A896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203</w:t>
            </w:r>
          </w:p>
        </w:tc>
        <w:tc>
          <w:tcPr>
            <w:tcW w:w="236" w:type="dxa"/>
            <w:vAlign w:val="bottom"/>
          </w:tcPr>
          <w:p w14:paraId="6BFC2F8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B77C25" w14:textId="49D42B18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065F6A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635</w:t>
            </w:r>
          </w:p>
        </w:tc>
        <w:tc>
          <w:tcPr>
            <w:tcW w:w="270" w:type="dxa"/>
          </w:tcPr>
          <w:p w14:paraId="4E22834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1289CB" w14:textId="62EAC8C2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  <w:r w:rsidR="00836AD4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793</w:t>
            </w:r>
          </w:p>
        </w:tc>
      </w:tr>
      <w:tr w:rsidR="00836AD4" w:rsidRPr="00AE7F1C" w14:paraId="068A1152" w14:textId="77777777" w:rsidTr="00AA5257">
        <w:trPr>
          <w:trHeight w:val="235"/>
        </w:trPr>
        <w:tc>
          <w:tcPr>
            <w:tcW w:w="2424" w:type="dxa"/>
            <w:noWrap/>
            <w:vAlign w:val="bottom"/>
          </w:tcPr>
          <w:p w14:paraId="1B3CE2A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9D0AB0B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53E6E3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16BD5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E6ACDDB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268323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425A1701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5316AB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23D7B0CB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4A62C1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5F57D97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5DFD589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770FADC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8A904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71CE87C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3AD04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3A5513A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DEC72D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" w:type="dxa"/>
            <w:vAlign w:val="bottom"/>
          </w:tcPr>
          <w:p w14:paraId="398BF25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DC200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FC6CB59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73DE6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202759A1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A62AEA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1C91A0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F8D2F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76C225B1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2D00F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836AD4" w:rsidRPr="00AE7F1C" w14:paraId="1EF6D5BE" w14:textId="77777777" w:rsidTr="00AA5257">
        <w:trPr>
          <w:trHeight w:val="89"/>
        </w:trPr>
        <w:tc>
          <w:tcPr>
            <w:tcW w:w="2424" w:type="dxa"/>
            <w:noWrap/>
            <w:vAlign w:val="bottom"/>
            <w:hideMark/>
          </w:tcPr>
          <w:p w14:paraId="07BDBF37" w14:textId="77777777" w:rsidR="00EA2394" w:rsidRPr="00382CF1" w:rsidRDefault="00EA2394" w:rsidP="00EA23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2C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155D4E9D" w14:textId="77777777" w:rsidR="00EA2394" w:rsidRPr="00382CF1" w:rsidRDefault="00EA2394" w:rsidP="00EA23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2C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382C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0F38441B" w14:textId="379DA844" w:rsidR="00836AD4" w:rsidRPr="00AE7F1C" w:rsidRDefault="00EA2394" w:rsidP="00EA23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2C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72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C9976BA" w14:textId="546E1A2E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236" w:type="dxa"/>
            <w:noWrap/>
            <w:vAlign w:val="bottom"/>
          </w:tcPr>
          <w:p w14:paraId="266CC33F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58AFD29" w14:textId="1EE02841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36" w:type="dxa"/>
          </w:tcPr>
          <w:p w14:paraId="301EED5B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D847F45" w14:textId="42C8FC9C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36" w:type="dxa"/>
            <w:noWrap/>
            <w:vAlign w:val="bottom"/>
          </w:tcPr>
          <w:p w14:paraId="4F135148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322217B" w14:textId="2F772D7A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238" w:type="dxa"/>
            <w:noWrap/>
            <w:vAlign w:val="bottom"/>
          </w:tcPr>
          <w:p w14:paraId="3F6B3BDB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FE4280A" w14:textId="296E036D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6" w:type="dxa"/>
            <w:noWrap/>
            <w:vAlign w:val="bottom"/>
          </w:tcPr>
          <w:p w14:paraId="3EE0B531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93DD0F" w14:textId="65A7632E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40" w:type="dxa"/>
            <w:vAlign w:val="bottom"/>
          </w:tcPr>
          <w:p w14:paraId="3C94747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460321" w14:textId="4178502D" w:rsidR="00836AD4" w:rsidRPr="00AE7F1C" w:rsidRDefault="00CB535D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21708C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40" w:type="dxa"/>
            <w:vAlign w:val="bottom"/>
          </w:tcPr>
          <w:p w14:paraId="66F2DE6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4B1852" w14:textId="2466ECF8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70" w:type="dxa"/>
            <w:vAlign w:val="bottom"/>
          </w:tcPr>
          <w:p w14:paraId="71F0C1C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46CDC7" w14:textId="0BDC3C64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186</w:t>
            </w:r>
          </w:p>
        </w:tc>
        <w:tc>
          <w:tcPr>
            <w:tcW w:w="248" w:type="dxa"/>
            <w:vAlign w:val="bottom"/>
          </w:tcPr>
          <w:p w14:paraId="0351271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5517A9" w14:textId="59F133FB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36" w:type="dxa"/>
            <w:vAlign w:val="bottom"/>
          </w:tcPr>
          <w:p w14:paraId="6A798FBA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8BC18A" w14:textId="040D2C20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vAlign w:val="bottom"/>
          </w:tcPr>
          <w:p w14:paraId="108CA55A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B0157B" w14:textId="38965808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236" w:type="dxa"/>
            <w:vAlign w:val="bottom"/>
          </w:tcPr>
          <w:p w14:paraId="4434FAD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F878DA1" w14:textId="7AA30D1D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72</w:t>
            </w:r>
          </w:p>
        </w:tc>
        <w:tc>
          <w:tcPr>
            <w:tcW w:w="270" w:type="dxa"/>
            <w:vAlign w:val="bottom"/>
          </w:tcPr>
          <w:p w14:paraId="4E51219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81ADD7" w14:textId="2CABC7AC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216</w:t>
            </w:r>
          </w:p>
        </w:tc>
      </w:tr>
      <w:tr w:rsidR="00836AD4" w:rsidRPr="00AE7F1C" w14:paraId="7B0300DA" w14:textId="77777777" w:rsidTr="00AA5257">
        <w:trPr>
          <w:trHeight w:val="89"/>
        </w:trPr>
        <w:tc>
          <w:tcPr>
            <w:tcW w:w="2424" w:type="dxa"/>
            <w:noWrap/>
            <w:vAlign w:val="bottom"/>
            <w:hideMark/>
          </w:tcPr>
          <w:p w14:paraId="7E729C2E" w14:textId="77777777" w:rsidR="00836AD4" w:rsidRPr="00AE7F1C" w:rsidRDefault="00836AD4" w:rsidP="00836AD4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DDE9FD4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30A6391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E9269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7A0C4D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F36CEA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64A286A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A139D8A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noWrap/>
            <w:vAlign w:val="bottom"/>
          </w:tcPr>
          <w:p w14:paraId="6D8F82C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9A2A9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7660081D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D24420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305422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BC6F26A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A4E7AB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FC7814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3B72164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88AD5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4D6E4B9A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5735DA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BB9BD0A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96287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9B0C3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30492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0747A8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8E2B0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162B3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841414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6AD4" w:rsidRPr="00AE7F1C" w14:paraId="530DBBFE" w14:textId="77777777" w:rsidTr="00AA5257">
        <w:trPr>
          <w:trHeight w:val="60"/>
        </w:trPr>
        <w:tc>
          <w:tcPr>
            <w:tcW w:w="2424" w:type="dxa"/>
            <w:noWrap/>
            <w:vAlign w:val="bottom"/>
            <w:hideMark/>
          </w:tcPr>
          <w:p w14:paraId="3D44B73D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สินทรัพย์ตามส่วนงานที่รายงาน</w:t>
            </w:r>
          </w:p>
        </w:tc>
        <w:tc>
          <w:tcPr>
            <w:tcW w:w="724" w:type="dxa"/>
            <w:noWrap/>
            <w:vAlign w:val="bottom"/>
          </w:tcPr>
          <w:p w14:paraId="1036655F" w14:textId="77777777" w:rsidR="00836AD4" w:rsidRPr="00AE7F1C" w:rsidRDefault="00836AD4" w:rsidP="00836AD4">
            <w:pPr>
              <w:pStyle w:val="acctfourfigures"/>
              <w:tabs>
                <w:tab w:val="decimal" w:pos="42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1DBA88F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noWrap/>
            <w:vAlign w:val="bottom"/>
          </w:tcPr>
          <w:p w14:paraId="32DE2E85" w14:textId="77777777" w:rsidR="00836AD4" w:rsidRPr="00AE7F1C" w:rsidRDefault="00836AD4" w:rsidP="00836AD4">
            <w:pPr>
              <w:pStyle w:val="acctfourfigures"/>
              <w:tabs>
                <w:tab w:val="decimal" w:pos="4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0AB837B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1EDFAD06" w14:textId="77777777" w:rsidR="00836AD4" w:rsidRPr="00AE7F1C" w:rsidRDefault="00836AD4" w:rsidP="00836AD4">
            <w:pPr>
              <w:pStyle w:val="acctfourfigures"/>
              <w:tabs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05FD8085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693830C7" w14:textId="77777777" w:rsidR="00836AD4" w:rsidRPr="00AE7F1C" w:rsidRDefault="00836AD4" w:rsidP="00836AD4">
            <w:pPr>
              <w:pStyle w:val="acctfourfigures"/>
              <w:tabs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2BB4208E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3851AE65" w14:textId="77777777" w:rsidR="00836AD4" w:rsidRPr="00AE7F1C" w:rsidRDefault="00836AD4" w:rsidP="00836AD4">
            <w:pPr>
              <w:pStyle w:val="acctfourfigures"/>
              <w:tabs>
                <w:tab w:val="decimal" w:pos="357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309C251F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noWrap/>
            <w:vAlign w:val="bottom"/>
          </w:tcPr>
          <w:p w14:paraId="7148D43A" w14:textId="77777777" w:rsidR="00836AD4" w:rsidRPr="00AE7F1C" w:rsidRDefault="00836AD4" w:rsidP="00836AD4">
            <w:pPr>
              <w:pStyle w:val="acctfourfigures"/>
              <w:tabs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1202973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0870641D" w14:textId="77777777" w:rsidR="00836AD4" w:rsidRPr="00AE7F1C" w:rsidRDefault="00836AD4" w:rsidP="00836AD4">
            <w:pPr>
              <w:pStyle w:val="acctfourfigures"/>
              <w:tabs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5ABD706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vAlign w:val="bottom"/>
          </w:tcPr>
          <w:p w14:paraId="308EA871" w14:textId="77777777" w:rsidR="00836AD4" w:rsidRPr="00AE7F1C" w:rsidRDefault="00836AD4" w:rsidP="00836AD4">
            <w:pPr>
              <w:pStyle w:val="acctfourfigures"/>
              <w:tabs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6BE0BC4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</w:tcPr>
          <w:p w14:paraId="27A41011" w14:textId="77777777" w:rsidR="00836AD4" w:rsidRPr="00AE7F1C" w:rsidRDefault="00836AD4" w:rsidP="00836AD4">
            <w:pPr>
              <w:pStyle w:val="acctfourfigures"/>
              <w:tabs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" w:type="dxa"/>
          </w:tcPr>
          <w:p w14:paraId="5C09240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65B82829" w14:textId="77777777" w:rsidR="00836AD4" w:rsidRPr="00AE7F1C" w:rsidRDefault="00836AD4" w:rsidP="00836AD4">
            <w:pPr>
              <w:pStyle w:val="acctfourfigures"/>
              <w:tabs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4E9A441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724F3903" w14:textId="77777777" w:rsidR="00836AD4" w:rsidRPr="00AE7F1C" w:rsidRDefault="00836AD4" w:rsidP="00836AD4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644B1B67" w14:textId="77777777" w:rsidR="00836AD4" w:rsidRPr="00AE7F1C" w:rsidRDefault="00836AD4" w:rsidP="00836AD4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30672D3D" w14:textId="77777777" w:rsidR="00836AD4" w:rsidRPr="00AE7F1C" w:rsidRDefault="00836AD4" w:rsidP="00836AD4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13F4971" w14:textId="77777777" w:rsidR="00836AD4" w:rsidRPr="00AE7F1C" w:rsidRDefault="00836AD4" w:rsidP="00836AD4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73F12414" w14:textId="77777777" w:rsidR="00836AD4" w:rsidRPr="00AE7F1C" w:rsidRDefault="00836AD4" w:rsidP="00836AD4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0501FDAB" w14:textId="77777777" w:rsidR="00836AD4" w:rsidRPr="00AE7F1C" w:rsidRDefault="00836AD4" w:rsidP="00836AD4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86D4570" w14:textId="77777777" w:rsidR="00836AD4" w:rsidRPr="00AE7F1C" w:rsidRDefault="00836AD4" w:rsidP="00836AD4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836AD4" w:rsidRPr="00AE7F1C" w14:paraId="3B44E255" w14:textId="77777777" w:rsidTr="00AA5257">
        <w:trPr>
          <w:trHeight w:val="60"/>
        </w:trPr>
        <w:tc>
          <w:tcPr>
            <w:tcW w:w="2424" w:type="dxa"/>
            <w:noWrap/>
            <w:vAlign w:val="bottom"/>
            <w:hideMark/>
          </w:tcPr>
          <w:p w14:paraId="50F1E51A" w14:textId="71A940EC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ณ วันที่ </w:t>
            </w:r>
            <w:r w:rsidR="0021708C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มิถุนายน </w:t>
            </w:r>
            <w:r w:rsidR="0021708C"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2564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24" w:type="dxa"/>
            <w:noWrap/>
            <w:vAlign w:val="bottom"/>
          </w:tcPr>
          <w:p w14:paraId="6AEEEA83" w14:textId="77777777" w:rsidR="00836AD4" w:rsidRPr="00AE7F1C" w:rsidRDefault="00836AD4" w:rsidP="00836AD4">
            <w:pPr>
              <w:pStyle w:val="acctfourfigures"/>
              <w:tabs>
                <w:tab w:val="decimal" w:pos="42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AA79C26" w14:textId="77777777" w:rsidR="00836AD4" w:rsidRPr="00AE7F1C" w:rsidRDefault="00836AD4" w:rsidP="00836AD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noWrap/>
            <w:vAlign w:val="bottom"/>
          </w:tcPr>
          <w:p w14:paraId="3B1E41AF" w14:textId="77777777" w:rsidR="00836AD4" w:rsidRPr="00AE7F1C" w:rsidRDefault="00836AD4" w:rsidP="00836AD4">
            <w:pPr>
              <w:pStyle w:val="acctfourfigures"/>
              <w:tabs>
                <w:tab w:val="decimal" w:pos="4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2CAB549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05997BC7" w14:textId="77777777" w:rsidR="00836AD4" w:rsidRPr="00AE7F1C" w:rsidRDefault="00836AD4" w:rsidP="00836AD4">
            <w:pPr>
              <w:pStyle w:val="acctfourfigures"/>
              <w:tabs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6C2E34FE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43B3DADA" w14:textId="77777777" w:rsidR="00836AD4" w:rsidRPr="00AE7F1C" w:rsidRDefault="00836AD4" w:rsidP="00836AD4">
            <w:pPr>
              <w:pStyle w:val="acctfourfigures"/>
              <w:tabs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65DFAA4B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5094FBED" w14:textId="77777777" w:rsidR="00836AD4" w:rsidRPr="00AE7F1C" w:rsidRDefault="00836AD4" w:rsidP="00836AD4">
            <w:pPr>
              <w:pStyle w:val="acctfourfigures"/>
              <w:tabs>
                <w:tab w:val="decimal" w:pos="357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7E919686" w14:textId="77777777" w:rsidR="00836AD4" w:rsidRPr="00AE7F1C" w:rsidRDefault="00836AD4" w:rsidP="00836AD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noWrap/>
            <w:vAlign w:val="bottom"/>
          </w:tcPr>
          <w:p w14:paraId="3248944F" w14:textId="77777777" w:rsidR="00836AD4" w:rsidRPr="00AE7F1C" w:rsidRDefault="00836AD4" w:rsidP="00836AD4">
            <w:pPr>
              <w:pStyle w:val="acctfourfigures"/>
              <w:tabs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256E577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51E55FC" w14:textId="77777777" w:rsidR="00836AD4" w:rsidRPr="00AE7F1C" w:rsidRDefault="00836AD4" w:rsidP="00836AD4">
            <w:pPr>
              <w:pStyle w:val="acctfourfigures"/>
              <w:tabs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47D571A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vAlign w:val="bottom"/>
          </w:tcPr>
          <w:p w14:paraId="6275C39F" w14:textId="77777777" w:rsidR="00836AD4" w:rsidRPr="00AE7F1C" w:rsidRDefault="00836AD4" w:rsidP="00836AD4">
            <w:pPr>
              <w:pStyle w:val="acctfourfigures"/>
              <w:tabs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5ADE8E31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</w:tcPr>
          <w:p w14:paraId="2701C911" w14:textId="77777777" w:rsidR="00836AD4" w:rsidRPr="00AE7F1C" w:rsidRDefault="00836AD4" w:rsidP="00836AD4">
            <w:pPr>
              <w:pStyle w:val="acctfourfigures"/>
              <w:tabs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" w:type="dxa"/>
          </w:tcPr>
          <w:p w14:paraId="0A8B4DC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1D343C91" w14:textId="77777777" w:rsidR="00836AD4" w:rsidRPr="00AE7F1C" w:rsidRDefault="00836AD4" w:rsidP="00836AD4">
            <w:pPr>
              <w:pStyle w:val="acctfourfigures"/>
              <w:tabs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80435A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548B4399" w14:textId="77777777" w:rsidR="00836AD4" w:rsidRPr="00AE7F1C" w:rsidRDefault="00836AD4" w:rsidP="00836AD4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7DAD2F34" w14:textId="77777777" w:rsidR="00836AD4" w:rsidRPr="00AE7F1C" w:rsidRDefault="00836AD4" w:rsidP="00836AD4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77F8C9EF" w14:textId="77777777" w:rsidR="00836AD4" w:rsidRPr="00AE7F1C" w:rsidRDefault="00836AD4" w:rsidP="00836AD4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E67D355" w14:textId="77777777" w:rsidR="00836AD4" w:rsidRPr="00AE7F1C" w:rsidRDefault="00836AD4" w:rsidP="00836AD4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02320F3" w14:textId="77777777" w:rsidR="00836AD4" w:rsidRPr="00AE7F1C" w:rsidRDefault="00836AD4" w:rsidP="00836AD4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2EB3BF2E" w14:textId="77777777" w:rsidR="00836AD4" w:rsidRPr="00AE7F1C" w:rsidRDefault="00836AD4" w:rsidP="00836AD4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40BA0454" w14:textId="77777777" w:rsidR="00836AD4" w:rsidRPr="00AE7F1C" w:rsidRDefault="00836AD4" w:rsidP="00836AD4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836AD4" w:rsidRPr="00AE7F1C" w14:paraId="37D3B054" w14:textId="77777777" w:rsidTr="00836AD4">
        <w:trPr>
          <w:trHeight w:val="60"/>
        </w:trPr>
        <w:tc>
          <w:tcPr>
            <w:tcW w:w="2424" w:type="dxa"/>
            <w:noWrap/>
            <w:vAlign w:val="bottom"/>
            <w:hideMark/>
          </w:tcPr>
          <w:p w14:paraId="5CABAC39" w14:textId="1766FA79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</w:t>
            </w:r>
            <w:r w:rsidR="0021708C"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31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ธันวาคม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="0021708C"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72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FADC47" w14:textId="16B9A6DD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CB535D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6" w:type="dxa"/>
            <w:noWrap/>
            <w:vAlign w:val="bottom"/>
          </w:tcPr>
          <w:p w14:paraId="72E153E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495CA307" w14:textId="45A5816E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866122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343</w:t>
            </w:r>
          </w:p>
        </w:tc>
        <w:tc>
          <w:tcPr>
            <w:tcW w:w="236" w:type="dxa"/>
          </w:tcPr>
          <w:p w14:paraId="01E722C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B2E00F7" w14:textId="4B347F53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88</w:t>
            </w:r>
          </w:p>
        </w:tc>
        <w:tc>
          <w:tcPr>
            <w:tcW w:w="236" w:type="dxa"/>
            <w:noWrap/>
          </w:tcPr>
          <w:p w14:paraId="4EE7C0F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2BE2041E" w14:textId="44B16CBF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66122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558</w:t>
            </w:r>
          </w:p>
        </w:tc>
        <w:tc>
          <w:tcPr>
            <w:tcW w:w="238" w:type="dxa"/>
            <w:noWrap/>
            <w:vAlign w:val="bottom"/>
          </w:tcPr>
          <w:p w14:paraId="18C4C49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FB5EE6E" w14:textId="3C6E3F61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977</w:t>
            </w:r>
          </w:p>
        </w:tc>
        <w:tc>
          <w:tcPr>
            <w:tcW w:w="236" w:type="dxa"/>
            <w:noWrap/>
          </w:tcPr>
          <w:p w14:paraId="1188C03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4641BD31" w14:textId="5C17E6D3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66122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179</w:t>
            </w:r>
          </w:p>
        </w:tc>
        <w:tc>
          <w:tcPr>
            <w:tcW w:w="240" w:type="dxa"/>
            <w:vAlign w:val="bottom"/>
          </w:tcPr>
          <w:p w14:paraId="6303CCC7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D3CF2D" w14:textId="3AEC3402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CB535D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703</w:t>
            </w:r>
          </w:p>
        </w:tc>
        <w:tc>
          <w:tcPr>
            <w:tcW w:w="240" w:type="dxa"/>
            <w:vAlign w:val="bottom"/>
          </w:tcPr>
          <w:p w14:paraId="0FBFC5D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B16AB4B" w14:textId="52A002C8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866122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726</w:t>
            </w:r>
          </w:p>
        </w:tc>
        <w:tc>
          <w:tcPr>
            <w:tcW w:w="270" w:type="dxa"/>
          </w:tcPr>
          <w:p w14:paraId="3FB6275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A0F7524" w14:textId="24C7FD7F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48" w:type="dxa"/>
          </w:tcPr>
          <w:p w14:paraId="4E0DC5B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165C217" w14:textId="663126B5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66122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485</w:t>
            </w:r>
          </w:p>
        </w:tc>
        <w:tc>
          <w:tcPr>
            <w:tcW w:w="236" w:type="dxa"/>
          </w:tcPr>
          <w:p w14:paraId="37D394F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B06B2CE" w14:textId="287A0C1A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B535D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70" w:type="dxa"/>
          </w:tcPr>
          <w:p w14:paraId="5B065D6E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E3B2193" w14:textId="4B2C36E3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66122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183</w:t>
            </w:r>
          </w:p>
        </w:tc>
        <w:tc>
          <w:tcPr>
            <w:tcW w:w="236" w:type="dxa"/>
          </w:tcPr>
          <w:p w14:paraId="5D83CB5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41D62CA" w14:textId="6162E821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  <w:r w:rsidR="00CB535D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270" w:type="dxa"/>
          </w:tcPr>
          <w:p w14:paraId="1663951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55C0FB8" w14:textId="53BC3865" w:rsidR="00836AD4" w:rsidRPr="00AE7F1C" w:rsidRDefault="0021708C" w:rsidP="00836AD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="00866122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474</w:t>
            </w:r>
          </w:p>
        </w:tc>
      </w:tr>
      <w:tr w:rsidR="00836AD4" w:rsidRPr="00AE7F1C" w14:paraId="5B1706DC" w14:textId="77777777" w:rsidTr="00AA5257">
        <w:trPr>
          <w:trHeight w:val="374"/>
        </w:trPr>
        <w:tc>
          <w:tcPr>
            <w:tcW w:w="2424" w:type="dxa"/>
            <w:noWrap/>
            <w:hideMark/>
          </w:tcPr>
          <w:p w14:paraId="4F205FFB" w14:textId="77777777" w:rsidR="00836AD4" w:rsidRPr="00AE7F1C" w:rsidRDefault="00836AD4" w:rsidP="00836AD4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80EF561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60E851DE" w14:textId="77777777" w:rsidR="00836AD4" w:rsidRPr="00AE7F1C" w:rsidRDefault="00836AD4" w:rsidP="00836AD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9A45D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6043612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2AEB9" w14:textId="77777777" w:rsidR="00836AD4" w:rsidRPr="00AE7F1C" w:rsidRDefault="00836AD4" w:rsidP="00836AD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6025A05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5C94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0D86A8A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16ABD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0B687422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BFAE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3515ED8B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546B26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43803F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FE25E8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00E7B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C5EDF5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4546BCBA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5C2F4A0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32F7BC9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ACA9CF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FB313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9C85C3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7C4882C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A8BD0D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96976FD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E068486" w14:textId="77777777" w:rsidR="00836AD4" w:rsidRPr="00AE7F1C" w:rsidRDefault="00836AD4" w:rsidP="00836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33DB3019" w14:textId="6FCC3B98" w:rsidR="008958C4" w:rsidRPr="00AE7F1C" w:rsidRDefault="008958C4" w:rsidP="008958C4">
      <w:pPr>
        <w:spacing w:line="240" w:lineRule="auto"/>
        <w:ind w:left="90"/>
        <w:rPr>
          <w:rFonts w:ascii="Angsana New" w:hAnsi="Angsana New"/>
          <w:sz w:val="24"/>
          <w:szCs w:val="24"/>
        </w:rPr>
        <w:sectPr w:rsidR="008958C4" w:rsidRPr="00AE7F1C" w:rsidSect="00B17B96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AE7F1C">
        <w:rPr>
          <w:rFonts w:ascii="Angsana New" w:hAnsi="Angsana New" w:hint="cs"/>
          <w:sz w:val="24"/>
          <w:szCs w:val="24"/>
          <w:cs/>
        </w:rPr>
        <w:t>*รวมการดำเนินงานที่ยกเลิก</w:t>
      </w:r>
    </w:p>
    <w:tbl>
      <w:tblPr>
        <w:tblW w:w="9090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440"/>
      </w:tblGrid>
      <w:tr w:rsidR="00383D67" w:rsidRPr="00AE7F1C" w14:paraId="739F550F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D4F6E" w14:textId="77777777" w:rsidR="00383D67" w:rsidRPr="00AE7F1C" w:rsidRDefault="00383D67" w:rsidP="00AA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6CDCF491" w14:textId="77777777" w:rsidR="00383D67" w:rsidRPr="00AE7F1C" w:rsidRDefault="00383D67" w:rsidP="00AA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383D67" w:rsidRPr="00AE7F1C" w14:paraId="067A1AC5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205A" w14:textId="78E027AC" w:rsidR="00383D67" w:rsidRPr="00651C0B" w:rsidRDefault="00383D67" w:rsidP="00AA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651C0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สำหรับงวดสามเดือนสิ้นสุดวันที่</w:t>
            </w:r>
            <w:r w:rsidRPr="00651C0B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21708C" w:rsidRPr="00651C0B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651C0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D8F8F0" w14:textId="3BD9AC1E" w:rsidR="00383D67" w:rsidRPr="00AE7F1C" w:rsidRDefault="0021708C" w:rsidP="00AA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9D2B34E" w14:textId="77777777" w:rsidR="00383D67" w:rsidRPr="00AE7F1C" w:rsidRDefault="00383D67" w:rsidP="00AA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357FF2" w14:textId="09EB8284" w:rsidR="00383D67" w:rsidRPr="00AE7F1C" w:rsidRDefault="0021708C" w:rsidP="00AA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383D67" w:rsidRPr="00AE7F1C" w14:paraId="5C177091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19F5B" w14:textId="77777777" w:rsidR="00383D67" w:rsidRPr="00AE7F1C" w:rsidRDefault="00383D67" w:rsidP="00AA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5D2B2AD7" w14:textId="77777777" w:rsidR="00383D67" w:rsidRPr="00AE7F1C" w:rsidRDefault="00383D67" w:rsidP="00AA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AE7F1C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AE7F1C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383D67" w:rsidRPr="00AE7F1C" w14:paraId="508C9CC8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64B30" w14:textId="77777777" w:rsidR="00383D67" w:rsidRPr="00AE7F1C" w:rsidRDefault="00383D67" w:rsidP="00AA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45BF221D" w14:textId="77777777" w:rsidR="00383D67" w:rsidRPr="00AE7F1C" w:rsidRDefault="00383D67" w:rsidP="00AA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383D67" w:rsidRPr="00AE7F1C" w14:paraId="5F4BA663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7943A" w14:textId="77777777" w:rsidR="00383D67" w:rsidRPr="00AE7F1C" w:rsidRDefault="00383D67" w:rsidP="00AA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AE3A4E" w14:textId="77777777" w:rsidR="00383D67" w:rsidRPr="00AE7F1C" w:rsidRDefault="00383D67" w:rsidP="00AA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BFF95E2" w14:textId="77777777" w:rsidR="00383D67" w:rsidRPr="00AE7F1C" w:rsidRDefault="00383D67" w:rsidP="00AA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25C6E2" w14:textId="77777777" w:rsidR="00383D67" w:rsidRPr="00AE7F1C" w:rsidRDefault="00383D67" w:rsidP="00AA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383D67" w:rsidRPr="00AE7F1C" w14:paraId="3FBB8C99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B1F72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323F71" w14:textId="189CEE07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276</w:t>
            </w:r>
          </w:p>
        </w:tc>
        <w:tc>
          <w:tcPr>
            <w:tcW w:w="270" w:type="dxa"/>
            <w:shd w:val="clear" w:color="auto" w:fill="auto"/>
          </w:tcPr>
          <w:p w14:paraId="71B8A299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42AB89" w14:textId="75F3E46D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198</w:t>
            </w:r>
          </w:p>
        </w:tc>
      </w:tr>
      <w:tr w:rsidR="00383D67" w:rsidRPr="00AE7F1C" w14:paraId="56566688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D9DA7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65E1DD" w14:textId="410776C4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7196BF16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2DAD19" w14:textId="69B78617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31</w:t>
            </w:r>
          </w:p>
        </w:tc>
      </w:tr>
      <w:tr w:rsidR="00383D67" w:rsidRPr="00AE7F1C" w14:paraId="24BD02B6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85010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145BCB" w14:textId="5B055973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623</w:t>
            </w:r>
          </w:p>
        </w:tc>
        <w:tc>
          <w:tcPr>
            <w:tcW w:w="270" w:type="dxa"/>
            <w:shd w:val="clear" w:color="auto" w:fill="auto"/>
          </w:tcPr>
          <w:p w14:paraId="0F123664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BD6448" w14:textId="3D2B1073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383D67"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376</w:t>
            </w:r>
          </w:p>
        </w:tc>
      </w:tr>
      <w:tr w:rsidR="00383D67" w:rsidRPr="00AE7F1C" w14:paraId="6950A7FF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DD0D2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E0AD74" w14:textId="41A1B9CA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626B1894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9AC3A7" w14:textId="735334D0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162</w:t>
            </w:r>
          </w:p>
        </w:tc>
      </w:tr>
      <w:tr w:rsidR="00383D67" w:rsidRPr="00AE7F1C" w14:paraId="558536B9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9C2AB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DFC93" w14:textId="0A85861E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218F872B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14873" w14:textId="5061FF56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82</w:t>
            </w:r>
          </w:p>
        </w:tc>
      </w:tr>
      <w:tr w:rsidR="00383D67" w:rsidRPr="00AE7F1C" w14:paraId="4BE066C7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133F7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8385FD" w14:textId="7ECDFEBA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065F6A"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158</w:t>
            </w:r>
          </w:p>
        </w:tc>
        <w:tc>
          <w:tcPr>
            <w:tcW w:w="270" w:type="dxa"/>
            <w:shd w:val="clear" w:color="auto" w:fill="auto"/>
          </w:tcPr>
          <w:p w14:paraId="1BB80D1C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BA89C" w14:textId="17EA27B9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383D67"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849</w:t>
            </w:r>
          </w:p>
        </w:tc>
      </w:tr>
      <w:tr w:rsidR="00383D67" w:rsidRPr="00AE7F1C" w14:paraId="095FE627" w14:textId="77777777" w:rsidTr="00383D67">
        <w:trPr>
          <w:trHeight w:val="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3AEBD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E38FAF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60BEC57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768F30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383D67" w:rsidRPr="00AE7F1C" w14:paraId="549E189A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D251C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556CD3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63CC9B2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1292FF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383D67" w:rsidRPr="00AE7F1C" w14:paraId="361B874A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2AF3A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เวลาใดเวลาหนึ่ง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A91165" w14:textId="2F00625D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473</w:t>
            </w:r>
          </w:p>
        </w:tc>
        <w:tc>
          <w:tcPr>
            <w:tcW w:w="270" w:type="dxa"/>
            <w:shd w:val="clear" w:color="auto" w:fill="auto"/>
          </w:tcPr>
          <w:p w14:paraId="3A0D3AEA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99FA14" w14:textId="69598ACE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405</w:t>
            </w:r>
          </w:p>
        </w:tc>
      </w:tr>
      <w:tr w:rsidR="00383D67" w:rsidRPr="00AE7F1C" w14:paraId="3F0A43B9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1FA4C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C1C57" w14:textId="523F668F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685</w:t>
            </w:r>
          </w:p>
        </w:tc>
        <w:tc>
          <w:tcPr>
            <w:tcW w:w="270" w:type="dxa"/>
            <w:shd w:val="clear" w:color="auto" w:fill="auto"/>
          </w:tcPr>
          <w:p w14:paraId="2527EA35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0BA5D" w14:textId="3FD8F78C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383D67"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444</w:t>
            </w:r>
          </w:p>
        </w:tc>
      </w:tr>
      <w:tr w:rsidR="00383D67" w:rsidRPr="00AE7F1C" w14:paraId="048EE8FB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4E40E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DAA61" w14:textId="0BF2B8E4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065F6A"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158</w:t>
            </w:r>
          </w:p>
        </w:tc>
        <w:tc>
          <w:tcPr>
            <w:tcW w:w="270" w:type="dxa"/>
            <w:shd w:val="clear" w:color="auto" w:fill="auto"/>
          </w:tcPr>
          <w:p w14:paraId="11BE150C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3A1D9D" w14:textId="3728CA42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383D67"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849</w:t>
            </w:r>
          </w:p>
        </w:tc>
      </w:tr>
      <w:tr w:rsidR="00383D67" w:rsidRPr="00AE7F1C" w14:paraId="69264064" w14:textId="77777777" w:rsidTr="00383D67">
        <w:trPr>
          <w:trHeight w:val="5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C8998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879710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FBB0A9E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932604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383D67" w:rsidRPr="00AE7F1C" w14:paraId="742C57B4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12D77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25BA3913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383D67" w:rsidRPr="00AE7F1C" w14:paraId="424F9A00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D915E" w14:textId="6369C5D0" w:rsidR="00383D67" w:rsidRPr="00651C0B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651C0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สำหรับงวดหกเดือนสิ้นสุดวันที่</w:t>
            </w:r>
            <w:r w:rsidRPr="00651C0B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21708C" w:rsidRPr="00651C0B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651C0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2EC274" w14:textId="1E537E1A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3E6A6EB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9E69D9" w14:textId="5FBC8E7A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383D67" w:rsidRPr="00AE7F1C" w14:paraId="1C78F448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3C8B2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11C70E36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AE7F1C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AE7F1C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383D67" w:rsidRPr="00AE7F1C" w14:paraId="05ED916A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01D49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21B05D07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383D67" w:rsidRPr="00AE7F1C" w14:paraId="5E06C027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04802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07268D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35EE769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E0681C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383D67" w:rsidRPr="00AE7F1C" w14:paraId="588F2DB9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68B08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109D34" w14:textId="4C4E06D2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542</w:t>
            </w:r>
          </w:p>
        </w:tc>
        <w:tc>
          <w:tcPr>
            <w:tcW w:w="270" w:type="dxa"/>
            <w:shd w:val="clear" w:color="auto" w:fill="auto"/>
          </w:tcPr>
          <w:p w14:paraId="7A6BB1EC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95A95E" w14:textId="7CBDAD31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444</w:t>
            </w:r>
          </w:p>
        </w:tc>
      </w:tr>
      <w:tr w:rsidR="00383D67" w:rsidRPr="00AE7F1C" w14:paraId="6C1C7C40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A035A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BF51CF" w14:textId="0E3E8A30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33B2624B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71A6E5" w14:textId="39125D2E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71</w:t>
            </w:r>
          </w:p>
        </w:tc>
      </w:tr>
      <w:tr w:rsidR="00383D67" w:rsidRPr="00AE7F1C" w14:paraId="54836E97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79405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564588" w14:textId="70BA33BB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934</w:t>
            </w:r>
          </w:p>
        </w:tc>
        <w:tc>
          <w:tcPr>
            <w:tcW w:w="270" w:type="dxa"/>
            <w:shd w:val="clear" w:color="auto" w:fill="auto"/>
          </w:tcPr>
          <w:p w14:paraId="60B63158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8FECFD" w14:textId="3F268620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  <w:r w:rsidR="00383D67"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343</w:t>
            </w:r>
          </w:p>
        </w:tc>
      </w:tr>
      <w:tr w:rsidR="00383D67" w:rsidRPr="00AE7F1C" w14:paraId="7DF0602D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67809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A7E1AA" w14:textId="7CE92258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1088FBEB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3532F2" w14:textId="64FF35C3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312</w:t>
            </w:r>
          </w:p>
        </w:tc>
      </w:tr>
      <w:tr w:rsidR="00383D67" w:rsidRPr="00AE7F1C" w14:paraId="6214B4F4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FA6DF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1970B" w14:textId="353E3C31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152</w:t>
            </w:r>
          </w:p>
        </w:tc>
        <w:tc>
          <w:tcPr>
            <w:tcW w:w="270" w:type="dxa"/>
            <w:shd w:val="clear" w:color="auto" w:fill="auto"/>
          </w:tcPr>
          <w:p w14:paraId="58CC7FA0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8F611" w14:textId="6A12C33D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161</w:t>
            </w:r>
          </w:p>
        </w:tc>
      </w:tr>
      <w:tr w:rsidR="00383D67" w:rsidRPr="00AE7F1C" w14:paraId="50F5D483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ED91E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8C43FD" w14:textId="6F759555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</w:t>
            </w:r>
            <w:r w:rsidR="00065F6A"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008</w:t>
            </w:r>
          </w:p>
        </w:tc>
        <w:tc>
          <w:tcPr>
            <w:tcW w:w="270" w:type="dxa"/>
            <w:shd w:val="clear" w:color="auto" w:fill="auto"/>
          </w:tcPr>
          <w:p w14:paraId="221936ED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5CD8CC" w14:textId="41B4AB40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="00383D67"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331</w:t>
            </w:r>
          </w:p>
        </w:tc>
      </w:tr>
      <w:tr w:rsidR="00383D67" w:rsidRPr="00AE7F1C" w14:paraId="47B8B691" w14:textId="77777777" w:rsidTr="00383D67">
        <w:trPr>
          <w:trHeight w:val="43"/>
        </w:trPr>
        <w:tc>
          <w:tcPr>
            <w:tcW w:w="5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68D98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D2B832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2F0FD95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3CF611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383D67" w:rsidRPr="00AE7F1C" w14:paraId="30069B1B" w14:textId="77777777" w:rsidTr="00383D67">
        <w:trPr>
          <w:trHeight w:val="43"/>
        </w:trPr>
        <w:tc>
          <w:tcPr>
            <w:tcW w:w="5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40A658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F3A28AE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5376338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E6242C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383D67" w:rsidRPr="00AE7F1C" w14:paraId="7E29DE24" w14:textId="77777777" w:rsidTr="00383D67">
        <w:trPr>
          <w:trHeight w:val="43"/>
        </w:trPr>
        <w:tc>
          <w:tcPr>
            <w:tcW w:w="5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791CAD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94DBF5D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6B31433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1AB1F5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383D67" w:rsidRPr="00AE7F1C" w14:paraId="320AA201" w14:textId="77777777" w:rsidTr="00383D67">
        <w:trPr>
          <w:trHeight w:val="43"/>
        </w:trPr>
        <w:tc>
          <w:tcPr>
            <w:tcW w:w="5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BF8A0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2BDDB2E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88E5160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D4854C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383D67" w:rsidRPr="00AE7F1C" w14:paraId="3942A0C5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5E1B2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5FE041A1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383D67" w:rsidRPr="00AE7F1C" w14:paraId="1890ABFC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E72E4" w14:textId="52593395" w:rsidR="00383D67" w:rsidRPr="002776C1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2776C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สำหรับงวดหกเดือนสิ้นสุดวันที่</w:t>
            </w:r>
            <w:r w:rsidRPr="002776C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21708C" w:rsidRPr="002776C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2776C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2A800D" w14:textId="5B32D054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47F49CA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3EA6C5" w14:textId="07C0FC7E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383D67" w:rsidRPr="00AE7F1C" w14:paraId="6687EAC7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2A2EA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28D09F9C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AE7F1C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AE7F1C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383D67" w:rsidRPr="00AE7F1C" w14:paraId="3D657FB6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6C819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77232D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28D42C0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468B94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383D67" w:rsidRPr="00AE7F1C" w14:paraId="0513C501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145E0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เวลาใดเวลาหนึ่ง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429DA2" w14:textId="13B6CBEB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951</w:t>
            </w:r>
          </w:p>
        </w:tc>
        <w:tc>
          <w:tcPr>
            <w:tcW w:w="270" w:type="dxa"/>
            <w:shd w:val="clear" w:color="auto" w:fill="auto"/>
          </w:tcPr>
          <w:p w14:paraId="60A6220C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750A2A" w14:textId="41E4A7B9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865</w:t>
            </w:r>
          </w:p>
        </w:tc>
      </w:tr>
      <w:tr w:rsidR="00383D67" w:rsidRPr="00AE7F1C" w14:paraId="57B051C5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95F60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CBF90" w14:textId="2006445D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065F6A"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057</w:t>
            </w:r>
          </w:p>
        </w:tc>
        <w:tc>
          <w:tcPr>
            <w:tcW w:w="270" w:type="dxa"/>
            <w:shd w:val="clear" w:color="auto" w:fill="auto"/>
          </w:tcPr>
          <w:p w14:paraId="4C5DE169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D5AC7" w14:textId="1FFAC27D" w:rsidR="00383D67" w:rsidRPr="00AE7F1C" w:rsidRDefault="0021708C" w:rsidP="0067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  <w:r w:rsidR="00383D67"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466</w:t>
            </w:r>
          </w:p>
        </w:tc>
      </w:tr>
      <w:tr w:rsidR="00383D67" w:rsidRPr="00AE7F1C" w14:paraId="03F6F2EC" w14:textId="77777777" w:rsidTr="00383D6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DC55D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94F9C" w14:textId="221453AF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</w:t>
            </w:r>
            <w:r w:rsidR="00065F6A"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008</w:t>
            </w:r>
          </w:p>
        </w:tc>
        <w:tc>
          <w:tcPr>
            <w:tcW w:w="270" w:type="dxa"/>
            <w:shd w:val="clear" w:color="auto" w:fill="auto"/>
          </w:tcPr>
          <w:p w14:paraId="63FFF0CE" w14:textId="77777777" w:rsidR="00383D67" w:rsidRPr="00AE7F1C" w:rsidRDefault="00383D67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C60692" w14:textId="536273E8" w:rsidR="00383D67" w:rsidRPr="00AE7F1C" w:rsidRDefault="0021708C" w:rsidP="0038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="00383D67"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331</w:t>
            </w:r>
          </w:p>
        </w:tc>
      </w:tr>
    </w:tbl>
    <w:p w14:paraId="5283DBD7" w14:textId="77777777" w:rsidR="00383D67" w:rsidRPr="00AE7F1C" w:rsidRDefault="00383D67" w:rsidP="0080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30CB0593" w14:textId="77777777" w:rsidR="007F64CF" w:rsidRPr="00AE7F1C" w:rsidRDefault="007F64CF" w:rsidP="007F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AE7F1C">
        <w:rPr>
          <w:rFonts w:ascii="Angsana New" w:hAnsi="Angsana New" w:hint="cs"/>
          <w:b/>
          <w:bCs/>
          <w:spacing w:val="-4"/>
          <w:sz w:val="30"/>
          <w:szCs w:val="30"/>
          <w:cs/>
        </w:rPr>
        <w:t>การกระทบยอดรายได้ กำไรหรือขาดทุน สินทรัพย์และหนี้สินของส่วนงานที่รายงาน</w:t>
      </w:r>
    </w:p>
    <w:p w14:paraId="757AB9DA" w14:textId="77777777" w:rsidR="00C47082" w:rsidRPr="00AE7F1C" w:rsidRDefault="00C47082" w:rsidP="00C47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1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0"/>
        <w:gridCol w:w="984"/>
        <w:gridCol w:w="255"/>
        <w:gridCol w:w="984"/>
        <w:gridCol w:w="255"/>
        <w:gridCol w:w="984"/>
        <w:gridCol w:w="261"/>
        <w:gridCol w:w="984"/>
      </w:tblGrid>
      <w:tr w:rsidR="00C47082" w:rsidRPr="00AE7F1C" w14:paraId="03D56B8B" w14:textId="77777777" w:rsidTr="00675E8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038E160" w14:textId="77777777" w:rsidR="00C47082" w:rsidRPr="00AE7F1C" w:rsidRDefault="00C47082" w:rsidP="00AA525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7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12AD90C" w14:textId="77777777" w:rsidR="00C47082" w:rsidRPr="00AE7F1C" w:rsidRDefault="00C47082" w:rsidP="00AA5257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666C" w:rsidRPr="00AE7F1C" w14:paraId="5D797E9A" w14:textId="77777777" w:rsidTr="00675E8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D8B6E9E" w14:textId="77777777" w:rsidR="00FE666C" w:rsidRPr="00AE7F1C" w:rsidRDefault="00FE666C" w:rsidP="00FE666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475E9F" w14:textId="77777777" w:rsidR="00FE666C" w:rsidRPr="00AE7F1C" w:rsidRDefault="00FE666C" w:rsidP="00FE666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605CE0E" w14:textId="77777777" w:rsidR="00FE666C" w:rsidRPr="00AE7F1C" w:rsidRDefault="00FE666C" w:rsidP="00FE666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7BED630" w14:textId="77777777" w:rsidR="00FE666C" w:rsidRPr="00AE7F1C" w:rsidRDefault="00FE666C" w:rsidP="00FE666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2BC6E1" w14:textId="5B1FBA5D" w:rsidR="00FE666C" w:rsidRPr="00AE7F1C" w:rsidRDefault="00FE666C" w:rsidP="00FE666C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กำไรก่อนต้นทุนทางการเงินและภาษีเงินได้</w:t>
            </w:r>
          </w:p>
        </w:tc>
      </w:tr>
      <w:tr w:rsidR="00FE666C" w:rsidRPr="00AE7F1C" w14:paraId="4588BFAF" w14:textId="77777777" w:rsidTr="00675E8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8FAC41F" w14:textId="00D16A44" w:rsidR="00FE666C" w:rsidRPr="00AE7F1C" w:rsidRDefault="00FE666C" w:rsidP="00FE666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E7F1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21708C" w:rsidRPr="00AE7F1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AE7F1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AE7F1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7429B7F" w14:textId="1B2C9C96" w:rsidR="00FE666C" w:rsidRPr="00AE7F1C" w:rsidRDefault="0021708C" w:rsidP="00FE666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15446DC" w14:textId="77777777" w:rsidR="00FE666C" w:rsidRPr="00AE7F1C" w:rsidRDefault="00FE666C" w:rsidP="00FE666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92F12BB" w14:textId="5CE4A235" w:rsidR="00FE666C" w:rsidRPr="00AE7F1C" w:rsidRDefault="0021708C" w:rsidP="00FE666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DEE5B3D" w14:textId="77777777" w:rsidR="00FE666C" w:rsidRPr="00AE7F1C" w:rsidRDefault="00FE666C" w:rsidP="00FE666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C2F0730" w14:textId="22AF0671" w:rsidR="00FE666C" w:rsidRPr="00AE7F1C" w:rsidRDefault="0021708C" w:rsidP="00FE666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333C4A9" w14:textId="77777777" w:rsidR="00FE666C" w:rsidRPr="00AE7F1C" w:rsidRDefault="00FE666C" w:rsidP="00FE666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40C438F" w14:textId="4B28F5EB" w:rsidR="00FE666C" w:rsidRPr="00AE7F1C" w:rsidRDefault="0021708C" w:rsidP="00FE666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E666C" w:rsidRPr="00AE7F1C" w14:paraId="6E41AE8F" w14:textId="77777777" w:rsidTr="00675E8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A2E6448" w14:textId="77777777" w:rsidR="00FE666C" w:rsidRPr="00AE7F1C" w:rsidRDefault="00FE666C" w:rsidP="00FE666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C9F17A" w14:textId="77777777" w:rsidR="00FE666C" w:rsidRPr="00AE7F1C" w:rsidRDefault="00FE666C" w:rsidP="00FE666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666C" w:rsidRPr="00AE7F1C" w14:paraId="196286EC" w14:textId="77777777" w:rsidTr="00675E8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28A99" w14:textId="77777777" w:rsidR="00FE666C" w:rsidRPr="00AE7F1C" w:rsidRDefault="00FE666C" w:rsidP="00FE666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01C0A16" w14:textId="7F8FAF24" w:rsidR="00FE666C" w:rsidRPr="00AE7F1C" w:rsidRDefault="0021708C" w:rsidP="00FE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</w:t>
            </w:r>
            <w:r w:rsidR="00065F6A" w:rsidRPr="00AE7F1C">
              <w:rPr>
                <w:rFonts w:ascii="Angsana New" w:hAnsi="Angsana New"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EBBED84" w14:textId="77777777" w:rsidR="00FE666C" w:rsidRPr="00AE7F1C" w:rsidRDefault="00FE666C" w:rsidP="00FE666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A93E727" w14:textId="089A3914" w:rsidR="00FE666C" w:rsidRPr="00AE7F1C" w:rsidRDefault="0021708C" w:rsidP="00FE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4</w:t>
            </w:r>
            <w:r w:rsidR="00FE666C" w:rsidRPr="00AE7F1C">
              <w:rPr>
                <w:rFonts w:ascii="Angsana New" w:hAnsi="Angsana New"/>
                <w:sz w:val="30"/>
                <w:szCs w:val="30"/>
              </w:rPr>
              <w:t>,</w:t>
            </w:r>
            <w:r w:rsidRPr="00AE7F1C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E7F1C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782EE" w14:textId="77777777" w:rsidR="00FE666C" w:rsidRPr="00AE7F1C" w:rsidRDefault="00FE666C" w:rsidP="00FE666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6D468" w14:textId="79998A62" w:rsidR="00FE666C" w:rsidRPr="00AE7F1C" w:rsidRDefault="0021708C" w:rsidP="00FE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F5B7D" w14:textId="77777777" w:rsidR="00FE666C" w:rsidRPr="00AE7F1C" w:rsidRDefault="00FE666C" w:rsidP="00FE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5D613" w14:textId="5B7B33F5" w:rsidR="00FE666C" w:rsidRPr="00AE7F1C" w:rsidRDefault="0021708C" w:rsidP="00FE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FE666C" w:rsidRPr="00AE7F1C" w14:paraId="2C063E46" w14:textId="77777777" w:rsidTr="00675E8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3DED469" w14:textId="77777777" w:rsidR="00FE666C" w:rsidRPr="00AE7F1C" w:rsidRDefault="00FE666C" w:rsidP="00FE666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687C7B1" w14:textId="7175C9E7" w:rsidR="00FE666C" w:rsidRPr="00AE7F1C" w:rsidRDefault="00065F6A" w:rsidP="00FE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125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2049B67" w14:textId="77777777" w:rsidR="00FE666C" w:rsidRPr="00AE7F1C" w:rsidRDefault="00FE666C" w:rsidP="00FE666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5CAB0E8" w14:textId="65924766" w:rsidR="00FE666C" w:rsidRPr="00AE7F1C" w:rsidRDefault="00FE666C" w:rsidP="00FE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144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BF1A31A" w14:textId="77777777" w:rsidR="00FE666C" w:rsidRPr="00AE7F1C" w:rsidRDefault="00FE666C" w:rsidP="00FE666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AE8B8" w14:textId="5936B62C" w:rsidR="00FE666C" w:rsidRPr="00AE7F1C" w:rsidRDefault="000F4638" w:rsidP="00FE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4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D8ED799" w14:textId="77777777" w:rsidR="00FE666C" w:rsidRPr="00AE7F1C" w:rsidRDefault="00FE666C" w:rsidP="00FE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1F30F" w14:textId="6ACAED4A" w:rsidR="00FE666C" w:rsidRPr="00AE7F1C" w:rsidRDefault="00FE666C" w:rsidP="00FE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21708C" w:rsidRPr="00AE7F1C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666C" w:rsidRPr="00AE7F1C" w14:paraId="3348A8F9" w14:textId="77777777" w:rsidTr="00675E8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68FC346" w14:textId="77777777" w:rsidR="00FE666C" w:rsidRPr="00AE7F1C" w:rsidRDefault="00FE666C" w:rsidP="00FE666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442FE9D" w14:textId="77777777" w:rsidR="00FE666C" w:rsidRPr="00AE7F1C" w:rsidRDefault="00FE666C" w:rsidP="00FE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92EB0FE" w14:textId="77777777" w:rsidR="00FE666C" w:rsidRPr="00AE7F1C" w:rsidRDefault="00FE666C" w:rsidP="00FE666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F48BF96" w14:textId="77777777" w:rsidR="00FE666C" w:rsidRPr="00AE7F1C" w:rsidRDefault="00FE666C" w:rsidP="00FE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4EAC9FE" w14:textId="77777777" w:rsidR="00FE666C" w:rsidRPr="00AE7F1C" w:rsidRDefault="00FE666C" w:rsidP="00FE666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3C959" w14:textId="77777777" w:rsidR="00FE666C" w:rsidRPr="00AE7F1C" w:rsidRDefault="00FE666C" w:rsidP="00FE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F603E63" w14:textId="77777777" w:rsidR="00FE666C" w:rsidRPr="00AE7F1C" w:rsidRDefault="00FE666C" w:rsidP="00FE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63AC0" w14:textId="77777777" w:rsidR="00FE666C" w:rsidRPr="00AE7F1C" w:rsidRDefault="00FE666C" w:rsidP="00FE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3DB2" w:rsidRPr="00AE7F1C" w14:paraId="237EB1F0" w14:textId="77777777" w:rsidTr="00675E8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03DFC27" w14:textId="17078E67" w:rsidR="00CD3DB2" w:rsidRPr="00AE7F1C" w:rsidRDefault="00CD3DB2" w:rsidP="006C2AA4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4FF5563" w14:textId="43947F81" w:rsidR="00CD3DB2" w:rsidRPr="00AE7F1C" w:rsidRDefault="00CD3DB2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27B7C20" w14:textId="77777777" w:rsidR="00CD3DB2" w:rsidRPr="00AE7F1C" w:rsidRDefault="00CD3DB2" w:rsidP="00CD3D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655A433" w14:textId="01FB7DFC" w:rsidR="00CD3DB2" w:rsidRPr="00AE7F1C" w:rsidRDefault="00CD3DB2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E892ACB" w14:textId="77777777" w:rsidR="00CD3DB2" w:rsidRPr="00AE7F1C" w:rsidRDefault="00CD3DB2" w:rsidP="00CD3D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B87BB" w14:textId="434A36A5" w:rsidR="00CD3DB2" w:rsidRPr="00AE7F1C" w:rsidRDefault="00CD3DB2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2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9D316E8" w14:textId="77777777" w:rsidR="00CD3DB2" w:rsidRPr="00AE7F1C" w:rsidRDefault="00CD3DB2" w:rsidP="00CD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2936E" w14:textId="1C71762D" w:rsidR="00CD3DB2" w:rsidRPr="00AE7F1C" w:rsidRDefault="00CD3DB2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3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3DB2" w:rsidRPr="00AE7F1C" w14:paraId="380ED8BC" w14:textId="77777777" w:rsidTr="00675E8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5872E67" w14:textId="77777777" w:rsidR="00CD3DB2" w:rsidRPr="00AE7F1C" w:rsidRDefault="00CD3DB2" w:rsidP="006C2AA4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E0BE602" w14:textId="0DDFD787" w:rsidR="00CD3DB2" w:rsidRPr="00AE7F1C" w:rsidRDefault="0021708C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983A43C" w14:textId="77777777" w:rsidR="00CD3DB2" w:rsidRPr="00AE7F1C" w:rsidRDefault="00CD3DB2" w:rsidP="00CD3D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A404C8A" w14:textId="4CE2700A" w:rsidR="00CD3DB2" w:rsidRPr="00AE7F1C" w:rsidRDefault="0021708C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FC5338F" w14:textId="77777777" w:rsidR="00CD3DB2" w:rsidRPr="00AE7F1C" w:rsidRDefault="00CD3DB2" w:rsidP="00CD3D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7BE3C" w14:textId="6A02982F" w:rsidR="00CD3DB2" w:rsidRPr="00AE7F1C" w:rsidRDefault="0021708C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029A9A3" w14:textId="77777777" w:rsidR="00CD3DB2" w:rsidRPr="00AE7F1C" w:rsidRDefault="00CD3DB2" w:rsidP="00CD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DA1A4" w14:textId="2E2CF44A" w:rsidR="00CD3DB2" w:rsidRPr="00AE7F1C" w:rsidRDefault="0021708C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  <w:tr w:rsidR="00CD3DB2" w:rsidRPr="00AE7F1C" w14:paraId="4FF51976" w14:textId="77777777" w:rsidTr="00675E8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C3447B" w14:textId="77777777" w:rsidR="00CD3DB2" w:rsidRPr="00AE7F1C" w:rsidRDefault="00CD3DB2" w:rsidP="006C2AA4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126D675" w14:textId="7F0BC1C4" w:rsidR="00CD3DB2" w:rsidRPr="00AE7F1C" w:rsidRDefault="00CD3DB2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9FE340C" w14:textId="77777777" w:rsidR="00CD3DB2" w:rsidRPr="00AE7F1C" w:rsidRDefault="00CD3DB2" w:rsidP="00CD3D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81F9FA2" w14:textId="45C86402" w:rsidR="00CD3DB2" w:rsidRPr="00AE7F1C" w:rsidRDefault="00CD3DB2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03BB336" w14:textId="77777777" w:rsidR="00CD3DB2" w:rsidRPr="00AE7F1C" w:rsidRDefault="00CD3DB2" w:rsidP="00CD3D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702A5" w14:textId="031772B6" w:rsidR="00CD3DB2" w:rsidRPr="00AE7F1C" w:rsidRDefault="00CD3DB2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70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E0D6097" w14:textId="77777777" w:rsidR="00CD3DB2" w:rsidRPr="00AE7F1C" w:rsidRDefault="00CD3DB2" w:rsidP="00CD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F42DF" w14:textId="33372420" w:rsidR="00CD3DB2" w:rsidRPr="00AE7F1C" w:rsidRDefault="00CD3DB2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7</w:t>
            </w:r>
            <w:r w:rsidR="0021708C" w:rsidRPr="00AE7F1C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3DB2" w:rsidRPr="00AE7F1C" w14:paraId="70038F63" w14:textId="77777777" w:rsidTr="00675E8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8DEA368" w14:textId="3EAABAA7" w:rsidR="00CD3DB2" w:rsidRPr="00AE7F1C" w:rsidRDefault="00CD3DB2" w:rsidP="006C2AA4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866122" w:rsidRPr="00AE7F1C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  <w:p w14:paraId="602F8799" w14:textId="77777777" w:rsidR="00CD3DB2" w:rsidRPr="00AE7F1C" w:rsidRDefault="00CD3DB2" w:rsidP="00CD3DB2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และการร่วมค้า</w:t>
            </w:r>
            <w:r w:rsidRPr="00AE7F1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2691B79" w14:textId="77777777" w:rsidR="00CD3DB2" w:rsidRPr="00AE7F1C" w:rsidRDefault="00CD3DB2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F0383FB" w14:textId="054FD212" w:rsidR="00CD3DB2" w:rsidRPr="00AE7F1C" w:rsidRDefault="00CD3DB2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4EB00C2" w14:textId="77777777" w:rsidR="00CD3DB2" w:rsidRPr="00AE7F1C" w:rsidRDefault="00CD3DB2" w:rsidP="00CD3D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D0243F7" w14:textId="77777777" w:rsidR="00CD3DB2" w:rsidRPr="00AE7F1C" w:rsidRDefault="00CD3DB2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187C6EF" w14:textId="1AF6376B" w:rsidR="00CD3DB2" w:rsidRPr="00AE7F1C" w:rsidRDefault="00CD3DB2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0E7BDD5" w14:textId="77777777" w:rsidR="00CD3DB2" w:rsidRPr="00AE7F1C" w:rsidRDefault="00CD3DB2" w:rsidP="00CD3D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E94B6" w14:textId="77777777" w:rsidR="00CD3DB2" w:rsidRPr="00AE7F1C" w:rsidRDefault="00CD3DB2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68A6F5FD" w14:textId="2EA2979D" w:rsidR="00CD3DB2" w:rsidRPr="00AE7F1C" w:rsidRDefault="0021708C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837E0D8" w14:textId="77777777" w:rsidR="00CD3DB2" w:rsidRPr="00AE7F1C" w:rsidRDefault="00CD3DB2" w:rsidP="00CD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5DAFD" w14:textId="77777777" w:rsidR="00CD3DB2" w:rsidRPr="00AE7F1C" w:rsidRDefault="00CD3DB2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6A44E49F" w14:textId="110BF241" w:rsidR="00CD3DB2" w:rsidRPr="00AE7F1C" w:rsidRDefault="0021708C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8</w:t>
            </w:r>
            <w:r w:rsidRPr="00AE7F1C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CD3DB2" w:rsidRPr="00AE7F1C" w14:paraId="60005E31" w14:textId="77777777" w:rsidTr="00675E8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3A0AAD2" w14:textId="77777777" w:rsidR="00CD3DB2" w:rsidRPr="00AE7F1C" w:rsidRDefault="00CD3DB2" w:rsidP="00CD3DB2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5C61CD2" w14:textId="623AA4BD" w:rsidR="00CD3DB2" w:rsidRPr="00AE7F1C" w:rsidRDefault="00CD3DB2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C4C78A9" w14:textId="77777777" w:rsidR="00CD3DB2" w:rsidRPr="00AE7F1C" w:rsidRDefault="00CD3DB2" w:rsidP="00CD3D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CBDB31B" w14:textId="2C72C170" w:rsidR="00CD3DB2" w:rsidRPr="00AE7F1C" w:rsidRDefault="00CD3DB2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97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48CBFC3" w14:textId="77777777" w:rsidR="00CD3DB2" w:rsidRPr="00AE7F1C" w:rsidRDefault="00CD3DB2" w:rsidP="00CD3D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59B72" w14:textId="0CBC23A1" w:rsidR="00CD3DB2" w:rsidRPr="00AE7F1C" w:rsidRDefault="00CD3DB2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A4924B5" w14:textId="77777777" w:rsidR="00CD3DB2" w:rsidRPr="00AE7F1C" w:rsidRDefault="00CD3DB2" w:rsidP="00CD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1E164" w14:textId="07B68DEC" w:rsidR="00CD3DB2" w:rsidRPr="00AE7F1C" w:rsidRDefault="00CD3DB2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16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3DB2" w:rsidRPr="00AE7F1C" w14:paraId="27A763F4" w14:textId="77777777" w:rsidTr="00675E8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A65BB" w14:textId="77777777" w:rsidR="00CD3DB2" w:rsidRPr="00AE7F1C" w:rsidRDefault="00CD3DB2" w:rsidP="00CD3D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8D7EF1" w14:textId="639D2E20" w:rsidR="00CD3DB2" w:rsidRPr="00AE7F1C" w:rsidRDefault="0021708C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D3DB2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886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14BAC61" w14:textId="77777777" w:rsidR="00CD3DB2" w:rsidRPr="00AE7F1C" w:rsidRDefault="00CD3DB2" w:rsidP="00CD3DB2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20F45C" w14:textId="26B7641D" w:rsidR="00CD3DB2" w:rsidRPr="00AE7F1C" w:rsidRDefault="0021708C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D3DB2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083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B2F36" w14:textId="77777777" w:rsidR="00CD3DB2" w:rsidRPr="00AE7F1C" w:rsidRDefault="00CD3DB2" w:rsidP="00CD3DB2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55EF086" w14:textId="6B60F527" w:rsidR="00CD3DB2" w:rsidRPr="00AE7F1C" w:rsidRDefault="0021708C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E3093" w14:textId="77777777" w:rsidR="00CD3DB2" w:rsidRPr="00AE7F1C" w:rsidRDefault="00CD3DB2" w:rsidP="00CD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DA66D1" w14:textId="691F449F" w:rsidR="00CD3DB2" w:rsidRPr="00AE7F1C" w:rsidRDefault="0021708C" w:rsidP="00CD3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5F0EB672" w14:textId="440C945A" w:rsidR="007F64CF" w:rsidRPr="00AE7F1C" w:rsidRDefault="007F64CF" w:rsidP="007F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31A40DF3" w14:textId="7DB7E12A" w:rsidR="00972B2D" w:rsidRPr="00AE7F1C" w:rsidRDefault="00972B2D" w:rsidP="007F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124609D0" w14:textId="23F3264A" w:rsidR="00972B2D" w:rsidRPr="00AE7F1C" w:rsidRDefault="00972B2D" w:rsidP="007F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4210A16D" w14:textId="71C8E661" w:rsidR="00972B2D" w:rsidRPr="00AE7F1C" w:rsidRDefault="00972B2D" w:rsidP="007F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433B1A7A" w14:textId="77777777" w:rsidR="000F4638" w:rsidRPr="00AE7F1C" w:rsidRDefault="000F4638" w:rsidP="007F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0D4425E2" w14:textId="0A6DFDEF" w:rsidR="00972B2D" w:rsidRPr="00AE7F1C" w:rsidRDefault="00972B2D" w:rsidP="007F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38B38175" w14:textId="77777777" w:rsidR="00972B2D" w:rsidRPr="00AE7F1C" w:rsidRDefault="00972B2D" w:rsidP="007F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5C5A0928" w14:textId="77777777" w:rsidR="00C47082" w:rsidRPr="00AE7F1C" w:rsidRDefault="00C47082" w:rsidP="00C47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9"/>
        <w:gridCol w:w="984"/>
        <w:gridCol w:w="253"/>
        <w:gridCol w:w="984"/>
        <w:gridCol w:w="253"/>
        <w:gridCol w:w="984"/>
        <w:gridCol w:w="259"/>
        <w:gridCol w:w="984"/>
      </w:tblGrid>
      <w:tr w:rsidR="00C47082" w:rsidRPr="00AE7F1C" w14:paraId="549A64A1" w14:textId="77777777" w:rsidTr="00866122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14:paraId="051E3281" w14:textId="77777777" w:rsidR="00C47082" w:rsidRPr="00AE7F1C" w:rsidRDefault="00C47082" w:rsidP="00AA525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7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28432B6" w14:textId="77777777" w:rsidR="00C47082" w:rsidRPr="00AE7F1C" w:rsidRDefault="00C47082" w:rsidP="00AA5257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64CF" w:rsidRPr="00AE7F1C" w14:paraId="7B5B84C9" w14:textId="77777777" w:rsidTr="00866122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14:paraId="42135FB6" w14:textId="77777777" w:rsidR="007F64CF" w:rsidRPr="00AE7F1C" w:rsidRDefault="007F64CF" w:rsidP="007F64C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E11AD4" w14:textId="77777777" w:rsidR="007F64CF" w:rsidRPr="00AE7F1C" w:rsidRDefault="007F64CF" w:rsidP="007F64C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CF14D3" w14:textId="77777777" w:rsidR="007F64CF" w:rsidRPr="00AE7F1C" w:rsidRDefault="007F64CF" w:rsidP="007F64C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D5ECC60" w14:textId="77777777" w:rsidR="007F64CF" w:rsidRPr="00AE7F1C" w:rsidRDefault="007F64CF" w:rsidP="007F64C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B142C7" w14:textId="6BBE9380" w:rsidR="007F64CF" w:rsidRPr="00AE7F1C" w:rsidRDefault="007F64CF" w:rsidP="007F64C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กำไรก่อนต้นทุนทางการเงินและภาษีเงินได้</w:t>
            </w:r>
          </w:p>
        </w:tc>
      </w:tr>
      <w:tr w:rsidR="007F64CF" w:rsidRPr="00AE7F1C" w14:paraId="5E93DD54" w14:textId="77777777" w:rsidTr="00866122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14:paraId="01021194" w14:textId="412E0F71" w:rsidR="007F64CF" w:rsidRPr="00AE7F1C" w:rsidRDefault="007F64CF" w:rsidP="007F64C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AE7F1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21708C" w:rsidRPr="00AE7F1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AE7F1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AE7F1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769064D" w14:textId="6632F8B7" w:rsidR="007F64CF" w:rsidRPr="00AE7F1C" w:rsidRDefault="0021708C" w:rsidP="007F64C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3237FE8" w14:textId="77777777" w:rsidR="007F64CF" w:rsidRPr="00AE7F1C" w:rsidRDefault="007F64CF" w:rsidP="007F64C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3EEB49C" w14:textId="5F7560C2" w:rsidR="007F64CF" w:rsidRPr="00AE7F1C" w:rsidRDefault="0021708C" w:rsidP="007F64C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7938989" w14:textId="77777777" w:rsidR="007F64CF" w:rsidRPr="00AE7F1C" w:rsidRDefault="007F64CF" w:rsidP="007F64C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20FFD7A" w14:textId="725D77CE" w:rsidR="007F64CF" w:rsidRPr="00AE7F1C" w:rsidRDefault="0021708C" w:rsidP="007F64C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0A7BE759" w14:textId="77777777" w:rsidR="007F64CF" w:rsidRPr="00AE7F1C" w:rsidRDefault="007F64CF" w:rsidP="007F64C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E66F362" w14:textId="0EE34B03" w:rsidR="007F64CF" w:rsidRPr="00AE7F1C" w:rsidRDefault="0021708C" w:rsidP="007F64C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F64CF" w:rsidRPr="00AE7F1C" w14:paraId="7A5178AE" w14:textId="77777777" w:rsidTr="00866122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14:paraId="699EBA7A" w14:textId="77777777" w:rsidR="007F64CF" w:rsidRPr="00AE7F1C" w:rsidRDefault="007F64CF" w:rsidP="007F64C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964C7CB" w14:textId="77777777" w:rsidR="007F64CF" w:rsidRPr="00AE7F1C" w:rsidRDefault="007F64CF" w:rsidP="007F64C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64CF" w:rsidRPr="00AE7F1C" w14:paraId="0FB56500" w14:textId="77777777" w:rsidTr="00866122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FA56C" w14:textId="77777777" w:rsidR="007F64CF" w:rsidRPr="00AE7F1C" w:rsidRDefault="007F64CF" w:rsidP="007F64C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BC9DD99" w14:textId="62789AFD" w:rsidR="007F64CF" w:rsidRPr="00AE7F1C" w:rsidRDefault="0021708C" w:rsidP="007F6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5</w:t>
            </w:r>
            <w:r w:rsidR="000F4638" w:rsidRPr="00AE7F1C">
              <w:rPr>
                <w:rFonts w:ascii="Angsana New" w:hAnsi="Angsana New"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A472DB9" w14:textId="77777777" w:rsidR="007F64CF" w:rsidRPr="00AE7F1C" w:rsidRDefault="007F64CF" w:rsidP="007F64C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7B1BE7D" w14:textId="742F768F" w:rsidR="007F64CF" w:rsidRPr="00AE7F1C" w:rsidRDefault="0021708C" w:rsidP="007F6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8</w:t>
            </w:r>
            <w:r w:rsidR="007F64CF" w:rsidRPr="00AE7F1C">
              <w:rPr>
                <w:rFonts w:ascii="Angsana New" w:hAnsi="Angsana New"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sz w:val="30"/>
                <w:szCs w:val="30"/>
              </w:rPr>
              <w:t>048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5A8AA" w14:textId="77777777" w:rsidR="007F64CF" w:rsidRPr="00AE7F1C" w:rsidRDefault="007F64CF" w:rsidP="007F64C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440C7" w14:textId="48FB537F" w:rsidR="007F64CF" w:rsidRPr="00AE7F1C" w:rsidRDefault="0021708C" w:rsidP="007F6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</w:t>
            </w:r>
            <w:r w:rsidRPr="00AE7F1C">
              <w:rPr>
                <w:rFonts w:ascii="Angsana New" w:hAnsi="Angsana New" w:hint="cs"/>
                <w:sz w:val="30"/>
                <w:szCs w:val="30"/>
              </w:rPr>
              <w:t>72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5BC8E" w14:textId="77777777" w:rsidR="007F64CF" w:rsidRPr="00AE7F1C" w:rsidRDefault="007F64CF" w:rsidP="007F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F5825" w14:textId="61C106FB" w:rsidR="007F64CF" w:rsidRPr="00AE7F1C" w:rsidRDefault="0021708C" w:rsidP="007F6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</w:t>
            </w:r>
            <w:r w:rsidRPr="00AE7F1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E7F1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F64CF" w:rsidRPr="00AE7F1C" w14:paraId="459E0013" w14:textId="77777777" w:rsidTr="00866122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14:paraId="3CF07782" w14:textId="77777777" w:rsidR="007F64CF" w:rsidRPr="00AE7F1C" w:rsidRDefault="007F64CF" w:rsidP="007F64C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0258D24" w14:textId="0AB22270" w:rsidR="007F64CF" w:rsidRPr="00AE7F1C" w:rsidRDefault="000F4638" w:rsidP="007F6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231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BA492E4" w14:textId="77777777" w:rsidR="007F64CF" w:rsidRPr="00AE7F1C" w:rsidRDefault="007F64CF" w:rsidP="007F64C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3A41590" w14:textId="36D96262" w:rsidR="007F64CF" w:rsidRPr="00AE7F1C" w:rsidRDefault="007F64CF" w:rsidP="007F6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25</w:t>
            </w:r>
            <w:r w:rsidR="0021708C" w:rsidRPr="00AE7F1C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8DBFBF8" w14:textId="77777777" w:rsidR="007F64CF" w:rsidRPr="00AE7F1C" w:rsidRDefault="007F64CF" w:rsidP="007F64C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E3DF2" w14:textId="2B5951BC" w:rsidR="007F64CF" w:rsidRPr="00AE7F1C" w:rsidRDefault="000F4638" w:rsidP="007F6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14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C7B597C" w14:textId="77777777" w:rsidR="007F64CF" w:rsidRPr="00AE7F1C" w:rsidRDefault="007F64CF" w:rsidP="007F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4CB74" w14:textId="7874A8BB" w:rsidR="007F64CF" w:rsidRPr="00AE7F1C" w:rsidRDefault="007F64CF" w:rsidP="007F6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21708C" w:rsidRPr="00AE7F1C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F64CF" w:rsidRPr="00AE7F1C" w14:paraId="67B239A3" w14:textId="77777777" w:rsidTr="00866122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14:paraId="5975B80F" w14:textId="77777777" w:rsidR="007F64CF" w:rsidRPr="00AE7F1C" w:rsidRDefault="007F64CF" w:rsidP="007F64C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4230B84" w14:textId="77777777" w:rsidR="007F64CF" w:rsidRPr="00AE7F1C" w:rsidRDefault="007F64CF" w:rsidP="007F6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F7D884B" w14:textId="77777777" w:rsidR="007F64CF" w:rsidRPr="00AE7F1C" w:rsidRDefault="007F64CF" w:rsidP="007F64C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DE267B5" w14:textId="77777777" w:rsidR="007F64CF" w:rsidRPr="00AE7F1C" w:rsidRDefault="007F64CF" w:rsidP="007F6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1B16903" w14:textId="77777777" w:rsidR="007F64CF" w:rsidRPr="00AE7F1C" w:rsidRDefault="007F64CF" w:rsidP="007F64C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68542" w14:textId="77777777" w:rsidR="007F64CF" w:rsidRPr="00AE7F1C" w:rsidRDefault="007F64CF" w:rsidP="007F6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710327C4" w14:textId="77777777" w:rsidR="007F64CF" w:rsidRPr="00AE7F1C" w:rsidRDefault="007F64CF" w:rsidP="007F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96E89" w14:textId="77777777" w:rsidR="007F64CF" w:rsidRPr="00AE7F1C" w:rsidRDefault="007F64CF" w:rsidP="007F6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4CF" w:rsidRPr="00AE7F1C" w14:paraId="617C3DAF" w14:textId="77777777" w:rsidTr="00866122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14:paraId="3B5A0113" w14:textId="77777777" w:rsidR="007F64CF" w:rsidRPr="00AE7F1C" w:rsidRDefault="007F64CF" w:rsidP="006C2AA4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6E80E19" w14:textId="76493573" w:rsidR="007F64CF" w:rsidRPr="00AE7F1C" w:rsidRDefault="000F4638" w:rsidP="000F4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F71808B" w14:textId="77777777" w:rsidR="007F64CF" w:rsidRPr="00AE7F1C" w:rsidRDefault="007F64CF" w:rsidP="007F64C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05D1576" w14:textId="34819484" w:rsidR="007F64CF" w:rsidRPr="00AE7F1C" w:rsidRDefault="000F4638" w:rsidP="000F4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E0D15D9" w14:textId="77777777" w:rsidR="007F64CF" w:rsidRPr="00AE7F1C" w:rsidRDefault="007F64CF" w:rsidP="007F64C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C18B3" w14:textId="3A2A7943" w:rsidR="007F64CF" w:rsidRPr="00AE7F1C" w:rsidRDefault="0021708C" w:rsidP="007F6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61C4FF6" w14:textId="77777777" w:rsidR="007F64CF" w:rsidRPr="00AE7F1C" w:rsidRDefault="007F64CF" w:rsidP="007F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46E66" w14:textId="4495FDA2" w:rsidR="007F64CF" w:rsidRPr="00AE7F1C" w:rsidRDefault="0021708C" w:rsidP="007F6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1</w:t>
            </w:r>
            <w:r w:rsidRPr="00AE7F1C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7F64CF" w:rsidRPr="00AE7F1C" w14:paraId="77A6AD61" w14:textId="77777777" w:rsidTr="00866122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14:paraId="76573B5C" w14:textId="77777777" w:rsidR="007F64CF" w:rsidRPr="00AE7F1C" w:rsidRDefault="007F64CF" w:rsidP="006C2AA4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B8D41FE" w14:textId="18E24478" w:rsidR="007F64CF" w:rsidRPr="00AE7F1C" w:rsidRDefault="0021708C" w:rsidP="007F6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52973A2" w14:textId="77777777" w:rsidR="007F64CF" w:rsidRPr="00AE7F1C" w:rsidRDefault="007F64CF" w:rsidP="007F64C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245D6D4" w14:textId="600828D0" w:rsidR="007F64CF" w:rsidRPr="00AE7F1C" w:rsidRDefault="0021708C" w:rsidP="007F6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1</w:t>
            </w:r>
            <w:r w:rsidRPr="00AE7F1C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C4F8013" w14:textId="77777777" w:rsidR="007F64CF" w:rsidRPr="00AE7F1C" w:rsidRDefault="007F64CF" w:rsidP="007F64C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11274" w14:textId="55919522" w:rsidR="007F64CF" w:rsidRPr="00AE7F1C" w:rsidRDefault="0021708C" w:rsidP="007F6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3B5D8C6F" w14:textId="77777777" w:rsidR="007F64CF" w:rsidRPr="00AE7F1C" w:rsidRDefault="007F64CF" w:rsidP="007F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1632F" w14:textId="496AFBB3" w:rsidR="007F64CF" w:rsidRPr="00AE7F1C" w:rsidRDefault="0021708C" w:rsidP="007F6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1</w:t>
            </w:r>
            <w:r w:rsidRPr="00AE7F1C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7F64CF" w:rsidRPr="00AE7F1C" w14:paraId="4582E372" w14:textId="77777777" w:rsidTr="00866122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14:paraId="2FDCE900" w14:textId="77777777" w:rsidR="007F64CF" w:rsidRPr="00AE7F1C" w:rsidRDefault="007F64CF" w:rsidP="006C2AA4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8E37BFE" w14:textId="385D63E4" w:rsidR="007F64CF" w:rsidRPr="00AE7F1C" w:rsidRDefault="000F4638" w:rsidP="007F6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A1894B1" w14:textId="77777777" w:rsidR="007F64CF" w:rsidRPr="00AE7F1C" w:rsidRDefault="007F64CF" w:rsidP="007F64C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C0D26D5" w14:textId="44098DF4" w:rsidR="007F64CF" w:rsidRPr="00AE7F1C" w:rsidRDefault="007F64CF" w:rsidP="007F6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F97C619" w14:textId="77777777" w:rsidR="007F64CF" w:rsidRPr="00AE7F1C" w:rsidRDefault="007F64CF" w:rsidP="007F64C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7655B" w14:textId="46110F44" w:rsidR="007F64CF" w:rsidRPr="00AE7F1C" w:rsidRDefault="000F4638" w:rsidP="007F6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144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77181757" w14:textId="77777777" w:rsidR="007F64CF" w:rsidRPr="00AE7F1C" w:rsidRDefault="007F64CF" w:rsidP="007F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46927" w14:textId="36377AD4" w:rsidR="007F64CF" w:rsidRPr="00AE7F1C" w:rsidRDefault="007F64CF" w:rsidP="007F6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15</w:t>
            </w:r>
            <w:r w:rsidR="0021708C" w:rsidRPr="00AE7F1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66122" w:rsidRPr="00AE7F1C" w14:paraId="58FEA028" w14:textId="77777777" w:rsidTr="00866122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14:paraId="6FC584A3" w14:textId="77777777" w:rsidR="00866122" w:rsidRPr="00AE7F1C" w:rsidRDefault="00866122" w:rsidP="006C2AA4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</w:t>
            </w:r>
          </w:p>
          <w:p w14:paraId="78756129" w14:textId="077E4A7E" w:rsidR="00866122" w:rsidRPr="00AE7F1C" w:rsidRDefault="00866122" w:rsidP="00866122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และการร่วมค้า</w:t>
            </w:r>
            <w:r w:rsidRPr="00AE7F1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5201D04" w14:textId="77777777" w:rsidR="00866122" w:rsidRPr="00AE7F1C" w:rsidRDefault="00866122" w:rsidP="0086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7F9CDC" w14:textId="1C0614DF" w:rsidR="00866122" w:rsidRPr="00AE7F1C" w:rsidRDefault="00866122" w:rsidP="0086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BB19390" w14:textId="77777777" w:rsidR="00866122" w:rsidRPr="00AE7F1C" w:rsidRDefault="00866122" w:rsidP="0086612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C704279" w14:textId="77777777" w:rsidR="00866122" w:rsidRPr="00AE7F1C" w:rsidRDefault="00866122" w:rsidP="0086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</w:p>
          <w:p w14:paraId="6B90A03C" w14:textId="79B324D9" w:rsidR="00866122" w:rsidRPr="00AE7F1C" w:rsidRDefault="00866122" w:rsidP="0086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6601349" w14:textId="77777777" w:rsidR="00866122" w:rsidRPr="00AE7F1C" w:rsidRDefault="00866122" w:rsidP="0086612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2E998" w14:textId="77777777" w:rsidR="00866122" w:rsidRPr="00AE7F1C" w:rsidRDefault="00866122" w:rsidP="0086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361CF483" w14:textId="13EC55F6" w:rsidR="00866122" w:rsidRPr="00AE7F1C" w:rsidRDefault="0021708C" w:rsidP="0086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0FDD049C" w14:textId="77777777" w:rsidR="00866122" w:rsidRPr="00AE7F1C" w:rsidRDefault="00866122" w:rsidP="0086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E3FD2" w14:textId="77777777" w:rsidR="00866122" w:rsidRPr="00AE7F1C" w:rsidRDefault="00866122" w:rsidP="0086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6D405B62" w14:textId="457BAEE5" w:rsidR="00866122" w:rsidRPr="00AE7F1C" w:rsidRDefault="0021708C" w:rsidP="0086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22</w:t>
            </w:r>
            <w:r w:rsidRPr="00AE7F1C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866122" w:rsidRPr="00AE7F1C" w14:paraId="3E21EF10" w14:textId="77777777" w:rsidTr="00866122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14:paraId="3B530B8D" w14:textId="77777777" w:rsidR="00866122" w:rsidRPr="00AE7F1C" w:rsidRDefault="00866122" w:rsidP="00866122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BEF0513" w14:textId="305B7080" w:rsidR="00866122" w:rsidRPr="00AE7F1C" w:rsidRDefault="00866122" w:rsidP="0086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BA2967A" w14:textId="77777777" w:rsidR="00866122" w:rsidRPr="00AE7F1C" w:rsidRDefault="00866122" w:rsidP="0086612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7738170" w14:textId="3FF51643" w:rsidR="00866122" w:rsidRPr="00AE7F1C" w:rsidRDefault="00866122" w:rsidP="0086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385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5398B97" w14:textId="77777777" w:rsidR="00866122" w:rsidRPr="00AE7F1C" w:rsidRDefault="00866122" w:rsidP="0086612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CFAE4" w14:textId="5EFD6E6D" w:rsidR="00866122" w:rsidRPr="00AE7F1C" w:rsidRDefault="00866122" w:rsidP="0086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3621F145" w14:textId="77777777" w:rsidR="00866122" w:rsidRPr="00AE7F1C" w:rsidRDefault="00866122" w:rsidP="0086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1A208" w14:textId="560ABE85" w:rsidR="00866122" w:rsidRPr="00AE7F1C" w:rsidRDefault="00866122" w:rsidP="0086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21708C" w:rsidRPr="00AE7F1C">
              <w:rPr>
                <w:rFonts w:ascii="Angsana New" w:hAnsi="Angsana New" w:hint="cs"/>
                <w:sz w:val="30"/>
                <w:szCs w:val="30"/>
              </w:rPr>
              <w:t>55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66122" w:rsidRPr="00AE7F1C" w14:paraId="37742D20" w14:textId="77777777" w:rsidTr="00866122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D10B4" w14:textId="77777777" w:rsidR="00866122" w:rsidRPr="00AE7F1C" w:rsidRDefault="00866122" w:rsidP="0086612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D6A5B3" w14:textId="184A5122" w:rsidR="00866122" w:rsidRPr="00AE7F1C" w:rsidRDefault="0021708C" w:rsidP="0086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66122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662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A9FBBD7" w14:textId="77777777" w:rsidR="00866122" w:rsidRPr="00AE7F1C" w:rsidRDefault="00866122" w:rsidP="00866122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F5EB96" w14:textId="6F7AF47B" w:rsidR="00866122" w:rsidRPr="00AE7F1C" w:rsidRDefault="0021708C" w:rsidP="0086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66122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426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BDA73" w14:textId="77777777" w:rsidR="00866122" w:rsidRPr="00AE7F1C" w:rsidRDefault="00866122" w:rsidP="00866122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D8121E" w14:textId="68DC65CF" w:rsidR="00866122" w:rsidRPr="00AE7F1C" w:rsidRDefault="0021708C" w:rsidP="0086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BE668" w14:textId="77777777" w:rsidR="00866122" w:rsidRPr="00AE7F1C" w:rsidRDefault="00866122" w:rsidP="0086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4032375" w14:textId="653B8FB7" w:rsidR="00866122" w:rsidRPr="00AE7F1C" w:rsidRDefault="0021708C" w:rsidP="0086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</w:tr>
    </w:tbl>
    <w:p w14:paraId="5514E42E" w14:textId="1D829DF1" w:rsidR="00C47082" w:rsidRPr="00AE7F1C" w:rsidRDefault="00C47082" w:rsidP="00304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0"/>
        <w:gridCol w:w="267"/>
        <w:gridCol w:w="1353"/>
        <w:gridCol w:w="275"/>
        <w:gridCol w:w="1345"/>
      </w:tblGrid>
      <w:tr w:rsidR="003046D5" w:rsidRPr="00AE7F1C" w14:paraId="20233E4B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B30F6AC" w14:textId="77777777" w:rsidR="003046D5" w:rsidRPr="00AE7F1C" w:rsidRDefault="003046D5" w:rsidP="002578D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00741BA0" w14:textId="77777777" w:rsidR="003046D5" w:rsidRPr="00AE7F1C" w:rsidRDefault="003046D5" w:rsidP="002578D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547543" w14:textId="77777777" w:rsidR="003046D5" w:rsidRPr="00AE7F1C" w:rsidRDefault="003046D5" w:rsidP="002578D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046D5" w:rsidRPr="00AE7F1C" w14:paraId="6A691C9C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3199602" w14:textId="77777777" w:rsidR="003046D5" w:rsidRPr="00AE7F1C" w:rsidRDefault="003046D5" w:rsidP="002578D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079C6BE3" w14:textId="77777777" w:rsidR="003046D5" w:rsidRPr="00AE7F1C" w:rsidRDefault="003046D5" w:rsidP="002578D9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16E39230" w14:textId="50FD44B9" w:rsidR="003046D5" w:rsidRPr="00AE7F1C" w:rsidRDefault="0021708C" w:rsidP="00257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30</w:t>
            </w:r>
            <w:r w:rsidR="00E225E7" w:rsidRPr="00AE7F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25E7" w:rsidRPr="00AE7F1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36BFC6E" w14:textId="77777777" w:rsidR="003046D5" w:rsidRPr="00AE7F1C" w:rsidRDefault="003046D5" w:rsidP="0025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50BFD55C" w14:textId="4F80C871" w:rsidR="003046D5" w:rsidRPr="00AE7F1C" w:rsidRDefault="0021708C" w:rsidP="00257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31</w:t>
            </w:r>
            <w:r w:rsidR="003046D5" w:rsidRPr="00AE7F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046D5" w:rsidRPr="00AE7F1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046D5" w:rsidRPr="00AE7F1C" w14:paraId="3FB1D4FD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D7B85FB" w14:textId="77777777" w:rsidR="003046D5" w:rsidRPr="00AE7F1C" w:rsidRDefault="003046D5" w:rsidP="002578D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6CFCAF1" w14:textId="77777777" w:rsidR="003046D5" w:rsidRPr="00AE7F1C" w:rsidRDefault="003046D5" w:rsidP="002578D9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4CA97ACF" w14:textId="17A1C7C8" w:rsidR="003046D5" w:rsidRPr="00AE7F1C" w:rsidRDefault="0021708C" w:rsidP="002578D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CD92953" w14:textId="77777777" w:rsidR="003046D5" w:rsidRPr="00AE7F1C" w:rsidRDefault="003046D5" w:rsidP="002578D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52130BA0" w14:textId="47833415" w:rsidR="003046D5" w:rsidRPr="00AE7F1C" w:rsidRDefault="0021708C" w:rsidP="002578D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046D5" w:rsidRPr="00AE7F1C" w14:paraId="61B9A263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444BBEA" w14:textId="77777777" w:rsidR="003046D5" w:rsidRPr="00AE7F1C" w:rsidRDefault="003046D5" w:rsidP="002578D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BE9B6DA" w14:textId="77777777" w:rsidR="003046D5" w:rsidRPr="00AE7F1C" w:rsidRDefault="003046D5" w:rsidP="002578D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18C7E6" w14:textId="77777777" w:rsidR="003046D5" w:rsidRPr="00AE7F1C" w:rsidRDefault="003046D5" w:rsidP="002578D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46D5" w:rsidRPr="00AE7F1C" w14:paraId="38FD4A56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9979605" w14:textId="77777777" w:rsidR="003046D5" w:rsidRPr="00AE7F1C" w:rsidRDefault="003046D5" w:rsidP="002578D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763006E" w14:textId="77777777" w:rsidR="003046D5" w:rsidRPr="00AE7F1C" w:rsidRDefault="003046D5" w:rsidP="002578D9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6C1441CB" w14:textId="77777777" w:rsidR="003046D5" w:rsidRPr="00AE7F1C" w:rsidRDefault="003046D5" w:rsidP="00257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02CEDAC" w14:textId="77777777" w:rsidR="003046D5" w:rsidRPr="00AE7F1C" w:rsidRDefault="003046D5" w:rsidP="0025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6A6D31A" w14:textId="77777777" w:rsidR="003046D5" w:rsidRPr="00AE7F1C" w:rsidRDefault="003046D5" w:rsidP="00257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147B" w:rsidRPr="00AE7F1C" w14:paraId="1A5E5BC4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819A06E" w14:textId="77777777" w:rsidR="00FA147B" w:rsidRPr="00AE7F1C" w:rsidRDefault="00FA147B" w:rsidP="00FA147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A2C77F9" w14:textId="77777777" w:rsidR="00FA147B" w:rsidRPr="00AE7F1C" w:rsidRDefault="00FA147B" w:rsidP="00FA147B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57036765" w14:textId="6B41EC5F" w:rsidR="00FA147B" w:rsidRPr="00AE7F1C" w:rsidRDefault="0021708C" w:rsidP="00F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10</w:t>
            </w:r>
            <w:r w:rsidR="000F4638" w:rsidRPr="00AE7F1C">
              <w:rPr>
                <w:rFonts w:ascii="Angsana New" w:hAnsi="Angsana New"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sz w:val="30"/>
                <w:szCs w:val="30"/>
              </w:rPr>
              <w:t>8</w:t>
            </w:r>
            <w:r w:rsidRPr="00AE7F1C"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8A262A9" w14:textId="77777777" w:rsidR="00FA147B" w:rsidRPr="00AE7F1C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8AFC67C" w14:textId="75B02D6B" w:rsidR="00FA147B" w:rsidRPr="00AE7F1C" w:rsidRDefault="0021708C" w:rsidP="00FA14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FF52A5" w:rsidRPr="00AE7F1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474</w:t>
            </w:r>
          </w:p>
        </w:tc>
      </w:tr>
      <w:tr w:rsidR="00FA147B" w:rsidRPr="00AE7F1C" w14:paraId="4880B1FD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0F32414" w14:textId="77777777" w:rsidR="00FA147B" w:rsidRPr="00AE7F1C" w:rsidRDefault="00FA147B" w:rsidP="00FA147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>เงินลงทุ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ABBDDBE" w14:textId="77777777" w:rsidR="00FA147B" w:rsidRPr="00AE7F1C" w:rsidRDefault="00FA147B" w:rsidP="00FA147B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1436B0FF" w14:textId="77371ED8" w:rsidR="00FA147B" w:rsidRPr="00AE7F1C" w:rsidRDefault="0021708C" w:rsidP="00F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3</w:t>
            </w:r>
            <w:r w:rsidR="000F4638" w:rsidRPr="00AE7F1C">
              <w:rPr>
                <w:rFonts w:ascii="Angsana New" w:hAnsi="Angsana New"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sz w:val="30"/>
                <w:szCs w:val="30"/>
              </w:rPr>
              <w:t>092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130DA91" w14:textId="77777777" w:rsidR="00FA147B" w:rsidRPr="00AE7F1C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A3D9B6F" w14:textId="6175C983" w:rsidR="00FA147B" w:rsidRPr="00AE7F1C" w:rsidRDefault="0021708C" w:rsidP="00FA14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F52A5" w:rsidRPr="00AE7F1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953</w:t>
            </w:r>
          </w:p>
        </w:tc>
      </w:tr>
      <w:tr w:rsidR="00FA147B" w:rsidRPr="00AE7F1C" w14:paraId="628143BF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C390763" w14:textId="77777777" w:rsidR="00FA147B" w:rsidRPr="00AE7F1C" w:rsidRDefault="00FA147B" w:rsidP="00FA147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02DD1797" w14:textId="77777777" w:rsidR="00FA147B" w:rsidRPr="00AE7F1C" w:rsidRDefault="00FA147B" w:rsidP="00FA147B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EBF4A" w14:textId="4E956F33" w:rsidR="00FA147B" w:rsidRPr="00AE7F1C" w:rsidRDefault="0021708C" w:rsidP="00F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A5D6601" w14:textId="77777777" w:rsidR="00FA147B" w:rsidRPr="00AE7F1C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F2953" w14:textId="63574809" w:rsidR="00FA147B" w:rsidRPr="00AE7F1C" w:rsidRDefault="0021708C" w:rsidP="00FA14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F52A5" w:rsidRPr="00AE7F1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132</w:t>
            </w:r>
          </w:p>
        </w:tc>
      </w:tr>
      <w:tr w:rsidR="00FA147B" w:rsidRPr="00AE7F1C" w14:paraId="4008E9D6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410D420" w14:textId="77777777" w:rsidR="00FA147B" w:rsidRPr="00AE7F1C" w:rsidRDefault="00FA147B" w:rsidP="00FA147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4A68C04" w14:textId="77777777" w:rsidR="00FA147B" w:rsidRPr="00AE7F1C" w:rsidRDefault="00FA147B" w:rsidP="00FA147B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565EBA" w14:textId="3C30D4EF" w:rsidR="00FA147B" w:rsidRPr="00AE7F1C" w:rsidRDefault="0021708C" w:rsidP="00F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0F4638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07CE746" w14:textId="77777777" w:rsidR="00FA147B" w:rsidRPr="00AE7F1C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C1633D" w14:textId="2CE26459" w:rsidR="00FA147B" w:rsidRPr="00AE7F1C" w:rsidRDefault="0021708C" w:rsidP="00FA14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FF52A5" w:rsidRPr="00AE7F1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559</w:t>
            </w:r>
          </w:p>
        </w:tc>
      </w:tr>
      <w:tr w:rsidR="00FA147B" w:rsidRPr="00AE7F1C" w14:paraId="59AF1E3B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0FF85F1" w14:textId="77777777" w:rsidR="00FA147B" w:rsidRPr="00AE7F1C" w:rsidRDefault="00FA147B" w:rsidP="00FA147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55C2482A" w14:textId="77777777" w:rsidR="00FA147B" w:rsidRPr="00AE7F1C" w:rsidRDefault="00FA147B" w:rsidP="00FA147B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</w:rPr>
            </w:pPr>
          </w:p>
        </w:tc>
        <w:tc>
          <w:tcPr>
            <w:tcW w:w="135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575664" w14:textId="77777777" w:rsidR="00FA147B" w:rsidRPr="00AE7F1C" w:rsidRDefault="00FA147B" w:rsidP="00F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699F9B8" w14:textId="77777777" w:rsidR="00FA147B" w:rsidRPr="00AE7F1C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</w:rPr>
            </w:pPr>
          </w:p>
        </w:tc>
        <w:tc>
          <w:tcPr>
            <w:tcW w:w="134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0DD4F3" w14:textId="77777777" w:rsidR="00FA147B" w:rsidRPr="00AE7F1C" w:rsidRDefault="00FA147B" w:rsidP="00FA14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FA147B" w:rsidRPr="00AE7F1C" w14:paraId="75CFDCD5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E27A0DD" w14:textId="77777777" w:rsidR="00FA147B" w:rsidRPr="00AE7F1C" w:rsidRDefault="00FA147B" w:rsidP="00FA147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153198C" w14:textId="77777777" w:rsidR="00FA147B" w:rsidRPr="00AE7F1C" w:rsidRDefault="00FA147B" w:rsidP="00FA147B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07F2D7" w14:textId="543FDE2C" w:rsidR="00FA147B" w:rsidRPr="00AE7F1C" w:rsidRDefault="0021708C" w:rsidP="00F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0F4638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7FBF9EC" w14:textId="77777777" w:rsidR="00FA147B" w:rsidRPr="00AE7F1C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AFA814" w14:textId="28A0FDE8" w:rsidR="00FA147B" w:rsidRPr="00AE7F1C" w:rsidRDefault="0021708C" w:rsidP="00FA14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FF52A5" w:rsidRPr="00AE7F1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335</w:t>
            </w:r>
          </w:p>
        </w:tc>
      </w:tr>
    </w:tbl>
    <w:p w14:paraId="2DAFAF21" w14:textId="77777777" w:rsidR="003046D5" w:rsidRPr="00AE7F1C" w:rsidRDefault="003046D5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b/>
          <w:bCs/>
          <w:i/>
          <w:iCs/>
          <w:sz w:val="8"/>
        </w:rPr>
      </w:pPr>
    </w:p>
    <w:p w14:paraId="1A4CF171" w14:textId="1D3548B3" w:rsidR="00F471B3" w:rsidRPr="00AE7F1C" w:rsidRDefault="00F471B3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b/>
          <w:bCs/>
          <w:i/>
          <w:iCs/>
          <w:color w:val="0000CC"/>
          <w:sz w:val="30"/>
          <w:szCs w:val="30"/>
          <w:cs/>
        </w:rPr>
      </w:pPr>
      <w:r w:rsidRPr="00AE7F1C">
        <w:rPr>
          <w:b/>
          <w:bCs/>
          <w:i/>
          <w:iCs/>
          <w:sz w:val="30"/>
          <w:szCs w:val="30"/>
          <w:cs/>
        </w:rPr>
        <w:t>ส่วนงานภูมิศาสตร์</w:t>
      </w:r>
      <w:r w:rsidRPr="00AE7F1C">
        <w:rPr>
          <w:b/>
          <w:bCs/>
          <w:i/>
          <w:iCs/>
          <w:sz w:val="30"/>
          <w:szCs w:val="30"/>
        </w:rPr>
        <w:t xml:space="preserve"> </w:t>
      </w:r>
      <w:r w:rsidR="004550EA" w:rsidRPr="00AE7F1C">
        <w:rPr>
          <w:b/>
          <w:bCs/>
          <w:i/>
          <w:iCs/>
          <w:sz w:val="30"/>
          <w:szCs w:val="30"/>
        </w:rPr>
        <w:t xml:space="preserve"> </w:t>
      </w:r>
    </w:p>
    <w:p w14:paraId="14D74B54" w14:textId="77777777" w:rsidR="00F471B3" w:rsidRPr="00AE7F1C" w:rsidRDefault="00F471B3" w:rsidP="00A37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Angsana New" w:hAnsi="Angsana New"/>
          <w:b/>
          <w:bCs/>
          <w:sz w:val="30"/>
          <w:szCs w:val="30"/>
        </w:rPr>
      </w:pPr>
    </w:p>
    <w:p w14:paraId="22718FBD" w14:textId="205D0675" w:rsidR="006C1601" w:rsidRPr="00AE7F1C" w:rsidRDefault="00F471B3" w:rsidP="00F47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AE7F1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</w:t>
      </w:r>
      <w:r w:rsidRPr="00AE7F1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2BCD69FB" w14:textId="026793DC" w:rsidR="00E225E7" w:rsidRPr="00AE7F1C" w:rsidRDefault="00E225E7" w:rsidP="00F47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3C2F287" w14:textId="3270D24E" w:rsidR="00592ED8" w:rsidRPr="00AE7F1C" w:rsidRDefault="00592ED8" w:rsidP="0078719A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AE7F1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14:paraId="18DF2433" w14:textId="0BC8B90D" w:rsidR="00592ED8" w:rsidRPr="00AE7F1C" w:rsidRDefault="00592ED8" w:rsidP="00592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Angsana New" w:hAnsi="Angsana New"/>
          <w:sz w:val="30"/>
          <w:szCs w:val="30"/>
        </w:rPr>
      </w:pPr>
    </w:p>
    <w:p w14:paraId="437C7572" w14:textId="373A6E1F" w:rsidR="00592ED8" w:rsidRPr="00AE7F1C" w:rsidRDefault="004C2DDC" w:rsidP="004C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/>
          <w:sz w:val="30"/>
          <w:szCs w:val="30"/>
          <w:cs/>
        </w:rPr>
        <w:t>อัตราภาษีเงินได้ที่แท้จริงรวมของกลุ่มบริษัท</w:t>
      </w:r>
      <w:r w:rsidRPr="00AE7F1C">
        <w:rPr>
          <w:rFonts w:ascii="Angsana New" w:hAnsi="Angsana New" w:hint="cs"/>
          <w:sz w:val="30"/>
          <w:szCs w:val="30"/>
          <w:cs/>
        </w:rPr>
        <w:t>และ</w:t>
      </w:r>
      <w:r w:rsidRPr="00AE7F1C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บริษัทในการดำเนินงานต่อเนื่องเป็นระยะเวลา</w:t>
      </w:r>
      <w:r w:rsidR="00E225E7" w:rsidRPr="00AE7F1C">
        <w:rPr>
          <w:rFonts w:ascii="Angsana New" w:hAnsi="Angsana New" w:hint="cs"/>
          <w:sz w:val="30"/>
          <w:szCs w:val="30"/>
          <w:cs/>
        </w:rPr>
        <w:t>หก</w:t>
      </w:r>
      <w:r w:rsidRPr="00AE7F1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1708C" w:rsidRPr="00AE7F1C">
        <w:rPr>
          <w:rFonts w:ascii="Angsana New" w:hAnsi="Angsana New"/>
          <w:sz w:val="30"/>
          <w:szCs w:val="30"/>
        </w:rPr>
        <w:t>30</w:t>
      </w:r>
      <w:r w:rsidR="00E225E7" w:rsidRPr="00AE7F1C">
        <w:rPr>
          <w:rFonts w:ascii="Angsana New" w:hAnsi="Angsana New"/>
          <w:sz w:val="30"/>
          <w:szCs w:val="30"/>
        </w:rPr>
        <w:t xml:space="preserve"> </w:t>
      </w:r>
      <w:r w:rsidR="00E225E7" w:rsidRPr="00AE7F1C">
        <w:rPr>
          <w:rFonts w:ascii="Angsana New" w:hAnsi="Angsana New" w:hint="cs"/>
          <w:sz w:val="30"/>
          <w:szCs w:val="30"/>
          <w:cs/>
        </w:rPr>
        <w:t>มิถุนายน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256</w:t>
      </w:r>
      <w:r w:rsidR="0021708C" w:rsidRPr="00AE7F1C">
        <w:rPr>
          <w:rFonts w:ascii="Angsana New" w:hAnsi="Angsana New" w:hint="cs"/>
          <w:sz w:val="30"/>
          <w:szCs w:val="30"/>
        </w:rPr>
        <w:t>4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21708C" w:rsidRPr="00AE7F1C">
        <w:rPr>
          <w:rFonts w:ascii="Angsana New" w:hAnsi="Angsana New"/>
          <w:sz w:val="30"/>
          <w:szCs w:val="30"/>
        </w:rPr>
        <w:t>15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21708C" w:rsidRPr="00AE7F1C">
        <w:rPr>
          <w:rFonts w:ascii="Angsana New" w:hAnsi="Angsana New"/>
          <w:sz w:val="30"/>
          <w:szCs w:val="30"/>
        </w:rPr>
        <w:t>4</w:t>
      </w:r>
      <w:r w:rsidR="00854BCD"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ตามลำดับ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="00592ED8" w:rsidRPr="00AE7F1C">
        <w:rPr>
          <w:rFonts w:ascii="Angsana New" w:hAnsi="Angsana New"/>
          <w:sz w:val="30"/>
          <w:szCs w:val="30"/>
          <w:cs/>
        </w:rPr>
        <w:t>จำนวนภาษีเงินได้ในงบกำไรขาดทุ</w:t>
      </w:r>
      <w:r w:rsidR="00955536" w:rsidRPr="00AE7F1C">
        <w:rPr>
          <w:rFonts w:ascii="Angsana New" w:hAnsi="Angsana New" w:hint="cs"/>
          <w:sz w:val="30"/>
          <w:szCs w:val="30"/>
          <w:cs/>
        </w:rPr>
        <w:t>นรวมและของ</w:t>
      </w:r>
      <w:r w:rsidR="00592ED8" w:rsidRPr="00AE7F1C">
        <w:rPr>
          <w:rFonts w:ascii="Angsana New" w:hAnsi="Angsana New"/>
          <w:sz w:val="30"/>
          <w:szCs w:val="30"/>
          <w:cs/>
        </w:rPr>
        <w:t>เฉพาะกิจการ</w:t>
      </w:r>
      <w:r w:rsidR="00592ED8" w:rsidRPr="00AE7F1C">
        <w:rPr>
          <w:rFonts w:ascii="Angsana New" w:hAnsi="Angsana New" w:hint="cs"/>
          <w:sz w:val="30"/>
          <w:szCs w:val="30"/>
          <w:cs/>
        </w:rPr>
        <w:t>น้อยกว่าจำนวนภาษีเงินได้ที่คำนวณโดยการใช้อัตราภาษีเงินได้คูณกับยอดกำไรสุทธิตามบัญชีสำหรับ</w:t>
      </w:r>
      <w:r w:rsidR="00953FC5" w:rsidRPr="00AE7F1C">
        <w:rPr>
          <w:rFonts w:ascii="Angsana New" w:hAnsi="Angsana New" w:hint="cs"/>
          <w:sz w:val="30"/>
          <w:szCs w:val="30"/>
          <w:cs/>
        </w:rPr>
        <w:t>งวด</w:t>
      </w:r>
      <w:r w:rsidR="00592ED8" w:rsidRPr="00AE7F1C">
        <w:rPr>
          <w:rFonts w:ascii="Angsana New" w:hAnsi="Angsana New" w:hint="cs"/>
          <w:sz w:val="30"/>
          <w:szCs w:val="30"/>
          <w:cs/>
        </w:rPr>
        <w:t>เนื่องจาก</w:t>
      </w:r>
    </w:p>
    <w:p w14:paraId="18B263BE" w14:textId="77777777" w:rsidR="00A61BF1" w:rsidRPr="00AE7F1C" w:rsidRDefault="00A61BF1" w:rsidP="00592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72" w:hanging="360"/>
        <w:jc w:val="thaiDistribute"/>
        <w:rPr>
          <w:rFonts w:ascii="Angsana New" w:hAnsi="Angsana New"/>
          <w:sz w:val="30"/>
          <w:szCs w:val="30"/>
        </w:rPr>
      </w:pPr>
    </w:p>
    <w:p w14:paraId="0EA934E3" w14:textId="77777777" w:rsidR="00592ED8" w:rsidRPr="00AE7F1C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/>
          <w:sz w:val="30"/>
          <w:szCs w:val="30"/>
          <w:cs/>
        </w:rPr>
        <w:t>(</w:t>
      </w:r>
      <w:r w:rsidRPr="00AE7F1C">
        <w:rPr>
          <w:rFonts w:ascii="Angsana New" w:hAnsi="Angsana New" w:hint="cs"/>
          <w:sz w:val="30"/>
          <w:szCs w:val="30"/>
          <w:cs/>
        </w:rPr>
        <w:t>ก</w:t>
      </w:r>
      <w:r w:rsidRPr="00AE7F1C">
        <w:rPr>
          <w:rFonts w:ascii="Angsana New" w:hAnsi="Angsana New"/>
          <w:sz w:val="30"/>
          <w:szCs w:val="30"/>
          <w:cs/>
        </w:rPr>
        <w:t>)</w:t>
      </w:r>
      <w:r w:rsidRPr="00AE7F1C">
        <w:rPr>
          <w:rFonts w:ascii="Angsana New" w:hAnsi="Angsana New" w:hint="cs"/>
          <w:sz w:val="30"/>
          <w:szCs w:val="30"/>
          <w:cs/>
        </w:rPr>
        <w:tab/>
      </w:r>
      <w:r w:rsidRPr="00AE7F1C">
        <w:rPr>
          <w:rFonts w:ascii="Angsana New" w:hAnsi="Angsana New"/>
          <w:sz w:val="30"/>
          <w:szCs w:val="30"/>
          <w:cs/>
        </w:rPr>
        <w:t>กลุ่มบริษัท</w:t>
      </w:r>
      <w:r w:rsidR="00EB492C" w:rsidRPr="00AE7F1C">
        <w:rPr>
          <w:rFonts w:ascii="Angsana New" w:hAnsi="Angsana New" w:hint="cs"/>
          <w:sz w:val="30"/>
          <w:szCs w:val="30"/>
          <w:cs/>
        </w:rPr>
        <w:t>/บริษัท</w:t>
      </w:r>
      <w:r w:rsidRPr="00AE7F1C">
        <w:rPr>
          <w:rFonts w:ascii="Angsana New" w:hAnsi="Angsana New"/>
          <w:sz w:val="30"/>
          <w:szCs w:val="30"/>
          <w:cs/>
        </w:rPr>
        <w:t>มีขาดทุนทางภาษียกมาจาก</w:t>
      </w:r>
      <w:r w:rsidR="00953FC5" w:rsidRPr="00AE7F1C">
        <w:rPr>
          <w:rFonts w:ascii="Angsana New" w:hAnsi="Angsana New"/>
          <w:sz w:val="30"/>
          <w:szCs w:val="30"/>
          <w:cs/>
        </w:rPr>
        <w:t>งวด</w:t>
      </w:r>
      <w:r w:rsidRPr="00AE7F1C">
        <w:rPr>
          <w:rFonts w:ascii="Angsana New" w:hAnsi="Angsana New"/>
          <w:sz w:val="30"/>
          <w:szCs w:val="30"/>
          <w:cs/>
        </w:rPr>
        <w:t>ก่อน และได้ถูกนำมาใช้เพื่อลดจำนวนกำไรเพื่อเสียภาษีใน</w:t>
      </w:r>
      <w:r w:rsidR="00953FC5" w:rsidRPr="00AE7F1C">
        <w:rPr>
          <w:rFonts w:ascii="Angsana New" w:hAnsi="Angsana New"/>
          <w:sz w:val="30"/>
          <w:szCs w:val="30"/>
          <w:cs/>
        </w:rPr>
        <w:t>งวด</w:t>
      </w:r>
      <w:r w:rsidRPr="00AE7F1C">
        <w:rPr>
          <w:rFonts w:ascii="Angsana New" w:hAnsi="Angsana New"/>
          <w:sz w:val="30"/>
          <w:szCs w:val="30"/>
          <w:cs/>
        </w:rPr>
        <w:t>ปัจจุบัน</w:t>
      </w:r>
    </w:p>
    <w:p w14:paraId="0C5E992C" w14:textId="77777777" w:rsidR="007B28EE" w:rsidRPr="00AE7F1C" w:rsidRDefault="007B28EE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</w:p>
    <w:p w14:paraId="2426E302" w14:textId="0848E95C" w:rsidR="00592ED8" w:rsidRPr="00AE7F1C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/>
          <w:sz w:val="30"/>
          <w:szCs w:val="30"/>
          <w:cs/>
        </w:rPr>
        <w:t>(</w:t>
      </w:r>
      <w:r w:rsidRPr="00AE7F1C">
        <w:rPr>
          <w:rFonts w:ascii="Angsana New" w:hAnsi="Angsana New" w:hint="cs"/>
          <w:sz w:val="30"/>
          <w:szCs w:val="30"/>
          <w:cs/>
        </w:rPr>
        <w:t>ข</w:t>
      </w:r>
      <w:r w:rsidRPr="00AE7F1C">
        <w:rPr>
          <w:rFonts w:ascii="Angsana New" w:hAnsi="Angsana New"/>
          <w:sz w:val="30"/>
          <w:szCs w:val="30"/>
          <w:cs/>
        </w:rPr>
        <w:t>)</w:t>
      </w:r>
      <w:r w:rsidRPr="00AE7F1C">
        <w:rPr>
          <w:rFonts w:ascii="Angsana New" w:hAnsi="Angsana New" w:hint="cs"/>
          <w:sz w:val="30"/>
          <w:szCs w:val="30"/>
          <w:cs/>
        </w:rPr>
        <w:tab/>
      </w:r>
      <w:r w:rsidRPr="00AE7F1C">
        <w:rPr>
          <w:rFonts w:ascii="Angsana New" w:hAnsi="Angsana New"/>
          <w:sz w:val="30"/>
          <w:szCs w:val="30"/>
          <w:cs/>
        </w:rPr>
        <w:t>ความแตกต่างระหว่างการรับรู้</w:t>
      </w:r>
      <w:r w:rsidRPr="00AE7F1C">
        <w:rPr>
          <w:rFonts w:ascii="Angsana New" w:hAnsi="Angsana New" w:hint="cs"/>
          <w:sz w:val="30"/>
          <w:szCs w:val="30"/>
          <w:cs/>
        </w:rPr>
        <w:t>ค่าใช้จ่าย</w:t>
      </w:r>
      <w:r w:rsidRPr="00AE7F1C">
        <w:rPr>
          <w:rFonts w:ascii="Angsana New" w:hAnsi="Angsana New"/>
          <w:sz w:val="30"/>
          <w:szCs w:val="30"/>
          <w:cs/>
        </w:rPr>
        <w:t>ทางบัญชีกับ</w:t>
      </w:r>
      <w:r w:rsidRPr="00AE7F1C">
        <w:rPr>
          <w:rFonts w:ascii="Angsana New" w:hAnsi="Angsana New" w:hint="cs"/>
          <w:sz w:val="30"/>
          <w:szCs w:val="30"/>
          <w:cs/>
        </w:rPr>
        <w:t>ค่าใช้จ่าย</w:t>
      </w:r>
      <w:r w:rsidRPr="00AE7F1C">
        <w:rPr>
          <w:rFonts w:ascii="Angsana New" w:hAnsi="Angsana New"/>
          <w:sz w:val="30"/>
          <w:szCs w:val="30"/>
          <w:cs/>
        </w:rPr>
        <w:t>ทางภาษี บางรายการโดยเฉพาะอย่างยิ่งในเรื่องเกี่ยวกับ</w:t>
      </w:r>
      <w:r w:rsidR="00FA5494" w:rsidRPr="00AE7F1C">
        <w:rPr>
          <w:rFonts w:ascii="Angsana New" w:hAnsi="Angsana New" w:hint="cs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AE7F1C">
        <w:rPr>
          <w:rFonts w:ascii="Angsana New" w:hAnsi="Angsana New" w:hint="cs"/>
          <w:sz w:val="30"/>
          <w:szCs w:val="30"/>
          <w:cs/>
        </w:rPr>
        <w:t>และสำรองต่างๆ</w:t>
      </w:r>
    </w:p>
    <w:p w14:paraId="02DF9C25" w14:textId="77777777" w:rsidR="00592ED8" w:rsidRPr="00AE7F1C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</w:p>
    <w:p w14:paraId="5775F7CE" w14:textId="3548E089" w:rsidR="00592ED8" w:rsidRPr="00AE7F1C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/>
          <w:sz w:val="30"/>
          <w:szCs w:val="30"/>
          <w:cs/>
        </w:rPr>
        <w:t>(</w:t>
      </w:r>
      <w:r w:rsidRPr="00AE7F1C">
        <w:rPr>
          <w:rFonts w:ascii="Angsana New" w:hAnsi="Angsana New" w:hint="cs"/>
          <w:sz w:val="30"/>
          <w:szCs w:val="30"/>
          <w:cs/>
        </w:rPr>
        <w:t>ค</w:t>
      </w:r>
      <w:r w:rsidRPr="00AE7F1C">
        <w:rPr>
          <w:rFonts w:ascii="Angsana New" w:hAnsi="Angsana New"/>
          <w:sz w:val="30"/>
          <w:szCs w:val="30"/>
          <w:cs/>
        </w:rPr>
        <w:t>)</w:t>
      </w:r>
      <w:r w:rsidRPr="00AE7F1C">
        <w:rPr>
          <w:rFonts w:ascii="Angsana New" w:hAnsi="Angsana New" w:hint="cs"/>
          <w:sz w:val="30"/>
          <w:szCs w:val="30"/>
          <w:cs/>
        </w:rPr>
        <w:tab/>
      </w:r>
      <w:r w:rsidRPr="00AE7F1C">
        <w:rPr>
          <w:rFonts w:ascii="Angsana New" w:hAnsi="Angsana New"/>
          <w:sz w:val="30"/>
          <w:szCs w:val="30"/>
          <w:cs/>
        </w:rPr>
        <w:t>ขาดทุนของบริษัทย่อยของกลุ่มบริษัท</w:t>
      </w:r>
      <w:r w:rsidR="00EB492C" w:rsidRPr="00AE7F1C">
        <w:rPr>
          <w:rFonts w:ascii="Angsana New" w:hAnsi="Angsana New" w:hint="cs"/>
          <w:sz w:val="30"/>
          <w:szCs w:val="30"/>
          <w:cs/>
        </w:rPr>
        <w:t>/บริษัท</w:t>
      </w:r>
      <w:r w:rsidRPr="00AE7F1C">
        <w:rPr>
          <w:rFonts w:ascii="Angsana New" w:hAnsi="Angsana New"/>
          <w:sz w:val="30"/>
          <w:szCs w:val="30"/>
          <w:cs/>
        </w:rPr>
        <w:t>ซึ่งไม่สามารถจะนำมาสุทธิกับกำไรของบริษัทย่อยแห่งอื่น</w:t>
      </w:r>
      <w:r w:rsidR="00DD0CEE" w:rsidRPr="00AE7F1C">
        <w:rPr>
          <w:rFonts w:ascii="Angsana New" w:hAnsi="Angsana New"/>
          <w:sz w:val="30"/>
          <w:szCs w:val="30"/>
          <w:cs/>
        </w:rPr>
        <w:t>ๆ</w:t>
      </w:r>
      <w:r w:rsidRPr="00AE7F1C">
        <w:rPr>
          <w:rFonts w:ascii="Angsana New" w:hAnsi="Angsana New"/>
          <w:sz w:val="30"/>
          <w:szCs w:val="30"/>
          <w:cs/>
        </w:rPr>
        <w:t xml:space="preserve"> ของกลุ่มบริษัทในการคำนวณภาษีเงินได้</w:t>
      </w:r>
    </w:p>
    <w:p w14:paraId="480A9234" w14:textId="77777777" w:rsidR="00DE18CB" w:rsidRPr="00AE7F1C" w:rsidRDefault="00DE18CB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</w:p>
    <w:p w14:paraId="0092BBE4" w14:textId="73112B7C" w:rsidR="00580AE7" w:rsidRPr="00AE7F1C" w:rsidRDefault="00580AE7" w:rsidP="0078719A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AE7F1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83EBD1F" w14:textId="77777777" w:rsidR="007B28EE" w:rsidRPr="00AE7F1C" w:rsidRDefault="007B28EE" w:rsidP="00580AE7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39EA16F2" w14:textId="77777777" w:rsidR="00580AE7" w:rsidRPr="00AE7F1C" w:rsidRDefault="00580AE7" w:rsidP="001903A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</w:pPr>
      <w:r w:rsidRPr="00AE7F1C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47F083B" w14:textId="77777777" w:rsidR="00580AE7" w:rsidRPr="00AE7F1C" w:rsidRDefault="00580AE7" w:rsidP="00580AE7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786BBE82" w14:textId="16625AD6" w:rsidR="00C92C3C" w:rsidRPr="00AE7F1C" w:rsidRDefault="00580AE7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AE7F1C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AE7F1C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AE7F1C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475798" w:rsidRPr="00AE7F1C">
        <w:rPr>
          <w:rFonts w:ascii="Angsana New" w:hAnsi="Angsana New" w:hint="cs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AE7F1C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587883D3" w14:textId="77777777" w:rsidR="004A4EE7" w:rsidRPr="00AE7F1C" w:rsidRDefault="004A4EE7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2662692" w14:textId="77777777" w:rsidR="004A4EE7" w:rsidRPr="00AE7F1C" w:rsidRDefault="004A4EE7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cs/>
          <w:lang w:bidi="th-TH"/>
        </w:rPr>
        <w:sectPr w:rsidR="004A4EE7" w:rsidRPr="00AE7F1C" w:rsidSect="004B451C">
          <w:headerReference w:type="even" r:id="rId11"/>
          <w:headerReference w:type="default" r:id="rId12"/>
          <w:footerReference w:type="default" r:id="rId13"/>
          <w:headerReference w:type="first" r:id="rId14"/>
          <w:pgSz w:w="11909" w:h="16834" w:code="9"/>
          <w:pgMar w:top="691" w:right="1019" w:bottom="1080" w:left="1152" w:header="475" w:footer="605" w:gutter="0"/>
          <w:cols w:space="720"/>
          <w:docGrid w:linePitch="245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C92E1D" w:rsidRPr="00AE7F1C" w14:paraId="26CBE173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9781560" w14:textId="77777777" w:rsidR="00C92E1D" w:rsidRPr="00AE7F1C" w:rsidRDefault="00C92E1D" w:rsidP="00C92E1D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3ED9061A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E7F1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92E1D" w:rsidRPr="00AE7F1C" w14:paraId="1A2F5C43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694AF9F" w14:textId="77777777" w:rsidR="00C92E1D" w:rsidRPr="00AE7F1C" w:rsidRDefault="00C92E1D" w:rsidP="00C92E1D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41226577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AE7F1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F9B6610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67A759DD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AE7F1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92E1D" w:rsidRPr="00AE7F1C" w14:paraId="3395208F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5F33C2D" w14:textId="1BD7D28F" w:rsidR="00C92E1D" w:rsidRPr="00AE7F1C" w:rsidRDefault="00A146A3" w:rsidP="00C92E1D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E7F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ณ</w:t>
            </w:r>
            <w:r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E7F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21708C"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="001E7E7E"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E7E7E" w:rsidRPr="00AE7F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21708C"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710" w:type="dxa"/>
            <w:vAlign w:val="bottom"/>
          </w:tcPr>
          <w:p w14:paraId="7F5848E9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8F2062E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7E41682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40668D" w14:textId="77777777" w:rsidR="00C92E1D" w:rsidRPr="00AE7F1C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AAE34C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AE7F1C">
              <w:rPr>
                <w:rFonts w:ascii="Angsana New" w:hAnsi="Angsana New"/>
                <w:sz w:val="26"/>
                <w:szCs w:val="26"/>
                <w:lang w:bidi="th-TH"/>
              </w:rPr>
              <w:t xml:space="preserve"> - </w:t>
            </w:r>
            <w:r w:rsidRPr="00AE7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DEBDA9" w14:textId="77777777" w:rsidR="00C92E1D" w:rsidRPr="00AE7F1C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1F018B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B8B02CB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EF702A8" w14:textId="62635F04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AE7F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1708C" w:rsidRPr="00AE7F1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452DC9DD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A5ED2B" w14:textId="57503558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AE7F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1708C" w:rsidRPr="00AE7F1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608841D7" w14:textId="77777777" w:rsidR="00C92E1D" w:rsidRPr="00AE7F1C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652D049" w14:textId="76C9D9EC" w:rsidR="00C92E1D" w:rsidRPr="00AE7F1C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AE7F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1708C" w:rsidRPr="00AE7F1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120D720A" w14:textId="77777777" w:rsidR="00C92E1D" w:rsidRPr="00AE7F1C" w:rsidRDefault="00C92E1D" w:rsidP="00C92E1D">
            <w:pPr>
              <w:spacing w:line="240" w:lineRule="auto"/>
              <w:ind w:left="-43" w:right="-86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DCA43A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92E1D" w:rsidRPr="00AE7F1C" w14:paraId="06D6C2B1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B0EDF78" w14:textId="77777777" w:rsidR="00C92E1D" w:rsidRPr="00AE7F1C" w:rsidRDefault="00C92E1D" w:rsidP="00C92E1D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49FF06A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E7F1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92E1D" w:rsidRPr="00AE7F1C" w14:paraId="4F998CC9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77F7ABE8" w14:textId="77777777" w:rsidR="00C92E1D" w:rsidRPr="00AE7F1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738AD88B" w14:textId="53745A49" w:rsidR="00C92E1D" w:rsidRPr="00AE7F1C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A230AD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9323124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94192D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D96D127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DE29E1C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9D862F3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58E8C2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E62435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07D4E8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7F7EFA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372D97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DCBB91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148EFA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CBDFCD6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E1D" w:rsidRPr="00AE7F1C" w14:paraId="0CD4EA68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50BADC5A" w14:textId="77777777" w:rsidR="00C92E1D" w:rsidRPr="00AE7F1C" w:rsidRDefault="00C92E1D" w:rsidP="00C92E1D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2BA440AA" w14:textId="31B8922A" w:rsidR="00C92E1D" w:rsidRPr="00AE7F1C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75176AC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B42982C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D4BB34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01EB766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6E811F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B5C5D87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7CC0A8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F7EB36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074BF7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F9F1F0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C3484C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B969B9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2199715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AC5AEEE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E1D" w:rsidRPr="00AE7F1C" w14:paraId="40288FE2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5F315AB1" w14:textId="77777777" w:rsidR="00C92E1D" w:rsidRPr="00AE7F1C" w:rsidRDefault="00C92E1D" w:rsidP="00C92E1D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AE7F1C">
              <w:rPr>
                <w:rFonts w:ascii="Angsana New" w:hAnsi="Angsana New"/>
                <w:sz w:val="26"/>
                <w:szCs w:val="26"/>
                <w:cs/>
              </w:rPr>
              <w:t>เงินฝาก</w:t>
            </w: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>ประจำ</w:t>
            </w:r>
            <w:r w:rsidRPr="00AE7F1C">
              <w:rPr>
                <w:rFonts w:ascii="Angsana New" w:hAnsi="Angsana New"/>
                <w:sz w:val="26"/>
                <w:szCs w:val="26"/>
                <w:cs/>
              </w:rPr>
              <w:t>กับสถาบันการเงิน</w:t>
            </w:r>
          </w:p>
        </w:tc>
        <w:tc>
          <w:tcPr>
            <w:tcW w:w="1710" w:type="dxa"/>
          </w:tcPr>
          <w:p w14:paraId="03711A03" w14:textId="2E17AC2C" w:rsidR="00C92E1D" w:rsidRPr="00AE7F1C" w:rsidRDefault="000F4638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FF932C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BBDCDA8" w14:textId="5D34D9BE" w:rsidR="00C92E1D" w:rsidRPr="00AE7F1C" w:rsidRDefault="000F4638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879B98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C68EFE8" w14:textId="6A064DD3" w:rsidR="00C92E1D" w:rsidRPr="00AE7F1C" w:rsidRDefault="0021708C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40C88161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71847DE" w14:textId="70D3B30D" w:rsidR="00C92E1D" w:rsidRPr="00AE7F1C" w:rsidRDefault="0021708C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270" w:type="dxa"/>
          </w:tcPr>
          <w:p w14:paraId="298A037D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B4A535" w14:textId="1BB86D9C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32B114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C02967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0125CB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139A44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711DB0E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30D4BFA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E1D" w:rsidRPr="00AE7F1C" w14:paraId="2F6E1C8B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F24B7AD" w14:textId="77777777" w:rsidR="00C92E1D" w:rsidRPr="00AE7F1C" w:rsidRDefault="00C92E1D" w:rsidP="00C92E1D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6EA75B3C" w14:textId="647FC331" w:rsidR="00C92E1D" w:rsidRPr="00AE7F1C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5640283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8C11CDB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7CB90D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2D40A1B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947450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93F1E58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7BE46B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F6BD87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D1CA05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4003D2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DF7F9C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2F41F0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E016BDB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79377F7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E1D" w:rsidRPr="00AE7F1C" w14:paraId="37AAC11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E49C3DC" w14:textId="77777777" w:rsidR="00C92E1D" w:rsidRPr="00AE7F1C" w:rsidRDefault="00C92E1D" w:rsidP="00C92E1D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AE7F1C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 ตราสารหนี้</w:t>
            </w:r>
          </w:p>
        </w:tc>
        <w:tc>
          <w:tcPr>
            <w:tcW w:w="1710" w:type="dxa"/>
          </w:tcPr>
          <w:p w14:paraId="5EEB8DB6" w14:textId="72FC4CC8" w:rsidR="00C92E1D" w:rsidRPr="00AE7F1C" w:rsidRDefault="0021708C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381</w:t>
            </w:r>
          </w:p>
        </w:tc>
        <w:tc>
          <w:tcPr>
            <w:tcW w:w="270" w:type="dxa"/>
          </w:tcPr>
          <w:p w14:paraId="0DA86134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FA5B274" w14:textId="21D53014" w:rsidR="00C92E1D" w:rsidRPr="00AE7F1C" w:rsidRDefault="0021708C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2BBC635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8AFD6B0" w14:textId="5BD8528D" w:rsidR="00C92E1D" w:rsidRPr="00AE7F1C" w:rsidRDefault="000F4638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CC0C4E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B00FB87" w14:textId="7C431173" w:rsidR="00C92E1D" w:rsidRPr="00AE7F1C" w:rsidRDefault="0021708C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401</w:t>
            </w:r>
          </w:p>
        </w:tc>
        <w:tc>
          <w:tcPr>
            <w:tcW w:w="270" w:type="dxa"/>
          </w:tcPr>
          <w:p w14:paraId="1FBE592A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6F621E" w14:textId="7B741298" w:rsidR="00C92E1D" w:rsidRPr="00AE7F1C" w:rsidRDefault="000F4638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140C24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22827E" w14:textId="31A73F14" w:rsidR="00C92E1D" w:rsidRPr="00AE7F1C" w:rsidRDefault="0021708C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401</w:t>
            </w:r>
          </w:p>
        </w:tc>
        <w:tc>
          <w:tcPr>
            <w:tcW w:w="270" w:type="dxa"/>
          </w:tcPr>
          <w:p w14:paraId="12F4E535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09D607" w14:textId="78934B92" w:rsidR="00C92E1D" w:rsidRPr="00AE7F1C" w:rsidRDefault="000F4638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C64B817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EF71344" w14:textId="3D63F171" w:rsidR="00C92E1D" w:rsidRPr="00AE7F1C" w:rsidRDefault="0021708C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401</w:t>
            </w:r>
          </w:p>
        </w:tc>
      </w:tr>
      <w:tr w:rsidR="00C92E1D" w:rsidRPr="00AE7F1C" w14:paraId="4681681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CBD66D8" w14:textId="77777777" w:rsidR="00C92E1D" w:rsidRPr="00AE7F1C" w:rsidRDefault="00C92E1D" w:rsidP="00C92E1D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AE7F1C">
              <w:rPr>
                <w:rFonts w:ascii="Angsana New" w:hAnsi="Angsana New"/>
                <w:sz w:val="26"/>
                <w:szCs w:val="26"/>
              </w:rPr>
              <w:t>-</w:t>
            </w: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</w:tcPr>
          <w:p w14:paraId="791F32C0" w14:textId="60AE6645" w:rsidR="00C92E1D" w:rsidRPr="00AE7F1C" w:rsidRDefault="000F4638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EAD820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8721E84" w14:textId="4574EFA6" w:rsidR="00C92E1D" w:rsidRPr="00AE7F1C" w:rsidRDefault="0021708C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6D096E17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DD154C7" w14:textId="14E3C9B6" w:rsidR="00C92E1D" w:rsidRPr="00AE7F1C" w:rsidRDefault="000F4638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AE29D8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E87E4E2" w14:textId="3FA5961D" w:rsidR="00C92E1D" w:rsidRPr="00AE7F1C" w:rsidRDefault="0021708C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6E64B2C1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2A823D" w14:textId="2075E553" w:rsidR="00C92E1D" w:rsidRPr="00AE7F1C" w:rsidRDefault="0021708C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01D315D6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F964A6" w14:textId="27D6DAC4" w:rsidR="00C92E1D" w:rsidRPr="00AE7F1C" w:rsidRDefault="000F4638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F96E6BD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1E8E25" w14:textId="45C70CFC" w:rsidR="00C92E1D" w:rsidRPr="00AE7F1C" w:rsidRDefault="000F4638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E3FDEBB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3509C1B" w14:textId="13BDCC43" w:rsidR="00C92E1D" w:rsidRPr="00AE7F1C" w:rsidRDefault="0021708C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91</w:t>
            </w:r>
          </w:p>
        </w:tc>
      </w:tr>
      <w:tr w:rsidR="00C92E1D" w:rsidRPr="00AE7F1C" w14:paraId="7EDFE7F1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D8206C1" w14:textId="77777777" w:rsidR="00C92E1D" w:rsidRPr="00AE7F1C" w:rsidRDefault="00C92E1D" w:rsidP="00C92E1D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3049FBE5" w14:textId="3675EE83" w:rsidR="00C92E1D" w:rsidRPr="00AE7F1C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1515BAE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936F3BC" w14:textId="4109F7D8" w:rsidR="00C92E1D" w:rsidRPr="00AE7F1C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313EC0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8412237" w14:textId="78110C18" w:rsidR="00C92E1D" w:rsidRPr="00AE7F1C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CA8959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03EE5A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DBD66D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BDE45E" w14:textId="65342359" w:rsidR="00C92E1D" w:rsidRPr="00AE7F1C" w:rsidRDefault="00C92E1D" w:rsidP="00DE720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EEE302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879D1F" w14:textId="4B891695" w:rsidR="00C92E1D" w:rsidRPr="00AE7F1C" w:rsidRDefault="00C92E1D" w:rsidP="00DE720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A35620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2BD560" w14:textId="5158823C" w:rsidR="00C92E1D" w:rsidRPr="00AE7F1C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7A5C1AD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D040926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E1D" w:rsidRPr="00AE7F1C" w14:paraId="0F12FCB5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ED21364" w14:textId="77777777" w:rsidR="00C92E1D" w:rsidRPr="00AE7F1C" w:rsidRDefault="00C92E1D" w:rsidP="00C92E1D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AE7F1C">
              <w:rPr>
                <w:rFonts w:ascii="Angsana New" w:hAnsi="Angsana New"/>
                <w:sz w:val="26"/>
                <w:szCs w:val="26"/>
              </w:rPr>
              <w:t>-</w:t>
            </w: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  ตราสารหนี้</w:t>
            </w:r>
          </w:p>
        </w:tc>
        <w:tc>
          <w:tcPr>
            <w:tcW w:w="1710" w:type="dxa"/>
          </w:tcPr>
          <w:p w14:paraId="0C3ED380" w14:textId="17D698F1" w:rsidR="00C92E1D" w:rsidRPr="00AE7F1C" w:rsidRDefault="000F4638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4485D4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CCEF5ED" w14:textId="47179F70" w:rsidR="00C92E1D" w:rsidRPr="00AE7F1C" w:rsidRDefault="000F4638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BD4BC1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B100FF7" w14:textId="2D241158" w:rsidR="00C92E1D" w:rsidRPr="00AE7F1C" w:rsidRDefault="0021708C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1241634E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18B6260" w14:textId="11347C1E" w:rsidR="00C92E1D" w:rsidRPr="00AE7F1C" w:rsidRDefault="0021708C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0B4A022D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423138" w14:textId="05E579F5" w:rsidR="00C92E1D" w:rsidRPr="00AE7F1C" w:rsidRDefault="000F4638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670603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5E84AC" w14:textId="438D7A4A" w:rsidR="00C92E1D" w:rsidRPr="00AE7F1C" w:rsidRDefault="0021708C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6F147D51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188D88" w14:textId="7FD075AD" w:rsidR="00C92E1D" w:rsidRPr="00AE7F1C" w:rsidRDefault="000F4638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8FA4CAF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55CAAD8" w14:textId="025413E2" w:rsidR="00C92E1D" w:rsidRPr="00AE7F1C" w:rsidRDefault="0021708C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41</w:t>
            </w:r>
          </w:p>
        </w:tc>
      </w:tr>
      <w:tr w:rsidR="00C92E1D" w:rsidRPr="00AE7F1C" w14:paraId="54415252" w14:textId="77777777" w:rsidTr="00CF628F">
        <w:trPr>
          <w:trHeight w:val="144"/>
        </w:trPr>
        <w:tc>
          <w:tcPr>
            <w:tcW w:w="3240" w:type="dxa"/>
            <w:shd w:val="clear" w:color="auto" w:fill="auto"/>
          </w:tcPr>
          <w:p w14:paraId="6675763B" w14:textId="77777777" w:rsidR="00C92E1D" w:rsidRPr="00AE7F1C" w:rsidRDefault="00C92E1D" w:rsidP="00C92E1D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AE7F1C">
              <w:rPr>
                <w:rFonts w:ascii="Angsana New" w:hAnsi="Angsana New"/>
                <w:sz w:val="26"/>
                <w:szCs w:val="26"/>
              </w:rPr>
              <w:t>-</w:t>
            </w: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</w:tcPr>
          <w:p w14:paraId="4345A467" w14:textId="3CF16432" w:rsidR="00C92E1D" w:rsidRPr="00AE7F1C" w:rsidRDefault="0021708C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270" w:type="dxa"/>
          </w:tcPr>
          <w:p w14:paraId="61C0DDA1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F035E01" w14:textId="704C6D3E" w:rsidR="00C92E1D" w:rsidRPr="00AE7F1C" w:rsidRDefault="000F4638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3A1125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1B0AEE6" w14:textId="2940017D" w:rsidR="00C92E1D" w:rsidRPr="00AE7F1C" w:rsidRDefault="000F4638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32B481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E437196" w14:textId="23F6275D" w:rsidR="00C92E1D" w:rsidRPr="00AE7F1C" w:rsidRDefault="0021708C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270" w:type="dxa"/>
          </w:tcPr>
          <w:p w14:paraId="4C694E39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EACC86" w14:textId="4F844E8C" w:rsidR="00C92E1D" w:rsidRPr="00AE7F1C" w:rsidRDefault="000F4638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B53F7F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51A6B5" w14:textId="28B29DB9" w:rsidR="00C92E1D" w:rsidRPr="00AE7F1C" w:rsidRDefault="000F4638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B7530BE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DBAB55" w14:textId="7AAC137D" w:rsidR="00C92E1D" w:rsidRPr="00AE7F1C" w:rsidRDefault="0021708C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270" w:type="dxa"/>
          </w:tcPr>
          <w:p w14:paraId="7B48D290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C2D3BA" w14:textId="31788AD6" w:rsidR="00C92E1D" w:rsidRPr="00AE7F1C" w:rsidRDefault="0021708C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300</w:t>
            </w:r>
          </w:p>
        </w:tc>
      </w:tr>
      <w:tr w:rsidR="00BE0965" w:rsidRPr="00AE7F1C" w14:paraId="10F9B3A8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0C707212" w14:textId="177B22A7" w:rsidR="00BE0965" w:rsidRPr="00AE7F1C" w:rsidRDefault="00CF628F" w:rsidP="00CF628F">
            <w:pPr>
              <w:spacing w:line="240" w:lineRule="auto"/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AE7F1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0D4D8EE" w14:textId="53D58855" w:rsidR="00BE0965" w:rsidRPr="00AE7F1C" w:rsidRDefault="0021708C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0930BBD" w14:textId="77777777" w:rsidR="00BE0965" w:rsidRPr="00AE7F1C" w:rsidRDefault="00BE0965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4360D00" w14:textId="3F07D065" w:rsidR="00BE0965" w:rsidRPr="00AE7F1C" w:rsidRDefault="000F4638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9DB3CE" w14:textId="77777777" w:rsidR="00BE0965" w:rsidRPr="00AE7F1C" w:rsidRDefault="00BE0965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507DAF3" w14:textId="1785E0B8" w:rsidR="00BE0965" w:rsidRPr="00AE7F1C" w:rsidRDefault="000F4638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677273" w14:textId="77777777" w:rsidR="00BE0965" w:rsidRPr="00AE7F1C" w:rsidRDefault="00BE0965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9E54E8" w14:textId="2EED3459" w:rsidR="00BE0965" w:rsidRPr="00AE7F1C" w:rsidRDefault="0021708C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52C2BC9" w14:textId="77777777" w:rsidR="00BE0965" w:rsidRPr="00AE7F1C" w:rsidRDefault="00BE0965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98A03F" w14:textId="21C62096" w:rsidR="00BE0965" w:rsidRPr="00AE7F1C" w:rsidRDefault="000F4638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48961C" w14:textId="77777777" w:rsidR="00BE0965" w:rsidRPr="00AE7F1C" w:rsidRDefault="00BE0965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B38884" w14:textId="157925C9" w:rsidR="00BE0965" w:rsidRPr="00AE7F1C" w:rsidRDefault="0021708C" w:rsidP="00DE720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D88E959" w14:textId="77777777" w:rsidR="00BE0965" w:rsidRPr="00AE7F1C" w:rsidRDefault="00BE0965" w:rsidP="00DE7200">
            <w:pPr>
              <w:tabs>
                <w:tab w:val="clear" w:pos="454"/>
                <w:tab w:val="decimal" w:pos="59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686CDA6A" w14:textId="0B6068E6" w:rsidR="00BE0965" w:rsidRPr="00AE7F1C" w:rsidRDefault="000F4638" w:rsidP="00DE720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304019B" w14:textId="77777777" w:rsidR="00BE0965" w:rsidRPr="00AE7F1C" w:rsidRDefault="00BE0965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BBE5CC5" w14:textId="3FCA0876" w:rsidR="00BE0965" w:rsidRPr="00AE7F1C" w:rsidRDefault="0021708C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</w:tr>
      <w:tr w:rsidR="00C92E1D" w:rsidRPr="00AE7F1C" w14:paraId="431AED2F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9000621" w14:textId="77777777" w:rsidR="00C92E1D" w:rsidRPr="00AE7F1C" w:rsidRDefault="00C92E1D" w:rsidP="00C92E1D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AE7F1C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0F800DF" w14:textId="3560B194" w:rsidR="00C92E1D" w:rsidRPr="00AE7F1C" w:rsidRDefault="0021708C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688</w:t>
            </w:r>
          </w:p>
        </w:tc>
        <w:tc>
          <w:tcPr>
            <w:tcW w:w="270" w:type="dxa"/>
          </w:tcPr>
          <w:p w14:paraId="05463F89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01A0C" w14:textId="7E03F152" w:rsidR="00C92E1D" w:rsidRPr="00AE7F1C" w:rsidRDefault="0021708C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E7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65F42FCD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AA59C" w14:textId="446E4063" w:rsidR="00C92E1D" w:rsidRPr="00AE7F1C" w:rsidRDefault="0021708C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56103F37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561040" w14:textId="0288869E" w:rsidR="00C92E1D" w:rsidRPr="00AE7F1C" w:rsidRDefault="0021708C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876</w:t>
            </w:r>
          </w:p>
        </w:tc>
        <w:tc>
          <w:tcPr>
            <w:tcW w:w="270" w:type="dxa"/>
          </w:tcPr>
          <w:p w14:paraId="28BA36FA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DBD27D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E26CBB2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612DAE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82220AA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4BD2EE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E7BEA4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0896CAC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92E1D" w:rsidRPr="00AE7F1C" w14:paraId="3F66AB03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7B09F0B9" w14:textId="77777777" w:rsidR="00C92E1D" w:rsidRPr="00AE7F1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764E271" w14:textId="77777777" w:rsidR="00C92E1D" w:rsidRPr="00AE7F1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44FDEFF" w14:textId="77777777" w:rsidR="00C92E1D" w:rsidRPr="00AE7F1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072A9D3B" w14:textId="77777777" w:rsidR="00C92E1D" w:rsidRPr="00AE7F1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8DE8394" w14:textId="77777777" w:rsidR="00C92E1D" w:rsidRPr="00AE7F1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5B6A7F82" w14:textId="77777777" w:rsidR="00C92E1D" w:rsidRPr="00AE7F1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FAA87A7" w14:textId="77777777" w:rsidR="00C92E1D" w:rsidRPr="00AE7F1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C22DAF2" w14:textId="77777777" w:rsidR="00C92E1D" w:rsidRPr="00AE7F1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036687C" w14:textId="77777777" w:rsidR="00C92E1D" w:rsidRPr="00AE7F1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12530630" w14:textId="77777777" w:rsidR="00C92E1D" w:rsidRPr="00AE7F1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6210834" w14:textId="77777777" w:rsidR="00C92E1D" w:rsidRPr="00AE7F1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0C445F2D" w14:textId="77777777" w:rsidR="00C92E1D" w:rsidRPr="00AE7F1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604023D" w14:textId="77777777" w:rsidR="00C92E1D" w:rsidRPr="00AE7F1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52D69D2D" w14:textId="77777777" w:rsidR="00C92E1D" w:rsidRPr="00AE7F1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E5897F9" w14:textId="77777777" w:rsidR="00C92E1D" w:rsidRPr="00AE7F1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7CAF003" w14:textId="77777777" w:rsidR="00C92E1D" w:rsidRPr="00AE7F1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C92E1D" w:rsidRPr="00AE7F1C" w14:paraId="7EEEA991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3DBB43E2" w14:textId="29FEB183" w:rsidR="00C92E1D" w:rsidRPr="00AE7F1C" w:rsidRDefault="00C92E1D" w:rsidP="00C92E1D">
            <w:pPr>
              <w:spacing w:line="240" w:lineRule="auto"/>
              <w:ind w:left="166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</w:tcPr>
          <w:p w14:paraId="5428190E" w14:textId="68B5A058" w:rsidR="00C92E1D" w:rsidRPr="00AE7F1C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15613C4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E410C55" w14:textId="7B618EF1" w:rsidR="00C92E1D" w:rsidRPr="00AE7F1C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08319AF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07D0B57" w14:textId="249175D1" w:rsidR="00C92E1D" w:rsidRPr="00AE7F1C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828EE5C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54D0C87" w14:textId="08F11A7A" w:rsidR="00C92E1D" w:rsidRPr="00AE7F1C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E646FF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3E8810" w14:textId="3702FEAE" w:rsidR="00C92E1D" w:rsidRPr="00AE7F1C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F6CF70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80DEAB" w14:textId="7B20DE74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EB1DF0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E85588" w14:textId="44BBFE8A" w:rsidR="00C92E1D" w:rsidRPr="00AE7F1C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82617F9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87295EF" w14:textId="6F5C587F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9631DC3" w14:textId="77777777" w:rsidR="00D525D8" w:rsidRPr="00AE7F1C" w:rsidRDefault="00D525D8" w:rsidP="00D525D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5043A989" w14:textId="77777777" w:rsidR="00592460" w:rsidRPr="00AE7F1C" w:rsidRDefault="00592460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A799FCC" w14:textId="77777777" w:rsidR="00602268" w:rsidRPr="00AE7F1C" w:rsidRDefault="00602268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352DF4" w:rsidRPr="00AE7F1C" w14:paraId="14CBDB0B" w14:textId="77777777" w:rsidTr="0035196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D52EC7D" w14:textId="77777777" w:rsidR="00352DF4" w:rsidRPr="00AE7F1C" w:rsidRDefault="00352DF4" w:rsidP="00F85C51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31473BBF" w14:textId="77777777" w:rsidR="00352DF4" w:rsidRPr="00AE7F1C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E7F1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52DF4" w:rsidRPr="00AE7F1C" w14:paraId="1610F50F" w14:textId="77777777" w:rsidTr="0035196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B9EE180" w14:textId="77777777" w:rsidR="00352DF4" w:rsidRPr="00AE7F1C" w:rsidRDefault="00352DF4" w:rsidP="00F85C51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493DE7A8" w14:textId="77777777" w:rsidR="00352DF4" w:rsidRPr="00AE7F1C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AE7F1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6ECF11E" w14:textId="77777777" w:rsidR="00352DF4" w:rsidRPr="00AE7F1C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2AEB0AFA" w14:textId="77777777" w:rsidR="00352DF4" w:rsidRPr="00AE7F1C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AE7F1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52DF4" w:rsidRPr="00AE7F1C" w14:paraId="2FE71BBD" w14:textId="77777777" w:rsidTr="0035196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3960AEE" w14:textId="693176C0" w:rsidR="00352DF4" w:rsidRPr="00AE7F1C" w:rsidRDefault="00352DF4" w:rsidP="00F85C51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E7F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ณ</w:t>
            </w:r>
            <w:r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E7F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21708C"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E7F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21708C"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710" w:type="dxa"/>
            <w:vAlign w:val="bottom"/>
          </w:tcPr>
          <w:p w14:paraId="4E2E1511" w14:textId="77777777" w:rsidR="00352DF4" w:rsidRPr="00AE7F1C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8EB0763" w14:textId="77777777" w:rsidR="00352DF4" w:rsidRPr="00AE7F1C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B87557A" w14:textId="77777777" w:rsidR="00352DF4" w:rsidRPr="00AE7F1C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E71478" w14:textId="77777777" w:rsidR="00352DF4" w:rsidRPr="00AE7F1C" w:rsidRDefault="00352DF4" w:rsidP="00F85C51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9090FB1" w14:textId="77777777" w:rsidR="00352DF4" w:rsidRPr="00AE7F1C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AE7F1C">
              <w:rPr>
                <w:rFonts w:ascii="Angsana New" w:hAnsi="Angsana New"/>
                <w:sz w:val="26"/>
                <w:szCs w:val="26"/>
                <w:lang w:bidi="th-TH"/>
              </w:rPr>
              <w:t xml:space="preserve"> - </w:t>
            </w:r>
            <w:r w:rsidRPr="00AE7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ABD9CF" w14:textId="77777777" w:rsidR="00352DF4" w:rsidRPr="00AE7F1C" w:rsidRDefault="00352DF4" w:rsidP="00F85C51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CFB23D" w14:textId="77777777" w:rsidR="00352DF4" w:rsidRPr="00AE7F1C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CF5B869" w14:textId="77777777" w:rsidR="00352DF4" w:rsidRPr="00AE7F1C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9B05D80" w14:textId="3B904BF0" w:rsidR="00352DF4" w:rsidRPr="00AE7F1C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AE7F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1708C" w:rsidRPr="00AE7F1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0DFFCAAC" w14:textId="77777777" w:rsidR="00352DF4" w:rsidRPr="00AE7F1C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90EF3CA" w14:textId="436C0048" w:rsidR="00352DF4" w:rsidRPr="00AE7F1C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AE7F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1708C" w:rsidRPr="00AE7F1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3DAB54EA" w14:textId="77777777" w:rsidR="00352DF4" w:rsidRPr="00AE7F1C" w:rsidRDefault="00352DF4" w:rsidP="00F85C51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0E56840" w14:textId="2673CDD6" w:rsidR="00352DF4" w:rsidRPr="00AE7F1C" w:rsidRDefault="00352DF4" w:rsidP="00F85C51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AE7F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1708C" w:rsidRPr="00AE7F1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BDD57E3" w14:textId="77777777" w:rsidR="00352DF4" w:rsidRPr="00AE7F1C" w:rsidRDefault="00352DF4" w:rsidP="00F85C51">
            <w:pPr>
              <w:spacing w:line="240" w:lineRule="auto"/>
              <w:ind w:left="-43" w:right="-86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816406" w14:textId="77777777" w:rsidR="00352DF4" w:rsidRPr="00AE7F1C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52DF4" w:rsidRPr="00AE7F1C" w14:paraId="5D27CC95" w14:textId="77777777" w:rsidTr="0035196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01FE82B" w14:textId="77777777" w:rsidR="00352DF4" w:rsidRPr="00AE7F1C" w:rsidRDefault="00352DF4" w:rsidP="00F85C51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731A9089" w14:textId="77777777" w:rsidR="00352DF4" w:rsidRPr="00AE7F1C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E7F1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52DF4" w:rsidRPr="00AE7F1C" w14:paraId="7C1DCB5D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5AE050DC" w14:textId="77777777" w:rsidR="00352DF4" w:rsidRPr="00AE7F1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6A8AF4DE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E0C688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D2D401A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C00E01D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8A29AFD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120CFD4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2D1AB7E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ACD272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1238CD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1A050F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410290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0C40A7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1927B2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14E08F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9F7A266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2DF4" w:rsidRPr="00AE7F1C" w14:paraId="7B0B94AB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1E0FA45A" w14:textId="77777777" w:rsidR="00352DF4" w:rsidRPr="00AE7F1C" w:rsidRDefault="00352DF4" w:rsidP="00F85C51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5920C405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90CDDEA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DAA3BA3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BED00D" w14:textId="77777777" w:rsidR="00352DF4" w:rsidRPr="00AE7F1C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1407BE2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DD5BED" w14:textId="77777777" w:rsidR="00352DF4" w:rsidRPr="00AE7F1C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41C703D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0A7F2B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BD787F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C4A536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02D2E0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608F13" w14:textId="77777777" w:rsidR="00352DF4" w:rsidRPr="00AE7F1C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5DB27B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494E5C9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F402657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2DF4" w:rsidRPr="00AE7F1C" w14:paraId="7CED262C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065365C0" w14:textId="77777777" w:rsidR="00352DF4" w:rsidRPr="00AE7F1C" w:rsidRDefault="00352DF4" w:rsidP="00F85C51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AE7F1C">
              <w:rPr>
                <w:rFonts w:ascii="Angsana New" w:hAnsi="Angsana New"/>
                <w:sz w:val="26"/>
                <w:szCs w:val="26"/>
                <w:cs/>
              </w:rPr>
              <w:t>เงินฝาก</w:t>
            </w: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>ประจำ</w:t>
            </w:r>
            <w:r w:rsidRPr="00AE7F1C">
              <w:rPr>
                <w:rFonts w:ascii="Angsana New" w:hAnsi="Angsana New"/>
                <w:sz w:val="26"/>
                <w:szCs w:val="26"/>
                <w:cs/>
              </w:rPr>
              <w:t>กับสถาบันการเงิน</w:t>
            </w:r>
          </w:p>
        </w:tc>
        <w:tc>
          <w:tcPr>
            <w:tcW w:w="1710" w:type="dxa"/>
          </w:tcPr>
          <w:p w14:paraId="48733384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8C34B6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BCED0DB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2F37E0" w14:textId="77777777" w:rsidR="00352DF4" w:rsidRPr="00AE7F1C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67F6FCF" w14:textId="4FC45C1D" w:rsidR="00352DF4" w:rsidRPr="00AE7F1C" w:rsidRDefault="0021708C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01F10D1A" w14:textId="77777777" w:rsidR="00352DF4" w:rsidRPr="00AE7F1C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7905B11" w14:textId="70457316" w:rsidR="00352DF4" w:rsidRPr="00AE7F1C" w:rsidRDefault="0021708C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18024CA2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42A8D6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53E63F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B4C3D3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C92D53" w14:textId="77777777" w:rsidR="00352DF4" w:rsidRPr="00AE7F1C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DCA16A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C295EAA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A215CAD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2DF4" w:rsidRPr="00AE7F1C" w14:paraId="5A383CEB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30DE5135" w14:textId="77777777" w:rsidR="00352DF4" w:rsidRPr="00AE7F1C" w:rsidRDefault="00352DF4" w:rsidP="00F85C51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5BDE3565" w14:textId="59D6ECDB" w:rsidR="00352DF4" w:rsidRPr="00AE7F1C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6B3470B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6B96BA7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63CCD9" w14:textId="77777777" w:rsidR="00352DF4" w:rsidRPr="00AE7F1C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9B658E0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7C847C" w14:textId="77777777" w:rsidR="00352DF4" w:rsidRPr="00AE7F1C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AF34D3C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E6B583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CE3DB3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21F76F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1E3D75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288D10" w14:textId="77777777" w:rsidR="00352DF4" w:rsidRPr="00AE7F1C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B89DAA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E857088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03AC8DB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2DF4" w:rsidRPr="00AE7F1C" w14:paraId="66FF45E2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3A85E886" w14:textId="77777777" w:rsidR="00352DF4" w:rsidRPr="00AE7F1C" w:rsidRDefault="00352DF4" w:rsidP="00F85C51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AE7F1C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 ตราสารหนี้</w:t>
            </w:r>
          </w:p>
        </w:tc>
        <w:tc>
          <w:tcPr>
            <w:tcW w:w="1710" w:type="dxa"/>
          </w:tcPr>
          <w:p w14:paraId="3E363EC3" w14:textId="58B9CE5C" w:rsidR="00352DF4" w:rsidRPr="00AE7F1C" w:rsidRDefault="0021708C" w:rsidP="00116AF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313</w:t>
            </w:r>
          </w:p>
        </w:tc>
        <w:tc>
          <w:tcPr>
            <w:tcW w:w="270" w:type="dxa"/>
          </w:tcPr>
          <w:p w14:paraId="42128FC3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D220C45" w14:textId="2193A425" w:rsidR="00352DF4" w:rsidRPr="00AE7F1C" w:rsidRDefault="0021708C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7E3DAA80" w14:textId="77777777" w:rsidR="00352DF4" w:rsidRPr="00AE7F1C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EC2DEDF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ECD9EB" w14:textId="77777777" w:rsidR="00352DF4" w:rsidRPr="00AE7F1C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D70DC17" w14:textId="01DA6C9B" w:rsidR="00352DF4" w:rsidRPr="00AE7F1C" w:rsidRDefault="0021708C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323</w:t>
            </w:r>
          </w:p>
        </w:tc>
        <w:tc>
          <w:tcPr>
            <w:tcW w:w="270" w:type="dxa"/>
          </w:tcPr>
          <w:p w14:paraId="6DB868BF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97541B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827F3B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57B1BB" w14:textId="35642C66" w:rsidR="00352DF4" w:rsidRPr="00AE7F1C" w:rsidRDefault="0021708C" w:rsidP="004C310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AE7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5A4A2EB8" w14:textId="77777777" w:rsidR="00352DF4" w:rsidRPr="00AE7F1C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EF363D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600A37D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18CF0D1" w14:textId="53EE2766" w:rsidR="00352DF4" w:rsidRPr="00AE7F1C" w:rsidRDefault="0021708C" w:rsidP="004C310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AE7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23</w:t>
            </w:r>
          </w:p>
        </w:tc>
      </w:tr>
      <w:tr w:rsidR="00352DF4" w:rsidRPr="00AE7F1C" w14:paraId="439ABBCD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6A28E5A3" w14:textId="77777777" w:rsidR="00352DF4" w:rsidRPr="00AE7F1C" w:rsidRDefault="00352DF4" w:rsidP="00F85C51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AE7F1C">
              <w:rPr>
                <w:rFonts w:ascii="Angsana New" w:hAnsi="Angsana New"/>
                <w:sz w:val="26"/>
                <w:szCs w:val="26"/>
              </w:rPr>
              <w:t>-</w:t>
            </w: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</w:tcPr>
          <w:p w14:paraId="3DFE85B1" w14:textId="2A11AEE8" w:rsidR="00352DF4" w:rsidRPr="00AE7F1C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5BAB38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FC46DF8" w14:textId="0967E618" w:rsidR="00352DF4" w:rsidRPr="00AE7F1C" w:rsidRDefault="0021708C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4DBB88C7" w14:textId="77777777" w:rsidR="00352DF4" w:rsidRPr="00AE7F1C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E7B1149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52F2F0" w14:textId="77777777" w:rsidR="00352DF4" w:rsidRPr="00AE7F1C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33EBDBA" w14:textId="0DA39697" w:rsidR="00352DF4" w:rsidRPr="00AE7F1C" w:rsidRDefault="0021708C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19014890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49746F" w14:textId="188AB017" w:rsidR="00352DF4" w:rsidRPr="00AE7F1C" w:rsidRDefault="0021708C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5A04B90A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3B91FF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25CA38D" w14:textId="77777777" w:rsidR="00352DF4" w:rsidRPr="00AE7F1C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6FB2FBD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D635C80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7E05147" w14:textId="5175BA5B" w:rsidR="00352DF4" w:rsidRPr="00AE7F1C" w:rsidRDefault="0021708C" w:rsidP="004C310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67</w:t>
            </w:r>
          </w:p>
        </w:tc>
      </w:tr>
      <w:tr w:rsidR="00352DF4" w:rsidRPr="00AE7F1C" w14:paraId="06B00CD2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22238B5B" w14:textId="77777777" w:rsidR="00352DF4" w:rsidRPr="00AE7F1C" w:rsidRDefault="00352DF4" w:rsidP="00F85C51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48A5DA68" w14:textId="4F34FC84" w:rsidR="00352DF4" w:rsidRPr="00AE7F1C" w:rsidRDefault="00116AF0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1DB8920A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CC73D55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88CC75" w14:textId="77777777" w:rsidR="00352DF4" w:rsidRPr="00AE7F1C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5187188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C83DC2" w14:textId="77777777" w:rsidR="00352DF4" w:rsidRPr="00AE7F1C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DF5FCAA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EAE0A5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B90072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52DB7A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BA846D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7730C7" w14:textId="77777777" w:rsidR="00352DF4" w:rsidRPr="00AE7F1C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96FA57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A0EB05A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09030E2" w14:textId="77777777" w:rsidR="00352DF4" w:rsidRPr="00AE7F1C" w:rsidRDefault="00352DF4" w:rsidP="004C310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352DF4" w:rsidRPr="00AE7F1C" w14:paraId="0A6CEE67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2AE8890A" w14:textId="77777777" w:rsidR="00352DF4" w:rsidRPr="00AE7F1C" w:rsidRDefault="00352DF4" w:rsidP="00F85C51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AE7F1C">
              <w:rPr>
                <w:rFonts w:ascii="Angsana New" w:hAnsi="Angsana New"/>
                <w:sz w:val="26"/>
                <w:szCs w:val="26"/>
              </w:rPr>
              <w:t>-</w:t>
            </w: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  ตราสารหนี้</w:t>
            </w:r>
          </w:p>
        </w:tc>
        <w:tc>
          <w:tcPr>
            <w:tcW w:w="1710" w:type="dxa"/>
          </w:tcPr>
          <w:p w14:paraId="35DE19AD" w14:textId="2393F3C3" w:rsidR="00352DF4" w:rsidRPr="00AE7F1C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8BE1E8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56655E1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F94EFC" w14:textId="77777777" w:rsidR="00352DF4" w:rsidRPr="00AE7F1C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45806DE" w14:textId="7A32B9B1" w:rsidR="00352DF4" w:rsidRPr="00AE7F1C" w:rsidRDefault="0021708C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300C4D03" w14:textId="77777777" w:rsidR="00352DF4" w:rsidRPr="00AE7F1C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2F3482D" w14:textId="411B9D5F" w:rsidR="00352DF4" w:rsidRPr="00AE7F1C" w:rsidRDefault="0021708C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2A24C941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499376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AAEF56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AC6513" w14:textId="1B964AD9" w:rsidR="00352DF4" w:rsidRPr="00AE7F1C" w:rsidRDefault="0021708C" w:rsidP="004C310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11AE518A" w14:textId="77777777" w:rsidR="00352DF4" w:rsidRPr="00AE7F1C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7AD81F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EC217EB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71C7979" w14:textId="0555706B" w:rsidR="00352DF4" w:rsidRPr="00AE7F1C" w:rsidRDefault="0021708C" w:rsidP="004C310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41</w:t>
            </w:r>
          </w:p>
        </w:tc>
      </w:tr>
      <w:tr w:rsidR="00352DF4" w:rsidRPr="00AE7F1C" w14:paraId="1C91E6DC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100297EC" w14:textId="77777777" w:rsidR="00352DF4" w:rsidRPr="00AE7F1C" w:rsidRDefault="00352DF4" w:rsidP="00F85C51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AE7F1C">
              <w:rPr>
                <w:rFonts w:ascii="Angsana New" w:hAnsi="Angsana New"/>
                <w:sz w:val="26"/>
                <w:szCs w:val="26"/>
              </w:rPr>
              <w:t>-</w:t>
            </w: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E8AFC8B" w14:textId="272C2C71" w:rsidR="00352DF4" w:rsidRPr="00AE7F1C" w:rsidRDefault="0021708C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198</w:t>
            </w:r>
          </w:p>
        </w:tc>
        <w:tc>
          <w:tcPr>
            <w:tcW w:w="270" w:type="dxa"/>
          </w:tcPr>
          <w:p w14:paraId="45074919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38C0D70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EC54DB" w14:textId="77777777" w:rsidR="00352DF4" w:rsidRPr="00AE7F1C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B804739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3944AE" w14:textId="77777777" w:rsidR="00352DF4" w:rsidRPr="00AE7F1C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0C7B23" w14:textId="123A37BF" w:rsidR="00352DF4" w:rsidRPr="00AE7F1C" w:rsidRDefault="0021708C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19</w:t>
            </w: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4DCC2D6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2B6368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917A8C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175109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8C89A2" w14:textId="77777777" w:rsidR="00352DF4" w:rsidRPr="00AE7F1C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88CAA5" w14:textId="6EB2A8B2" w:rsidR="00352DF4" w:rsidRPr="00AE7F1C" w:rsidRDefault="0021708C" w:rsidP="004C310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19</w:t>
            </w: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4D2D7A9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7A83F51" w14:textId="03200967" w:rsidR="00352DF4" w:rsidRPr="00AE7F1C" w:rsidRDefault="0021708C" w:rsidP="004C310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19</w:t>
            </w: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</w:tr>
      <w:tr w:rsidR="00352DF4" w:rsidRPr="00AE7F1C" w14:paraId="55B42E9B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245256FF" w14:textId="77777777" w:rsidR="00352DF4" w:rsidRPr="00AE7F1C" w:rsidRDefault="00352DF4" w:rsidP="00F85C51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AE7F1C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5E03CA6" w14:textId="57CC32E7" w:rsidR="00352DF4" w:rsidRPr="00AE7F1C" w:rsidRDefault="0021708C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511</w:t>
            </w:r>
          </w:p>
        </w:tc>
        <w:tc>
          <w:tcPr>
            <w:tcW w:w="270" w:type="dxa"/>
          </w:tcPr>
          <w:p w14:paraId="06834EC7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1CAAF" w14:textId="25A8B960" w:rsidR="00352DF4" w:rsidRPr="00AE7F1C" w:rsidRDefault="0021708C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E7F1C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067983BA" w14:textId="77777777" w:rsidR="00352DF4" w:rsidRPr="00AE7F1C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F3CA0" w14:textId="260F21A8" w:rsidR="00352DF4" w:rsidRPr="00AE7F1C" w:rsidRDefault="0021708C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0985BFF6" w14:textId="77777777" w:rsidR="00352DF4" w:rsidRPr="00AE7F1C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20154" w14:textId="6AB46101" w:rsidR="00352DF4" w:rsidRPr="00AE7F1C" w:rsidRDefault="0021708C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662</w:t>
            </w:r>
          </w:p>
        </w:tc>
        <w:tc>
          <w:tcPr>
            <w:tcW w:w="270" w:type="dxa"/>
          </w:tcPr>
          <w:p w14:paraId="1299DFDD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2DEDF0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10DE30E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CC8C3D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E2CFF89" w14:textId="77777777" w:rsidR="00352DF4" w:rsidRPr="00AE7F1C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5422E2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9CAF22B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9B9530E" w14:textId="77777777" w:rsidR="00352DF4" w:rsidRPr="00AE7F1C" w:rsidRDefault="00352DF4" w:rsidP="004C310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352DF4" w:rsidRPr="00AE7F1C" w14:paraId="740AE353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7C6CC726" w14:textId="77777777" w:rsidR="00352DF4" w:rsidRPr="00AE7F1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420EAA6" w14:textId="77777777" w:rsidR="00352DF4" w:rsidRPr="00AE7F1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DD6C73C" w14:textId="77777777" w:rsidR="00352DF4" w:rsidRPr="00AE7F1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23A6160D" w14:textId="77777777" w:rsidR="00352DF4" w:rsidRPr="00AE7F1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5A8AE9D" w14:textId="77777777" w:rsidR="00352DF4" w:rsidRPr="00AE7F1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233F983A" w14:textId="77777777" w:rsidR="00352DF4" w:rsidRPr="00AE7F1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9BF9EB8" w14:textId="77777777" w:rsidR="00352DF4" w:rsidRPr="00AE7F1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738D4C8" w14:textId="77777777" w:rsidR="00352DF4" w:rsidRPr="00AE7F1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4A47D1A0" w14:textId="77777777" w:rsidR="00352DF4" w:rsidRPr="00AE7F1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4041C037" w14:textId="77777777" w:rsidR="00352DF4" w:rsidRPr="00AE7F1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577D6B2" w14:textId="77777777" w:rsidR="00352DF4" w:rsidRPr="00AE7F1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517446E6" w14:textId="77777777" w:rsidR="00352DF4" w:rsidRPr="00AE7F1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74D0D665" w14:textId="77777777" w:rsidR="00352DF4" w:rsidRPr="00AE7F1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0ABDCFAA" w14:textId="77777777" w:rsidR="00352DF4" w:rsidRPr="00AE7F1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ED460AF" w14:textId="77777777" w:rsidR="00352DF4" w:rsidRPr="00AE7F1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48DEEB2" w14:textId="77777777" w:rsidR="00352DF4" w:rsidRPr="00AE7F1C" w:rsidRDefault="00352DF4" w:rsidP="004C310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352DF4" w:rsidRPr="00AE7F1C" w14:paraId="6CE6CA48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60BFDDFD" w14:textId="77777777" w:rsidR="00352DF4" w:rsidRPr="00AE7F1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3BB4100C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D86DBC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AF682D0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E054446" w14:textId="77777777" w:rsidR="00352DF4" w:rsidRPr="00AE7F1C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B18FBAE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87C42A4" w14:textId="77777777" w:rsidR="00352DF4" w:rsidRPr="00AE7F1C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2154DF2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5BF183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4D1C10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3A53C0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ABC098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086AE0" w14:textId="77777777" w:rsidR="00352DF4" w:rsidRPr="00AE7F1C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F8DD2E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84A0455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A94E374" w14:textId="77777777" w:rsidR="00352DF4" w:rsidRPr="00AE7F1C" w:rsidRDefault="00352DF4" w:rsidP="004C310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352DF4" w:rsidRPr="00AE7F1C" w14:paraId="4A426A0B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6CEB10A2" w14:textId="77777777" w:rsidR="00352DF4" w:rsidRPr="00AE7F1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10EA0706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7D1C2181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B3E5823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C7FD5F" w14:textId="77777777" w:rsidR="00352DF4" w:rsidRPr="00AE7F1C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0500A5D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9AA7E5C" w14:textId="77777777" w:rsidR="00352DF4" w:rsidRPr="00AE7F1C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CBE4A78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3B9629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FCA86B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D5DEB8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CE2E7C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DA056B" w14:textId="77777777" w:rsidR="00352DF4" w:rsidRPr="00AE7F1C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0EA075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C2E6006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A26B6DF" w14:textId="77777777" w:rsidR="00352DF4" w:rsidRPr="00AE7F1C" w:rsidRDefault="00352DF4" w:rsidP="004C310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352DF4" w:rsidRPr="00AE7F1C" w14:paraId="26575D9D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70EB0A73" w14:textId="77777777" w:rsidR="00352DF4" w:rsidRPr="00AE7F1C" w:rsidRDefault="00352DF4" w:rsidP="00F85C51">
            <w:pPr>
              <w:spacing w:line="240" w:lineRule="auto"/>
              <w:ind w:left="166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03FCD18C" w14:textId="7596C0B4" w:rsidR="00352DF4" w:rsidRPr="00AE7F1C" w:rsidRDefault="00352DF4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21708C"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4FF8D67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AE05BF8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3511BB" w14:textId="77777777" w:rsidR="00352DF4" w:rsidRPr="00AE7F1C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AF62E91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653F6C" w14:textId="77777777" w:rsidR="00352DF4" w:rsidRPr="00AE7F1C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43F0EC4" w14:textId="437473BB" w:rsidR="00352DF4" w:rsidRPr="00AE7F1C" w:rsidRDefault="00352DF4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</w:rPr>
              <w:t>(</w:t>
            </w:r>
            <w:r w:rsidR="0021708C" w:rsidRPr="00AE7F1C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AE7F1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2264AD9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1231E9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1191A2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00CD377" w14:textId="43C98A40" w:rsidR="00352DF4" w:rsidRPr="00AE7F1C" w:rsidRDefault="00352DF4" w:rsidP="004C310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</w:rPr>
              <w:t>(</w:t>
            </w:r>
            <w:r w:rsidR="0021708C" w:rsidRPr="00AE7F1C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AE7F1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7192703" w14:textId="77777777" w:rsidR="00352DF4" w:rsidRPr="00AE7F1C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FA936D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9F6A7AB" w14:textId="77777777" w:rsidR="00352DF4" w:rsidRPr="00AE7F1C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68B3AB1" w14:textId="43AEED69" w:rsidR="00352DF4" w:rsidRPr="00AE7F1C" w:rsidRDefault="00352DF4" w:rsidP="004C310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21708C"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AE7F1C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</w:tbl>
    <w:p w14:paraId="4D3D92F7" w14:textId="75530B4E" w:rsidR="00602268" w:rsidRPr="00AE7F1C" w:rsidRDefault="00602268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DE5A0B5" w14:textId="77777777" w:rsidR="00352DF4" w:rsidRPr="00AE7F1C" w:rsidRDefault="00352DF4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C92E1D" w:rsidRPr="00AE7F1C" w14:paraId="5B1A4CBB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DA22587" w14:textId="77777777" w:rsidR="00C92E1D" w:rsidRPr="00AE7F1C" w:rsidRDefault="00C92E1D" w:rsidP="00C92E1D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5086B6A9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E7F1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AE7F1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92E1D" w:rsidRPr="00AE7F1C" w14:paraId="0AB8E5AF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AFE8BE3" w14:textId="77777777" w:rsidR="00C92E1D" w:rsidRPr="00AE7F1C" w:rsidRDefault="00C92E1D" w:rsidP="00C92E1D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324930CC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AE7F1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CE1D7D4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3F21B210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AE7F1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92E1D" w:rsidRPr="00AE7F1C" w14:paraId="7ABCE1B1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2502431" w14:textId="324F3FEE" w:rsidR="00C92E1D" w:rsidRPr="00AE7F1C" w:rsidRDefault="00A146A3" w:rsidP="00C92E1D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E7F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ณ</w:t>
            </w:r>
            <w:r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E7F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21708C"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="001E7E7E"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E7E7E" w:rsidRPr="00AE7F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21708C"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710" w:type="dxa"/>
            <w:vAlign w:val="bottom"/>
          </w:tcPr>
          <w:p w14:paraId="07895FCB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C2CA91E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860AA7C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790E91" w14:textId="77777777" w:rsidR="00C92E1D" w:rsidRPr="00AE7F1C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30C15D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AE7F1C">
              <w:rPr>
                <w:rFonts w:ascii="Angsana New" w:hAnsi="Angsana New"/>
                <w:sz w:val="26"/>
                <w:szCs w:val="26"/>
                <w:lang w:bidi="th-TH"/>
              </w:rPr>
              <w:t xml:space="preserve"> - </w:t>
            </w:r>
            <w:r w:rsidRPr="00AE7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77142E" w14:textId="77777777" w:rsidR="00C92E1D" w:rsidRPr="00AE7F1C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4E0B3F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F121DE5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511A1E6" w14:textId="403F2E6F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AE7F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1708C" w:rsidRPr="00AE7F1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007CC7E1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E0CB59D" w14:textId="48F5559F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AE7F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1708C" w:rsidRPr="00AE7F1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58A02EB0" w14:textId="77777777" w:rsidR="00C92E1D" w:rsidRPr="00AE7F1C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42BF566" w14:textId="7519DEDF" w:rsidR="00C92E1D" w:rsidRPr="00AE7F1C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AE7F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1708C" w:rsidRPr="00AE7F1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5720D43" w14:textId="77777777" w:rsidR="00C92E1D" w:rsidRPr="00AE7F1C" w:rsidRDefault="00C92E1D" w:rsidP="00C92E1D">
            <w:pPr>
              <w:spacing w:line="240" w:lineRule="auto"/>
              <w:ind w:left="-43" w:right="-86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73C0EC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92E1D" w:rsidRPr="00AE7F1C" w14:paraId="0C6C2E02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B2B39D7" w14:textId="77777777" w:rsidR="00C92E1D" w:rsidRPr="00AE7F1C" w:rsidRDefault="00C92E1D" w:rsidP="00C92E1D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456AE5F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E7F1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92E1D" w:rsidRPr="00AE7F1C" w14:paraId="0A28595D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D2DBEBF" w14:textId="77777777" w:rsidR="00C92E1D" w:rsidRPr="00AE7F1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4EFB6BD2" w14:textId="3650D6F0" w:rsidR="00C92E1D" w:rsidRPr="00AE7F1C" w:rsidRDefault="00116AF0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1E64273D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34221BC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14E338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B5D9E7C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195BBF0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57A535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698C84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406883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F64B26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ADB750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5E4EFB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08C1A3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F94482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0C61535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E1D" w:rsidRPr="00AE7F1C" w14:paraId="2DD62508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48F906B9" w14:textId="77777777" w:rsidR="00C92E1D" w:rsidRPr="00AE7F1C" w:rsidRDefault="00C92E1D" w:rsidP="00C92E1D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483BB0E" w14:textId="565295B2" w:rsidR="00C92E1D" w:rsidRPr="00AE7F1C" w:rsidRDefault="00116AF0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1CABC561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4BFE40C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09C509D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7CD6FFA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F4D9499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E4A9610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6BAD8B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ED7D24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E6D180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000C6B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E93484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90AF60" w14:textId="77777777" w:rsidR="00C92E1D" w:rsidRPr="00AE7F1C" w:rsidRDefault="00C92E1D" w:rsidP="00C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A4E6CA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136C953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E1D" w:rsidRPr="00AE7F1C" w14:paraId="5FD7F496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0B57805F" w14:textId="77777777" w:rsidR="00C92E1D" w:rsidRPr="00AE7F1C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36E48109" w14:textId="3945A5B5" w:rsidR="00C92E1D" w:rsidRPr="00AE7F1C" w:rsidRDefault="00116AF0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77370128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4345D9C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F7E9BD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CCEB6C0" w14:textId="77777777" w:rsidR="00C92E1D" w:rsidRPr="00AE7F1C" w:rsidRDefault="00C92E1D" w:rsidP="007A7A9F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45BB57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B30DF68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F77AB7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2B8178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129AE7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CD869A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B1B75C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D4101A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A7A7A74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7B89925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2E1D" w:rsidRPr="00AE7F1C" w14:paraId="6E85B35F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7ACEF7A7" w14:textId="77777777" w:rsidR="00C92E1D" w:rsidRPr="00AE7F1C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AE7F1C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E7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ตราสารหนี้</w:t>
            </w:r>
          </w:p>
        </w:tc>
        <w:tc>
          <w:tcPr>
            <w:tcW w:w="1710" w:type="dxa"/>
          </w:tcPr>
          <w:p w14:paraId="70FFC7B6" w14:textId="076306D6" w:rsidR="00C92E1D" w:rsidRPr="00AE7F1C" w:rsidRDefault="0021708C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F9D8FAC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A9D8B61" w14:textId="2C0EBBC7" w:rsidR="00C92E1D" w:rsidRPr="00AE7F1C" w:rsidRDefault="0086586A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F8F689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216A7A1" w14:textId="6B2CFE95" w:rsidR="00C92E1D" w:rsidRPr="00AE7F1C" w:rsidRDefault="0086586A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29BEBA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E86CD59" w14:textId="034B6B6E" w:rsidR="00C92E1D" w:rsidRPr="00AE7F1C" w:rsidRDefault="0021708C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548098C3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714AFA" w14:textId="4ECD3202" w:rsidR="00C92E1D" w:rsidRPr="00AE7F1C" w:rsidRDefault="0086586A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56465D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D64D0E" w14:textId="651B1703" w:rsidR="00C92E1D" w:rsidRPr="00AE7F1C" w:rsidRDefault="0021708C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1156E1D0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21A63A" w14:textId="24571BEC" w:rsidR="00C92E1D" w:rsidRPr="00AE7F1C" w:rsidRDefault="0086586A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EF2EBB8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849B3DA" w14:textId="76A0C3B2" w:rsidR="00C92E1D" w:rsidRPr="00AE7F1C" w:rsidRDefault="0021708C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C92E1D" w:rsidRPr="00AE7F1C" w14:paraId="7A90F19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1A3F230C" w14:textId="77777777" w:rsidR="00C92E1D" w:rsidRPr="00AE7F1C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AE7F1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E7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</w:tcPr>
          <w:p w14:paraId="03304D9E" w14:textId="6978B705" w:rsidR="00C92E1D" w:rsidRPr="00AE7F1C" w:rsidRDefault="0086586A" w:rsidP="00C92E1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1E5A19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A7357A8" w14:textId="7120464E" w:rsidR="00C92E1D" w:rsidRPr="00AE7F1C" w:rsidRDefault="0021708C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35F6D26D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8F365F4" w14:textId="382F8F51" w:rsidR="00C92E1D" w:rsidRPr="00AE7F1C" w:rsidRDefault="0086586A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9B30FD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8B30A3D" w14:textId="7C9D6D1E" w:rsidR="00C92E1D" w:rsidRPr="00AE7F1C" w:rsidRDefault="0021708C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479CA611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9BC732" w14:textId="6E6D62C6" w:rsidR="00C92E1D" w:rsidRPr="00AE7F1C" w:rsidRDefault="0021708C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7635AE04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61BC07" w14:textId="33EEA46B" w:rsidR="00C92E1D" w:rsidRPr="00AE7F1C" w:rsidRDefault="0086586A" w:rsidP="00C92E1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7713AA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3A204C" w14:textId="3CD6F0EB" w:rsidR="00C92E1D" w:rsidRPr="00AE7F1C" w:rsidRDefault="0086586A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BF5DEA5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26B5461" w14:textId="6184819D" w:rsidR="00C92E1D" w:rsidRPr="00AE7F1C" w:rsidRDefault="0021708C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</w:t>
            </w:r>
          </w:p>
        </w:tc>
      </w:tr>
      <w:tr w:rsidR="00C92E1D" w:rsidRPr="00AE7F1C" w14:paraId="5B2A93BB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59029D5" w14:textId="77777777" w:rsidR="00C92E1D" w:rsidRPr="00AE7F1C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26A1A86C" w14:textId="23CC3023" w:rsidR="00C92E1D" w:rsidRPr="00AE7F1C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2C6FB1F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69C9D77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51C9D5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9B89D90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816517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1102F78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FA0235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338F82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154990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B40344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EDF530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E3EFBB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870A2BD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4200348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2460" w:rsidRPr="00AE7F1C" w14:paraId="0F969D70" w14:textId="77777777" w:rsidTr="00592460">
        <w:trPr>
          <w:trHeight w:val="144"/>
        </w:trPr>
        <w:tc>
          <w:tcPr>
            <w:tcW w:w="3240" w:type="dxa"/>
            <w:shd w:val="clear" w:color="auto" w:fill="auto"/>
          </w:tcPr>
          <w:p w14:paraId="3E199260" w14:textId="7AB01789" w:rsidR="00592460" w:rsidRPr="00AE7F1C" w:rsidRDefault="00592460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AE7F1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E7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</w:tcPr>
          <w:p w14:paraId="76113F25" w14:textId="307C389F" w:rsidR="00592460" w:rsidRPr="00AE7F1C" w:rsidRDefault="0021708C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270" w:type="dxa"/>
          </w:tcPr>
          <w:p w14:paraId="0EB05938" w14:textId="77777777" w:rsidR="00592460" w:rsidRPr="00AE7F1C" w:rsidRDefault="00592460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E5B66AE" w14:textId="71FFE206" w:rsidR="00592460" w:rsidRPr="00AE7F1C" w:rsidRDefault="0086586A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7ED091" w14:textId="77777777" w:rsidR="00592460" w:rsidRPr="00AE7F1C" w:rsidRDefault="00592460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3141CB9" w14:textId="1399F391" w:rsidR="00592460" w:rsidRPr="00AE7F1C" w:rsidRDefault="0086586A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9EBB13" w14:textId="77777777" w:rsidR="00592460" w:rsidRPr="00AE7F1C" w:rsidRDefault="00592460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57BA7E3" w14:textId="778EDBEB" w:rsidR="00592460" w:rsidRPr="00AE7F1C" w:rsidRDefault="0021708C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</w:p>
        </w:tc>
        <w:tc>
          <w:tcPr>
            <w:tcW w:w="270" w:type="dxa"/>
          </w:tcPr>
          <w:p w14:paraId="33E47D17" w14:textId="77777777" w:rsidR="00592460" w:rsidRPr="00AE7F1C" w:rsidRDefault="00592460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9FBC16" w14:textId="245FF308" w:rsidR="00592460" w:rsidRPr="00AE7F1C" w:rsidRDefault="0086586A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FF84F1" w14:textId="77777777" w:rsidR="00592460" w:rsidRPr="00AE7F1C" w:rsidRDefault="00592460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9BC913" w14:textId="0EB0A0C9" w:rsidR="00592460" w:rsidRPr="00AE7F1C" w:rsidRDefault="0086586A" w:rsidP="00C92E1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7DA83B" w14:textId="77777777" w:rsidR="00592460" w:rsidRPr="00AE7F1C" w:rsidRDefault="00592460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ABC077" w14:textId="5C2BCF4B" w:rsidR="00592460" w:rsidRPr="00AE7F1C" w:rsidRDefault="0021708C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270" w:type="dxa"/>
          </w:tcPr>
          <w:p w14:paraId="0C0377B1" w14:textId="77777777" w:rsidR="00592460" w:rsidRPr="00AE7F1C" w:rsidRDefault="00592460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C136856" w14:textId="2FBA856A" w:rsidR="00592460" w:rsidRPr="00AE7F1C" w:rsidRDefault="0021708C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</w:t>
            </w:r>
          </w:p>
        </w:tc>
      </w:tr>
      <w:tr w:rsidR="00C92E1D" w:rsidRPr="00AE7F1C" w14:paraId="0A88D37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0B725E14" w14:textId="28C50576" w:rsidR="00C92E1D" w:rsidRPr="00AE7F1C" w:rsidRDefault="00D81037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="00592460" w:rsidRPr="00AE7F1C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="00592460" w:rsidRPr="00AE7F1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D8FE362" w14:textId="4748E8E5" w:rsidR="00C92E1D" w:rsidRPr="00AE7F1C" w:rsidRDefault="0021708C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412F055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59ABC86" w14:textId="008EF539" w:rsidR="00C92E1D" w:rsidRPr="00AE7F1C" w:rsidRDefault="0086586A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3F641A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6F02A5D" w14:textId="1421ACB0" w:rsidR="00C92E1D" w:rsidRPr="00AE7F1C" w:rsidRDefault="0086586A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96015C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BEFC84" w14:textId="5CD425B3" w:rsidR="00C92E1D" w:rsidRPr="00AE7F1C" w:rsidRDefault="0021708C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</w:tcPr>
          <w:p w14:paraId="40EA227A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3989F2" w14:textId="0FFB3A0C" w:rsidR="00C92E1D" w:rsidRPr="00AE7F1C" w:rsidRDefault="0086586A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6DEAC5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D46A18" w14:textId="7CF571CB" w:rsidR="00C92E1D" w:rsidRPr="00AE7F1C" w:rsidRDefault="0021708C" w:rsidP="00116A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</w:tcPr>
          <w:p w14:paraId="15F71574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FECAD9" w14:textId="28B97723" w:rsidR="00C92E1D" w:rsidRPr="00AE7F1C" w:rsidRDefault="0086586A" w:rsidP="00116AF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3B8BA27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0CA4369" w14:textId="0CFE8863" w:rsidR="00C92E1D" w:rsidRPr="00AE7F1C" w:rsidRDefault="0021708C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</w:tr>
      <w:tr w:rsidR="00C92E1D" w:rsidRPr="00AE7F1C" w14:paraId="4B4EB278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3E241D52" w14:textId="77777777" w:rsidR="00C92E1D" w:rsidRPr="00AE7F1C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AE7F1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A859E05" w14:textId="239AEC5C" w:rsidR="00C92E1D" w:rsidRPr="00AE7F1C" w:rsidRDefault="0021708C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72</w:t>
            </w:r>
          </w:p>
        </w:tc>
        <w:tc>
          <w:tcPr>
            <w:tcW w:w="270" w:type="dxa"/>
          </w:tcPr>
          <w:p w14:paraId="430BE761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84B9B" w14:textId="020AFF1E" w:rsidR="00C92E1D" w:rsidRPr="00AE7F1C" w:rsidRDefault="0021708C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4B394B34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6F82F" w14:textId="6AEA9974" w:rsidR="00C92E1D" w:rsidRPr="00AE7F1C" w:rsidRDefault="0086586A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6C0B4C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A55ED" w14:textId="1C617732" w:rsidR="00C92E1D" w:rsidRPr="00AE7F1C" w:rsidRDefault="0021708C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163</w:t>
            </w:r>
          </w:p>
        </w:tc>
        <w:tc>
          <w:tcPr>
            <w:tcW w:w="270" w:type="dxa"/>
          </w:tcPr>
          <w:p w14:paraId="63BF2D7A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408CFE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6DC6CA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6FF70B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F653BA9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AE93FD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97049B2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3C80403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92E1D" w:rsidRPr="00AE7F1C" w14:paraId="5BAE236C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5217518" w14:textId="77777777" w:rsidR="00C92E1D" w:rsidRPr="00AE7F1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F95E8D9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12791E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30BD34CA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59EE865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1C4661AE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31E14C5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40FAB20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24B122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AC3C45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90F184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8E359D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AB87A5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7FCD4F" w14:textId="77777777" w:rsidR="00C92E1D" w:rsidRPr="00AE7F1C" w:rsidRDefault="00C92E1D" w:rsidP="00C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F44004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248BE02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6AFBE009" w14:textId="66B98706" w:rsidR="00D525D8" w:rsidRPr="00AE7F1C" w:rsidRDefault="00D525D8" w:rsidP="00D525D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50A6CAA7" w14:textId="77777777" w:rsidR="00592460" w:rsidRPr="00AE7F1C" w:rsidRDefault="00592460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666C24D" w14:textId="77777777" w:rsidR="00592460" w:rsidRPr="00AE7F1C" w:rsidRDefault="00592460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67DD44F" w14:textId="77777777" w:rsidR="00C92E1D" w:rsidRPr="00AE7F1C" w:rsidRDefault="00C92E1D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43B2DE1" w14:textId="77777777" w:rsidR="007704BC" w:rsidRPr="00AE7F1C" w:rsidRDefault="007704BC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DDEA766" w14:textId="77777777" w:rsidR="00C92E1D" w:rsidRPr="00AE7F1C" w:rsidRDefault="00C92E1D" w:rsidP="00BE56E1">
      <w:pPr>
        <w:pStyle w:val="block"/>
        <w:spacing w:after="0" w:line="240" w:lineRule="atLeast"/>
        <w:ind w:left="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C92E1D" w:rsidRPr="00AE7F1C" w14:paraId="0807BBCD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7CE2FA3" w14:textId="77777777" w:rsidR="00C92E1D" w:rsidRPr="00AE7F1C" w:rsidRDefault="00C92E1D" w:rsidP="00C92E1D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2C064813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E7F1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AE7F1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92E1D" w:rsidRPr="00AE7F1C" w14:paraId="2F71EE6B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BBC521C" w14:textId="77777777" w:rsidR="00C92E1D" w:rsidRPr="00AE7F1C" w:rsidRDefault="00C92E1D" w:rsidP="00C92E1D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72A6BD35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AE7F1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1B58D93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2D04E27F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AE7F1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92E1D" w:rsidRPr="00AE7F1C" w14:paraId="2504F875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0D445E7" w14:textId="771FC160" w:rsidR="00C92E1D" w:rsidRPr="00AE7F1C" w:rsidRDefault="00C92E1D" w:rsidP="00C92E1D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E7F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ณ</w:t>
            </w:r>
            <w:r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E7F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21708C"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E7F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21708C"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710" w:type="dxa"/>
            <w:vAlign w:val="bottom"/>
          </w:tcPr>
          <w:p w14:paraId="2A8A9040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0CCBF38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9D08442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ECBAA" w14:textId="77777777" w:rsidR="00C92E1D" w:rsidRPr="00AE7F1C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88823FB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AE7F1C">
              <w:rPr>
                <w:rFonts w:ascii="Angsana New" w:hAnsi="Angsana New"/>
                <w:sz w:val="26"/>
                <w:szCs w:val="26"/>
                <w:lang w:bidi="th-TH"/>
              </w:rPr>
              <w:t xml:space="preserve"> - </w:t>
            </w:r>
            <w:r w:rsidRPr="00AE7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D92B52" w14:textId="77777777" w:rsidR="00C92E1D" w:rsidRPr="00AE7F1C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5FF283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AE739AC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39C4A29" w14:textId="5E99448C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AE7F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1708C" w:rsidRPr="00AE7F1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3DD5D618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F833055" w14:textId="14F474FF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AE7F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1708C" w:rsidRPr="00AE7F1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76E21002" w14:textId="77777777" w:rsidR="00C92E1D" w:rsidRPr="00AE7F1C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98D027A" w14:textId="7B4B3E4D" w:rsidR="00C92E1D" w:rsidRPr="00AE7F1C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AE7F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1708C" w:rsidRPr="00AE7F1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11A4F5F0" w14:textId="77777777" w:rsidR="00C92E1D" w:rsidRPr="00AE7F1C" w:rsidRDefault="00C92E1D" w:rsidP="00C92E1D">
            <w:pPr>
              <w:spacing w:line="240" w:lineRule="auto"/>
              <w:ind w:left="-43" w:right="-86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7BB615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92E1D" w:rsidRPr="00AE7F1C" w14:paraId="1CAB06F7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ABC5627" w14:textId="77777777" w:rsidR="00C92E1D" w:rsidRPr="00AE7F1C" w:rsidRDefault="00C92E1D" w:rsidP="00C92E1D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3641FD9B" w14:textId="77777777" w:rsidR="00C92E1D" w:rsidRPr="00AE7F1C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E7F1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92E1D" w:rsidRPr="00AE7F1C" w14:paraId="29D30496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836FB88" w14:textId="77777777" w:rsidR="00C92E1D" w:rsidRPr="00AE7F1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205C8D64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A8E7E8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FD57A0E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B875EE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E90F544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A1E0853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D320ABB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D272B6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879498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5C7B50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5F37BB6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DDD22E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D4F91D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65B589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9F2271C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E1D" w:rsidRPr="00AE7F1C" w14:paraId="59E251EA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1F63B6CD" w14:textId="77777777" w:rsidR="00C92E1D" w:rsidRPr="00AE7F1C" w:rsidRDefault="00C92E1D" w:rsidP="00C92E1D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E7F1C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4F6894D0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1CE32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DF03DCF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48032E7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52D6F68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B17B80D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7FCD1AB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046C35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B7F3FC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17F65F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535C9A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143B5E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3645B2" w14:textId="77777777" w:rsidR="00C92E1D" w:rsidRPr="00AE7F1C" w:rsidRDefault="00C92E1D" w:rsidP="00C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1CBD3A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9945088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E1D" w:rsidRPr="00AE7F1C" w14:paraId="4401D7F2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5A6D560C" w14:textId="77777777" w:rsidR="00C92E1D" w:rsidRPr="00AE7F1C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2F8AF49C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0D6CDE2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BA4F5F9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7D2502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6016A9B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63B4F1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F216C54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457FC7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439DAE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04F262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D348BB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9A1170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9BD7EC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CB7313B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AE87C9F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2E1D" w:rsidRPr="00AE7F1C" w14:paraId="0E4150EE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15C6463E" w14:textId="77777777" w:rsidR="00C92E1D" w:rsidRPr="00AE7F1C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AE7F1C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E7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ตราสารหนี้</w:t>
            </w:r>
          </w:p>
        </w:tc>
        <w:tc>
          <w:tcPr>
            <w:tcW w:w="1710" w:type="dxa"/>
          </w:tcPr>
          <w:p w14:paraId="72817E81" w14:textId="32CF517B" w:rsidR="00C92E1D" w:rsidRPr="00AE7F1C" w:rsidRDefault="0021708C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CDF0DBA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41E83F1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B899A1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1EA909B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BA38FE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92921F8" w14:textId="79D3691A" w:rsidR="00C92E1D" w:rsidRPr="00AE7F1C" w:rsidRDefault="0021708C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A0912B0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1EE3D8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17C39D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B83878" w14:textId="04EEB24D" w:rsidR="00C92E1D" w:rsidRPr="00AE7F1C" w:rsidRDefault="0021708C" w:rsidP="00E6253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715B5D02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0C1B06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075946A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9CB7B2C" w14:textId="7075337A" w:rsidR="00C92E1D" w:rsidRPr="00AE7F1C" w:rsidRDefault="0021708C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C92E1D" w:rsidRPr="00AE7F1C" w14:paraId="2BE112C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7ACA7D5E" w14:textId="77777777" w:rsidR="00C92E1D" w:rsidRPr="00AE7F1C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AE7F1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E7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</w:tcPr>
          <w:p w14:paraId="45388738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A843CA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63D6B0E" w14:textId="4CA80F1F" w:rsidR="00C92E1D" w:rsidRPr="00AE7F1C" w:rsidRDefault="0021708C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5D40EDA6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EE9D2EC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4D6481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3156841" w14:textId="7D01E47A" w:rsidR="00C92E1D" w:rsidRPr="00AE7F1C" w:rsidRDefault="0021708C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574D52B7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6B0CCC" w14:textId="40BC20E9" w:rsidR="00C92E1D" w:rsidRPr="00AE7F1C" w:rsidRDefault="0021708C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</w:p>
        </w:tc>
        <w:tc>
          <w:tcPr>
            <w:tcW w:w="270" w:type="dxa"/>
          </w:tcPr>
          <w:p w14:paraId="41D6D18A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317665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997E3AC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06154D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B6C0051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954F8FE" w14:textId="2B0ECD66" w:rsidR="00C92E1D" w:rsidRPr="00AE7F1C" w:rsidRDefault="0021708C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/>
              </w:rPr>
              <w:t>67</w:t>
            </w:r>
          </w:p>
        </w:tc>
      </w:tr>
      <w:tr w:rsidR="00C92E1D" w:rsidRPr="00AE7F1C" w14:paraId="1AE410D3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7499077E" w14:textId="77777777" w:rsidR="00C92E1D" w:rsidRPr="00AE7F1C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2DC1725F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14D7B41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47E5729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E2A520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AE57F50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51ECDE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EF8BB19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2E5544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8A11D5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DAE33C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4C39E1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5558B6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390E25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5E0549E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A1B0D90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92E1D" w:rsidRPr="00AE7F1C" w14:paraId="381B11DD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3A663B61" w14:textId="77777777" w:rsidR="00C92E1D" w:rsidRPr="00AE7F1C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AE7F1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E7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F00D213" w14:textId="6608A4F4" w:rsidR="00C92E1D" w:rsidRPr="00AE7F1C" w:rsidRDefault="0021708C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5D881AF0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97E42BA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D2B5BC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D92B0CF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95C1EC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3D7AEF" w14:textId="2D4C539B" w:rsidR="00C92E1D" w:rsidRPr="00AE7F1C" w:rsidRDefault="0021708C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</w:p>
        </w:tc>
        <w:tc>
          <w:tcPr>
            <w:tcW w:w="270" w:type="dxa"/>
          </w:tcPr>
          <w:p w14:paraId="54A21AEF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F0232E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828C2E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488CD6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354FDC90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CD4CAA" w14:textId="25FB9947" w:rsidR="00C92E1D" w:rsidRPr="00AE7F1C" w:rsidRDefault="0021708C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0602F31F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A35AC2D" w14:textId="24381684" w:rsidR="00C92E1D" w:rsidRPr="00AE7F1C" w:rsidRDefault="0021708C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/>
              </w:rPr>
              <w:t>56</w:t>
            </w:r>
          </w:p>
        </w:tc>
      </w:tr>
      <w:tr w:rsidR="00C92E1D" w:rsidRPr="00AE7F1C" w14:paraId="25942003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01892B1F" w14:textId="77777777" w:rsidR="00C92E1D" w:rsidRPr="00AE7F1C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7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AE7F1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64803F4" w14:textId="7915C540" w:rsidR="00C92E1D" w:rsidRPr="00AE7F1C" w:rsidRDefault="0021708C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13CC6A42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510F2" w14:textId="4FFB56E8" w:rsidR="00C92E1D" w:rsidRPr="00AE7F1C" w:rsidRDefault="0021708C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5737D981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001C2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70256C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8980C" w14:textId="26C71C98" w:rsidR="00C92E1D" w:rsidRPr="00AE7F1C" w:rsidRDefault="0021708C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126</w:t>
            </w:r>
          </w:p>
        </w:tc>
        <w:tc>
          <w:tcPr>
            <w:tcW w:w="270" w:type="dxa"/>
          </w:tcPr>
          <w:p w14:paraId="67CDC8D7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9EE10E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2CC714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DE20D0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A9D772B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F1A1E3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1DC3F48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9748161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92E1D" w:rsidRPr="00AE7F1C" w14:paraId="6B65C4FA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3E9CC84A" w14:textId="77777777" w:rsidR="00C92E1D" w:rsidRPr="00AE7F1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FBC9760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080535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4BBC9918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D4A1B91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3F104817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EAA7FF5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DFBBF89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EFA30A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D4EA048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67C857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7D97D0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35B0C0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CA7357" w14:textId="77777777" w:rsidR="00C92E1D" w:rsidRPr="00AE7F1C" w:rsidRDefault="00C92E1D" w:rsidP="00C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B7B649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AD8D4B9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2E1D" w:rsidRPr="00AE7F1C" w14:paraId="632272B5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3A4289C1" w14:textId="77777777" w:rsidR="00C92E1D" w:rsidRPr="00AE7F1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AE7F1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25AB9059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CD7B00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2F49295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BA820F6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C057E78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9D1B129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C865D90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C05E44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ED2167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27704A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30BBB18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157D6E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79CC83" w14:textId="77777777" w:rsidR="00C92E1D" w:rsidRPr="00AE7F1C" w:rsidRDefault="00C92E1D" w:rsidP="00C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A7987A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69166D3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E1D" w:rsidRPr="00AE7F1C" w14:paraId="7603386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3B978397" w14:textId="77777777" w:rsidR="00C92E1D" w:rsidRPr="00AE7F1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3E9FF8AB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1A139689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C82B426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46005A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18861EC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2183C9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8C982D3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AC9318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93F3A2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EF6679E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F1E31B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A239F5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9639DB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B3655D6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E87ACF6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E1D" w:rsidRPr="00AE7F1C" w14:paraId="6C02E819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7496A100" w14:textId="77777777" w:rsidR="00C92E1D" w:rsidRPr="00AE7F1C" w:rsidRDefault="00C92E1D" w:rsidP="00C92E1D">
            <w:pPr>
              <w:spacing w:line="240" w:lineRule="auto"/>
              <w:ind w:left="166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E7F1C">
              <w:rPr>
                <w:rFonts w:ascii="Angsana New" w:hAnsi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51AB6D04" w14:textId="76A11E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21708C"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AE7F1C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8822193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34EC630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160BB6" w14:textId="77777777" w:rsidR="00C92E1D" w:rsidRPr="00AE7F1C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8CC0AB9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C45198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47B0DC2" w14:textId="018A0F2D" w:rsidR="00C92E1D" w:rsidRPr="00AE7F1C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</w:rPr>
              <w:t>(</w:t>
            </w:r>
            <w:r w:rsidR="0021708C" w:rsidRPr="00AE7F1C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AE7F1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FCBA7A4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EB0217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CBBF915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4F7478" w14:textId="29724DB2" w:rsidR="00C92E1D" w:rsidRPr="00AE7F1C" w:rsidRDefault="00C92E1D" w:rsidP="00E6253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</w:rPr>
              <w:t>(</w:t>
            </w:r>
            <w:r w:rsidR="0021708C" w:rsidRPr="00AE7F1C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AE7F1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D33F144" w14:textId="77777777" w:rsidR="00C92E1D" w:rsidRPr="00AE7F1C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BB9718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F1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3A041F3" w14:textId="77777777" w:rsidR="00C92E1D" w:rsidRPr="00AE7F1C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60EACAB" w14:textId="34079B5B" w:rsidR="00C92E1D" w:rsidRPr="00AE7F1C" w:rsidRDefault="00C92E1D" w:rsidP="00E6253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AE7F1C">
              <w:rPr>
                <w:rFonts w:ascii="Angsana New" w:hAnsi="Angsana New"/>
                <w:sz w:val="26"/>
                <w:szCs w:val="26"/>
              </w:rPr>
              <w:t>(</w:t>
            </w:r>
            <w:r w:rsidR="0021708C" w:rsidRPr="00AE7F1C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AE7F1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71E2A13D" w14:textId="77777777" w:rsidR="00C92E1D" w:rsidRPr="00AE7F1C" w:rsidRDefault="00C92E1D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6F4D6FB" w14:textId="77777777" w:rsidR="00C92E1D" w:rsidRPr="00AE7F1C" w:rsidRDefault="00C92E1D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69B5A29" w14:textId="77777777" w:rsidR="00C92E1D" w:rsidRPr="00AE7F1C" w:rsidRDefault="00C92E1D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6F44CC6" w14:textId="4EDDE71F" w:rsidR="00C92E1D" w:rsidRPr="00AE7F1C" w:rsidRDefault="00C92E1D" w:rsidP="00C92E1D">
      <w:pPr>
        <w:pStyle w:val="block"/>
        <w:spacing w:after="0" w:line="240" w:lineRule="atLeast"/>
        <w:ind w:left="0" w:right="-7"/>
        <w:jc w:val="thaiDistribute"/>
        <w:rPr>
          <w:rFonts w:ascii="Angsana New" w:hAnsi="Angsana New"/>
          <w:sz w:val="30"/>
          <w:szCs w:val="30"/>
          <w:cs/>
          <w:lang w:bidi="th-TH"/>
        </w:rPr>
        <w:sectPr w:rsidR="00C92E1D" w:rsidRPr="00AE7F1C" w:rsidSect="00602268">
          <w:pgSz w:w="16834" w:h="11909" w:orient="landscape" w:code="9"/>
          <w:pgMar w:top="1152" w:right="691" w:bottom="1152" w:left="1080" w:header="475" w:footer="605" w:gutter="0"/>
          <w:cols w:space="720"/>
          <w:docGrid w:linePitch="245"/>
        </w:sectPr>
      </w:pPr>
    </w:p>
    <w:p w14:paraId="771E06CB" w14:textId="77777777" w:rsidR="00882010" w:rsidRPr="00AE7F1C" w:rsidRDefault="00882010" w:rsidP="00925863">
      <w:pPr>
        <w:pStyle w:val="block"/>
        <w:tabs>
          <w:tab w:val="decimal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 w:rsidRPr="00AE7F1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AE7F1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55F7814C" w14:textId="77777777" w:rsidR="00882010" w:rsidRPr="00AE7F1C" w:rsidRDefault="00882010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0"/>
          <w:szCs w:val="20"/>
        </w:rPr>
      </w:pPr>
    </w:p>
    <w:tbl>
      <w:tblPr>
        <w:tblStyle w:val="TableGrid"/>
        <w:tblW w:w="9450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36"/>
        <w:gridCol w:w="6064"/>
      </w:tblGrid>
      <w:tr w:rsidR="009933DC" w:rsidRPr="00AE7F1C" w14:paraId="702D9B16" w14:textId="77777777" w:rsidTr="00925863">
        <w:trPr>
          <w:tblHeader/>
        </w:trPr>
        <w:tc>
          <w:tcPr>
            <w:tcW w:w="3150" w:type="dxa"/>
          </w:tcPr>
          <w:p w14:paraId="13281BA6" w14:textId="6657DFF8" w:rsidR="009933DC" w:rsidRPr="00AE7F1C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4B97D62" w14:textId="77777777" w:rsidR="009933DC" w:rsidRPr="00AE7F1C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5B0BD66B" w14:textId="064BFB08" w:rsidR="009933DC" w:rsidRPr="00AE7F1C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933DC" w:rsidRPr="00AE7F1C" w14:paraId="10250E81" w14:textId="77777777" w:rsidTr="00925863">
        <w:tc>
          <w:tcPr>
            <w:tcW w:w="3150" w:type="dxa"/>
          </w:tcPr>
          <w:p w14:paraId="1A8F51B6" w14:textId="77777777" w:rsidR="00C85327" w:rsidRPr="00AE7F1C" w:rsidRDefault="009933DC" w:rsidP="009933DC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</w:t>
            </w:r>
            <w:r w:rsidR="00C85327" w:rsidRPr="00AE7F1C"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</w:p>
          <w:p w14:paraId="20A3A17E" w14:textId="57A287B1" w:rsidR="009933DC" w:rsidRPr="00AE7F1C" w:rsidRDefault="00C85327" w:rsidP="009933DC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="009933DC" w:rsidRPr="00AE7F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4077140C" w14:textId="77777777" w:rsidR="009933DC" w:rsidRPr="00AE7F1C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3348EFD2" w14:textId="521346BC" w:rsidR="009933DC" w:rsidRPr="00AE7F1C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7F1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AE7F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9933DC" w:rsidRPr="00AE7F1C" w14:paraId="3B7CB413" w14:textId="77777777" w:rsidTr="00925863">
        <w:tc>
          <w:tcPr>
            <w:tcW w:w="3150" w:type="dxa"/>
          </w:tcPr>
          <w:p w14:paraId="78AA1BB7" w14:textId="488D7F3A" w:rsidR="009933DC" w:rsidRPr="00AE7F1C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30F625CE" w14:textId="77777777" w:rsidR="009933DC" w:rsidRPr="00AE7F1C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064" w:type="dxa"/>
          </w:tcPr>
          <w:p w14:paraId="6E152015" w14:textId="7756A13E" w:rsidR="009933DC" w:rsidRPr="00AE7F1C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</w:tr>
      <w:tr w:rsidR="009933DC" w:rsidRPr="00AE7F1C" w14:paraId="659BC28B" w14:textId="77777777" w:rsidTr="00925863">
        <w:tc>
          <w:tcPr>
            <w:tcW w:w="3150" w:type="dxa"/>
          </w:tcPr>
          <w:p w14:paraId="3A150CDA" w14:textId="08A3365F" w:rsidR="009933DC" w:rsidRPr="00AE7F1C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AE7F1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236" w:type="dxa"/>
          </w:tcPr>
          <w:p w14:paraId="549AD9C4" w14:textId="77777777" w:rsidR="009933DC" w:rsidRPr="00AE7F1C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53A1147C" w14:textId="05C94574" w:rsidR="009933DC" w:rsidRPr="00AE7F1C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AE7F1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9933DC" w:rsidRPr="00AE7F1C" w14:paraId="57C639F9" w14:textId="77777777" w:rsidTr="00925863">
        <w:trPr>
          <w:trHeight w:val="92"/>
        </w:trPr>
        <w:tc>
          <w:tcPr>
            <w:tcW w:w="3150" w:type="dxa"/>
          </w:tcPr>
          <w:p w14:paraId="118834F9" w14:textId="77777777" w:rsidR="009933DC" w:rsidRPr="00AE7F1C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3164DEB8" w14:textId="77777777" w:rsidR="009933DC" w:rsidRPr="00AE7F1C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064" w:type="dxa"/>
          </w:tcPr>
          <w:p w14:paraId="05C0FD68" w14:textId="77777777" w:rsidR="009933DC" w:rsidRPr="00AE7F1C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9933DC" w:rsidRPr="00AE7F1C" w14:paraId="55B94F09" w14:textId="77777777" w:rsidTr="00925863">
        <w:tc>
          <w:tcPr>
            <w:tcW w:w="3150" w:type="dxa"/>
          </w:tcPr>
          <w:p w14:paraId="3BF8D2C9" w14:textId="77777777" w:rsidR="009933DC" w:rsidRPr="00AE7F1C" w:rsidRDefault="009933DC" w:rsidP="009933DC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</w:t>
            </w:r>
          </w:p>
          <w:p w14:paraId="3459187C" w14:textId="53BB4315" w:rsidR="009933DC" w:rsidRPr="00AE7F1C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ของตลาด</w:t>
            </w:r>
          </w:p>
        </w:tc>
        <w:tc>
          <w:tcPr>
            <w:tcW w:w="236" w:type="dxa"/>
          </w:tcPr>
          <w:p w14:paraId="590D1F64" w14:textId="77777777" w:rsidR="009933DC" w:rsidRPr="00AE7F1C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677A3111" w14:textId="52096334" w:rsidR="009933DC" w:rsidRPr="00AE7F1C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AE7F1C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AE7F1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(ใช้ข้อมูลทางการเงินของกิจการที่ลงทุนเป็นข้อมูลที่ไม่สามารถสังเกตได้)</w:t>
            </w:r>
          </w:p>
        </w:tc>
      </w:tr>
    </w:tbl>
    <w:p w14:paraId="21EEA710" w14:textId="3B6A8593" w:rsidR="00C92E1D" w:rsidRPr="00AE7F1C" w:rsidRDefault="00C92E1D" w:rsidP="00C92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6E71663" w14:textId="77777777" w:rsidR="007F64CF" w:rsidRPr="00AE7F1C" w:rsidRDefault="007F64CF" w:rsidP="007F64CF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bookmarkStart w:id="5" w:name="_Hlk69925193"/>
      <w:r w:rsidRPr="00AE7F1C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รายการเคลื่อนไหวของตราสาร</w:t>
      </w:r>
      <w:r w:rsidRPr="00AE7F1C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ทุน</w:t>
      </w:r>
      <w:r w:rsidRPr="00AE7F1C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และตราสาร</w:t>
      </w:r>
      <w:r w:rsidRPr="00AE7F1C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หนี้</w:t>
      </w:r>
    </w:p>
    <w:p w14:paraId="4FB0AC57" w14:textId="77777777" w:rsidR="00851AAC" w:rsidRPr="00AE7F1C" w:rsidRDefault="00851AAC" w:rsidP="009933DC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20"/>
          <w:lang w:bidi="th-TH"/>
        </w:rPr>
      </w:pPr>
    </w:p>
    <w:p w14:paraId="094EEAAA" w14:textId="77D3AC20" w:rsidR="009933DC" w:rsidRPr="00AE7F1C" w:rsidRDefault="00851AAC" w:rsidP="009933DC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24"/>
          <w:szCs w:val="24"/>
          <w:lang w:bidi="th-TH"/>
        </w:rPr>
      </w:pPr>
      <w:r w:rsidRPr="00AE7F1C">
        <w:rPr>
          <w:rFonts w:ascii="Angsana New" w:hAnsi="Angsana New"/>
          <w:b/>
          <w:bCs/>
          <w:i/>
          <w:iCs/>
          <w:sz w:val="30"/>
          <w:szCs w:val="30"/>
          <w:lang w:bidi="th-TH"/>
        </w:rPr>
        <w:t>(</w:t>
      </w:r>
      <w:r w:rsidRPr="00AE7F1C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ก</w:t>
      </w:r>
      <w:r w:rsidRPr="00AE7F1C">
        <w:rPr>
          <w:rFonts w:ascii="Angsana New" w:hAnsi="Angsana New"/>
          <w:b/>
          <w:bCs/>
          <w:i/>
          <w:iCs/>
          <w:sz w:val="30"/>
          <w:szCs w:val="30"/>
          <w:lang w:bidi="th-TH"/>
        </w:rPr>
        <w:t xml:space="preserve">) </w:t>
      </w:r>
      <w:r w:rsidR="009933DC" w:rsidRPr="00AE7F1C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ตราสาร</w:t>
      </w:r>
      <w:r w:rsidR="000731F0" w:rsidRPr="00AE7F1C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ทุน</w:t>
      </w:r>
      <w:r w:rsidR="009933DC" w:rsidRPr="00AE7F1C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และตราสาร</w:t>
      </w:r>
      <w:r w:rsidR="000731F0" w:rsidRPr="00AE7F1C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หนี้ที่อยู่ในความต้องการของตลาด</w:t>
      </w:r>
    </w:p>
    <w:p w14:paraId="4A165582" w14:textId="77777777" w:rsidR="009933DC" w:rsidRPr="00AE7F1C" w:rsidRDefault="009933DC" w:rsidP="009933DC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20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900"/>
        <w:gridCol w:w="270"/>
        <w:gridCol w:w="990"/>
        <w:gridCol w:w="270"/>
        <w:gridCol w:w="1080"/>
        <w:gridCol w:w="270"/>
        <w:gridCol w:w="1080"/>
      </w:tblGrid>
      <w:tr w:rsidR="001418F1" w:rsidRPr="00AE7F1C" w14:paraId="371B9960" w14:textId="77777777" w:rsidTr="00633A46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55DB368D" w14:textId="77777777" w:rsidR="001418F1" w:rsidRPr="00AE7F1C" w:rsidRDefault="001418F1" w:rsidP="00993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4002664E" w14:textId="7ABF9610" w:rsidR="001418F1" w:rsidRPr="00AE7F1C" w:rsidRDefault="001418F1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933DC" w:rsidRPr="00AE7F1C" w14:paraId="43D625ED" w14:textId="77777777" w:rsidTr="000B393A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38D7C5F3" w14:textId="77777777" w:rsidR="009933DC" w:rsidRPr="00AE7F1C" w:rsidRDefault="009933DC" w:rsidP="00993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8D1DF75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36765FB9" w14:textId="1D62D921" w:rsidR="009933DC" w:rsidRPr="00AE7F1C" w:rsidRDefault="0021708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/>
                <w:sz w:val="28"/>
                <w:szCs w:val="28"/>
              </w:rPr>
              <w:t>1</w:t>
            </w:r>
            <w:r w:rsidR="009933DC"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9933DC" w:rsidRPr="00AE7F1C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6431C56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A3112C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15D67744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FAA1A9B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1BCBA146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F6C2A8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2E96AB22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001435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48140A26" w14:textId="7C329418" w:rsidR="009933DC" w:rsidRPr="00AE7F1C" w:rsidRDefault="0021708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</w:rPr>
              <w:t>30</w:t>
            </w:r>
            <w:r w:rsidR="006041C0" w:rsidRPr="00AE7F1C">
              <w:rPr>
                <w:rFonts w:asciiTheme="majorBidi" w:hAnsi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933DC" w:rsidRPr="00AE7F1C" w14:paraId="044FC2F1" w14:textId="77777777" w:rsidTr="000B393A">
        <w:trPr>
          <w:trHeight w:val="166"/>
          <w:tblHeader/>
        </w:trPr>
        <w:tc>
          <w:tcPr>
            <w:tcW w:w="3240" w:type="dxa"/>
          </w:tcPr>
          <w:p w14:paraId="0979D1F0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217799B0" w14:textId="1BE7618B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46CC" w:rsidRPr="00AE7F1C" w14:paraId="1648536D" w14:textId="77777777" w:rsidTr="000B393A">
        <w:trPr>
          <w:trHeight w:val="20"/>
        </w:trPr>
        <w:tc>
          <w:tcPr>
            <w:tcW w:w="3240" w:type="dxa"/>
          </w:tcPr>
          <w:p w14:paraId="75317955" w14:textId="1458279C" w:rsidR="00F446CC" w:rsidRPr="00AE7F1C" w:rsidRDefault="0021708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0608BB4D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06318C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A780A8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FF7ABB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143FA3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DA12AE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0B551B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CCD9FA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19A127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6CC" w:rsidRPr="00AE7F1C" w14:paraId="7210E4E4" w14:textId="77777777" w:rsidTr="000B393A">
        <w:trPr>
          <w:trHeight w:val="20"/>
        </w:trPr>
        <w:tc>
          <w:tcPr>
            <w:tcW w:w="3240" w:type="dxa"/>
          </w:tcPr>
          <w:p w14:paraId="6FB5329E" w14:textId="2ED5ED91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80" w:type="dxa"/>
          </w:tcPr>
          <w:p w14:paraId="1563D62E" w14:textId="151E7781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1C6313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11AADF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4CDC1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E64D69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34AF5A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37F36C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826D5F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0BF708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6CC" w:rsidRPr="00AE7F1C" w14:paraId="36BE63EA" w14:textId="77777777" w:rsidTr="000B393A">
        <w:trPr>
          <w:trHeight w:val="20"/>
        </w:trPr>
        <w:tc>
          <w:tcPr>
            <w:tcW w:w="3240" w:type="dxa"/>
          </w:tcPr>
          <w:p w14:paraId="0D2A00D5" w14:textId="6007995C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080" w:type="dxa"/>
          </w:tcPr>
          <w:p w14:paraId="1F6EA48D" w14:textId="5455318C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B7F66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436584" w14:textId="4B4C974D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9A3D5E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30EC68" w14:textId="23213074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EA2088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EED793" w14:textId="60DD415B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D0F7E5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226D0E" w14:textId="7D26BBCF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6CC" w:rsidRPr="00AE7F1C" w14:paraId="441EE910" w14:textId="77777777" w:rsidTr="00803E49">
        <w:trPr>
          <w:trHeight w:val="335"/>
        </w:trPr>
        <w:tc>
          <w:tcPr>
            <w:tcW w:w="3240" w:type="dxa"/>
          </w:tcPr>
          <w:p w14:paraId="410BD9D4" w14:textId="24C429F2" w:rsidR="00F446CC" w:rsidRPr="00AE7F1C" w:rsidRDefault="00F446CC" w:rsidP="006C2AA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7EB08157" w14:textId="41AA838B" w:rsidR="00F446CC" w:rsidRPr="00AE7F1C" w:rsidRDefault="0021708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270" w:type="dxa"/>
          </w:tcPr>
          <w:p w14:paraId="545ED2F3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CFA74B" w14:textId="12AED70A" w:rsidR="00F446CC" w:rsidRPr="00AE7F1C" w:rsidRDefault="0021708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</w:tcPr>
          <w:p w14:paraId="3D51BB1E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8443B2" w14:textId="5AF17AFB" w:rsidR="00F446CC" w:rsidRPr="00AE7F1C" w:rsidRDefault="0086586A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425B652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D0132C" w14:textId="4D4199A6" w:rsidR="00F446CC" w:rsidRPr="00AE7F1C" w:rsidRDefault="0086586A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7C5F59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D8115C" w14:textId="310EBEFE" w:rsidR="00F446CC" w:rsidRPr="00AE7F1C" w:rsidRDefault="0021708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</w:tr>
      <w:tr w:rsidR="00F446CC" w:rsidRPr="00AE7F1C" w14:paraId="3919AF45" w14:textId="77777777" w:rsidTr="000B393A">
        <w:trPr>
          <w:trHeight w:val="20"/>
        </w:trPr>
        <w:tc>
          <w:tcPr>
            <w:tcW w:w="3240" w:type="dxa"/>
          </w:tcPr>
          <w:p w14:paraId="35A30E73" w14:textId="4D8AE1E6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B6E125D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C369A7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B90CC6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2BF15A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D6F956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284AD0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CAB6A0" w14:textId="77777777" w:rsidR="00F446CC" w:rsidRPr="00AE7F1C" w:rsidRDefault="00F446CC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CE048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71FD93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6CC" w:rsidRPr="00AE7F1C" w14:paraId="42C57070" w14:textId="77777777" w:rsidTr="000B393A">
        <w:trPr>
          <w:trHeight w:val="20"/>
        </w:trPr>
        <w:tc>
          <w:tcPr>
            <w:tcW w:w="3240" w:type="dxa"/>
          </w:tcPr>
          <w:p w14:paraId="2965ACC1" w14:textId="61709438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3CA134EA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77D5D2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52807B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17A216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B1F0B3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6BD12D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44967F" w14:textId="77777777" w:rsidR="00F446CC" w:rsidRPr="00AE7F1C" w:rsidRDefault="00F446CC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4E5662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96519B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6CC" w:rsidRPr="00AE7F1C" w14:paraId="5730C7AE" w14:textId="77777777" w:rsidTr="000B393A">
        <w:trPr>
          <w:trHeight w:val="20"/>
        </w:trPr>
        <w:tc>
          <w:tcPr>
            <w:tcW w:w="3240" w:type="dxa"/>
          </w:tcPr>
          <w:p w14:paraId="0BF1A934" w14:textId="077B79D8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0F4F2CD" w14:textId="73BC79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13842D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C2AD27" w14:textId="4B64C3E8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79A635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EA0E73" w14:textId="5580DB2A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3951C1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023C3F" w14:textId="1D8A1629" w:rsidR="00F446CC" w:rsidRPr="00AE7F1C" w:rsidRDefault="00F446CC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CDFC47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0865A8" w14:textId="05D6472F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6CC" w:rsidRPr="00AE7F1C" w14:paraId="1BAC5357" w14:textId="77777777" w:rsidTr="000B393A">
        <w:trPr>
          <w:trHeight w:val="20"/>
        </w:trPr>
        <w:tc>
          <w:tcPr>
            <w:tcW w:w="3240" w:type="dxa"/>
          </w:tcPr>
          <w:p w14:paraId="05693C66" w14:textId="2B5FBBDD" w:rsidR="00F446CC" w:rsidRPr="00AE7F1C" w:rsidRDefault="00F446CC" w:rsidP="006C2AA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3A573C6C" w14:textId="77777777" w:rsidR="00BF2A3E" w:rsidRPr="00AE7F1C" w:rsidRDefault="00BF2A3E" w:rsidP="00BF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3ED4E5" w14:textId="6C8BF7BB" w:rsidR="00F446CC" w:rsidRPr="00AE7F1C" w:rsidRDefault="0021708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527A25BD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A500C0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06A79E" w14:textId="66E6BB6D" w:rsidR="0086586A" w:rsidRPr="00AE7F1C" w:rsidRDefault="0021708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215917B7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669D7E" w14:textId="77777777" w:rsidR="00F446CC" w:rsidRPr="00AE7F1C" w:rsidRDefault="00F446CC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EF8D9C" w14:textId="05B4B362" w:rsidR="0086586A" w:rsidRPr="00AE7F1C" w:rsidRDefault="0086586A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189A7A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F5E549" w14:textId="77777777" w:rsidR="00F446CC" w:rsidRPr="00AE7F1C" w:rsidRDefault="00F446CC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EAF716" w14:textId="7A6A028C" w:rsidR="0086586A" w:rsidRPr="00AE7F1C" w:rsidRDefault="0086586A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15ECBF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A989C3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35D800" w14:textId="310AC215" w:rsidR="0086586A" w:rsidRPr="00AE7F1C" w:rsidRDefault="0021708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F446CC" w:rsidRPr="00AE7F1C" w14:paraId="12665FC6" w14:textId="77777777" w:rsidTr="000B393A">
        <w:trPr>
          <w:trHeight w:val="20"/>
        </w:trPr>
        <w:tc>
          <w:tcPr>
            <w:tcW w:w="3240" w:type="dxa"/>
          </w:tcPr>
          <w:p w14:paraId="73CAB0D9" w14:textId="7A23C62B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1EF6FDD" w14:textId="6F9B3298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A35504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014B3A" w14:textId="1508D91F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AFC292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C80DFE" w14:textId="184C4164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CD9088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2E8149" w14:textId="4B9E4A0B" w:rsidR="00F446CC" w:rsidRPr="00AE7F1C" w:rsidRDefault="00F446CC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2272C2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2A720E" w14:textId="3BBADC48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6CC" w:rsidRPr="00AE7F1C" w14:paraId="73C620DE" w14:textId="77777777" w:rsidTr="000B393A">
        <w:trPr>
          <w:trHeight w:val="20"/>
        </w:trPr>
        <w:tc>
          <w:tcPr>
            <w:tcW w:w="3240" w:type="dxa"/>
          </w:tcPr>
          <w:p w14:paraId="7C74FCDA" w14:textId="49766511" w:rsidR="00F446CC" w:rsidRPr="00AE7F1C" w:rsidRDefault="00F446CC" w:rsidP="006C2AA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1C0365E9" w14:textId="77777777" w:rsidR="00BF2A3E" w:rsidRPr="00AE7F1C" w:rsidRDefault="00BF2A3E" w:rsidP="00BF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1533CD" w14:textId="346E529A" w:rsidR="00F446CC" w:rsidRPr="00AE7F1C" w:rsidRDefault="0021708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70" w:type="dxa"/>
          </w:tcPr>
          <w:p w14:paraId="5B711C02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B88E6F" w14:textId="77777777" w:rsidR="00F446CC" w:rsidRPr="00AE7F1C" w:rsidRDefault="00F446CC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4C5F15" w14:textId="253D110B" w:rsidR="0086586A" w:rsidRPr="00AE7F1C" w:rsidRDefault="0086586A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E860C1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A28D64" w14:textId="77777777" w:rsidR="00F446CC" w:rsidRPr="00AE7F1C" w:rsidRDefault="00F446CC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D48177" w14:textId="5C17110A" w:rsidR="0086586A" w:rsidRPr="00AE7F1C" w:rsidRDefault="0086586A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77724C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178BE8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688CB3" w14:textId="075B0286" w:rsidR="0086586A" w:rsidRPr="00AE7F1C" w:rsidRDefault="0021708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70" w:type="dxa"/>
          </w:tcPr>
          <w:p w14:paraId="33EA869F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629775" w14:textId="77777777" w:rsidR="00F446CC" w:rsidRPr="00AE7F1C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B7F1DA" w14:textId="6C963844" w:rsidR="0086586A" w:rsidRPr="00AE7F1C" w:rsidRDefault="0021708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9933DC" w:rsidRPr="00AE7F1C" w14:paraId="0789D70F" w14:textId="77777777" w:rsidTr="000B393A">
        <w:trPr>
          <w:trHeight w:val="20"/>
        </w:trPr>
        <w:tc>
          <w:tcPr>
            <w:tcW w:w="3240" w:type="dxa"/>
          </w:tcPr>
          <w:p w14:paraId="02F64E67" w14:textId="0FEF394D" w:rsidR="009933DC" w:rsidRPr="00AE7F1C" w:rsidRDefault="0021708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2563</w:t>
            </w:r>
          </w:p>
        </w:tc>
        <w:tc>
          <w:tcPr>
            <w:tcW w:w="1080" w:type="dxa"/>
          </w:tcPr>
          <w:p w14:paraId="3E2A7765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333D73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C95ADE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AFB450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A54DB6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A30121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6F29CD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A37D02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2CDF93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3DC" w:rsidRPr="00AE7F1C" w14:paraId="25422F3D" w14:textId="77777777" w:rsidTr="000B393A">
        <w:trPr>
          <w:trHeight w:val="20"/>
        </w:trPr>
        <w:tc>
          <w:tcPr>
            <w:tcW w:w="3240" w:type="dxa"/>
          </w:tcPr>
          <w:p w14:paraId="4E0C06F5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80" w:type="dxa"/>
          </w:tcPr>
          <w:p w14:paraId="3E73BACC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D1FD1F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E88660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77CAF2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B176FC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2E8FEA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53F334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A5DAA5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BE8006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3DC" w:rsidRPr="00AE7F1C" w14:paraId="7AED6992" w14:textId="77777777" w:rsidTr="000B393A">
        <w:trPr>
          <w:trHeight w:val="20"/>
        </w:trPr>
        <w:tc>
          <w:tcPr>
            <w:tcW w:w="3240" w:type="dxa"/>
          </w:tcPr>
          <w:p w14:paraId="771AEE74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080" w:type="dxa"/>
          </w:tcPr>
          <w:p w14:paraId="5F3ADA4A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D5365A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9302FE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E6C47B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0C8657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8A816A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936FC4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3364C9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E56201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3DC" w:rsidRPr="00AE7F1C" w14:paraId="71E47DA2" w14:textId="77777777" w:rsidTr="00061C21">
        <w:trPr>
          <w:trHeight w:val="263"/>
        </w:trPr>
        <w:tc>
          <w:tcPr>
            <w:tcW w:w="3240" w:type="dxa"/>
          </w:tcPr>
          <w:p w14:paraId="00F80280" w14:textId="71AE086B" w:rsidR="009933DC" w:rsidRPr="00AE7F1C" w:rsidRDefault="009933DC" w:rsidP="006C2AA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0B6C16FB" w14:textId="63F604C7" w:rsidR="009933DC" w:rsidRPr="00AE7F1C" w:rsidRDefault="0021708C" w:rsidP="0006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70" w:type="dxa"/>
          </w:tcPr>
          <w:p w14:paraId="4CBA4930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31E28C" w14:textId="3502B040" w:rsidR="009933DC" w:rsidRPr="00AE7F1C" w:rsidRDefault="0021708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270" w:type="dxa"/>
          </w:tcPr>
          <w:p w14:paraId="33CCEE1A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4FCF4A" w14:textId="4ADEC713" w:rsidR="009933DC" w:rsidRPr="00AE7F1C" w:rsidRDefault="0086586A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AD03B79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D84D8B" w14:textId="1ED89246" w:rsidR="009933DC" w:rsidRPr="00AE7F1C" w:rsidRDefault="0086586A" w:rsidP="0006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23A65D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83A1D7" w14:textId="35E82C6C" w:rsidR="009933DC" w:rsidRPr="00AE7F1C" w:rsidRDefault="0021708C" w:rsidP="0006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</w:tr>
      <w:tr w:rsidR="009933DC" w:rsidRPr="00AE7F1C" w14:paraId="45157830" w14:textId="77777777" w:rsidTr="000B393A">
        <w:trPr>
          <w:trHeight w:val="20"/>
        </w:trPr>
        <w:tc>
          <w:tcPr>
            <w:tcW w:w="3240" w:type="dxa"/>
          </w:tcPr>
          <w:p w14:paraId="65B4A975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ED5E636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ED975C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D473ED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6FF3DB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EB1192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0DCF02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CB1F58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7E65D7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4513CE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3DC" w:rsidRPr="00AE7F1C" w14:paraId="00804E78" w14:textId="77777777" w:rsidTr="000B393A">
        <w:trPr>
          <w:trHeight w:val="20"/>
        </w:trPr>
        <w:tc>
          <w:tcPr>
            <w:tcW w:w="3240" w:type="dxa"/>
          </w:tcPr>
          <w:p w14:paraId="0AD0A854" w14:textId="26B1FDEA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01D66720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3EEA7A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B6187A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D5B5BE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AA276B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B71534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B543DC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F90BD6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8B7125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3DC" w:rsidRPr="00AE7F1C" w14:paraId="252BBA6C" w14:textId="77777777" w:rsidTr="000B393A">
        <w:trPr>
          <w:trHeight w:val="20"/>
        </w:trPr>
        <w:tc>
          <w:tcPr>
            <w:tcW w:w="3240" w:type="dxa"/>
          </w:tcPr>
          <w:p w14:paraId="554F0F25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504DCD2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984C84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BC30D5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AA1CCA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1F612E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DFD57C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0DE398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E10720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5C9E25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3DC" w:rsidRPr="00AE7F1C" w14:paraId="7E1AB140" w14:textId="77777777" w:rsidTr="000B393A">
        <w:trPr>
          <w:trHeight w:val="20"/>
        </w:trPr>
        <w:tc>
          <w:tcPr>
            <w:tcW w:w="3240" w:type="dxa"/>
          </w:tcPr>
          <w:p w14:paraId="199B97EE" w14:textId="77777777" w:rsidR="009933DC" w:rsidRPr="00AE7F1C" w:rsidRDefault="009933DC" w:rsidP="006C2AA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01203F03" w14:textId="77777777" w:rsidR="009933DC" w:rsidRPr="00AE7F1C" w:rsidRDefault="009933DC" w:rsidP="00BF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1DF662" w14:textId="343BE7EE" w:rsidR="009933DC" w:rsidRPr="00AE7F1C" w:rsidRDefault="0021708C" w:rsidP="000C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1181F276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409A1D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274BBD" w14:textId="12653CE1" w:rsidR="0086586A" w:rsidRPr="00AE7F1C" w:rsidRDefault="0086586A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915FE4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949849" w14:textId="77777777" w:rsidR="009933DC" w:rsidRPr="00AE7F1C" w:rsidRDefault="009933DC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3D5753" w14:textId="45B83618" w:rsidR="0086586A" w:rsidRPr="00AE7F1C" w:rsidRDefault="0086586A" w:rsidP="00865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94BC5AC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E6D85B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040383" w14:textId="5DC17BF3" w:rsidR="0086586A" w:rsidRPr="00AE7F1C" w:rsidRDefault="0086586A" w:rsidP="00865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4076BFE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224799" w14:textId="77777777" w:rsidR="0086586A" w:rsidRPr="00AE7F1C" w:rsidRDefault="0086586A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BF39D6" w14:textId="0AC99DE5" w:rsidR="009933DC" w:rsidRPr="00AE7F1C" w:rsidRDefault="0021708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9933DC" w:rsidRPr="00AE7F1C" w14:paraId="61D8837D" w14:textId="77777777" w:rsidTr="000B393A">
        <w:trPr>
          <w:trHeight w:val="20"/>
        </w:trPr>
        <w:tc>
          <w:tcPr>
            <w:tcW w:w="3240" w:type="dxa"/>
          </w:tcPr>
          <w:p w14:paraId="610ED910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1AA1B8C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EF9071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851CF0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B3ED85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ABC1FC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3DC301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6ECAEB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6B4CC5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DDF3A2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3DC" w:rsidRPr="00AE7F1C" w14:paraId="36290EDF" w14:textId="77777777" w:rsidTr="000B393A">
        <w:trPr>
          <w:trHeight w:val="20"/>
        </w:trPr>
        <w:tc>
          <w:tcPr>
            <w:tcW w:w="3240" w:type="dxa"/>
          </w:tcPr>
          <w:p w14:paraId="4A3932FE" w14:textId="77777777" w:rsidR="009933DC" w:rsidRPr="00AE7F1C" w:rsidRDefault="009933DC" w:rsidP="006C2AA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0F661949" w14:textId="77777777" w:rsidR="009933DC" w:rsidRPr="00AE7F1C" w:rsidRDefault="009933DC" w:rsidP="00BF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E4C548" w14:textId="17662D81" w:rsidR="009933DC" w:rsidRPr="00AE7F1C" w:rsidRDefault="0021708C" w:rsidP="000C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70" w:type="dxa"/>
          </w:tcPr>
          <w:p w14:paraId="15714B1A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AA3E7F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3C71D5" w14:textId="682C63C7" w:rsidR="0086586A" w:rsidRPr="00AE7F1C" w:rsidRDefault="0086586A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E7E866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B2CF20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3E627B" w14:textId="1CC0C609" w:rsidR="0086586A" w:rsidRPr="00AE7F1C" w:rsidRDefault="0086586A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54D2B6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B91CFD" w14:textId="77777777" w:rsidR="009933DC" w:rsidRPr="00AE7F1C" w:rsidRDefault="009933DC" w:rsidP="00865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A80F27" w14:textId="36705214" w:rsidR="0086586A" w:rsidRPr="00AE7F1C" w:rsidRDefault="00EB5ACF" w:rsidP="00865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D5A3D6E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E63DC6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92E35B" w14:textId="207B8EBC" w:rsidR="0086586A" w:rsidRPr="00AE7F1C" w:rsidRDefault="0021708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EB5AC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76CA30A3" w14:textId="4F55FCF0" w:rsidR="007B32C6" w:rsidRPr="00AE7F1C" w:rsidRDefault="007B32C6" w:rsidP="00C6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8"/>
        <w:gridCol w:w="1108"/>
        <w:gridCol w:w="227"/>
        <w:gridCol w:w="956"/>
        <w:gridCol w:w="236"/>
        <w:gridCol w:w="1043"/>
        <w:gridCol w:w="227"/>
        <w:gridCol w:w="1084"/>
        <w:gridCol w:w="230"/>
        <w:gridCol w:w="1111"/>
      </w:tblGrid>
      <w:tr w:rsidR="0059164E" w:rsidRPr="00AE7F1C" w14:paraId="6E5CD09B" w14:textId="77777777" w:rsidTr="00FF1FAB">
        <w:trPr>
          <w:trHeight w:val="20"/>
          <w:tblHeader/>
        </w:trPr>
        <w:tc>
          <w:tcPr>
            <w:tcW w:w="3228" w:type="dxa"/>
            <w:shd w:val="clear" w:color="auto" w:fill="auto"/>
            <w:vAlign w:val="bottom"/>
          </w:tcPr>
          <w:p w14:paraId="23632BB3" w14:textId="77777777" w:rsidR="0059164E" w:rsidRPr="00AE7F1C" w:rsidRDefault="0059164E" w:rsidP="00FF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22" w:type="dxa"/>
            <w:gridSpan w:val="9"/>
            <w:vAlign w:val="bottom"/>
          </w:tcPr>
          <w:p w14:paraId="2E903C0F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164E" w:rsidRPr="00AE7F1C" w14:paraId="11BC63AF" w14:textId="77777777" w:rsidTr="00FF1FAB">
        <w:trPr>
          <w:trHeight w:val="20"/>
          <w:tblHeader/>
        </w:trPr>
        <w:tc>
          <w:tcPr>
            <w:tcW w:w="3228" w:type="dxa"/>
            <w:shd w:val="clear" w:color="auto" w:fill="auto"/>
            <w:vAlign w:val="bottom"/>
          </w:tcPr>
          <w:p w14:paraId="79BBBD3F" w14:textId="77777777" w:rsidR="0059164E" w:rsidRPr="00AE7F1C" w:rsidRDefault="0059164E" w:rsidP="00FF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32580C4E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76DCCDE5" w14:textId="07655FCC" w:rsidR="0059164E" w:rsidRPr="00AE7F1C" w:rsidRDefault="0021708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/>
                <w:sz w:val="28"/>
                <w:szCs w:val="28"/>
              </w:rPr>
              <w:t>1</w:t>
            </w:r>
            <w:r w:rsidR="0059164E"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59164E" w:rsidRPr="00AE7F1C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27" w:type="dxa"/>
            <w:vAlign w:val="bottom"/>
          </w:tcPr>
          <w:p w14:paraId="0FD3C7ED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4AA97AC8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</w:tcPr>
          <w:p w14:paraId="62D82086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3" w:type="dxa"/>
            <w:vAlign w:val="bottom"/>
          </w:tcPr>
          <w:p w14:paraId="186494AA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27" w:type="dxa"/>
            <w:vAlign w:val="bottom"/>
          </w:tcPr>
          <w:p w14:paraId="65A80B62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7AC98F55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218C9CD4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A6928B0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1F4AC035" w14:textId="7BCEC57A" w:rsidR="0059164E" w:rsidRPr="00AE7F1C" w:rsidRDefault="0021708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</w:rPr>
              <w:t>30</w:t>
            </w:r>
            <w:r w:rsidR="006041C0" w:rsidRPr="00AE7F1C">
              <w:rPr>
                <w:rFonts w:asciiTheme="majorBidi" w:hAnsi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9164E" w:rsidRPr="00AE7F1C" w14:paraId="7981E86A" w14:textId="77777777" w:rsidTr="00FF1FAB">
        <w:trPr>
          <w:trHeight w:val="164"/>
          <w:tblHeader/>
        </w:trPr>
        <w:tc>
          <w:tcPr>
            <w:tcW w:w="3228" w:type="dxa"/>
          </w:tcPr>
          <w:p w14:paraId="0348ED6C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2" w:type="dxa"/>
            <w:gridSpan w:val="9"/>
          </w:tcPr>
          <w:p w14:paraId="1FC8E83B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9164E" w:rsidRPr="00AE7F1C" w14:paraId="2FB2B0F8" w14:textId="77777777" w:rsidTr="00FF1FAB">
        <w:trPr>
          <w:trHeight w:val="20"/>
        </w:trPr>
        <w:tc>
          <w:tcPr>
            <w:tcW w:w="3228" w:type="dxa"/>
          </w:tcPr>
          <w:p w14:paraId="07BE1835" w14:textId="4573682E" w:rsidR="0059164E" w:rsidRPr="00AE7F1C" w:rsidRDefault="0021708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08" w:type="dxa"/>
          </w:tcPr>
          <w:p w14:paraId="22B359BC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558648C7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1BA2DF13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549B24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2D0999C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67A1ADDE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0980054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25178D3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A94F61E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AE7F1C" w14:paraId="47C59205" w14:textId="77777777" w:rsidTr="00FF1FAB">
        <w:trPr>
          <w:trHeight w:val="20"/>
        </w:trPr>
        <w:tc>
          <w:tcPr>
            <w:tcW w:w="3228" w:type="dxa"/>
          </w:tcPr>
          <w:p w14:paraId="753BEC4A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108" w:type="dxa"/>
          </w:tcPr>
          <w:p w14:paraId="16E4B6B1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5F4155AD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6880C295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B5CE2F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FB3A4D0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79C67AD4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E630ADB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48A44681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1319F9F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AE7F1C" w14:paraId="1FDDA2F6" w14:textId="77777777" w:rsidTr="00FF1FAB">
        <w:trPr>
          <w:trHeight w:val="20"/>
        </w:trPr>
        <w:tc>
          <w:tcPr>
            <w:tcW w:w="3228" w:type="dxa"/>
          </w:tcPr>
          <w:p w14:paraId="017F9BF1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108" w:type="dxa"/>
          </w:tcPr>
          <w:p w14:paraId="178E2307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42E2790B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054A7480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641809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EFADA53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58967FD0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0B22A5A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6E0F85BA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48A11E6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AE7F1C" w14:paraId="59960984" w14:textId="77777777" w:rsidTr="00FF1FAB">
        <w:trPr>
          <w:trHeight w:val="20"/>
        </w:trPr>
        <w:tc>
          <w:tcPr>
            <w:tcW w:w="3228" w:type="dxa"/>
          </w:tcPr>
          <w:p w14:paraId="14C17B41" w14:textId="77777777" w:rsidR="0059164E" w:rsidRPr="00AE7F1C" w:rsidRDefault="0059164E" w:rsidP="006C2AA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08" w:type="dxa"/>
          </w:tcPr>
          <w:p w14:paraId="5DA235D1" w14:textId="7208FAA6" w:rsidR="0059164E" w:rsidRPr="00AE7F1C" w:rsidRDefault="0021708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27" w:type="dxa"/>
          </w:tcPr>
          <w:p w14:paraId="32F77E86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BBDAE39" w14:textId="3F7E4BA7" w:rsidR="0059164E" w:rsidRPr="00AE7F1C" w:rsidRDefault="00E33C0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6D1AEDB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52DBB7D" w14:textId="6B2917DD" w:rsidR="0059164E" w:rsidRPr="00AE7F1C" w:rsidRDefault="00E33C0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dxa"/>
          </w:tcPr>
          <w:p w14:paraId="467E592A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82F8748" w14:textId="22855D17" w:rsidR="0059164E" w:rsidRPr="00AE7F1C" w:rsidRDefault="00E33C0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dxa"/>
          </w:tcPr>
          <w:p w14:paraId="5265CBFE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64FAC69" w14:textId="44067653" w:rsidR="0059164E" w:rsidRPr="00AE7F1C" w:rsidRDefault="0021708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</w:tr>
      <w:tr w:rsidR="0059164E" w:rsidRPr="00AE7F1C" w14:paraId="726E7832" w14:textId="77777777" w:rsidTr="00FF1FAB">
        <w:trPr>
          <w:trHeight w:val="20"/>
        </w:trPr>
        <w:tc>
          <w:tcPr>
            <w:tcW w:w="3228" w:type="dxa"/>
          </w:tcPr>
          <w:p w14:paraId="6BF7F0D5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21DEFA17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022D0E9D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159650BD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A422E0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2DDACF68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3E538F10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6A44131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0665A941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51ADBCA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AE7F1C" w14:paraId="46FC3364" w14:textId="77777777" w:rsidTr="00FF1FAB">
        <w:trPr>
          <w:trHeight w:val="20"/>
        </w:trPr>
        <w:tc>
          <w:tcPr>
            <w:tcW w:w="3228" w:type="dxa"/>
          </w:tcPr>
          <w:p w14:paraId="13060FA0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08" w:type="dxa"/>
          </w:tcPr>
          <w:p w14:paraId="6A923188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05832865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13B15315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CCFC70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6FD03D2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03884C6F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EE8FA32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6AD308A8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D001396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AE7F1C" w14:paraId="61FD3A01" w14:textId="77777777" w:rsidTr="00FF1FAB">
        <w:trPr>
          <w:trHeight w:val="20"/>
        </w:trPr>
        <w:tc>
          <w:tcPr>
            <w:tcW w:w="3228" w:type="dxa"/>
          </w:tcPr>
          <w:p w14:paraId="544C4B42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08" w:type="dxa"/>
          </w:tcPr>
          <w:p w14:paraId="0DF00B35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4CEA96C4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EA6C4FA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DF9A9D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233B532D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35F2AC88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9D1A650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3AE61AC9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89E750D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AE7F1C" w14:paraId="07D9E706" w14:textId="77777777" w:rsidTr="00FF1FAB">
        <w:trPr>
          <w:trHeight w:val="20"/>
        </w:trPr>
        <w:tc>
          <w:tcPr>
            <w:tcW w:w="3228" w:type="dxa"/>
          </w:tcPr>
          <w:p w14:paraId="4AA720BD" w14:textId="77777777" w:rsidR="0059164E" w:rsidRPr="00AE7F1C" w:rsidRDefault="0059164E" w:rsidP="006C2AA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08" w:type="dxa"/>
          </w:tcPr>
          <w:p w14:paraId="089FCD7A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9A7A7D" w14:textId="6DAB0D65" w:rsidR="0059164E" w:rsidRPr="00AE7F1C" w:rsidRDefault="0021708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27" w:type="dxa"/>
          </w:tcPr>
          <w:p w14:paraId="4259FDF4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65BE8657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4272BD" w14:textId="5934AFA4" w:rsidR="00E33C0C" w:rsidRPr="00AE7F1C" w:rsidRDefault="00E33C0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C388112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6629B53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34EAA4" w14:textId="0FED648B" w:rsidR="00E33C0C" w:rsidRPr="00AE7F1C" w:rsidRDefault="00E33C0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dxa"/>
          </w:tcPr>
          <w:p w14:paraId="151A921D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44DA6D7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0C4A02" w14:textId="4ADFAA4D" w:rsidR="00E33C0C" w:rsidRPr="00AE7F1C" w:rsidRDefault="0021708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24</w:t>
            </w:r>
          </w:p>
        </w:tc>
        <w:tc>
          <w:tcPr>
            <w:tcW w:w="230" w:type="dxa"/>
          </w:tcPr>
          <w:p w14:paraId="137FE25B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D8DECEF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965F7C" w14:textId="5034D595" w:rsidR="00E33C0C" w:rsidRPr="00AE7F1C" w:rsidRDefault="0021708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91</w:t>
            </w:r>
          </w:p>
        </w:tc>
      </w:tr>
      <w:tr w:rsidR="0059164E" w:rsidRPr="00AE7F1C" w14:paraId="2820FA69" w14:textId="77777777" w:rsidTr="00FF1FAB">
        <w:trPr>
          <w:trHeight w:val="20"/>
        </w:trPr>
        <w:tc>
          <w:tcPr>
            <w:tcW w:w="3228" w:type="dxa"/>
          </w:tcPr>
          <w:p w14:paraId="4D8095E3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90314F5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6647DFA1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6E5B2184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921B2B9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D24117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918000D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78C6AD63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8F6B7C8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BF56792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09325E2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AE7F1C" w14:paraId="1B5E65DE" w14:textId="77777777" w:rsidTr="00FF1FAB">
        <w:trPr>
          <w:trHeight w:val="20"/>
        </w:trPr>
        <w:tc>
          <w:tcPr>
            <w:tcW w:w="3228" w:type="dxa"/>
          </w:tcPr>
          <w:p w14:paraId="1433678A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1317CC80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30CFE8A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748DC085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1FA257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41A3DB1E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4619DCF3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93E21F4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0FA97904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3944D17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AE7F1C" w14:paraId="757EEFA6" w14:textId="77777777" w:rsidTr="00FF1FAB">
        <w:trPr>
          <w:trHeight w:val="20"/>
        </w:trPr>
        <w:tc>
          <w:tcPr>
            <w:tcW w:w="3228" w:type="dxa"/>
          </w:tcPr>
          <w:p w14:paraId="0F76A887" w14:textId="104D5C5B" w:rsidR="0059164E" w:rsidRPr="00AE7F1C" w:rsidRDefault="0021708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2563</w:t>
            </w:r>
          </w:p>
        </w:tc>
        <w:tc>
          <w:tcPr>
            <w:tcW w:w="1108" w:type="dxa"/>
          </w:tcPr>
          <w:p w14:paraId="562C0355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7188A7DF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229D079B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3986DE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22F7F061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CCD8B4A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4654564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0C23C6F4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39425E7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AE7F1C" w14:paraId="41C88F88" w14:textId="77777777" w:rsidTr="00FF1FAB">
        <w:trPr>
          <w:trHeight w:val="20"/>
        </w:trPr>
        <w:tc>
          <w:tcPr>
            <w:tcW w:w="3228" w:type="dxa"/>
          </w:tcPr>
          <w:p w14:paraId="21BCA041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108" w:type="dxa"/>
          </w:tcPr>
          <w:p w14:paraId="5C5C9549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66D7E9C8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04309CD0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FC9467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FD62024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249BCE0F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83CEC25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43C00FD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CFEB092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AE7F1C" w14:paraId="5CE83E59" w14:textId="77777777" w:rsidTr="00FF1FAB">
        <w:trPr>
          <w:trHeight w:val="20"/>
        </w:trPr>
        <w:tc>
          <w:tcPr>
            <w:tcW w:w="3228" w:type="dxa"/>
          </w:tcPr>
          <w:p w14:paraId="46371A9D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108" w:type="dxa"/>
          </w:tcPr>
          <w:p w14:paraId="4B04DA71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43CFFFD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033545B6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BFFE75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39918FD8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20482AEF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BA3E805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A08CF73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F0B3B21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AE7F1C" w14:paraId="2BB3ED53" w14:textId="77777777" w:rsidTr="00FF1FAB">
        <w:trPr>
          <w:trHeight w:val="20"/>
        </w:trPr>
        <w:tc>
          <w:tcPr>
            <w:tcW w:w="3228" w:type="dxa"/>
          </w:tcPr>
          <w:p w14:paraId="54ACC29C" w14:textId="77777777" w:rsidR="0059164E" w:rsidRPr="00AE7F1C" w:rsidRDefault="0059164E" w:rsidP="006C2AA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08" w:type="dxa"/>
          </w:tcPr>
          <w:p w14:paraId="02B2B231" w14:textId="01972D18" w:rsidR="0059164E" w:rsidRPr="00AE7F1C" w:rsidRDefault="0021708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27" w:type="dxa"/>
          </w:tcPr>
          <w:p w14:paraId="1C6ABB46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459F2C1F" w14:textId="5A5FBBE9" w:rsidR="0059164E" w:rsidRPr="00AE7F1C" w:rsidRDefault="00E33C0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66C7AE1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AB2C682" w14:textId="25B8C4B8" w:rsidR="0059164E" w:rsidRPr="00AE7F1C" w:rsidRDefault="00E33C0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dxa"/>
          </w:tcPr>
          <w:p w14:paraId="0776289F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B010280" w14:textId="3C5F8FF9" w:rsidR="0059164E" w:rsidRPr="00AE7F1C" w:rsidRDefault="00E33C0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dxa"/>
          </w:tcPr>
          <w:p w14:paraId="50C9BED1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6AA3B5B" w14:textId="4C07CBC2" w:rsidR="0059164E" w:rsidRPr="00AE7F1C" w:rsidRDefault="0021708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</w:tr>
      <w:tr w:rsidR="0059164E" w:rsidRPr="00AE7F1C" w14:paraId="7A9D669E" w14:textId="77777777" w:rsidTr="00FF1FAB">
        <w:trPr>
          <w:trHeight w:val="20"/>
        </w:trPr>
        <w:tc>
          <w:tcPr>
            <w:tcW w:w="3228" w:type="dxa"/>
          </w:tcPr>
          <w:p w14:paraId="30A445C5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8" w:type="dxa"/>
          </w:tcPr>
          <w:p w14:paraId="29156E62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7" w:type="dxa"/>
          </w:tcPr>
          <w:p w14:paraId="36387AF2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</w:tcPr>
          <w:p w14:paraId="2FD16B7C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0153829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3" w:type="dxa"/>
          </w:tcPr>
          <w:p w14:paraId="191834A5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7" w:type="dxa"/>
          </w:tcPr>
          <w:p w14:paraId="50A856D0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</w:tcPr>
          <w:p w14:paraId="65173E3B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</w:tcPr>
          <w:p w14:paraId="47BB4103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1" w:type="dxa"/>
          </w:tcPr>
          <w:p w14:paraId="75B9F949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9164E" w:rsidRPr="00AE7F1C" w14:paraId="31232F7A" w14:textId="77777777" w:rsidTr="00FF1FAB">
        <w:trPr>
          <w:trHeight w:val="20"/>
        </w:trPr>
        <w:tc>
          <w:tcPr>
            <w:tcW w:w="3228" w:type="dxa"/>
          </w:tcPr>
          <w:p w14:paraId="0376BA68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08" w:type="dxa"/>
          </w:tcPr>
          <w:p w14:paraId="7CD9D6C2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4C10CC68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B7E9C68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430778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3D823739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478D5B21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4EDCE2B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020AFE8C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AD3F9CD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AE7F1C" w14:paraId="41188404" w14:textId="77777777" w:rsidTr="00FF1FAB">
        <w:trPr>
          <w:trHeight w:val="20"/>
        </w:trPr>
        <w:tc>
          <w:tcPr>
            <w:tcW w:w="3228" w:type="dxa"/>
          </w:tcPr>
          <w:p w14:paraId="2DE12B6C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08" w:type="dxa"/>
          </w:tcPr>
          <w:p w14:paraId="324B8861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6BBC948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D25930B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86D633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0D44E21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6BC5F52B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45B60C5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609C2507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14577F9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AE7F1C" w14:paraId="0A84B15C" w14:textId="77777777" w:rsidTr="00FF1FAB">
        <w:trPr>
          <w:trHeight w:val="20"/>
        </w:trPr>
        <w:tc>
          <w:tcPr>
            <w:tcW w:w="3228" w:type="dxa"/>
          </w:tcPr>
          <w:p w14:paraId="648D7141" w14:textId="77777777" w:rsidR="0059164E" w:rsidRPr="00AE7F1C" w:rsidRDefault="0059164E" w:rsidP="006C2AA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08" w:type="dxa"/>
          </w:tcPr>
          <w:p w14:paraId="213EC8B8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A70939" w14:textId="3579D30C" w:rsidR="0059164E" w:rsidRPr="00AE7F1C" w:rsidRDefault="0021708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27" w:type="dxa"/>
          </w:tcPr>
          <w:p w14:paraId="23198309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7E5739CC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3A7780" w14:textId="73514B48" w:rsidR="00E33C0C" w:rsidRPr="00AE7F1C" w:rsidRDefault="00E33C0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3071F43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7B8F86F7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B87CDD" w14:textId="4C399AC8" w:rsidR="00E33C0C" w:rsidRPr="00AE7F1C" w:rsidRDefault="00E33C0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dxa"/>
          </w:tcPr>
          <w:p w14:paraId="729B1A9A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8D7A40E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6CF992" w14:textId="67B16BDA" w:rsidR="00E33C0C" w:rsidRPr="00AE7F1C" w:rsidRDefault="004F3101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30" w:type="dxa"/>
          </w:tcPr>
          <w:p w14:paraId="30AF295C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6B61FEB" w14:textId="77777777" w:rsidR="0059164E" w:rsidRPr="00AE7F1C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AB450D" w14:textId="78DAD0D7" w:rsidR="00E33C0C" w:rsidRPr="00AE7F1C" w:rsidRDefault="0021708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4F3101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</w:tr>
    </w:tbl>
    <w:p w14:paraId="42ED4454" w14:textId="77777777" w:rsidR="0059164E" w:rsidRPr="00AE7F1C" w:rsidRDefault="0059164E" w:rsidP="007B32C6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Cs w:val="22"/>
          <w:lang w:bidi="th-TH"/>
        </w:rPr>
      </w:pPr>
    </w:p>
    <w:p w14:paraId="040CBAF1" w14:textId="0E7F31BA" w:rsidR="007B32C6" w:rsidRPr="00AE7F1C" w:rsidRDefault="00851AAC" w:rsidP="007B32C6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AE7F1C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 xml:space="preserve">  </w:t>
      </w:r>
      <w:r w:rsidRPr="00AE7F1C">
        <w:rPr>
          <w:rFonts w:ascii="Angsana New" w:hAnsi="Angsana New"/>
          <w:b/>
          <w:bCs/>
          <w:i/>
          <w:iCs/>
          <w:sz w:val="30"/>
          <w:szCs w:val="30"/>
          <w:lang w:bidi="th-TH"/>
        </w:rPr>
        <w:t>(</w:t>
      </w:r>
      <w:r w:rsidR="003C3DE2" w:rsidRPr="00AE7F1C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ข</w:t>
      </w:r>
      <w:r w:rsidRPr="00AE7F1C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>)</w:t>
      </w:r>
      <w:r w:rsidRPr="00AE7F1C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 xml:space="preserve"> </w:t>
      </w:r>
      <w:r w:rsidR="007B32C6" w:rsidRPr="00AE7F1C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ตราสาร</w:t>
      </w:r>
      <w:r w:rsidR="007B32C6" w:rsidRPr="00AE7F1C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ทุน</w:t>
      </w:r>
      <w:r w:rsidR="007B32C6" w:rsidRPr="00AE7F1C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และตราสาร</w:t>
      </w:r>
      <w:r w:rsidR="007B32C6" w:rsidRPr="00AE7F1C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หนี้ที่ไม่อยู่ในความต้องการของตลาด</w:t>
      </w:r>
    </w:p>
    <w:p w14:paraId="5308095A" w14:textId="77777777" w:rsidR="007B32C6" w:rsidRPr="00AE7F1C" w:rsidRDefault="007B32C6" w:rsidP="007B32C6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Cs w:val="22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900"/>
        <w:gridCol w:w="270"/>
        <w:gridCol w:w="1080"/>
        <w:gridCol w:w="270"/>
        <w:gridCol w:w="990"/>
        <w:gridCol w:w="270"/>
        <w:gridCol w:w="1080"/>
      </w:tblGrid>
      <w:tr w:rsidR="00DA0D92" w:rsidRPr="00AE7F1C" w14:paraId="574EFF0F" w14:textId="77777777" w:rsidTr="00FF1FA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CB51A90" w14:textId="77777777" w:rsidR="00DA0D92" w:rsidRPr="00AE7F1C" w:rsidRDefault="00DA0D92" w:rsidP="00DA0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267450DD" w14:textId="0D68DC39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A0D92" w:rsidRPr="00AE7F1C" w14:paraId="33E216C7" w14:textId="31A59658" w:rsidTr="00DA0D9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219ED16" w14:textId="77777777" w:rsidR="00DA0D92" w:rsidRPr="00AE7F1C" w:rsidRDefault="00DA0D92" w:rsidP="00DA0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7A934CA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315B1462" w14:textId="48E83FED" w:rsidR="00DA0D92" w:rsidRPr="00AE7F1C" w:rsidRDefault="0021708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/>
                <w:sz w:val="28"/>
                <w:szCs w:val="28"/>
              </w:rPr>
              <w:t>1</w:t>
            </w:r>
            <w:r w:rsidR="00DA0D92"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DA0D92" w:rsidRPr="00AE7F1C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0E29B5C4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2EE296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2EB79226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6E86CF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52368638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C7F614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623807AC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122B1F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38858BB4" w14:textId="1912D2BE" w:rsidR="00DA0D92" w:rsidRPr="00AE7F1C" w:rsidRDefault="0021708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</w:rPr>
              <w:t>30</w:t>
            </w:r>
            <w:r w:rsidR="006041C0" w:rsidRPr="00AE7F1C">
              <w:rPr>
                <w:rFonts w:asciiTheme="majorBidi" w:hAnsi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A0D92" w:rsidRPr="00AE7F1C" w14:paraId="36A7665A" w14:textId="77777777" w:rsidTr="00FF1FAB">
        <w:trPr>
          <w:trHeight w:val="20"/>
        </w:trPr>
        <w:tc>
          <w:tcPr>
            <w:tcW w:w="3240" w:type="dxa"/>
          </w:tcPr>
          <w:p w14:paraId="5DD024E3" w14:textId="4F0E69A1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7B2E34AA" w14:textId="77D622BF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A0D92" w:rsidRPr="00AE7F1C" w14:paraId="1DBD6DB6" w14:textId="764D5B25" w:rsidTr="00DA0D92">
        <w:trPr>
          <w:trHeight w:val="20"/>
        </w:trPr>
        <w:tc>
          <w:tcPr>
            <w:tcW w:w="3240" w:type="dxa"/>
          </w:tcPr>
          <w:p w14:paraId="0B97C381" w14:textId="6C7B7848" w:rsidR="00DA0D92" w:rsidRPr="00AE7F1C" w:rsidRDefault="0021708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5833D5BF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9BEED4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26312E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397659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7DF67E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662886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2D741F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CCA221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AE83B8" w14:textId="5BEFD741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0D92" w:rsidRPr="00AE7F1C" w14:paraId="1C7CE5E6" w14:textId="11FFE544" w:rsidTr="00DA0D92">
        <w:trPr>
          <w:trHeight w:val="20"/>
        </w:trPr>
        <w:tc>
          <w:tcPr>
            <w:tcW w:w="3240" w:type="dxa"/>
          </w:tcPr>
          <w:p w14:paraId="0726A87A" w14:textId="33CE86A5" w:rsidR="00DA0D92" w:rsidRPr="00AE7F1C" w:rsidRDefault="00DA0D92" w:rsidP="009D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7119FD20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10A64B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C853DA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45AC68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F4064C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A25664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D930CB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3195E3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0B16C1" w14:textId="78406CDE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0D92" w:rsidRPr="00AE7F1C" w14:paraId="2057A8A3" w14:textId="4174B4AB" w:rsidTr="00DA0D92">
        <w:trPr>
          <w:trHeight w:val="20"/>
        </w:trPr>
        <w:tc>
          <w:tcPr>
            <w:tcW w:w="3240" w:type="dxa"/>
          </w:tcPr>
          <w:p w14:paraId="7E8C71C2" w14:textId="2855339F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CF50B12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B6AB73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DC22A2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29821C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713D52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4A41C4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C9C0EA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FA9A23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43D3B2" w14:textId="66E9626D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0D92" w:rsidRPr="00AE7F1C" w14:paraId="3710E6BC" w14:textId="061D29C3" w:rsidTr="00DA0D92">
        <w:trPr>
          <w:trHeight w:val="335"/>
        </w:trPr>
        <w:tc>
          <w:tcPr>
            <w:tcW w:w="3240" w:type="dxa"/>
          </w:tcPr>
          <w:p w14:paraId="5DED3C9F" w14:textId="06F8D1E6" w:rsidR="00DA0D92" w:rsidRPr="00AE7F1C" w:rsidRDefault="00DA0D92" w:rsidP="006C2AA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ทุนตัดจำหน่าย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713B7D92" w14:textId="799B7103" w:rsidR="00DA0D92" w:rsidRPr="00AE7F1C" w:rsidRDefault="0021708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41</w:t>
            </w:r>
          </w:p>
        </w:tc>
        <w:tc>
          <w:tcPr>
            <w:tcW w:w="270" w:type="dxa"/>
          </w:tcPr>
          <w:p w14:paraId="124D33C4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C7A512" w14:textId="078A4E0E" w:rsidR="00DA0D92" w:rsidRPr="00AE7F1C" w:rsidRDefault="00E33C0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6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414663A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A28BDF" w14:textId="5FE11B12" w:rsidR="00DA0D92" w:rsidRPr="00AE7F1C" w:rsidRDefault="00E33C0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FDCCAD2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5DA7D6" w14:textId="59D863E9" w:rsidR="00DA0D92" w:rsidRPr="00AE7F1C" w:rsidRDefault="00E33C0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7FCBCDF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D7C601" w14:textId="79661BEC" w:rsidR="00DA0D92" w:rsidRPr="00AE7F1C" w:rsidRDefault="0021708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41</w:t>
            </w:r>
          </w:p>
        </w:tc>
      </w:tr>
      <w:tr w:rsidR="00DA0D92" w:rsidRPr="00AE7F1C" w14:paraId="5A59B6BC" w14:textId="1BD3D5A1" w:rsidTr="00DA0D92">
        <w:trPr>
          <w:trHeight w:val="20"/>
        </w:trPr>
        <w:tc>
          <w:tcPr>
            <w:tcW w:w="3240" w:type="dxa"/>
          </w:tcPr>
          <w:p w14:paraId="1E707FE8" w14:textId="129912CA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CE7B74E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7004E0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77E18A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142EA5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4E3CAA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7A45F6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DAC01E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08F8E5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B73CFC" w14:textId="30CB19D9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0D92" w:rsidRPr="00AE7F1C" w14:paraId="2354AFEA" w14:textId="18AB4B91" w:rsidTr="00DA0D92">
        <w:trPr>
          <w:trHeight w:val="20"/>
        </w:trPr>
        <w:tc>
          <w:tcPr>
            <w:tcW w:w="3240" w:type="dxa"/>
          </w:tcPr>
          <w:p w14:paraId="15B2FF22" w14:textId="77777777" w:rsidR="00DA0D92" w:rsidRPr="00AE7F1C" w:rsidRDefault="00DA0D92" w:rsidP="006C2AA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ยุติธรรมผ่านกำไร</w:t>
            </w:r>
          </w:p>
          <w:p w14:paraId="3EC4391E" w14:textId="44CAEC9F" w:rsidR="00DA0D92" w:rsidRPr="00AE7F1C" w:rsidRDefault="00DA0D92" w:rsidP="00DA0D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80" w:type="dxa"/>
          </w:tcPr>
          <w:p w14:paraId="2594B700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D0002E" w14:textId="17E494EE" w:rsidR="00DA0D92" w:rsidRPr="00AE7F1C" w:rsidRDefault="0021708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198</w:t>
            </w:r>
          </w:p>
        </w:tc>
        <w:tc>
          <w:tcPr>
            <w:tcW w:w="270" w:type="dxa"/>
          </w:tcPr>
          <w:p w14:paraId="2EA394BE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4F4517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6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8E010F" w14:textId="2A1A48D1" w:rsidR="00E33C0C" w:rsidRPr="00AE7F1C" w:rsidRDefault="00E33C0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6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6CB7397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D320DF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1E4B36" w14:textId="68A0E66C" w:rsidR="00E33C0C" w:rsidRPr="00AE7F1C" w:rsidRDefault="00E33C0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3382AE9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89DDBE" w14:textId="77777777" w:rsidR="00DA0D92" w:rsidRPr="00AE7F1C" w:rsidRDefault="00DA0D92" w:rsidP="009D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D313BF" w14:textId="41FC31A1" w:rsidR="00E33C0C" w:rsidRPr="00AE7F1C" w:rsidRDefault="0021708C" w:rsidP="009D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102</w:t>
            </w:r>
          </w:p>
        </w:tc>
        <w:tc>
          <w:tcPr>
            <w:tcW w:w="270" w:type="dxa"/>
          </w:tcPr>
          <w:p w14:paraId="58A95DD4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CDA0C3" w14:textId="77777777" w:rsidR="00E33C0C" w:rsidRPr="00AE7F1C" w:rsidRDefault="00E33C0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7EC01B" w14:textId="58F21839" w:rsidR="00DA0D92" w:rsidRPr="00AE7F1C" w:rsidRDefault="0021708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300</w:t>
            </w:r>
          </w:p>
        </w:tc>
      </w:tr>
      <w:tr w:rsidR="00DA0D92" w:rsidRPr="00AE7F1C" w14:paraId="57386128" w14:textId="5F9CC21E" w:rsidTr="00DA0D92">
        <w:trPr>
          <w:trHeight w:val="20"/>
        </w:trPr>
        <w:tc>
          <w:tcPr>
            <w:tcW w:w="3240" w:type="dxa"/>
          </w:tcPr>
          <w:p w14:paraId="1F019949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623540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1A1A6C7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187E18E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4E4E671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695F6F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17EEBC2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D27416C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605C52C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CFF1E9" w14:textId="227D368D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A0D92" w:rsidRPr="00AE7F1C" w14:paraId="1C26CA3E" w14:textId="77777777" w:rsidTr="00DA0D92">
        <w:trPr>
          <w:trHeight w:val="20"/>
        </w:trPr>
        <w:tc>
          <w:tcPr>
            <w:tcW w:w="3240" w:type="dxa"/>
          </w:tcPr>
          <w:p w14:paraId="6F267AEC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469C75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9ECFD8F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3C8349B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972075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AC515F9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5E8D9C2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0F6BB52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47D1C71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EF4B40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51AAC" w:rsidRPr="00AE7F1C" w14:paraId="46C1D767" w14:textId="77777777" w:rsidTr="00FF1FAB">
        <w:trPr>
          <w:trHeight w:val="20"/>
        </w:trPr>
        <w:tc>
          <w:tcPr>
            <w:tcW w:w="3240" w:type="dxa"/>
          </w:tcPr>
          <w:p w14:paraId="31C08C23" w14:textId="77777777" w:rsidR="00851AAC" w:rsidRPr="00AE7F1C" w:rsidRDefault="00851AA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CCDF46" w14:textId="77777777" w:rsidR="00851AAC" w:rsidRPr="00AE7F1C" w:rsidRDefault="00851AA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89E61FC" w14:textId="77777777" w:rsidR="00851AAC" w:rsidRPr="00AE7F1C" w:rsidRDefault="00851AA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F21ED6A" w14:textId="77777777" w:rsidR="00851AAC" w:rsidRPr="00AE7F1C" w:rsidRDefault="00851AA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39DF8C9" w14:textId="77777777" w:rsidR="00851AAC" w:rsidRPr="00AE7F1C" w:rsidRDefault="00851AA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5E2BD5" w14:textId="77777777" w:rsidR="00851AAC" w:rsidRPr="00AE7F1C" w:rsidRDefault="00851AA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DC46B0A" w14:textId="77777777" w:rsidR="00851AAC" w:rsidRPr="00AE7F1C" w:rsidRDefault="00851AA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4B1E65" w14:textId="77777777" w:rsidR="00851AAC" w:rsidRPr="00AE7F1C" w:rsidRDefault="00851AA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3D9F8A2" w14:textId="77777777" w:rsidR="00851AAC" w:rsidRPr="00AE7F1C" w:rsidRDefault="00851AA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2446ED" w14:textId="77777777" w:rsidR="00851AAC" w:rsidRPr="00AE7F1C" w:rsidRDefault="00851AA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A0D92" w:rsidRPr="00AE7F1C" w14:paraId="5DDDBC54" w14:textId="77777777" w:rsidTr="00DA0D92">
        <w:trPr>
          <w:trHeight w:val="20"/>
        </w:trPr>
        <w:tc>
          <w:tcPr>
            <w:tcW w:w="3240" w:type="dxa"/>
          </w:tcPr>
          <w:p w14:paraId="5C618DB6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865A88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4BDDF6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F8EF5F1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A7DF4A5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1F2C77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FF9B8DB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A358B7E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3523C2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7D7AD2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51AAC" w:rsidRPr="00AE7F1C" w14:paraId="45C9AB88" w14:textId="77777777" w:rsidTr="00DA0D92">
        <w:trPr>
          <w:trHeight w:val="20"/>
        </w:trPr>
        <w:tc>
          <w:tcPr>
            <w:tcW w:w="3240" w:type="dxa"/>
          </w:tcPr>
          <w:p w14:paraId="2352ACD3" w14:textId="77777777" w:rsidR="00851AAC" w:rsidRPr="00AE7F1C" w:rsidRDefault="00851AA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BCE0DC" w14:textId="77777777" w:rsidR="00851AAC" w:rsidRPr="00AE7F1C" w:rsidRDefault="00851AA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A0B3955" w14:textId="77777777" w:rsidR="00851AAC" w:rsidRPr="00AE7F1C" w:rsidRDefault="00851AA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BA32A74" w14:textId="77777777" w:rsidR="00851AAC" w:rsidRPr="00AE7F1C" w:rsidRDefault="00851AA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DA05CF1" w14:textId="77777777" w:rsidR="00851AAC" w:rsidRPr="00AE7F1C" w:rsidRDefault="00851AA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1A30E3" w14:textId="77777777" w:rsidR="00851AAC" w:rsidRPr="00AE7F1C" w:rsidRDefault="00851AA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3D25C2A" w14:textId="77777777" w:rsidR="00851AAC" w:rsidRPr="00AE7F1C" w:rsidRDefault="00851AA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826A015" w14:textId="77777777" w:rsidR="00851AAC" w:rsidRPr="00AE7F1C" w:rsidRDefault="00851AA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CD823F7" w14:textId="77777777" w:rsidR="00851AAC" w:rsidRPr="00AE7F1C" w:rsidRDefault="00851AA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E88881" w14:textId="77777777" w:rsidR="00851AAC" w:rsidRPr="00AE7F1C" w:rsidRDefault="00851AA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3A912E9B" w14:textId="77777777" w:rsidR="00DA0D92" w:rsidRPr="00AE7F1C" w:rsidRDefault="00DA0D92"/>
    <w:p w14:paraId="4491A2B2" w14:textId="77777777" w:rsidR="009D7B1A" w:rsidRPr="00AE7F1C" w:rsidRDefault="009D7B1A">
      <w:r w:rsidRPr="00AE7F1C">
        <w:br w:type="page"/>
      </w: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270"/>
        <w:gridCol w:w="90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DA0D92" w:rsidRPr="00AE7F1C" w14:paraId="62D99E09" w14:textId="77777777" w:rsidTr="00FF1FAB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F7C69EF" w14:textId="060D3AB3" w:rsidR="00DA0D92" w:rsidRPr="00AE7F1C" w:rsidRDefault="00DA0D92" w:rsidP="00DA0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0" w:type="dxa"/>
            <w:gridSpan w:val="11"/>
          </w:tcPr>
          <w:p w14:paraId="2D4FA0D4" w14:textId="4D7D067B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A0D92" w:rsidRPr="00AE7F1C" w14:paraId="77A96BC6" w14:textId="77777777" w:rsidTr="00FF1FAB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C4337F0" w14:textId="77777777" w:rsidR="00DA0D92" w:rsidRPr="00AE7F1C" w:rsidRDefault="00DA0D92" w:rsidP="00DA0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9C5EBA5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68EE03B6" w14:textId="1473B34A" w:rsidR="00DA0D92" w:rsidRPr="00AE7F1C" w:rsidRDefault="0021708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/>
                <w:sz w:val="28"/>
                <w:szCs w:val="28"/>
              </w:rPr>
              <w:t>1</w:t>
            </w:r>
            <w:r w:rsidR="00DA0D92"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DA0D92" w:rsidRPr="00AE7F1C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0E11571B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474F32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2CB60755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E441D5F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7627A903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8BE0AF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13377883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16F262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ผลขาดทุนด้าน</w:t>
            </w:r>
            <w:r w:rsidRPr="00AE7F1C">
              <w:rPr>
                <w:rFonts w:asciiTheme="majorBidi" w:hAnsiTheme="majorBidi"/>
                <w:sz w:val="28"/>
                <w:szCs w:val="28"/>
              </w:rPr>
              <w:br/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270" w:type="dxa"/>
          </w:tcPr>
          <w:p w14:paraId="555D8DAA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1109A76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75026353" w14:textId="18D10C6F" w:rsidR="00DA0D92" w:rsidRPr="00AE7F1C" w:rsidRDefault="0021708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</w:rPr>
              <w:t>30</w:t>
            </w:r>
            <w:r w:rsidR="006041C0" w:rsidRPr="00AE7F1C">
              <w:rPr>
                <w:rFonts w:asciiTheme="majorBidi" w:hAnsi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A0D92" w:rsidRPr="00AE7F1C" w14:paraId="10944F63" w14:textId="77777777" w:rsidTr="00FF1FAB">
        <w:trPr>
          <w:trHeight w:val="20"/>
        </w:trPr>
        <w:tc>
          <w:tcPr>
            <w:tcW w:w="2430" w:type="dxa"/>
          </w:tcPr>
          <w:p w14:paraId="33A1771D" w14:textId="24B63B05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0" w:type="dxa"/>
            <w:gridSpan w:val="11"/>
          </w:tcPr>
          <w:p w14:paraId="2806310C" w14:textId="2547A4B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A0D92" w:rsidRPr="00AE7F1C" w14:paraId="58AE714D" w14:textId="13803889" w:rsidTr="00DA0D92">
        <w:trPr>
          <w:trHeight w:val="20"/>
        </w:trPr>
        <w:tc>
          <w:tcPr>
            <w:tcW w:w="2430" w:type="dxa"/>
          </w:tcPr>
          <w:p w14:paraId="7926FBE5" w14:textId="53FCF1DC" w:rsidR="00DA0D92" w:rsidRPr="00AE7F1C" w:rsidRDefault="0021708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679A8796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506806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B3828C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422EE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DCD7C9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4EECE5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E2F3D7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B17978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8D9589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06320D" w14:textId="77777777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059EC9" w14:textId="4E69E86B" w:rsidR="00DA0D92" w:rsidRPr="00AE7F1C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174B" w:rsidRPr="00AE7F1C" w14:paraId="3302F850" w14:textId="77777777" w:rsidTr="00C4512C">
        <w:trPr>
          <w:trHeight w:val="20"/>
        </w:trPr>
        <w:tc>
          <w:tcPr>
            <w:tcW w:w="2430" w:type="dxa"/>
          </w:tcPr>
          <w:p w14:paraId="530323C8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  <w:p w14:paraId="70A39F13" w14:textId="0003B8F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990" w:type="dxa"/>
          </w:tcPr>
          <w:p w14:paraId="501A816E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E43799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35ABDF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0F41D5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5D6E95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681AAD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D442CD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139827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C0D64D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EA226A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36F934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174B" w:rsidRPr="00AE7F1C" w14:paraId="3E0CBCB0" w14:textId="77777777" w:rsidTr="00C4512C">
        <w:trPr>
          <w:trHeight w:val="20"/>
        </w:trPr>
        <w:tc>
          <w:tcPr>
            <w:tcW w:w="2430" w:type="dxa"/>
          </w:tcPr>
          <w:p w14:paraId="13FCE64A" w14:textId="2C383FF5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681B5476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8419D1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DF56CC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118AEE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0B967E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9924EE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2AB167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E48879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544B72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DF24D0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941595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174B" w:rsidRPr="00AE7F1C" w14:paraId="08C5679D" w14:textId="27A955A5" w:rsidTr="00DA0D92">
        <w:trPr>
          <w:trHeight w:val="20"/>
        </w:trPr>
        <w:tc>
          <w:tcPr>
            <w:tcW w:w="2430" w:type="dxa"/>
          </w:tcPr>
          <w:p w14:paraId="373D6A38" w14:textId="7D43AB0E" w:rsidR="00D0174B" w:rsidRPr="00AE7F1C" w:rsidRDefault="00D0174B" w:rsidP="006C2AA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ทุนตัดจำหน่าย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4A20B89D" w14:textId="7902E0E8" w:rsidR="00D0174B" w:rsidRPr="00AE7F1C" w:rsidRDefault="0021708C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45749CE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B75DD3" w14:textId="22D2736E" w:rsidR="00D0174B" w:rsidRPr="00AE7F1C" w:rsidRDefault="00E33C0C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C97100A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4F25CD" w14:textId="546D23CB" w:rsidR="00D0174B" w:rsidRPr="00AE7F1C" w:rsidRDefault="00E33C0C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969FEF8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672D3C" w14:textId="506477BF" w:rsidR="00D0174B" w:rsidRPr="00AE7F1C" w:rsidRDefault="00E33C0C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3F3908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7BA068" w14:textId="3952B055" w:rsidR="00D0174B" w:rsidRPr="00AE7F1C" w:rsidRDefault="00E33C0C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F2FD0E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475F81" w14:textId="34436D78" w:rsidR="00D0174B" w:rsidRPr="00AE7F1C" w:rsidRDefault="00E33C0C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512C" w:rsidRPr="00AE7F1C" w14:paraId="2B67CA12" w14:textId="77777777" w:rsidTr="00C4512C">
        <w:trPr>
          <w:trHeight w:val="20"/>
        </w:trPr>
        <w:tc>
          <w:tcPr>
            <w:tcW w:w="2430" w:type="dxa"/>
          </w:tcPr>
          <w:p w14:paraId="794E8C5A" w14:textId="47BFEE3A" w:rsidR="00C4512C" w:rsidRPr="00AE7F1C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56B4CFC" w14:textId="77777777" w:rsidR="00C4512C" w:rsidRPr="00AE7F1C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07535CB" w14:textId="77777777" w:rsidR="00C4512C" w:rsidRPr="00AE7F1C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B9D62D7" w14:textId="77777777" w:rsidR="00C4512C" w:rsidRPr="00AE7F1C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FE5D7DA" w14:textId="77777777" w:rsidR="00C4512C" w:rsidRPr="00AE7F1C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F96A8E1" w14:textId="77777777" w:rsidR="00C4512C" w:rsidRPr="00AE7F1C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1D97BAF" w14:textId="77777777" w:rsidR="00C4512C" w:rsidRPr="00AE7F1C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F6AA80A" w14:textId="77777777" w:rsidR="00C4512C" w:rsidRPr="00AE7F1C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9BD5BB4" w14:textId="77777777" w:rsidR="00C4512C" w:rsidRPr="00AE7F1C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073DA96" w14:textId="77777777" w:rsidR="00C4512C" w:rsidRPr="00AE7F1C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795904C" w14:textId="77777777" w:rsidR="00C4512C" w:rsidRPr="00AE7F1C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CD8B5A" w14:textId="77777777" w:rsidR="00C4512C" w:rsidRPr="00AE7F1C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C4512C" w:rsidRPr="00AE7F1C" w14:paraId="2B16F38B" w14:textId="77777777" w:rsidTr="00C4512C">
        <w:trPr>
          <w:trHeight w:val="20"/>
        </w:trPr>
        <w:tc>
          <w:tcPr>
            <w:tcW w:w="2430" w:type="dxa"/>
          </w:tcPr>
          <w:p w14:paraId="2031DF5C" w14:textId="2256FD31" w:rsidR="00C4512C" w:rsidRPr="00AE7F1C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0" w:type="dxa"/>
          </w:tcPr>
          <w:p w14:paraId="345289CA" w14:textId="77777777" w:rsidR="00C4512C" w:rsidRPr="00AE7F1C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7CDB27" w14:textId="77777777" w:rsidR="00C4512C" w:rsidRPr="00AE7F1C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F06008" w14:textId="77777777" w:rsidR="00C4512C" w:rsidRPr="00AE7F1C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A0C5DC" w14:textId="77777777" w:rsidR="00C4512C" w:rsidRPr="00AE7F1C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D3502D" w14:textId="77777777" w:rsidR="00C4512C" w:rsidRPr="00AE7F1C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B7C497" w14:textId="77777777" w:rsidR="00C4512C" w:rsidRPr="00AE7F1C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FD7A40" w14:textId="77777777" w:rsidR="00C4512C" w:rsidRPr="00AE7F1C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478EDE" w14:textId="77777777" w:rsidR="00C4512C" w:rsidRPr="00AE7F1C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40952C" w14:textId="77777777" w:rsidR="00C4512C" w:rsidRPr="00AE7F1C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A772A4" w14:textId="77777777" w:rsidR="00C4512C" w:rsidRPr="00AE7F1C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E5E1DF" w14:textId="77777777" w:rsidR="00C4512C" w:rsidRPr="00AE7F1C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174B" w:rsidRPr="00AE7F1C" w14:paraId="3727B215" w14:textId="1B27930F" w:rsidTr="00DA0D92">
        <w:trPr>
          <w:trHeight w:val="20"/>
        </w:trPr>
        <w:tc>
          <w:tcPr>
            <w:tcW w:w="2430" w:type="dxa"/>
          </w:tcPr>
          <w:p w14:paraId="5163F135" w14:textId="72B8BDE9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02296F53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A07A4E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80A9D3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FFE9EB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BDCAF7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204378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C90EFC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50C2D2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4ED3FF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DED972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416CF5" w14:textId="36E2F50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174B" w:rsidRPr="00AE7F1C" w14:paraId="7B8C2189" w14:textId="60FDC9EB" w:rsidTr="00DA0D92">
        <w:trPr>
          <w:trHeight w:val="20"/>
        </w:trPr>
        <w:tc>
          <w:tcPr>
            <w:tcW w:w="2430" w:type="dxa"/>
          </w:tcPr>
          <w:p w14:paraId="7939629E" w14:textId="2D8DF136" w:rsidR="00D0174B" w:rsidRPr="00AE7F1C" w:rsidRDefault="00D0174B" w:rsidP="006C2AA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ทุนตัดจำหน่าย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29894030" w14:textId="5E47E7AE" w:rsidR="00D0174B" w:rsidRPr="00AE7F1C" w:rsidRDefault="0021708C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11703480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9ADBC8" w14:textId="01296AD5" w:rsidR="00D0174B" w:rsidRPr="00AE7F1C" w:rsidRDefault="0021708C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70" w:type="dxa"/>
          </w:tcPr>
          <w:p w14:paraId="07EE53DD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13EE58" w14:textId="50B8CAA7" w:rsidR="00D0174B" w:rsidRPr="00AE7F1C" w:rsidRDefault="00E33C0C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AB947C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6C562E" w14:textId="7A364C44" w:rsidR="00D0174B" w:rsidRPr="00AE7F1C" w:rsidRDefault="00E33C0C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32E33A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43EA9B" w14:textId="3676BA4A" w:rsidR="00E33C0C" w:rsidRPr="00AE7F1C" w:rsidRDefault="00E33C0C" w:rsidP="00E3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A0A328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383130" w14:textId="197DA3AA" w:rsidR="00D0174B" w:rsidRPr="00AE7F1C" w:rsidRDefault="0021708C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D0174B" w:rsidRPr="00AE7F1C" w14:paraId="49031DB8" w14:textId="1DC3B8BC" w:rsidTr="00DA0D92">
        <w:trPr>
          <w:trHeight w:val="20"/>
        </w:trPr>
        <w:tc>
          <w:tcPr>
            <w:tcW w:w="2430" w:type="dxa"/>
          </w:tcPr>
          <w:p w14:paraId="06BA9329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6F308664" w14:textId="41ADA5F2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A09B65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764F47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CC2B9C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B1F131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7E9F66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B5C12D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C0D33B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74703F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CE08F2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92C3E9" w14:textId="0EA00AE1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174B" w:rsidRPr="00AE7F1C" w14:paraId="44EFFD6A" w14:textId="3172BAA8" w:rsidTr="00DA0D92">
        <w:trPr>
          <w:trHeight w:val="20"/>
        </w:trPr>
        <w:tc>
          <w:tcPr>
            <w:tcW w:w="2430" w:type="dxa"/>
          </w:tcPr>
          <w:p w14:paraId="55D24655" w14:textId="77777777" w:rsidR="00D0174B" w:rsidRPr="00AE7F1C" w:rsidRDefault="00D0174B" w:rsidP="006C2AA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ยุติธรรมผ่านกำไร</w:t>
            </w:r>
          </w:p>
          <w:p w14:paraId="49EF6DD2" w14:textId="065B6E70" w:rsidR="00D0174B" w:rsidRPr="00AE7F1C" w:rsidRDefault="00D0174B" w:rsidP="00D0174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 xml:space="preserve">   หรือขาดทุน</w:t>
            </w:r>
          </w:p>
        </w:tc>
        <w:tc>
          <w:tcPr>
            <w:tcW w:w="990" w:type="dxa"/>
          </w:tcPr>
          <w:p w14:paraId="30B996C9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54DE3F" w14:textId="058CB8BD" w:rsidR="00D0174B" w:rsidRPr="00AE7F1C" w:rsidRDefault="0021708C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190</w:t>
            </w:r>
          </w:p>
        </w:tc>
        <w:tc>
          <w:tcPr>
            <w:tcW w:w="270" w:type="dxa"/>
          </w:tcPr>
          <w:p w14:paraId="2FDEB8E8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56E26D5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0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686198" w14:textId="2DD49DDC" w:rsidR="00E33C0C" w:rsidRPr="00AE7F1C" w:rsidRDefault="00E33C0C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0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74C3DF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D4587D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8B1451" w14:textId="02537DD1" w:rsidR="00E33C0C" w:rsidRPr="00AE7F1C" w:rsidRDefault="00E33C0C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9768E7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CD7EA6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A03AF6" w14:textId="0E945E77" w:rsidR="00E33C0C" w:rsidRPr="00AE7F1C" w:rsidRDefault="0021708C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4602CF6D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EDC5EA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DC5D30" w14:textId="2DAE56F2" w:rsidR="00E33C0C" w:rsidRPr="00AE7F1C" w:rsidRDefault="00E33C0C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4B9F44B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94B82B" w14:textId="77777777" w:rsidR="00D0174B" w:rsidRPr="00AE7F1C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6F7FFF" w14:textId="3D9098CA" w:rsidR="00E33C0C" w:rsidRPr="00AE7F1C" w:rsidRDefault="0021708C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</w:tr>
    </w:tbl>
    <w:p w14:paraId="1A4E77C8" w14:textId="77777777" w:rsidR="009933DC" w:rsidRPr="00AE7F1C" w:rsidRDefault="009933DC" w:rsidP="00C6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236"/>
        <w:gridCol w:w="950"/>
        <w:gridCol w:w="236"/>
        <w:gridCol w:w="918"/>
        <w:gridCol w:w="270"/>
        <w:gridCol w:w="990"/>
        <w:gridCol w:w="270"/>
        <w:gridCol w:w="1080"/>
        <w:gridCol w:w="270"/>
        <w:gridCol w:w="990"/>
      </w:tblGrid>
      <w:tr w:rsidR="00A70C9A" w:rsidRPr="00AE7F1C" w14:paraId="784C8DF8" w14:textId="77777777" w:rsidTr="006C72E2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6AE8C9F" w14:textId="77777777" w:rsidR="00A70C9A" w:rsidRPr="00AE7F1C" w:rsidRDefault="00A70C9A" w:rsidP="00A70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0" w:type="dxa"/>
            <w:gridSpan w:val="11"/>
            <w:vAlign w:val="bottom"/>
          </w:tcPr>
          <w:p w14:paraId="593C45BF" w14:textId="30655213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41C0" w:rsidRPr="00AE7F1C" w14:paraId="02B2EA7A" w14:textId="7965B3E8" w:rsidTr="00D7050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0A9633C" w14:textId="77777777" w:rsidR="006041C0" w:rsidRPr="00AE7F1C" w:rsidRDefault="006041C0" w:rsidP="00604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D50D647" w14:textId="77777777" w:rsidR="006041C0" w:rsidRPr="00AE7F1C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613947B2" w14:textId="37993C63" w:rsidR="006041C0" w:rsidRPr="00AE7F1C" w:rsidRDefault="0021708C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/>
                <w:sz w:val="28"/>
                <w:szCs w:val="28"/>
              </w:rPr>
              <w:t>1</w:t>
            </w:r>
            <w:r w:rsidR="006041C0"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6041C0" w:rsidRPr="00AE7F1C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6D8052B3" w14:textId="77777777" w:rsidR="006041C0" w:rsidRPr="00AE7F1C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6EF19177" w14:textId="77777777" w:rsidR="006041C0" w:rsidRPr="00AE7F1C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</w:tcPr>
          <w:p w14:paraId="4466668F" w14:textId="77777777" w:rsidR="006041C0" w:rsidRPr="00AE7F1C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8" w:type="dxa"/>
            <w:vAlign w:val="bottom"/>
          </w:tcPr>
          <w:p w14:paraId="27795E2F" w14:textId="77777777" w:rsidR="006041C0" w:rsidRPr="00AE7F1C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761EE991" w14:textId="77777777" w:rsidR="006041C0" w:rsidRPr="00AE7F1C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F35E3B" w14:textId="77777777" w:rsidR="006041C0" w:rsidRPr="00AE7F1C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0572CF56" w14:textId="77777777" w:rsidR="006041C0" w:rsidRPr="00AE7F1C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B9D3AF" w14:textId="32B9BB17" w:rsidR="006041C0" w:rsidRPr="00AE7F1C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ผลขาดทุนด้าน</w:t>
            </w:r>
            <w:r w:rsidRPr="00AE7F1C">
              <w:rPr>
                <w:rFonts w:asciiTheme="majorBidi" w:hAnsiTheme="majorBidi"/>
                <w:sz w:val="28"/>
                <w:szCs w:val="28"/>
              </w:rPr>
              <w:br/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270" w:type="dxa"/>
            <w:vAlign w:val="bottom"/>
          </w:tcPr>
          <w:p w14:paraId="4DB3B168" w14:textId="77777777" w:rsidR="006041C0" w:rsidRPr="00AE7F1C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0FBF4A5" w14:textId="77777777" w:rsidR="006041C0" w:rsidRPr="00AE7F1C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01A9D2CE" w14:textId="1E5E2461" w:rsidR="006041C0" w:rsidRPr="00AE7F1C" w:rsidRDefault="0021708C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</w:rPr>
              <w:t>30</w:t>
            </w:r>
            <w:r w:rsidR="006041C0" w:rsidRPr="00AE7F1C">
              <w:rPr>
                <w:rFonts w:asciiTheme="majorBidi" w:hAnsi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70C9A" w:rsidRPr="00AE7F1C" w14:paraId="3B1E0EF8" w14:textId="77777777" w:rsidTr="006C72E2">
        <w:trPr>
          <w:trHeight w:val="20"/>
        </w:trPr>
        <w:tc>
          <w:tcPr>
            <w:tcW w:w="2430" w:type="dxa"/>
          </w:tcPr>
          <w:p w14:paraId="25EFB1CD" w14:textId="0B3109C0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0" w:type="dxa"/>
            <w:gridSpan w:val="11"/>
          </w:tcPr>
          <w:p w14:paraId="3DCEA1B2" w14:textId="4E9745A2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0C9A" w:rsidRPr="00AE7F1C" w14:paraId="7D5B5971" w14:textId="6B08CB27" w:rsidTr="00D70503">
        <w:trPr>
          <w:trHeight w:val="20"/>
        </w:trPr>
        <w:tc>
          <w:tcPr>
            <w:tcW w:w="2430" w:type="dxa"/>
          </w:tcPr>
          <w:p w14:paraId="3E86FC43" w14:textId="470A889F" w:rsidR="00A70C9A" w:rsidRPr="00AE7F1C" w:rsidRDefault="0021708C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5B885E32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92856C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2515513C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DA2BD6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75D07DB1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72DE0B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BD37D2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133561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B84C46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66785A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23EA57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0C9A" w:rsidRPr="00AE7F1C" w14:paraId="64CCDBB8" w14:textId="3DE1D6AF" w:rsidTr="00D70503">
        <w:trPr>
          <w:trHeight w:val="20"/>
        </w:trPr>
        <w:tc>
          <w:tcPr>
            <w:tcW w:w="2430" w:type="dxa"/>
          </w:tcPr>
          <w:p w14:paraId="348334F8" w14:textId="60D36C94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ไม่หมุนเวียน</w:t>
            </w:r>
          </w:p>
        </w:tc>
        <w:tc>
          <w:tcPr>
            <w:tcW w:w="990" w:type="dxa"/>
          </w:tcPr>
          <w:p w14:paraId="2893DDBF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AE9F16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0519D966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B5DFB1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1B5367A3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BBA5FD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DBC994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D11778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81E1C5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F5D191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7560EC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0C9A" w:rsidRPr="00AE7F1C" w14:paraId="5289C717" w14:textId="72140EE1" w:rsidTr="00D70503">
        <w:trPr>
          <w:trHeight w:val="20"/>
        </w:trPr>
        <w:tc>
          <w:tcPr>
            <w:tcW w:w="2430" w:type="dxa"/>
          </w:tcPr>
          <w:p w14:paraId="31D4B7F7" w14:textId="54EB8D20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48A24623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698A87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2FF42068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8BF492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6B32671E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AAE130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8DA882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86544C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F07997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8BC314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C79B20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0C9A" w:rsidRPr="00AE7F1C" w14:paraId="2E248BC2" w14:textId="1696F1B2" w:rsidTr="00D70503">
        <w:trPr>
          <w:trHeight w:val="20"/>
        </w:trPr>
        <w:tc>
          <w:tcPr>
            <w:tcW w:w="2430" w:type="dxa"/>
          </w:tcPr>
          <w:p w14:paraId="626AC26D" w14:textId="77777777" w:rsidR="00A70C9A" w:rsidRPr="00AE7F1C" w:rsidRDefault="00A70C9A" w:rsidP="006C2AA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ยุติธรรมผ่านกำไร</w:t>
            </w:r>
          </w:p>
          <w:p w14:paraId="0AA78D15" w14:textId="6F9E05BE" w:rsidR="00A70C9A" w:rsidRPr="00AE7F1C" w:rsidRDefault="00A70C9A" w:rsidP="00A70C9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 xml:space="preserve">   หรือขาดทุน</w:t>
            </w:r>
          </w:p>
        </w:tc>
        <w:tc>
          <w:tcPr>
            <w:tcW w:w="990" w:type="dxa"/>
          </w:tcPr>
          <w:p w14:paraId="633D6E6E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DC1C4B" w14:textId="715289C6" w:rsidR="00A70C9A" w:rsidRPr="00AE7F1C" w:rsidRDefault="0021708C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56</w:t>
            </w:r>
          </w:p>
        </w:tc>
        <w:tc>
          <w:tcPr>
            <w:tcW w:w="236" w:type="dxa"/>
          </w:tcPr>
          <w:p w14:paraId="0F3655E5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424557D0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89F434" w14:textId="7946A797" w:rsidR="00E33C0C" w:rsidRPr="00AE7F1C" w:rsidRDefault="00E33C0C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6A49B3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3CF53E66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9A5DED" w14:textId="2767A8D2" w:rsidR="00E33C0C" w:rsidRPr="00AE7F1C" w:rsidRDefault="00E33C0C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12175A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7DCFC8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16B1C2" w14:textId="6F40B4C5" w:rsidR="00E33C0C" w:rsidRPr="00AE7F1C" w:rsidRDefault="0021708C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CAE460E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9B3A1B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7671EC" w14:textId="7E10D674" w:rsidR="00E33C0C" w:rsidRPr="00AE7F1C" w:rsidRDefault="00E33C0C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3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C2EFB0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B68AE9" w14:textId="77777777" w:rsidR="00A70C9A" w:rsidRPr="00AE7F1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720B5A" w14:textId="2FA80ECE" w:rsidR="00E33C0C" w:rsidRPr="00AE7F1C" w:rsidRDefault="0021708C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</w:tbl>
    <w:p w14:paraId="58EEA01E" w14:textId="77777777" w:rsidR="0082744C" w:rsidRPr="00AE7F1C" w:rsidRDefault="0082744C">
      <w:r w:rsidRPr="00AE7F1C">
        <w:br w:type="page"/>
      </w:r>
    </w:p>
    <w:tbl>
      <w:tblPr>
        <w:tblStyle w:val="TableGrid"/>
        <w:tblW w:w="95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2"/>
        <w:gridCol w:w="896"/>
        <w:gridCol w:w="236"/>
        <w:gridCol w:w="950"/>
        <w:gridCol w:w="236"/>
        <w:gridCol w:w="916"/>
        <w:gridCol w:w="236"/>
        <w:gridCol w:w="965"/>
        <w:gridCol w:w="236"/>
        <w:gridCol w:w="1027"/>
        <w:gridCol w:w="258"/>
        <w:gridCol w:w="1083"/>
      </w:tblGrid>
      <w:tr w:rsidR="0082744C" w:rsidRPr="00AE7F1C" w14:paraId="334400B8" w14:textId="77777777" w:rsidTr="00D70503">
        <w:trPr>
          <w:trHeight w:val="20"/>
        </w:trPr>
        <w:tc>
          <w:tcPr>
            <w:tcW w:w="2512" w:type="dxa"/>
            <w:shd w:val="clear" w:color="auto" w:fill="auto"/>
            <w:vAlign w:val="bottom"/>
          </w:tcPr>
          <w:p w14:paraId="52F68063" w14:textId="5F5848D3" w:rsidR="0082744C" w:rsidRPr="00AE7F1C" w:rsidRDefault="0082744C" w:rsidP="00D70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39" w:type="dxa"/>
            <w:gridSpan w:val="11"/>
            <w:vAlign w:val="bottom"/>
          </w:tcPr>
          <w:p w14:paraId="55A843F5" w14:textId="77777777" w:rsidR="0082744C" w:rsidRPr="00AE7F1C" w:rsidRDefault="0082744C" w:rsidP="00D7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41C0" w:rsidRPr="00AE7F1C" w14:paraId="06028B2E" w14:textId="77777777" w:rsidTr="00D70503">
        <w:trPr>
          <w:trHeight w:val="20"/>
        </w:trPr>
        <w:tc>
          <w:tcPr>
            <w:tcW w:w="2512" w:type="dxa"/>
            <w:shd w:val="clear" w:color="auto" w:fill="auto"/>
            <w:vAlign w:val="bottom"/>
          </w:tcPr>
          <w:p w14:paraId="52DC7034" w14:textId="77777777" w:rsidR="006041C0" w:rsidRPr="00AE7F1C" w:rsidRDefault="006041C0" w:rsidP="00604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6" w:type="dxa"/>
            <w:vAlign w:val="bottom"/>
          </w:tcPr>
          <w:p w14:paraId="6DC9612A" w14:textId="77777777" w:rsidR="006041C0" w:rsidRPr="00AE7F1C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61A18623" w14:textId="19E22144" w:rsidR="006041C0" w:rsidRPr="00AE7F1C" w:rsidRDefault="0021708C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/>
                <w:sz w:val="28"/>
                <w:szCs w:val="28"/>
              </w:rPr>
              <w:t>1</w:t>
            </w:r>
            <w:r w:rsidR="006041C0"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6041C0" w:rsidRPr="00AE7F1C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0CA3CC8D" w14:textId="77777777" w:rsidR="006041C0" w:rsidRPr="00AE7F1C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02EAFCEA" w14:textId="77777777" w:rsidR="006041C0" w:rsidRPr="00AE7F1C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</w:tcPr>
          <w:p w14:paraId="0BF55F9F" w14:textId="77777777" w:rsidR="006041C0" w:rsidRPr="00AE7F1C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5F621C98" w14:textId="77777777" w:rsidR="006041C0" w:rsidRPr="00AE7F1C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51EFEF24" w14:textId="77777777" w:rsidR="006041C0" w:rsidRPr="00AE7F1C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7CB61343" w14:textId="77777777" w:rsidR="006041C0" w:rsidRPr="00AE7F1C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700DF3B6" w14:textId="77777777" w:rsidR="006041C0" w:rsidRPr="00AE7F1C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624B8F6A" w14:textId="77777777" w:rsidR="006041C0" w:rsidRPr="00AE7F1C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ผลขาดทุนด้าน</w:t>
            </w:r>
            <w:r w:rsidRPr="00AE7F1C">
              <w:rPr>
                <w:rFonts w:asciiTheme="majorBidi" w:hAnsiTheme="majorBidi"/>
                <w:sz w:val="28"/>
                <w:szCs w:val="28"/>
              </w:rPr>
              <w:br/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258" w:type="dxa"/>
          </w:tcPr>
          <w:p w14:paraId="07C9D0EB" w14:textId="77777777" w:rsidR="006041C0" w:rsidRPr="00AE7F1C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14:paraId="64FC39B5" w14:textId="77777777" w:rsidR="006041C0" w:rsidRPr="00AE7F1C" w:rsidRDefault="006041C0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65443DC5" w14:textId="3880D3F5" w:rsidR="006041C0" w:rsidRPr="00AE7F1C" w:rsidRDefault="0021708C" w:rsidP="006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</w:rPr>
              <w:t>30</w:t>
            </w:r>
            <w:r w:rsidR="006041C0" w:rsidRPr="00AE7F1C">
              <w:rPr>
                <w:rFonts w:asciiTheme="majorBidi" w:hAnsi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2744C" w:rsidRPr="00AE7F1C" w14:paraId="368ABD22" w14:textId="77777777" w:rsidTr="00D70503">
        <w:trPr>
          <w:trHeight w:val="20"/>
        </w:trPr>
        <w:tc>
          <w:tcPr>
            <w:tcW w:w="2512" w:type="dxa"/>
          </w:tcPr>
          <w:p w14:paraId="2AA22AAB" w14:textId="77777777" w:rsidR="0082744C" w:rsidRPr="00AE7F1C" w:rsidRDefault="0082744C" w:rsidP="00D7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39" w:type="dxa"/>
            <w:gridSpan w:val="11"/>
          </w:tcPr>
          <w:p w14:paraId="2A4BBC7C" w14:textId="77777777" w:rsidR="0082744C" w:rsidRPr="00AE7F1C" w:rsidRDefault="0082744C" w:rsidP="00D7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70FA5" w:rsidRPr="00AE7F1C" w14:paraId="0DB49882" w14:textId="653D6A11" w:rsidTr="0082744C">
        <w:trPr>
          <w:trHeight w:val="20"/>
        </w:trPr>
        <w:tc>
          <w:tcPr>
            <w:tcW w:w="2512" w:type="dxa"/>
          </w:tcPr>
          <w:p w14:paraId="04BF4E9A" w14:textId="6693352A" w:rsidR="00D70FA5" w:rsidRPr="00AE7F1C" w:rsidRDefault="0021708C" w:rsidP="00D7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96" w:type="dxa"/>
          </w:tcPr>
          <w:p w14:paraId="3A370D50" w14:textId="77777777" w:rsidR="00D70FA5" w:rsidRPr="00AE7F1C" w:rsidRDefault="00D70FA5" w:rsidP="00D7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0685B5" w14:textId="77777777" w:rsidR="00D70FA5" w:rsidRPr="00AE7F1C" w:rsidRDefault="00D70FA5" w:rsidP="00D7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2E44742E" w14:textId="77777777" w:rsidR="00D70FA5" w:rsidRPr="00AE7F1C" w:rsidRDefault="00D70FA5" w:rsidP="00D7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29D345" w14:textId="77777777" w:rsidR="00D70FA5" w:rsidRPr="00AE7F1C" w:rsidRDefault="00D70FA5" w:rsidP="00D7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469AA747" w14:textId="77777777" w:rsidR="00D70FA5" w:rsidRPr="00AE7F1C" w:rsidRDefault="00D70FA5" w:rsidP="00D7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1024E3" w14:textId="77777777" w:rsidR="00D70FA5" w:rsidRPr="00AE7F1C" w:rsidRDefault="00D70FA5" w:rsidP="00D7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2463E6FE" w14:textId="77777777" w:rsidR="00D70FA5" w:rsidRPr="00AE7F1C" w:rsidRDefault="00D70FA5" w:rsidP="00D7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A15F8A" w14:textId="77777777" w:rsidR="00D70FA5" w:rsidRPr="00AE7F1C" w:rsidRDefault="00D70FA5" w:rsidP="00D7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14:paraId="74DAEC9F" w14:textId="77777777" w:rsidR="00D70FA5" w:rsidRPr="00AE7F1C" w:rsidRDefault="00D70FA5" w:rsidP="00D7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1B50FADE" w14:textId="77777777" w:rsidR="00D70FA5" w:rsidRPr="00AE7F1C" w:rsidRDefault="00D70FA5" w:rsidP="00D7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3B3A243" w14:textId="77777777" w:rsidR="00D70FA5" w:rsidRPr="00AE7F1C" w:rsidRDefault="00D70FA5" w:rsidP="00D7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44C" w:rsidRPr="00AE7F1C" w14:paraId="291D4F29" w14:textId="77777777" w:rsidTr="0082744C">
        <w:trPr>
          <w:trHeight w:val="20"/>
        </w:trPr>
        <w:tc>
          <w:tcPr>
            <w:tcW w:w="2512" w:type="dxa"/>
          </w:tcPr>
          <w:p w14:paraId="4E2BB5E2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  <w:p w14:paraId="1E10D351" w14:textId="7DED6F45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896" w:type="dxa"/>
          </w:tcPr>
          <w:p w14:paraId="06878912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A22553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1F7E93F5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FED753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2C976345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C818EB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0570DAD2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876FE5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14:paraId="47DC9A94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7522F94D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9C3017F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44C" w:rsidRPr="00AE7F1C" w14:paraId="59006833" w14:textId="77777777" w:rsidTr="0082744C">
        <w:trPr>
          <w:trHeight w:val="20"/>
        </w:trPr>
        <w:tc>
          <w:tcPr>
            <w:tcW w:w="2512" w:type="dxa"/>
          </w:tcPr>
          <w:p w14:paraId="034C2660" w14:textId="66E61346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</w:tcPr>
          <w:p w14:paraId="1B68F1FE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184AD6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52FBA8A4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817E90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51E10BC4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8D338C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60FF576D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C9DB12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14:paraId="60E61FA6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77590289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CC33CCE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44C" w:rsidRPr="00AE7F1C" w14:paraId="4F111C89" w14:textId="77777777" w:rsidTr="0082744C">
        <w:trPr>
          <w:trHeight w:val="20"/>
        </w:trPr>
        <w:tc>
          <w:tcPr>
            <w:tcW w:w="2512" w:type="dxa"/>
          </w:tcPr>
          <w:p w14:paraId="6472B28E" w14:textId="494C8879" w:rsidR="0082744C" w:rsidRPr="00AE7F1C" w:rsidRDefault="0082744C" w:rsidP="006C2AA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ทุนตัดจำหน่าย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96" w:type="dxa"/>
          </w:tcPr>
          <w:p w14:paraId="1F38E98C" w14:textId="7F963AC9" w:rsidR="0082744C" w:rsidRPr="00AE7F1C" w:rsidRDefault="0021708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5647247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59810680" w14:textId="7730F593" w:rsidR="0082744C" w:rsidRPr="00AE7F1C" w:rsidRDefault="00E33C0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10" w:right="2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E34E3E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3C3D7006" w14:textId="3D4CFBCD" w:rsidR="0082744C" w:rsidRPr="00AE7F1C" w:rsidRDefault="00E33C0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BFF654E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2FDE33FC" w14:textId="534AB15D" w:rsidR="0082744C" w:rsidRPr="00AE7F1C" w:rsidRDefault="00E33C0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7D0B6E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14:paraId="2A2C86B4" w14:textId="73832E13" w:rsidR="0082744C" w:rsidRPr="00AE7F1C" w:rsidRDefault="00E33C0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</w:tcPr>
          <w:p w14:paraId="09387818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663D5E2" w14:textId="2F9A9C10" w:rsidR="0082744C" w:rsidRPr="00AE7F1C" w:rsidRDefault="00E33C0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744C" w:rsidRPr="00AE7F1C" w14:paraId="7EA086A1" w14:textId="77777777" w:rsidTr="0082744C">
        <w:trPr>
          <w:trHeight w:val="20"/>
        </w:trPr>
        <w:tc>
          <w:tcPr>
            <w:tcW w:w="2512" w:type="dxa"/>
          </w:tcPr>
          <w:p w14:paraId="1BE1DD1B" w14:textId="6F59C94B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6" w:type="dxa"/>
          </w:tcPr>
          <w:p w14:paraId="42EC1E8A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75C63C7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E6CCCB8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EF67966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</w:tcPr>
          <w:p w14:paraId="709C0DA0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DC3AF95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</w:tcPr>
          <w:p w14:paraId="4733B5BB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5CF8F2B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</w:tcPr>
          <w:p w14:paraId="26B41BFF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58" w:type="dxa"/>
          </w:tcPr>
          <w:p w14:paraId="66A2C207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0CFA6FD2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82744C" w:rsidRPr="00AE7F1C" w14:paraId="212BF4D1" w14:textId="26FE0831" w:rsidTr="0082744C">
        <w:trPr>
          <w:trHeight w:val="20"/>
        </w:trPr>
        <w:tc>
          <w:tcPr>
            <w:tcW w:w="2512" w:type="dxa"/>
          </w:tcPr>
          <w:p w14:paraId="644B79BB" w14:textId="7EC7EA42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ไม่หมุนเวียน</w:t>
            </w:r>
          </w:p>
        </w:tc>
        <w:tc>
          <w:tcPr>
            <w:tcW w:w="896" w:type="dxa"/>
          </w:tcPr>
          <w:p w14:paraId="3E89F837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04246E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0FF6709F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4B435F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6E649BE1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BCF70F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005EB8B8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E11C25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14:paraId="7301A536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11EB5A92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C3CE3C1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44C" w:rsidRPr="00AE7F1C" w14:paraId="41DFFFFE" w14:textId="0E3AF563" w:rsidTr="0082744C">
        <w:trPr>
          <w:trHeight w:val="20"/>
        </w:trPr>
        <w:tc>
          <w:tcPr>
            <w:tcW w:w="2512" w:type="dxa"/>
          </w:tcPr>
          <w:p w14:paraId="2E5BB47E" w14:textId="77304965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</w:tcPr>
          <w:p w14:paraId="0F2812F4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6BD191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3653609F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AE8F66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3EC01B84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EC5A29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084BD47A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231047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14:paraId="3C346A55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14A727D0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9A506F0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44C" w:rsidRPr="00AE7F1C" w14:paraId="6DE20B58" w14:textId="08CDE0A8" w:rsidTr="0082744C">
        <w:trPr>
          <w:trHeight w:val="20"/>
        </w:trPr>
        <w:tc>
          <w:tcPr>
            <w:tcW w:w="2512" w:type="dxa"/>
          </w:tcPr>
          <w:p w14:paraId="25530DB0" w14:textId="77777777" w:rsidR="0082744C" w:rsidRPr="00AE7F1C" w:rsidRDefault="0082744C" w:rsidP="006C2AA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ยุติธรรมผ่านกำไร</w:t>
            </w:r>
          </w:p>
          <w:p w14:paraId="496C8731" w14:textId="4CEFB5B9" w:rsidR="0082744C" w:rsidRPr="00AE7F1C" w:rsidRDefault="0082744C" w:rsidP="008274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 xml:space="preserve">   หรือขาดทุน</w:t>
            </w:r>
          </w:p>
        </w:tc>
        <w:tc>
          <w:tcPr>
            <w:tcW w:w="896" w:type="dxa"/>
          </w:tcPr>
          <w:p w14:paraId="021D4300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8B4D6C" w14:textId="5F18F761" w:rsidR="0082744C" w:rsidRPr="00AE7F1C" w:rsidRDefault="0021708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49</w:t>
            </w:r>
          </w:p>
        </w:tc>
        <w:tc>
          <w:tcPr>
            <w:tcW w:w="236" w:type="dxa"/>
          </w:tcPr>
          <w:p w14:paraId="72261447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1B69850D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E4E526" w14:textId="3A220596" w:rsidR="00E33C0C" w:rsidRPr="00AE7F1C" w:rsidRDefault="00E33C0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37B84D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30DCB5ED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A61F1C" w14:textId="1E3C0E88" w:rsidR="00E33C0C" w:rsidRPr="00AE7F1C" w:rsidRDefault="00E33C0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047DC4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64B37141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59A723" w14:textId="4F049872" w:rsidR="00E33C0C" w:rsidRPr="00AE7F1C" w:rsidRDefault="0021708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466DC8E0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14:paraId="68D9F520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C00739" w14:textId="24BCBE2B" w:rsidR="00E33C0C" w:rsidRPr="00AE7F1C" w:rsidRDefault="00E33C0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8" w:type="dxa"/>
          </w:tcPr>
          <w:p w14:paraId="385CCE0F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03B24CB" w14:textId="77777777" w:rsidR="0082744C" w:rsidRPr="00AE7F1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C8E7ED" w14:textId="0E50A355" w:rsidR="00E33C0C" w:rsidRPr="00AE7F1C" w:rsidRDefault="0021708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</w:tbl>
    <w:p w14:paraId="339FF67B" w14:textId="77777777" w:rsidR="0059164E" w:rsidRPr="00AE7F1C" w:rsidRDefault="0059164E">
      <w:pPr>
        <w:rPr>
          <w:sz w:val="36"/>
          <w:szCs w:val="36"/>
        </w:rPr>
      </w:pPr>
    </w:p>
    <w:tbl>
      <w:tblPr>
        <w:tblStyle w:val="TableGrid"/>
        <w:tblW w:w="94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5"/>
        <w:gridCol w:w="1077"/>
        <w:gridCol w:w="236"/>
        <w:gridCol w:w="1030"/>
        <w:gridCol w:w="240"/>
        <w:gridCol w:w="1202"/>
        <w:gridCol w:w="236"/>
        <w:gridCol w:w="1029"/>
        <w:gridCol w:w="236"/>
        <w:gridCol w:w="1209"/>
        <w:gridCol w:w="8"/>
      </w:tblGrid>
      <w:tr w:rsidR="009933DC" w:rsidRPr="00AE7F1C" w14:paraId="266D58A5" w14:textId="77777777" w:rsidTr="002D11A2">
        <w:trPr>
          <w:gridAfter w:val="1"/>
          <w:wAfter w:w="8" w:type="dxa"/>
          <w:trHeight w:val="20"/>
        </w:trPr>
        <w:tc>
          <w:tcPr>
            <w:tcW w:w="2965" w:type="dxa"/>
            <w:shd w:val="clear" w:color="auto" w:fill="auto"/>
            <w:vAlign w:val="bottom"/>
          </w:tcPr>
          <w:bookmarkEnd w:id="5"/>
          <w:p w14:paraId="54DB3018" w14:textId="5D32C57E" w:rsidR="009933DC" w:rsidRPr="00AE7F1C" w:rsidRDefault="0059164E" w:rsidP="00993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6495" w:type="dxa"/>
            <w:gridSpan w:val="9"/>
            <w:vAlign w:val="bottom"/>
          </w:tcPr>
          <w:p w14:paraId="77D0F5A9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933DC" w:rsidRPr="00AE7F1C" w14:paraId="7A9AB03B" w14:textId="77777777" w:rsidTr="002D11A2">
        <w:trPr>
          <w:trHeight w:val="20"/>
        </w:trPr>
        <w:tc>
          <w:tcPr>
            <w:tcW w:w="2965" w:type="dxa"/>
            <w:shd w:val="clear" w:color="auto" w:fill="auto"/>
            <w:vAlign w:val="bottom"/>
          </w:tcPr>
          <w:p w14:paraId="6393E104" w14:textId="6A9D32C0" w:rsidR="007B32C6" w:rsidRPr="00AE7F1C" w:rsidRDefault="007B32C6" w:rsidP="007B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9D7B1A" w:rsidRPr="00AE7F1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คาดว่าจะเกิดขึ้น</w:t>
            </w:r>
          </w:p>
          <w:p w14:paraId="41C97DDE" w14:textId="77777777" w:rsidR="0059164E" w:rsidRPr="00AE7F1C" w:rsidRDefault="0059164E" w:rsidP="007B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EAFE8A7" w14:textId="77777777" w:rsidR="007B32C6" w:rsidRPr="00AE7F1C" w:rsidRDefault="007B32C6" w:rsidP="007B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BEE7C58" w14:textId="04B90672" w:rsidR="009933DC" w:rsidRPr="00AE7F1C" w:rsidRDefault="00426035" w:rsidP="00993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1708C" w:rsidRPr="00AE7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6041C0" w:rsidRPr="00AE7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041C0"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A41730"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1708C" w:rsidRPr="00AE7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77" w:type="dxa"/>
            <w:vAlign w:val="bottom"/>
          </w:tcPr>
          <w:p w14:paraId="172523F9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06E1BF6F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1D79ACBD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40" w:type="dxa"/>
          </w:tcPr>
          <w:p w14:paraId="5FE496F7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vAlign w:val="bottom"/>
          </w:tcPr>
          <w:p w14:paraId="5F80666F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BE68EF5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70736A7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2AC882DB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6950CB65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vAlign w:val="bottom"/>
          </w:tcPr>
          <w:p w14:paraId="6B5D6FE6" w14:textId="09867B4E" w:rsidR="009933DC" w:rsidRPr="00AE7F1C" w:rsidRDefault="00C2485B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ผลขาดทุนด้าน</w:t>
            </w:r>
            <w:r w:rsidRPr="00AE7F1C">
              <w:rPr>
                <w:rFonts w:asciiTheme="majorBidi" w:hAnsiTheme="majorBidi"/>
                <w:sz w:val="28"/>
                <w:szCs w:val="28"/>
              </w:rPr>
              <w:br/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</w:tr>
      <w:tr w:rsidR="009933DC" w:rsidRPr="00AE7F1C" w14:paraId="3E43235F" w14:textId="77777777" w:rsidTr="002D11A2">
        <w:trPr>
          <w:gridAfter w:val="1"/>
          <w:wAfter w:w="8" w:type="dxa"/>
          <w:trHeight w:val="164"/>
        </w:trPr>
        <w:tc>
          <w:tcPr>
            <w:tcW w:w="2965" w:type="dxa"/>
          </w:tcPr>
          <w:p w14:paraId="1B67B402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95" w:type="dxa"/>
            <w:gridSpan w:val="9"/>
          </w:tcPr>
          <w:p w14:paraId="74716BD8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933DC" w:rsidRPr="00AE7F1C" w14:paraId="5EB982D9" w14:textId="77777777" w:rsidTr="002D11A2">
        <w:trPr>
          <w:trHeight w:val="20"/>
        </w:trPr>
        <w:tc>
          <w:tcPr>
            <w:tcW w:w="2965" w:type="dxa"/>
          </w:tcPr>
          <w:p w14:paraId="30B0CE8D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7" w:type="dxa"/>
          </w:tcPr>
          <w:p w14:paraId="09F0C54D" w14:textId="09639A78" w:rsidR="009933DC" w:rsidRPr="00AE7F1C" w:rsidRDefault="0021708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714E3" w:rsidRPr="00AE7F1C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 w:rsidR="00D714E3"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33</w:t>
            </w:r>
          </w:p>
        </w:tc>
        <w:tc>
          <w:tcPr>
            <w:tcW w:w="236" w:type="dxa"/>
          </w:tcPr>
          <w:p w14:paraId="74CDD8C9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1802919B" w14:textId="7CAEDDB9" w:rsidR="009933DC" w:rsidRPr="00AE7F1C" w:rsidRDefault="0021708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40" w:type="dxa"/>
          </w:tcPr>
          <w:p w14:paraId="3598A114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B6857D4" w14:textId="18A15D19" w:rsidR="009933DC" w:rsidRPr="00AE7F1C" w:rsidRDefault="0021708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4783E" w:rsidRPr="00AE7F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236" w:type="dxa"/>
          </w:tcPr>
          <w:p w14:paraId="2CFE3882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FCA9A8F" w14:textId="1EAA5B48" w:rsidR="009933DC" w:rsidRPr="00AE7F1C" w:rsidRDefault="00D714E3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3,515</w:t>
            </w:r>
          </w:p>
        </w:tc>
        <w:tc>
          <w:tcPr>
            <w:tcW w:w="236" w:type="dxa"/>
          </w:tcPr>
          <w:p w14:paraId="0A9836CB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0C7AD13B" w14:textId="649BD5DB" w:rsidR="009933DC" w:rsidRPr="00AE7F1C" w:rsidRDefault="0021708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9933DC" w:rsidRPr="00AE7F1C" w14:paraId="77562D3C" w14:textId="77777777" w:rsidTr="002D11A2">
        <w:trPr>
          <w:trHeight w:val="20"/>
        </w:trPr>
        <w:tc>
          <w:tcPr>
            <w:tcW w:w="2965" w:type="dxa"/>
          </w:tcPr>
          <w:p w14:paraId="0DDDA470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7" w:type="dxa"/>
          </w:tcPr>
          <w:p w14:paraId="0AFA1BDB" w14:textId="17CC803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0B58C1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2658C6CC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6CF3C0E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73FA48D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98894A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9D7D471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FDD6ED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602B472B" w14:textId="77777777" w:rsidR="009933DC" w:rsidRPr="00AE7F1C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0705" w:rsidRPr="00AE7F1C" w14:paraId="720F9DCE" w14:textId="77777777" w:rsidTr="002D11A2">
        <w:trPr>
          <w:trHeight w:val="20"/>
        </w:trPr>
        <w:tc>
          <w:tcPr>
            <w:tcW w:w="2965" w:type="dxa"/>
          </w:tcPr>
          <w:p w14:paraId="40125739" w14:textId="6555CA81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น้อยกว่า 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1AA90C70" w14:textId="0B481982" w:rsidR="00FE0705" w:rsidRPr="00AE7F1C" w:rsidRDefault="0021708C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714E3"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41</w:t>
            </w:r>
          </w:p>
        </w:tc>
        <w:tc>
          <w:tcPr>
            <w:tcW w:w="236" w:type="dxa"/>
          </w:tcPr>
          <w:p w14:paraId="624ED949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5F2B2FE" w14:textId="15904465" w:rsidR="00FE0705" w:rsidRPr="00AE7F1C" w:rsidRDefault="0021708C" w:rsidP="00D47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0" w:type="dxa"/>
          </w:tcPr>
          <w:p w14:paraId="4AC97C36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60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2EAEF777" w14:textId="7F4A4897" w:rsidR="00FE0705" w:rsidRPr="00AE7F1C" w:rsidRDefault="00D4783E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584D87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1BA2D77D" w14:textId="38EA5958" w:rsidR="00FE0705" w:rsidRPr="00AE7F1C" w:rsidRDefault="0021708C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714E3" w:rsidRPr="00AE7F1C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36" w:type="dxa"/>
          </w:tcPr>
          <w:p w14:paraId="513186AA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740800B2" w14:textId="25B6E9B0" w:rsidR="00FE0705" w:rsidRPr="00AE7F1C" w:rsidRDefault="0021708C" w:rsidP="00D47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E0705" w:rsidRPr="00AE7F1C" w14:paraId="54818F4F" w14:textId="77777777" w:rsidTr="002D11A2">
        <w:trPr>
          <w:trHeight w:val="20"/>
        </w:trPr>
        <w:tc>
          <w:tcPr>
            <w:tcW w:w="2965" w:type="dxa"/>
          </w:tcPr>
          <w:p w14:paraId="5C25CC77" w14:textId="2B55A421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3121C8F9" w14:textId="2DAA6122" w:rsidR="00FE0705" w:rsidRPr="00AE7F1C" w:rsidRDefault="0021708C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236" w:type="dxa"/>
          </w:tcPr>
          <w:p w14:paraId="7827C6D4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2903B312" w14:textId="44C34A65" w:rsidR="00FE0705" w:rsidRPr="00AE7F1C" w:rsidRDefault="0021708C" w:rsidP="00D47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0" w:type="dxa"/>
          </w:tcPr>
          <w:p w14:paraId="0DF97D5A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60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74AA7EF" w14:textId="5FCFBE57" w:rsidR="00FE0705" w:rsidRPr="00AE7F1C" w:rsidRDefault="00D4783E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19452E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27FC8E1" w14:textId="70A7A5BD" w:rsidR="00FE0705" w:rsidRPr="00AE7F1C" w:rsidRDefault="0021708C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236" w:type="dxa"/>
          </w:tcPr>
          <w:p w14:paraId="0B4A5168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3D21CB50" w14:textId="3C825824" w:rsidR="00FE0705" w:rsidRPr="00AE7F1C" w:rsidRDefault="00D4783E" w:rsidP="008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0705" w:rsidRPr="00AE7F1C" w14:paraId="0E7FFEFA" w14:textId="77777777" w:rsidTr="002D11A2">
        <w:trPr>
          <w:trHeight w:val="20"/>
        </w:trPr>
        <w:tc>
          <w:tcPr>
            <w:tcW w:w="2965" w:type="dxa"/>
          </w:tcPr>
          <w:p w14:paraId="09639BF9" w14:textId="1F6785AE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4D6363DE" w14:textId="4AF8A82E" w:rsidR="00FE0705" w:rsidRPr="00AE7F1C" w:rsidRDefault="00D714E3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69</w:t>
            </w:r>
          </w:p>
        </w:tc>
        <w:tc>
          <w:tcPr>
            <w:tcW w:w="236" w:type="dxa"/>
          </w:tcPr>
          <w:p w14:paraId="78FB0F44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528598D1" w14:textId="10E7D272" w:rsidR="00FE0705" w:rsidRPr="00AE7F1C" w:rsidRDefault="0021708C" w:rsidP="00D47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40" w:type="dxa"/>
          </w:tcPr>
          <w:p w14:paraId="6A44602A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60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C2A2E15" w14:textId="3FC6089D" w:rsidR="00FE0705" w:rsidRPr="00AE7F1C" w:rsidRDefault="00D4783E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36BB03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3B144B3" w14:textId="32D55D8A" w:rsidR="00FE0705" w:rsidRPr="00AE7F1C" w:rsidRDefault="00D714E3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36" w:type="dxa"/>
          </w:tcPr>
          <w:p w14:paraId="62A53C00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77FBB5F2" w14:textId="5D0FCF6D" w:rsidR="00FE0705" w:rsidRPr="00AE7F1C" w:rsidRDefault="0021708C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</w:tr>
      <w:tr w:rsidR="00FE0705" w:rsidRPr="00AE7F1C" w14:paraId="0324978D" w14:textId="77777777" w:rsidTr="002D11A2">
        <w:trPr>
          <w:trHeight w:val="20"/>
        </w:trPr>
        <w:tc>
          <w:tcPr>
            <w:tcW w:w="2965" w:type="dxa"/>
          </w:tcPr>
          <w:p w14:paraId="5F656C40" w14:textId="7AEDB1D3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0F6AC44" w14:textId="6C84273A" w:rsidR="00FE0705" w:rsidRPr="00AE7F1C" w:rsidRDefault="0021708C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714E3"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59</w:t>
            </w:r>
          </w:p>
        </w:tc>
        <w:tc>
          <w:tcPr>
            <w:tcW w:w="236" w:type="dxa"/>
          </w:tcPr>
          <w:p w14:paraId="223B7E74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F6EE222" w14:textId="1AEFF05A" w:rsidR="00FE0705" w:rsidRPr="00AE7F1C" w:rsidRDefault="00E83152" w:rsidP="00E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3BE622D2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6D29E6C" w14:textId="2B45564A" w:rsidR="00FE0705" w:rsidRPr="00AE7F1C" w:rsidRDefault="00D4783E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143753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779B5DCA" w14:textId="00EECAC2" w:rsidR="00FE0705" w:rsidRPr="00AE7F1C" w:rsidRDefault="00D714E3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236" w:type="dxa"/>
          </w:tcPr>
          <w:p w14:paraId="1E6A0B24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14:paraId="653A2830" w14:textId="7882F91D" w:rsidR="00FE0705" w:rsidRPr="00AE7F1C" w:rsidRDefault="0021708C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</w:tr>
      <w:tr w:rsidR="00FE0705" w:rsidRPr="00AE7F1C" w14:paraId="72ADA0C8" w14:textId="77777777" w:rsidTr="002D11A2">
        <w:trPr>
          <w:trHeight w:val="20"/>
        </w:trPr>
        <w:tc>
          <w:tcPr>
            <w:tcW w:w="2965" w:type="dxa"/>
          </w:tcPr>
          <w:p w14:paraId="2DD6B518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0EE2E64" w14:textId="6C2505C1" w:rsidR="00FE0705" w:rsidRPr="00AE7F1C" w:rsidRDefault="0021708C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2085F"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467</w:t>
            </w:r>
          </w:p>
        </w:tc>
        <w:tc>
          <w:tcPr>
            <w:tcW w:w="236" w:type="dxa"/>
          </w:tcPr>
          <w:p w14:paraId="6C76868C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A1488FF" w14:textId="7CDCB0AC" w:rsidR="00FE0705" w:rsidRPr="00AE7F1C" w:rsidRDefault="0021708C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105</w:t>
            </w:r>
          </w:p>
        </w:tc>
        <w:tc>
          <w:tcPr>
            <w:tcW w:w="240" w:type="dxa"/>
          </w:tcPr>
          <w:p w14:paraId="20D853EA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617F11B" w14:textId="3EC41334" w:rsidR="00FE0705" w:rsidRPr="00AE7F1C" w:rsidRDefault="0021708C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4783E"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</w:t>
            </w:r>
          </w:p>
        </w:tc>
        <w:tc>
          <w:tcPr>
            <w:tcW w:w="236" w:type="dxa"/>
          </w:tcPr>
          <w:p w14:paraId="7F895C04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539C0308" w14:textId="3A3693D8" w:rsidR="00FE0705" w:rsidRPr="00AE7F1C" w:rsidRDefault="0021708C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D4783E"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854</w:t>
            </w:r>
          </w:p>
        </w:tc>
        <w:tc>
          <w:tcPr>
            <w:tcW w:w="236" w:type="dxa"/>
          </w:tcPr>
          <w:p w14:paraId="232D343B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398B9C" w14:textId="3A0A8B8D" w:rsidR="00FE0705" w:rsidRPr="00AE7F1C" w:rsidRDefault="0021708C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</w:t>
            </w:r>
          </w:p>
        </w:tc>
      </w:tr>
      <w:tr w:rsidR="00FE0705" w:rsidRPr="00AE7F1C" w14:paraId="07AAF7B8" w14:textId="77777777" w:rsidTr="002D11A2">
        <w:trPr>
          <w:trHeight w:val="20"/>
        </w:trPr>
        <w:tc>
          <w:tcPr>
            <w:tcW w:w="2965" w:type="dxa"/>
          </w:tcPr>
          <w:p w14:paraId="73296BCF" w14:textId="69448AD7" w:rsidR="00FE0705" w:rsidRPr="00AE7F1C" w:rsidRDefault="00FE0705" w:rsidP="00FE070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="00E878D0"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C9D99F5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56D807" w14:textId="168CC07F" w:rsidR="00A2085F" w:rsidRPr="00AE7F1C" w:rsidRDefault="00A2085F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63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2AA67E6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078C25D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5389EF" w14:textId="49F9F5F3" w:rsidR="00D4783E" w:rsidRPr="00AE7F1C" w:rsidRDefault="00E83152" w:rsidP="00E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22DF6D45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4124806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BC7EDA" w14:textId="0CD4E380" w:rsidR="00D4783E" w:rsidRPr="00AE7F1C" w:rsidRDefault="00D4783E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B5B3382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0D3EB2DB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413A46" w14:textId="10563796" w:rsidR="00D4783E" w:rsidRPr="00AE7F1C" w:rsidRDefault="00D4783E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A655B1C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double" w:sz="4" w:space="0" w:color="auto"/>
            </w:tcBorders>
          </w:tcPr>
          <w:p w14:paraId="5D65062E" w14:textId="3D9268BD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E0705" w:rsidRPr="00AE7F1C" w14:paraId="1C03EBEE" w14:textId="77777777" w:rsidTr="002D11A2">
        <w:trPr>
          <w:trHeight w:val="20"/>
        </w:trPr>
        <w:tc>
          <w:tcPr>
            <w:tcW w:w="2965" w:type="dxa"/>
          </w:tcPr>
          <w:p w14:paraId="44EDFBA0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8DB0249" w14:textId="04633067" w:rsidR="00FE0705" w:rsidRPr="00AE7F1C" w:rsidRDefault="0021708C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2085F"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AE7F1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236" w:type="dxa"/>
          </w:tcPr>
          <w:p w14:paraId="04F3B092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13C982DF" w14:textId="585672C1" w:rsidR="00FE0705" w:rsidRPr="00AE7F1C" w:rsidRDefault="0021708C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</w:t>
            </w:r>
          </w:p>
        </w:tc>
        <w:tc>
          <w:tcPr>
            <w:tcW w:w="240" w:type="dxa"/>
          </w:tcPr>
          <w:p w14:paraId="34AE5079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1E51F2EC" w14:textId="2A06CACB" w:rsidR="00FE0705" w:rsidRPr="00AE7F1C" w:rsidRDefault="0021708C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4783E"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</w:t>
            </w:r>
          </w:p>
        </w:tc>
        <w:tc>
          <w:tcPr>
            <w:tcW w:w="236" w:type="dxa"/>
          </w:tcPr>
          <w:p w14:paraId="48E10DB8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7CD81858" w14:textId="5CFFE4D4" w:rsidR="00FE0705" w:rsidRPr="00AE7F1C" w:rsidRDefault="0021708C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D4783E"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385</w:t>
            </w:r>
          </w:p>
        </w:tc>
        <w:tc>
          <w:tcPr>
            <w:tcW w:w="236" w:type="dxa"/>
          </w:tcPr>
          <w:p w14:paraId="092AD345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4AF7B5BD" w14:textId="77777777" w:rsidR="00FE0705" w:rsidRPr="00AE7F1C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164E" w:rsidRPr="00AE7F1C" w14:paraId="513EE25F" w14:textId="77777777" w:rsidTr="002D11A2">
        <w:trPr>
          <w:gridAfter w:val="1"/>
          <w:wAfter w:w="8" w:type="dxa"/>
          <w:trHeight w:val="20"/>
        </w:trPr>
        <w:tc>
          <w:tcPr>
            <w:tcW w:w="2965" w:type="dxa"/>
            <w:shd w:val="clear" w:color="auto" w:fill="auto"/>
            <w:vAlign w:val="bottom"/>
          </w:tcPr>
          <w:p w14:paraId="6030F091" w14:textId="36DC49F1" w:rsidR="0059164E" w:rsidRPr="00AE7F1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ค่าเผื่อผลขาดทุนด้านเครดิต</w:t>
            </w:r>
          </w:p>
        </w:tc>
        <w:tc>
          <w:tcPr>
            <w:tcW w:w="6495" w:type="dxa"/>
            <w:gridSpan w:val="9"/>
            <w:vAlign w:val="bottom"/>
          </w:tcPr>
          <w:p w14:paraId="5089CB08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9164E" w:rsidRPr="00AE7F1C" w14:paraId="284DCE81" w14:textId="77777777" w:rsidTr="002D11A2">
        <w:trPr>
          <w:trHeight w:val="20"/>
        </w:trPr>
        <w:tc>
          <w:tcPr>
            <w:tcW w:w="2965" w:type="dxa"/>
            <w:shd w:val="clear" w:color="auto" w:fill="auto"/>
            <w:vAlign w:val="bottom"/>
          </w:tcPr>
          <w:p w14:paraId="02CC2AD8" w14:textId="2E78A591" w:rsidR="0059164E" w:rsidRPr="00AE7F1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9D7B1A" w:rsidRPr="00AE7F1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คาดว่าจะเกิดขึ้น</w:t>
            </w:r>
          </w:p>
          <w:p w14:paraId="124541AD" w14:textId="77777777" w:rsidR="0059164E" w:rsidRPr="00AE7F1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2B4A15D2" w14:textId="77777777" w:rsidR="0059164E" w:rsidRPr="00AE7F1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747F4900" w14:textId="1B99F242" w:rsidR="0059164E" w:rsidRPr="00AE7F1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AE7F1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1708C" w:rsidRPr="00AE7F1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E7F1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AE7F1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1708C" w:rsidRPr="00AE7F1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77" w:type="dxa"/>
            <w:vAlign w:val="bottom"/>
          </w:tcPr>
          <w:p w14:paraId="522073D1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42080BA4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49B36FF0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40" w:type="dxa"/>
          </w:tcPr>
          <w:p w14:paraId="03DA3078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vAlign w:val="bottom"/>
          </w:tcPr>
          <w:p w14:paraId="64821CBF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E95AB38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ED66965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029630D2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56DB95C5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vAlign w:val="bottom"/>
          </w:tcPr>
          <w:p w14:paraId="3F7C8D84" w14:textId="7E344E53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ผลขาดทุนด้าน</w:t>
            </w:r>
            <w:r w:rsidRPr="00AE7F1C">
              <w:rPr>
                <w:rFonts w:asciiTheme="majorBidi" w:hAnsiTheme="majorBidi"/>
                <w:sz w:val="28"/>
                <w:szCs w:val="28"/>
              </w:rPr>
              <w:br/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</w:tr>
      <w:tr w:rsidR="0059164E" w:rsidRPr="00AE7F1C" w14:paraId="2F0EB850" w14:textId="77777777" w:rsidTr="002D11A2">
        <w:trPr>
          <w:gridAfter w:val="1"/>
          <w:wAfter w:w="8" w:type="dxa"/>
          <w:trHeight w:val="164"/>
        </w:trPr>
        <w:tc>
          <w:tcPr>
            <w:tcW w:w="2965" w:type="dxa"/>
          </w:tcPr>
          <w:p w14:paraId="4BF804A1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95" w:type="dxa"/>
            <w:gridSpan w:val="9"/>
          </w:tcPr>
          <w:p w14:paraId="04D65F32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9164E" w:rsidRPr="00AE7F1C" w14:paraId="77BCC897" w14:textId="77777777" w:rsidTr="002D11A2">
        <w:trPr>
          <w:trHeight w:val="20"/>
        </w:trPr>
        <w:tc>
          <w:tcPr>
            <w:tcW w:w="2965" w:type="dxa"/>
          </w:tcPr>
          <w:p w14:paraId="62C1A2E9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7" w:type="dxa"/>
          </w:tcPr>
          <w:p w14:paraId="3993BA48" w14:textId="3135F7D0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59164E" w:rsidRPr="00AE7F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236" w:type="dxa"/>
          </w:tcPr>
          <w:p w14:paraId="735E3CBC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14CFDAC" w14:textId="2D34F4A5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40" w:type="dxa"/>
          </w:tcPr>
          <w:p w14:paraId="01AC6F41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F34B3D5" w14:textId="44B68998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59164E" w:rsidRPr="00AE7F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236" w:type="dxa"/>
          </w:tcPr>
          <w:p w14:paraId="33E3BF97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339E0D7" w14:textId="301C0BAB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9164E" w:rsidRPr="00AE7F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236" w:type="dxa"/>
          </w:tcPr>
          <w:p w14:paraId="1E7381E8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504B670A" w14:textId="2AA418BA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59164E" w:rsidRPr="00AE7F1C" w14:paraId="68BD6911" w14:textId="77777777" w:rsidTr="002D11A2">
        <w:trPr>
          <w:trHeight w:val="20"/>
        </w:trPr>
        <w:tc>
          <w:tcPr>
            <w:tcW w:w="2965" w:type="dxa"/>
          </w:tcPr>
          <w:p w14:paraId="20684085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7" w:type="dxa"/>
          </w:tcPr>
          <w:p w14:paraId="5A7FE4F0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7EB4FC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52F213AB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BE96528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3DA87CC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9875E6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0EFDBC3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CE8E32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1B320383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AE7F1C" w14:paraId="4165DFD2" w14:textId="77777777" w:rsidTr="002D11A2">
        <w:trPr>
          <w:trHeight w:val="20"/>
        </w:trPr>
        <w:tc>
          <w:tcPr>
            <w:tcW w:w="2965" w:type="dxa"/>
          </w:tcPr>
          <w:p w14:paraId="45749F05" w14:textId="4D5DD0AD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น้อยกว่า 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26056799" w14:textId="0954C434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236" w:type="dxa"/>
          </w:tcPr>
          <w:p w14:paraId="386417D3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2F2B8D0" w14:textId="1482D46B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0" w:type="dxa"/>
          </w:tcPr>
          <w:p w14:paraId="64A9087C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3B75FE1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E6049D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F4BFEFC" w14:textId="14E20D8F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  <w:tc>
          <w:tcPr>
            <w:tcW w:w="236" w:type="dxa"/>
          </w:tcPr>
          <w:p w14:paraId="3181DE71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5E3F672C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164E" w:rsidRPr="00AE7F1C" w14:paraId="278B7E43" w14:textId="77777777" w:rsidTr="002D11A2">
        <w:trPr>
          <w:trHeight w:val="20"/>
        </w:trPr>
        <w:tc>
          <w:tcPr>
            <w:tcW w:w="2965" w:type="dxa"/>
          </w:tcPr>
          <w:p w14:paraId="7C485726" w14:textId="6CF5E0B3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7E44412A" w14:textId="770CA31C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236" w:type="dxa"/>
          </w:tcPr>
          <w:p w14:paraId="1B84EBE9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555B02AA" w14:textId="2D2C6CD5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0" w:type="dxa"/>
          </w:tcPr>
          <w:p w14:paraId="1F82165E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CA0C91F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509436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7152AF4F" w14:textId="739BBC66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236" w:type="dxa"/>
          </w:tcPr>
          <w:p w14:paraId="0C1C65C9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38797BB4" w14:textId="2D1F51AF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9164E" w:rsidRPr="00AE7F1C" w14:paraId="2E524110" w14:textId="77777777" w:rsidTr="002D11A2">
        <w:trPr>
          <w:trHeight w:val="20"/>
        </w:trPr>
        <w:tc>
          <w:tcPr>
            <w:tcW w:w="2965" w:type="dxa"/>
          </w:tcPr>
          <w:p w14:paraId="2D7789F6" w14:textId="103EAA61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5DF46FFE" w14:textId="6E80B184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36" w:type="dxa"/>
          </w:tcPr>
          <w:p w14:paraId="05794402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1832C750" w14:textId="447E3904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0" w:type="dxa"/>
          </w:tcPr>
          <w:p w14:paraId="6F14FF95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139DE7D3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D34453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62F0E03E" w14:textId="6B735FF8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236" w:type="dxa"/>
          </w:tcPr>
          <w:p w14:paraId="4DD79E4A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63E048B5" w14:textId="289BA510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59164E" w:rsidRPr="00AE7F1C" w14:paraId="6EF0DF92" w14:textId="77777777" w:rsidTr="002D11A2">
        <w:trPr>
          <w:trHeight w:val="20"/>
        </w:trPr>
        <w:tc>
          <w:tcPr>
            <w:tcW w:w="2965" w:type="dxa"/>
          </w:tcPr>
          <w:p w14:paraId="2496DF93" w14:textId="14B11AA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B0BDF4C" w14:textId="3DBE3420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36" w:type="dxa"/>
          </w:tcPr>
          <w:p w14:paraId="218238BC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1BC73AC6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526736E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F2710F5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C28A94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6A4B281B" w14:textId="3F002B96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36" w:type="dxa"/>
          </w:tcPr>
          <w:p w14:paraId="604E7391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14:paraId="3CB460C3" w14:textId="630B213F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</w:tr>
      <w:tr w:rsidR="0059164E" w:rsidRPr="00AE7F1C" w14:paraId="3635DCBB" w14:textId="77777777" w:rsidTr="002D11A2">
        <w:trPr>
          <w:trHeight w:val="20"/>
        </w:trPr>
        <w:tc>
          <w:tcPr>
            <w:tcW w:w="2965" w:type="dxa"/>
          </w:tcPr>
          <w:p w14:paraId="29BDCFDD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1DC1372" w14:textId="5771AEF2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9164E"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978</w:t>
            </w:r>
          </w:p>
        </w:tc>
        <w:tc>
          <w:tcPr>
            <w:tcW w:w="236" w:type="dxa"/>
          </w:tcPr>
          <w:p w14:paraId="22E2E52A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757E53B2" w14:textId="5C0C9418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12</w:t>
            </w: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0" w:type="dxa"/>
          </w:tcPr>
          <w:p w14:paraId="0A5DD2E5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C705F27" w14:textId="1C913EFA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9164E"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</w:t>
            </w:r>
          </w:p>
        </w:tc>
        <w:tc>
          <w:tcPr>
            <w:tcW w:w="236" w:type="dxa"/>
          </w:tcPr>
          <w:p w14:paraId="0DFF2B58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112E9016" w14:textId="54840E94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59164E"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407</w:t>
            </w:r>
          </w:p>
        </w:tc>
        <w:tc>
          <w:tcPr>
            <w:tcW w:w="236" w:type="dxa"/>
          </w:tcPr>
          <w:p w14:paraId="425A498C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C46A7C" w14:textId="2F6874E1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490</w:t>
            </w:r>
          </w:p>
        </w:tc>
      </w:tr>
      <w:tr w:rsidR="0059164E" w:rsidRPr="00AE7F1C" w14:paraId="57C12EFF" w14:textId="77777777" w:rsidTr="002D11A2">
        <w:trPr>
          <w:trHeight w:val="20"/>
        </w:trPr>
        <w:tc>
          <w:tcPr>
            <w:tcW w:w="2965" w:type="dxa"/>
          </w:tcPr>
          <w:p w14:paraId="4B61C8ED" w14:textId="058F3B5E" w:rsidR="0059164E" w:rsidRPr="00AE7F1C" w:rsidRDefault="0059164E" w:rsidP="005916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="00E878D0"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1660185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26FEC3" w14:textId="45F02F4F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40868C9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46D551CD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AFF640" w14:textId="015C6B4F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7986ACD8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EA1D221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109E56" w14:textId="5C98C266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A9746E6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3887B07C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5613EE" w14:textId="6C78602C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28"/>
                <w:szCs w:val="28"/>
              </w:rPr>
              <w:t>490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A478838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double" w:sz="4" w:space="0" w:color="auto"/>
            </w:tcBorders>
          </w:tcPr>
          <w:p w14:paraId="5541C8CC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164E" w:rsidRPr="00AE7F1C" w14:paraId="17067A02" w14:textId="77777777" w:rsidTr="002D11A2">
        <w:trPr>
          <w:trHeight w:val="20"/>
        </w:trPr>
        <w:tc>
          <w:tcPr>
            <w:tcW w:w="2965" w:type="dxa"/>
          </w:tcPr>
          <w:p w14:paraId="2934D444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ABFF032" w14:textId="0035108B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9164E"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499</w:t>
            </w:r>
          </w:p>
        </w:tc>
        <w:tc>
          <w:tcPr>
            <w:tcW w:w="236" w:type="dxa"/>
          </w:tcPr>
          <w:p w14:paraId="606E908B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0CAC114C" w14:textId="472E3B70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240" w:type="dxa"/>
          </w:tcPr>
          <w:p w14:paraId="40203A32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2F6562BD" w14:textId="376AD70E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9164E"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298</w:t>
            </w:r>
          </w:p>
        </w:tc>
        <w:tc>
          <w:tcPr>
            <w:tcW w:w="236" w:type="dxa"/>
          </w:tcPr>
          <w:p w14:paraId="5F89A694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3EC86544" w14:textId="70366436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59164E"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917</w:t>
            </w:r>
          </w:p>
        </w:tc>
        <w:tc>
          <w:tcPr>
            <w:tcW w:w="236" w:type="dxa"/>
          </w:tcPr>
          <w:p w14:paraId="28E1B1F4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7574A5B8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E5B72C1" w14:textId="454E5411" w:rsidR="00D43D74" w:rsidRPr="00AE7F1C" w:rsidRDefault="00D43D74" w:rsidP="009933DC">
      <w:pPr>
        <w:rPr>
          <w:sz w:val="24"/>
          <w:szCs w:val="24"/>
        </w:rPr>
      </w:pPr>
    </w:p>
    <w:tbl>
      <w:tblPr>
        <w:tblStyle w:val="TableGrid"/>
        <w:tblW w:w="94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1077"/>
        <w:gridCol w:w="236"/>
        <w:gridCol w:w="1030"/>
        <w:gridCol w:w="240"/>
        <w:gridCol w:w="1202"/>
        <w:gridCol w:w="236"/>
        <w:gridCol w:w="1029"/>
        <w:gridCol w:w="236"/>
        <w:gridCol w:w="1209"/>
        <w:gridCol w:w="8"/>
        <w:gridCol w:w="9"/>
      </w:tblGrid>
      <w:tr w:rsidR="0059164E" w:rsidRPr="00AE7F1C" w14:paraId="78E60972" w14:textId="77777777" w:rsidTr="00CC49D3">
        <w:trPr>
          <w:trHeight w:val="20"/>
          <w:tblHeader/>
        </w:trPr>
        <w:tc>
          <w:tcPr>
            <w:tcW w:w="2965" w:type="dxa"/>
            <w:shd w:val="clear" w:color="auto" w:fill="auto"/>
            <w:vAlign w:val="bottom"/>
          </w:tcPr>
          <w:p w14:paraId="61FAD6AB" w14:textId="19880473" w:rsidR="0059164E" w:rsidRPr="00AE7F1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6512" w:type="dxa"/>
            <w:gridSpan w:val="11"/>
            <w:vAlign w:val="bottom"/>
          </w:tcPr>
          <w:p w14:paraId="6F0A4AD7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 w:rsidRPr="00AE7F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59164E" w:rsidRPr="00AE7F1C" w14:paraId="5C84C469" w14:textId="77777777" w:rsidTr="00CC49D3">
        <w:trPr>
          <w:gridAfter w:val="1"/>
          <w:wAfter w:w="9" w:type="dxa"/>
          <w:trHeight w:val="20"/>
          <w:tblHeader/>
        </w:trPr>
        <w:tc>
          <w:tcPr>
            <w:tcW w:w="2965" w:type="dxa"/>
            <w:shd w:val="clear" w:color="auto" w:fill="auto"/>
            <w:vAlign w:val="bottom"/>
          </w:tcPr>
          <w:p w14:paraId="5433D156" w14:textId="121F698D" w:rsidR="0059164E" w:rsidRPr="00AE7F1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9D7B1A"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คาดว่าจะเกิดขึ้น</w:t>
            </w:r>
          </w:p>
          <w:p w14:paraId="11B04219" w14:textId="77777777" w:rsidR="0059164E" w:rsidRPr="00AE7F1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4D4A839" w14:textId="77777777" w:rsidR="0059164E" w:rsidRPr="00AE7F1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C05579F" w14:textId="5A55F218" w:rsidR="0059164E" w:rsidRPr="00AE7F1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1708C" w:rsidRPr="00AE7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6041C0" w:rsidRPr="00AE7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041C0"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1708C" w:rsidRPr="00AE7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77" w:type="dxa"/>
            <w:vAlign w:val="bottom"/>
          </w:tcPr>
          <w:p w14:paraId="63FF3651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50D3AD2C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63A75277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40" w:type="dxa"/>
          </w:tcPr>
          <w:p w14:paraId="25138523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vAlign w:val="bottom"/>
          </w:tcPr>
          <w:p w14:paraId="78E74463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B377E67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AF919BE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415D968B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3E652A8A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vAlign w:val="bottom"/>
          </w:tcPr>
          <w:p w14:paraId="708FED05" w14:textId="250E457C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ผลขาดทุนด้าน</w:t>
            </w:r>
            <w:r w:rsidRPr="00AE7F1C">
              <w:rPr>
                <w:rFonts w:asciiTheme="majorBidi" w:hAnsiTheme="majorBidi"/>
                <w:sz w:val="28"/>
                <w:szCs w:val="28"/>
              </w:rPr>
              <w:br/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</w:tr>
      <w:tr w:rsidR="0059164E" w:rsidRPr="00AE7F1C" w14:paraId="7E763915" w14:textId="77777777" w:rsidTr="00CC49D3">
        <w:trPr>
          <w:gridAfter w:val="2"/>
          <w:wAfter w:w="17" w:type="dxa"/>
          <w:trHeight w:val="164"/>
          <w:tblHeader/>
        </w:trPr>
        <w:tc>
          <w:tcPr>
            <w:tcW w:w="2965" w:type="dxa"/>
          </w:tcPr>
          <w:p w14:paraId="6C6FEA0D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95" w:type="dxa"/>
            <w:gridSpan w:val="9"/>
          </w:tcPr>
          <w:p w14:paraId="1C72E2DF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9164E" w:rsidRPr="00AE7F1C" w14:paraId="02E7F1C2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1878E40D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7" w:type="dxa"/>
          </w:tcPr>
          <w:p w14:paraId="70D17F4A" w14:textId="1D8198CB" w:rsidR="0059164E" w:rsidRPr="00AE7F1C" w:rsidRDefault="00D426A0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21708C" w:rsidRPr="00AE7F1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00D3F68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74646A3" w14:textId="5DABE30D" w:rsidR="0059164E" w:rsidRPr="00AE7F1C" w:rsidRDefault="00D4783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3" w:right="2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E108421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AA9A035" w14:textId="35D61152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783E" w:rsidRPr="00AE7F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  <w:tc>
          <w:tcPr>
            <w:tcW w:w="236" w:type="dxa"/>
          </w:tcPr>
          <w:p w14:paraId="6873F043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2D52078" w14:textId="7FF1528D" w:rsidR="0059164E" w:rsidRPr="00AE7F1C" w:rsidRDefault="00D426A0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2,046</w:t>
            </w:r>
          </w:p>
        </w:tc>
        <w:tc>
          <w:tcPr>
            <w:tcW w:w="236" w:type="dxa"/>
          </w:tcPr>
          <w:p w14:paraId="054B652D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38753110" w14:textId="461BD660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59164E" w:rsidRPr="00AE7F1C" w14:paraId="643FD169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173242C5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7" w:type="dxa"/>
          </w:tcPr>
          <w:p w14:paraId="7E38483F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389112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252246DE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F0578A2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7FF1AB5A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4786FD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4129C4F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035B0A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40C86E64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AE7F1C" w14:paraId="22A3DCD0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7F51963D" w14:textId="56D917B3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น้อยกว่า 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77FD8DFB" w14:textId="1FA85F03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426A0" w:rsidRPr="00AE7F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553CBEB5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166D0E95" w14:textId="26323F4B" w:rsidR="0059164E" w:rsidRPr="00AE7F1C" w:rsidRDefault="00D4783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0D52206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B872D5A" w14:textId="3E343BA3" w:rsidR="0059164E" w:rsidRPr="00AE7F1C" w:rsidRDefault="00D4783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E3A232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76D24375" w14:textId="6897F1B5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426A0" w:rsidRPr="00AE7F1C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7B72E3E6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019DED43" w14:textId="4496F014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9164E" w:rsidRPr="00AE7F1C" w14:paraId="70000073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035AD742" w14:textId="6089288C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4F00A6BA" w14:textId="56A9BC6C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236" w:type="dxa"/>
          </w:tcPr>
          <w:p w14:paraId="6709020D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5FA09206" w14:textId="70B2E45A" w:rsidR="0059164E" w:rsidRPr="00AE7F1C" w:rsidRDefault="00D4783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E0EE033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BBBCD36" w14:textId="74E0AEA2" w:rsidR="0059164E" w:rsidRPr="00AE7F1C" w:rsidRDefault="00D4783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BC4B70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8A6D1B7" w14:textId="06BD1FC1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236" w:type="dxa"/>
          </w:tcPr>
          <w:p w14:paraId="12C84501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280C03F1" w14:textId="06ED521D" w:rsidR="0059164E" w:rsidRPr="00AE7F1C" w:rsidRDefault="00D4783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164E" w:rsidRPr="00AE7F1C" w14:paraId="10347ECC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4B1E3C0E" w14:textId="67241705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61F2BDB9" w14:textId="0CC593B4" w:rsidR="0059164E" w:rsidRPr="00AE7F1C" w:rsidRDefault="00D426A0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36" w:type="dxa"/>
          </w:tcPr>
          <w:p w14:paraId="38655DD7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23CDCFB5" w14:textId="19EF552C" w:rsidR="0059164E" w:rsidRPr="00AE7F1C" w:rsidRDefault="00D4783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9A61AFD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4661348" w14:textId="6A98758F" w:rsidR="0059164E" w:rsidRPr="00AE7F1C" w:rsidRDefault="00D4783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FE93EA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37D3AEB" w14:textId="07C19E95" w:rsidR="0059164E" w:rsidRPr="00AE7F1C" w:rsidRDefault="00D426A0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36" w:type="dxa"/>
          </w:tcPr>
          <w:p w14:paraId="064A2B15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666372B5" w14:textId="1BA8E416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9164E" w:rsidRPr="00AE7F1C" w14:paraId="68416EAA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48F100F2" w14:textId="5757EA7E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0BE1D87" w14:textId="287BA8EE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426A0" w:rsidRPr="00AE7F1C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36" w:type="dxa"/>
          </w:tcPr>
          <w:p w14:paraId="787FA72C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43D28BC" w14:textId="0DA331DC" w:rsidR="0059164E" w:rsidRPr="00AE7F1C" w:rsidRDefault="00D4783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950A7E9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64679E6" w14:textId="75E2E0C3" w:rsidR="0059164E" w:rsidRPr="00AE7F1C" w:rsidRDefault="00D4783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BF47BE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6D302008" w14:textId="7B4AB54A" w:rsidR="0059164E" w:rsidRPr="00AE7F1C" w:rsidRDefault="00D426A0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236" w:type="dxa"/>
          </w:tcPr>
          <w:p w14:paraId="6A49D534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14:paraId="2D85274D" w14:textId="2C4B5226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</w:tr>
      <w:tr w:rsidR="0059164E" w:rsidRPr="00AE7F1C" w14:paraId="62F4624E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313F6AB7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8EDCB17" w14:textId="33701835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4783E"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Pr="00AE7F1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5951EAE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44C6AD36" w14:textId="48BC733A" w:rsidR="0059164E" w:rsidRPr="00AE7F1C" w:rsidRDefault="00D4783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4EFCCB5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E8CF84C" w14:textId="4B5C3CF4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4783E"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515</w:t>
            </w:r>
          </w:p>
        </w:tc>
        <w:tc>
          <w:tcPr>
            <w:tcW w:w="236" w:type="dxa"/>
          </w:tcPr>
          <w:p w14:paraId="111E4C76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5267FDF8" w14:textId="5BAC8FC4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4783E"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</w:t>
            </w:r>
            <w:r w:rsidRPr="00AE7F1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7A86E849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8A2684" w14:textId="37F80F41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</w:p>
        </w:tc>
      </w:tr>
      <w:tr w:rsidR="0059164E" w:rsidRPr="00AE7F1C" w14:paraId="28A463FE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543BBDF1" w14:textId="62E52FC8" w:rsidR="0059164E" w:rsidRPr="00AE7F1C" w:rsidRDefault="0059164E" w:rsidP="005916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="00E878D0"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BD6F958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A6D203" w14:textId="209E8ABC" w:rsidR="00D4783E" w:rsidRPr="00AE7F1C" w:rsidRDefault="00D4783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AD37CC8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2FD1D881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F77368" w14:textId="206BA79B" w:rsidR="00D4783E" w:rsidRPr="00AE7F1C" w:rsidRDefault="00D4783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B130398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B7E4997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8F232B" w14:textId="2CC9A8F1" w:rsidR="00D4783E" w:rsidRPr="00AE7F1C" w:rsidRDefault="00D4783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3452A9F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02C29ADE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4C4EEC" w14:textId="100D12EA" w:rsidR="00D4783E" w:rsidRPr="00AE7F1C" w:rsidRDefault="00D4783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28"/>
                <w:szCs w:val="28"/>
              </w:rPr>
              <w:t>268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77C64AA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double" w:sz="4" w:space="0" w:color="auto"/>
            </w:tcBorders>
          </w:tcPr>
          <w:p w14:paraId="3A2E98B0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164E" w:rsidRPr="00AE7F1C" w14:paraId="0B174E08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459CC8C3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ACEB13D" w14:textId="12F412FB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  <w:r w:rsidRPr="00AE7F1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672472D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79217744" w14:textId="5D09A303" w:rsidR="0059164E" w:rsidRPr="00AE7F1C" w:rsidRDefault="00D4783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3E95774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9CCB868" w14:textId="78AEAF3B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4783E"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509</w:t>
            </w:r>
          </w:p>
        </w:tc>
        <w:tc>
          <w:tcPr>
            <w:tcW w:w="236" w:type="dxa"/>
          </w:tcPr>
          <w:p w14:paraId="3DCB619F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3E6CE3B5" w14:textId="43EF72D8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4783E"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Pr="00AE7F1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2687383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2C2463D9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53AB9F2" w14:textId="3A5C6761" w:rsidR="00F72560" w:rsidRPr="00AE7F1C" w:rsidRDefault="00F72560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Style w:val="TableGrid"/>
        <w:tblW w:w="94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1077"/>
        <w:gridCol w:w="236"/>
        <w:gridCol w:w="1030"/>
        <w:gridCol w:w="240"/>
        <w:gridCol w:w="1202"/>
        <w:gridCol w:w="236"/>
        <w:gridCol w:w="1029"/>
        <w:gridCol w:w="236"/>
        <w:gridCol w:w="1209"/>
        <w:gridCol w:w="8"/>
        <w:gridCol w:w="9"/>
      </w:tblGrid>
      <w:tr w:rsidR="0059164E" w:rsidRPr="00AE7F1C" w14:paraId="1D42CE89" w14:textId="77777777" w:rsidTr="0059164E">
        <w:trPr>
          <w:trHeight w:val="20"/>
          <w:tblHeader/>
        </w:trPr>
        <w:tc>
          <w:tcPr>
            <w:tcW w:w="2965" w:type="dxa"/>
            <w:shd w:val="clear" w:color="auto" w:fill="auto"/>
            <w:vAlign w:val="bottom"/>
          </w:tcPr>
          <w:p w14:paraId="2CDDC37F" w14:textId="589BFA79" w:rsidR="0059164E" w:rsidRPr="00AE7F1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ค่าเผื่อผลขาดทุนด้านเครดิต</w:t>
            </w:r>
          </w:p>
        </w:tc>
        <w:tc>
          <w:tcPr>
            <w:tcW w:w="6512" w:type="dxa"/>
            <w:gridSpan w:val="11"/>
            <w:vAlign w:val="bottom"/>
          </w:tcPr>
          <w:p w14:paraId="52A19E4D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 w:rsidRPr="00AE7F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59164E" w:rsidRPr="00AE7F1C" w14:paraId="60BF1474" w14:textId="77777777" w:rsidTr="0059164E">
        <w:trPr>
          <w:gridAfter w:val="1"/>
          <w:wAfter w:w="9" w:type="dxa"/>
          <w:trHeight w:val="20"/>
          <w:tblHeader/>
        </w:trPr>
        <w:tc>
          <w:tcPr>
            <w:tcW w:w="2965" w:type="dxa"/>
            <w:shd w:val="clear" w:color="auto" w:fill="auto"/>
            <w:vAlign w:val="bottom"/>
          </w:tcPr>
          <w:p w14:paraId="0D4667C1" w14:textId="05677265" w:rsidR="0059164E" w:rsidRPr="00AE7F1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9D7B1A" w:rsidRPr="00AE7F1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คาดว่าจะเกิดขึ้น</w:t>
            </w:r>
          </w:p>
          <w:p w14:paraId="671CA9CB" w14:textId="77777777" w:rsidR="0059164E" w:rsidRPr="00AE7F1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1BC96962" w14:textId="77777777" w:rsidR="0059164E" w:rsidRPr="00AE7F1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26FA1A17" w14:textId="36B4FDCA" w:rsidR="0059164E" w:rsidRPr="00AE7F1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AE7F1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1708C" w:rsidRPr="00AE7F1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E7F1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AE7F1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1708C" w:rsidRPr="00AE7F1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77" w:type="dxa"/>
            <w:vAlign w:val="bottom"/>
          </w:tcPr>
          <w:p w14:paraId="63C7A04C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7C5D696F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26A2C1C2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40" w:type="dxa"/>
          </w:tcPr>
          <w:p w14:paraId="4CF001D3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vAlign w:val="bottom"/>
          </w:tcPr>
          <w:p w14:paraId="2E82C708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A1A4D67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E185DE9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57D75FED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7C87EE58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vAlign w:val="bottom"/>
          </w:tcPr>
          <w:p w14:paraId="0BE163D2" w14:textId="6C108A04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ผลขาดทุนด้าน</w:t>
            </w:r>
            <w:r w:rsidRPr="00AE7F1C">
              <w:rPr>
                <w:rFonts w:asciiTheme="majorBidi" w:hAnsiTheme="majorBidi"/>
                <w:sz w:val="28"/>
                <w:szCs w:val="28"/>
              </w:rPr>
              <w:br/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</w:tr>
      <w:tr w:rsidR="0059164E" w:rsidRPr="00AE7F1C" w14:paraId="6EAE32B3" w14:textId="77777777" w:rsidTr="0059164E">
        <w:trPr>
          <w:gridAfter w:val="2"/>
          <w:wAfter w:w="17" w:type="dxa"/>
          <w:trHeight w:val="164"/>
          <w:tblHeader/>
        </w:trPr>
        <w:tc>
          <w:tcPr>
            <w:tcW w:w="2965" w:type="dxa"/>
          </w:tcPr>
          <w:p w14:paraId="1D808394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95" w:type="dxa"/>
            <w:gridSpan w:val="9"/>
          </w:tcPr>
          <w:p w14:paraId="66448BA5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9164E" w:rsidRPr="00AE7F1C" w14:paraId="3EE61D4E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2BDBDD3D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7" w:type="dxa"/>
          </w:tcPr>
          <w:p w14:paraId="2CC32954" w14:textId="2E790CA6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505</w:t>
            </w:r>
          </w:p>
        </w:tc>
        <w:tc>
          <w:tcPr>
            <w:tcW w:w="236" w:type="dxa"/>
          </w:tcPr>
          <w:p w14:paraId="56154FE2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AA67F2D" w14:textId="1FE141B2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0" w:type="dxa"/>
          </w:tcPr>
          <w:p w14:paraId="30698E4E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C851F93" w14:textId="5E6C3094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59164E" w:rsidRPr="00AE7F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236" w:type="dxa"/>
          </w:tcPr>
          <w:p w14:paraId="7A19310D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37BBA15" w14:textId="1423975E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59164E" w:rsidRPr="00AE7F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236" w:type="dxa"/>
          </w:tcPr>
          <w:p w14:paraId="2C9E82EF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5811D35B" w14:textId="30051E90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59164E" w:rsidRPr="00AE7F1C" w14:paraId="76EBC1AC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1CFF0B9C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7" w:type="dxa"/>
          </w:tcPr>
          <w:p w14:paraId="7F6D2414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0E0D40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4B1F1F00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3F5192C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CD35C1D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81A80B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01869DE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A22224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5E04BDA1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AE7F1C" w14:paraId="77848659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4D71CACF" w14:textId="6C83F6D5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น้อยกว่า 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217E539F" w14:textId="352CE45E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434</w:t>
            </w:r>
          </w:p>
        </w:tc>
        <w:tc>
          <w:tcPr>
            <w:tcW w:w="236" w:type="dxa"/>
          </w:tcPr>
          <w:p w14:paraId="065ACE3C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64A6949C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5A00314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6A3115F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DE540E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044BA888" w14:textId="7DD43FA6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236" w:type="dxa"/>
          </w:tcPr>
          <w:p w14:paraId="658D1E3B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71CD9971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164E" w:rsidRPr="00AE7F1C" w14:paraId="21ABBE1D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3222FFBD" w14:textId="34CD54EF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03B9D5CC" w14:textId="040EF9D4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66</w:t>
            </w:r>
          </w:p>
        </w:tc>
        <w:tc>
          <w:tcPr>
            <w:tcW w:w="236" w:type="dxa"/>
          </w:tcPr>
          <w:p w14:paraId="0B4BA850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084B730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E749A22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A49E131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5102A6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1DF58B9" w14:textId="0D06CB07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36" w:type="dxa"/>
          </w:tcPr>
          <w:p w14:paraId="605B7072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2EF5AAF1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164E" w:rsidRPr="00AE7F1C" w14:paraId="40ABFB05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54A91ADA" w14:textId="2DFFC622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7677FF80" w14:textId="010090AB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53</w:t>
            </w:r>
          </w:p>
        </w:tc>
        <w:tc>
          <w:tcPr>
            <w:tcW w:w="236" w:type="dxa"/>
          </w:tcPr>
          <w:p w14:paraId="7491B753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1532E5AA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CA15DA2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591F681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AA86DC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18047127" w14:textId="4B6AFE88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36" w:type="dxa"/>
          </w:tcPr>
          <w:p w14:paraId="7D75A6BA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258A2B4D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164E" w:rsidRPr="00AE7F1C" w14:paraId="654317C5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20C9C4B0" w14:textId="347A3EDF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21708C" w:rsidRPr="00AE7F1C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78B4D8E" w14:textId="4207923E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362B3493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328CCC23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E80214C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48A3E7E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8C5876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012AAE44" w14:textId="19E00473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236" w:type="dxa"/>
          </w:tcPr>
          <w:p w14:paraId="5D6C22DE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14:paraId="18829963" w14:textId="1C6224CD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</w:tr>
      <w:tr w:rsidR="0059164E" w:rsidRPr="00AE7F1C" w14:paraId="19387487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59F3D23B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9D51053" w14:textId="29548C27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59164E"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</w:t>
            </w:r>
          </w:p>
        </w:tc>
        <w:tc>
          <w:tcPr>
            <w:tcW w:w="236" w:type="dxa"/>
          </w:tcPr>
          <w:p w14:paraId="7DE039C2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E14C030" w14:textId="3D6B12CC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0" w:type="dxa"/>
          </w:tcPr>
          <w:p w14:paraId="1D1DBCE5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8E44D4C" w14:textId="061C57B6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9164E"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524</w:t>
            </w:r>
          </w:p>
        </w:tc>
        <w:tc>
          <w:tcPr>
            <w:tcW w:w="236" w:type="dxa"/>
          </w:tcPr>
          <w:p w14:paraId="0976279E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14DA850F" w14:textId="78C9076D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9164E"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869</w:t>
            </w:r>
          </w:p>
        </w:tc>
        <w:tc>
          <w:tcPr>
            <w:tcW w:w="236" w:type="dxa"/>
          </w:tcPr>
          <w:p w14:paraId="1E2F4DD1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C91BB4" w14:textId="0DDB985A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</w:p>
        </w:tc>
      </w:tr>
      <w:tr w:rsidR="0059164E" w:rsidRPr="00AE7F1C" w14:paraId="63E0D4E7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604E2AE4" w14:textId="660407D3" w:rsidR="0059164E" w:rsidRPr="00AE7F1C" w:rsidRDefault="0059164E" w:rsidP="005916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="009D7B1A"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9D7B1A"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993538C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754EC8" w14:textId="59B9404A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95C0CB3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2BFE97B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CBA628" w14:textId="33F9019E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1B202DB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BC3BE1E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89C04B" w14:textId="78BD88E6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5A2B36B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31ED1354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F7C732" w14:textId="416CF9BB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28"/>
                <w:szCs w:val="28"/>
              </w:rPr>
              <w:t>268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7A17E83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double" w:sz="4" w:space="0" w:color="auto"/>
            </w:tcBorders>
          </w:tcPr>
          <w:p w14:paraId="397F4E04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164E" w:rsidRPr="00AE7F1C" w14:paraId="6C070B59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43549FDF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08614D1" w14:textId="242B99F9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9164E"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082</w:t>
            </w:r>
          </w:p>
        </w:tc>
        <w:tc>
          <w:tcPr>
            <w:tcW w:w="236" w:type="dxa"/>
          </w:tcPr>
          <w:p w14:paraId="52D9517E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7618381F" w14:textId="4633FE7D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0" w:type="dxa"/>
          </w:tcPr>
          <w:p w14:paraId="1A2DE5F0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DDAF895" w14:textId="29BB0F6F" w:rsidR="0059164E" w:rsidRPr="00AE7F1C" w:rsidRDefault="0021708C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9164E"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518</w:t>
            </w:r>
          </w:p>
        </w:tc>
        <w:tc>
          <w:tcPr>
            <w:tcW w:w="236" w:type="dxa"/>
          </w:tcPr>
          <w:p w14:paraId="047F6884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26D93126" w14:textId="74A94044" w:rsidR="0059164E" w:rsidRPr="00AE7F1C" w:rsidRDefault="0021708C" w:rsidP="00257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9164E"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601</w:t>
            </w:r>
          </w:p>
        </w:tc>
        <w:tc>
          <w:tcPr>
            <w:tcW w:w="236" w:type="dxa"/>
          </w:tcPr>
          <w:p w14:paraId="753F442F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1727C6EC" w14:textId="77777777" w:rsidR="0059164E" w:rsidRPr="00AE7F1C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5F6C6E3" w14:textId="6738B35A" w:rsidR="009933DC" w:rsidRPr="00AE7F1C" w:rsidRDefault="009933DC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lang w:val="th-TH"/>
        </w:rPr>
      </w:pPr>
    </w:p>
    <w:p w14:paraId="5CD1C116" w14:textId="0DCC2024" w:rsidR="00426035" w:rsidRPr="00AE7F1C" w:rsidRDefault="00426035" w:rsidP="00F04E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AE7F1C">
        <w:rPr>
          <w:rFonts w:ascii="Angsana New" w:hAnsi="Angsana New" w:hint="cs"/>
          <w:spacing w:val="-2"/>
          <w:sz w:val="30"/>
          <w:szCs w:val="30"/>
          <w:cs/>
        </w:rPr>
        <w:t>อัตราผลขาดทุนคำนวณจากประสบการณ์ของการสูญเสียด้านเครดิตที่เกิดขึ้นจริง</w:t>
      </w:r>
      <w:r w:rsidRPr="00AE7F1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pacing w:val="-2"/>
          <w:sz w:val="30"/>
          <w:szCs w:val="30"/>
        </w:rPr>
        <w:t>5</w:t>
      </w:r>
      <w:r w:rsidRPr="00AE7F1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>ปีย้อนหลัง</w:t>
      </w:r>
      <w:r w:rsidRPr="00AE7F1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>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</w:t>
      </w:r>
      <w:r w:rsidRPr="00AE7F1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>สภาวะเศรษฐกิจในปัจจุบันและมุมมองของกลุ่มบริษัท</w:t>
      </w:r>
      <w:r w:rsidRPr="00AE7F1C">
        <w:rPr>
          <w:rFonts w:ascii="Angsana New" w:hAnsi="Angsana New"/>
          <w:spacing w:val="-2"/>
          <w:sz w:val="30"/>
          <w:szCs w:val="30"/>
          <w:cs/>
        </w:rPr>
        <w:t>/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>บริษัทที่มีต่อสภาวะเศรษฐกิจตลอดอายุที่คาดการณ์ไว้ของลูกหนี้</w:t>
      </w:r>
    </w:p>
    <w:p w14:paraId="2CD92DF4" w14:textId="7F720E1E" w:rsidR="0005610D" w:rsidRPr="00AE7F1C" w:rsidRDefault="0005610D" w:rsidP="00D33FF8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32" w:type="dxa"/>
        <w:tblInd w:w="450" w:type="dxa"/>
        <w:tblLook w:val="01E0" w:firstRow="1" w:lastRow="1" w:firstColumn="1" w:lastColumn="1" w:noHBand="0" w:noVBand="0"/>
      </w:tblPr>
      <w:tblGrid>
        <w:gridCol w:w="2790"/>
        <w:gridCol w:w="1260"/>
        <w:gridCol w:w="1530"/>
        <w:gridCol w:w="258"/>
        <w:gridCol w:w="1627"/>
        <w:gridCol w:w="241"/>
        <w:gridCol w:w="1426"/>
      </w:tblGrid>
      <w:tr w:rsidR="00426035" w:rsidRPr="00AE7F1C" w14:paraId="7FAD8DD1" w14:textId="77777777" w:rsidTr="004731DF">
        <w:trPr>
          <w:tblHeader/>
        </w:trPr>
        <w:tc>
          <w:tcPr>
            <w:tcW w:w="2790" w:type="dxa"/>
            <w:vAlign w:val="bottom"/>
          </w:tcPr>
          <w:p w14:paraId="3F5421C3" w14:textId="77777777" w:rsidR="00426035" w:rsidRPr="00AE7F1C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9A01441" w14:textId="77777777" w:rsidR="00426035" w:rsidRPr="00AE7F1C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82" w:type="dxa"/>
            <w:gridSpan w:val="5"/>
            <w:vAlign w:val="bottom"/>
          </w:tcPr>
          <w:p w14:paraId="2D35AFFF" w14:textId="77777777" w:rsidR="00426035" w:rsidRPr="00AE7F1C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6035" w:rsidRPr="00AE7F1C" w14:paraId="28ECB88A" w14:textId="77777777" w:rsidTr="004731DF">
        <w:trPr>
          <w:tblHeader/>
        </w:trPr>
        <w:tc>
          <w:tcPr>
            <w:tcW w:w="2790" w:type="dxa"/>
            <w:vAlign w:val="bottom"/>
          </w:tcPr>
          <w:p w14:paraId="4026965E" w14:textId="77777777" w:rsidR="00426035" w:rsidRPr="00AE7F1C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23636F57" w14:textId="150578E5" w:rsidR="00426035" w:rsidRPr="00AE7F1C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8D0238D" w14:textId="30B427E5" w:rsidR="00426035" w:rsidRPr="00AE7F1C" w:rsidRDefault="00426035" w:rsidP="002A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8" w:type="dxa"/>
            <w:vAlign w:val="bottom"/>
          </w:tcPr>
          <w:p w14:paraId="73F0AD30" w14:textId="77777777" w:rsidR="00426035" w:rsidRPr="00AE7F1C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733109E3" w14:textId="2B1BADE4" w:rsidR="00426035" w:rsidRPr="00AE7F1C" w:rsidRDefault="00E83152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596B35" w:rsidRPr="00AE7F1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596B35"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3B55489E" w14:textId="77777777" w:rsidR="00426035" w:rsidRPr="00AE7F1C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51CFB8AD" w14:textId="5082FD17" w:rsidR="00426035" w:rsidRPr="00AE7F1C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C5F2E"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5F2E"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26035" w:rsidRPr="00AE7F1C" w14:paraId="5A1CEAB0" w14:textId="77777777" w:rsidTr="004731DF">
        <w:trPr>
          <w:tblHeader/>
        </w:trPr>
        <w:tc>
          <w:tcPr>
            <w:tcW w:w="2790" w:type="dxa"/>
          </w:tcPr>
          <w:p w14:paraId="1C704AFF" w14:textId="77777777" w:rsidR="00426035" w:rsidRPr="00AE7F1C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F9C958" w14:textId="77777777" w:rsidR="00426035" w:rsidRPr="00AE7F1C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2" w:type="dxa"/>
            <w:gridSpan w:val="5"/>
            <w:vAlign w:val="center"/>
          </w:tcPr>
          <w:p w14:paraId="7BADEAFD" w14:textId="77777777" w:rsidR="00426035" w:rsidRPr="00AE7F1C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1AE8" w:rsidRPr="00AE7F1C" w14:paraId="52448F60" w14:textId="77777777" w:rsidTr="004731DF">
        <w:trPr>
          <w:tblHeader/>
        </w:trPr>
        <w:tc>
          <w:tcPr>
            <w:tcW w:w="2790" w:type="dxa"/>
          </w:tcPr>
          <w:p w14:paraId="226448AB" w14:textId="77777777" w:rsidR="002A1AE8" w:rsidRPr="00AE7F1C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7C447CB8" w14:textId="77777777" w:rsidR="002A1AE8" w:rsidRPr="00AE7F1C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718C50" w14:textId="45CF6889" w:rsidR="002A1AE8" w:rsidRPr="00AE7F1C" w:rsidRDefault="0021708C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258" w:type="dxa"/>
            <w:vAlign w:val="center"/>
          </w:tcPr>
          <w:p w14:paraId="2120C171" w14:textId="77777777" w:rsidR="002A1AE8" w:rsidRPr="00AE7F1C" w:rsidRDefault="002A1AE8" w:rsidP="002A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00A9C081" w14:textId="09F7F031" w:rsidR="002A1AE8" w:rsidRPr="00AE7F1C" w:rsidRDefault="00D43FF7" w:rsidP="00E83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B4ACE0A" w14:textId="77777777" w:rsidR="002A1AE8" w:rsidRPr="00AE7F1C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FCEF973" w14:textId="5D74E697" w:rsidR="002A1AE8" w:rsidRPr="00AE7F1C" w:rsidRDefault="0021708C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</w:tr>
      <w:tr w:rsidR="002A1AE8" w:rsidRPr="00AE7F1C" w14:paraId="46E868B1" w14:textId="77777777" w:rsidTr="004731DF">
        <w:trPr>
          <w:tblHeader/>
        </w:trPr>
        <w:tc>
          <w:tcPr>
            <w:tcW w:w="2790" w:type="dxa"/>
          </w:tcPr>
          <w:p w14:paraId="2B3D28E6" w14:textId="77777777" w:rsidR="002A1AE8" w:rsidRPr="00AE7F1C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6456BCEB" w14:textId="69F215C7" w:rsidR="002A1AE8" w:rsidRPr="00AE7F1C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9A7A81" w14:textId="44A45CE0" w:rsidR="002A1AE8" w:rsidRPr="00AE7F1C" w:rsidRDefault="0021708C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58" w:type="dxa"/>
            <w:vAlign w:val="center"/>
          </w:tcPr>
          <w:p w14:paraId="375A9FB9" w14:textId="77777777" w:rsidR="002A1AE8" w:rsidRPr="00AE7F1C" w:rsidRDefault="002A1AE8" w:rsidP="002A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2AAE5599" w14:textId="58DD2D98" w:rsidR="002A1AE8" w:rsidRPr="00AE7F1C" w:rsidRDefault="0021708C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41" w:type="dxa"/>
          </w:tcPr>
          <w:p w14:paraId="7D169CCE" w14:textId="77777777" w:rsidR="002A1AE8" w:rsidRPr="00AE7F1C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78A7CF3" w14:textId="73A127F3" w:rsidR="002A1AE8" w:rsidRPr="00AE7F1C" w:rsidRDefault="0021708C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</w:tr>
      <w:tr w:rsidR="002A1AE8" w:rsidRPr="00AE7F1C" w14:paraId="3D35C4DA" w14:textId="77777777" w:rsidTr="004731DF">
        <w:trPr>
          <w:tblHeader/>
        </w:trPr>
        <w:tc>
          <w:tcPr>
            <w:tcW w:w="2790" w:type="dxa"/>
          </w:tcPr>
          <w:p w14:paraId="5D053626" w14:textId="59A3D102" w:rsidR="002A1AE8" w:rsidRPr="00AE7F1C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260" w:type="dxa"/>
          </w:tcPr>
          <w:p w14:paraId="2BFB4691" w14:textId="77777777" w:rsidR="002A1AE8" w:rsidRPr="00AE7F1C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CEFEB1" w14:textId="65D8CB53" w:rsidR="002A1AE8" w:rsidRPr="00AE7F1C" w:rsidRDefault="0021708C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8" w:type="dxa"/>
            <w:vAlign w:val="center"/>
          </w:tcPr>
          <w:p w14:paraId="5D0DBA38" w14:textId="77777777" w:rsidR="002A1AE8" w:rsidRPr="00AE7F1C" w:rsidRDefault="002A1AE8" w:rsidP="002A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72ADE216" w14:textId="2F967B34" w:rsidR="002A1AE8" w:rsidRPr="00AE7F1C" w:rsidRDefault="00E83152" w:rsidP="00E83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13C76DD7" w14:textId="77777777" w:rsidR="002A1AE8" w:rsidRPr="00AE7F1C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4CD90B8" w14:textId="715E666A" w:rsidR="002A1AE8" w:rsidRPr="00AE7F1C" w:rsidRDefault="00E83152" w:rsidP="00E83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1AE8" w:rsidRPr="00AE7F1C" w14:paraId="6D6EFCD4" w14:textId="77777777" w:rsidTr="004731DF">
        <w:trPr>
          <w:tblHeader/>
        </w:trPr>
        <w:tc>
          <w:tcPr>
            <w:tcW w:w="2790" w:type="dxa"/>
          </w:tcPr>
          <w:p w14:paraId="52CDA926" w14:textId="77777777" w:rsidR="002A1AE8" w:rsidRPr="00AE7F1C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</w:tcPr>
          <w:p w14:paraId="36DEFB5C" w14:textId="77777777" w:rsidR="002A1AE8" w:rsidRPr="00AE7F1C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5DC91F" w14:textId="04BD3AD4" w:rsidR="002A1AE8" w:rsidRPr="00AE7F1C" w:rsidRDefault="0021708C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5FF975CA" w14:textId="77777777" w:rsidR="002A1AE8" w:rsidRPr="00AE7F1C" w:rsidRDefault="002A1AE8" w:rsidP="002A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0028A3D3" w14:textId="6189C849" w:rsidR="002A1AE8" w:rsidRPr="00AE7F1C" w:rsidRDefault="00DF5BFF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221762C" w14:textId="77777777" w:rsidR="002A1AE8" w:rsidRPr="00AE7F1C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8BF4961" w14:textId="48F1591F" w:rsidR="002A1AE8" w:rsidRPr="00AE7F1C" w:rsidRDefault="0021708C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26035" w:rsidRPr="00AE7F1C" w14:paraId="40652616" w14:textId="77777777" w:rsidTr="004731DF">
        <w:trPr>
          <w:tblHeader/>
        </w:trPr>
        <w:tc>
          <w:tcPr>
            <w:tcW w:w="2790" w:type="dxa"/>
          </w:tcPr>
          <w:p w14:paraId="55E6551D" w14:textId="77777777" w:rsidR="00426035" w:rsidRPr="00AE7F1C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005C1C5F" w14:textId="77777777" w:rsidR="00426035" w:rsidRPr="00AE7F1C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90C07" w14:textId="2F4F33C7" w:rsidR="00426035" w:rsidRPr="00AE7F1C" w:rsidRDefault="0021708C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AE7F1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258" w:type="dxa"/>
            <w:vAlign w:val="center"/>
          </w:tcPr>
          <w:p w14:paraId="1E0F4622" w14:textId="77777777" w:rsidR="00426035" w:rsidRPr="00AE7F1C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24331" w14:textId="6722FC77" w:rsidR="00426035" w:rsidRPr="00AE7F1C" w:rsidRDefault="00D43FF7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1708C"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30D89B86" w14:textId="77777777" w:rsidR="00426035" w:rsidRPr="00AE7F1C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00D32CAA" w14:textId="3F96161D" w:rsidR="00426035" w:rsidRPr="00AE7F1C" w:rsidRDefault="0021708C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</w:t>
            </w:r>
          </w:p>
        </w:tc>
      </w:tr>
    </w:tbl>
    <w:p w14:paraId="0372F9E8" w14:textId="77777777" w:rsidR="00426035" w:rsidRPr="00AE7F1C" w:rsidRDefault="00426035" w:rsidP="0042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136" w:type="dxa"/>
        <w:tblInd w:w="450" w:type="dxa"/>
        <w:tblLook w:val="01E0" w:firstRow="1" w:lastRow="1" w:firstColumn="1" w:lastColumn="1" w:noHBand="0" w:noVBand="0"/>
      </w:tblPr>
      <w:tblGrid>
        <w:gridCol w:w="2790"/>
        <w:gridCol w:w="1260"/>
        <w:gridCol w:w="1530"/>
        <w:gridCol w:w="258"/>
        <w:gridCol w:w="1627"/>
        <w:gridCol w:w="241"/>
        <w:gridCol w:w="1430"/>
      </w:tblGrid>
      <w:tr w:rsidR="0047355D" w:rsidRPr="00AE7F1C" w14:paraId="2D18D413" w14:textId="77777777" w:rsidTr="004731DF">
        <w:trPr>
          <w:tblHeader/>
        </w:trPr>
        <w:tc>
          <w:tcPr>
            <w:tcW w:w="2790" w:type="dxa"/>
            <w:vAlign w:val="bottom"/>
          </w:tcPr>
          <w:p w14:paraId="7465933A" w14:textId="77777777" w:rsidR="0047355D" w:rsidRPr="00AE7F1C" w:rsidRDefault="0047355D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CE11D3" w14:textId="77777777" w:rsidR="0047355D" w:rsidRPr="00AE7F1C" w:rsidRDefault="0047355D" w:rsidP="00F8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6" w:type="dxa"/>
            <w:gridSpan w:val="5"/>
            <w:vAlign w:val="bottom"/>
          </w:tcPr>
          <w:p w14:paraId="1E22836E" w14:textId="14D29F7E" w:rsidR="0047355D" w:rsidRPr="00AE7F1C" w:rsidRDefault="0047355D" w:rsidP="00F8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C5F2E" w:rsidRPr="00AE7F1C" w14:paraId="2991A2C3" w14:textId="77777777" w:rsidTr="004731DF">
        <w:trPr>
          <w:tblHeader/>
        </w:trPr>
        <w:tc>
          <w:tcPr>
            <w:tcW w:w="2790" w:type="dxa"/>
            <w:vAlign w:val="bottom"/>
          </w:tcPr>
          <w:p w14:paraId="4800A9D6" w14:textId="61CDD4CA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C804C02" w14:textId="0DFBB4DF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0F0DDB1" w14:textId="58C0D008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8" w:type="dxa"/>
            <w:vAlign w:val="bottom"/>
          </w:tcPr>
          <w:p w14:paraId="73759787" w14:textId="7777777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01431A25" w14:textId="327E1C9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="000070C9"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0070C9" w:rsidRPr="00AE7F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070C9"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0070C9" w:rsidRPr="00AE7F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64EB9EA" w14:textId="7777777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0" w:type="dxa"/>
            <w:vAlign w:val="bottom"/>
          </w:tcPr>
          <w:p w14:paraId="153EE987" w14:textId="426BAA1B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708C" w:rsidRPr="00AE7F1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8C5F2E" w:rsidRPr="00AE7F1C" w14:paraId="65DFC6E5" w14:textId="77777777" w:rsidTr="004731DF">
        <w:trPr>
          <w:tblHeader/>
        </w:trPr>
        <w:tc>
          <w:tcPr>
            <w:tcW w:w="2790" w:type="dxa"/>
          </w:tcPr>
          <w:p w14:paraId="531DEEAF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E5A8571" w14:textId="7777777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6" w:type="dxa"/>
            <w:gridSpan w:val="5"/>
            <w:vAlign w:val="center"/>
          </w:tcPr>
          <w:p w14:paraId="31BE2009" w14:textId="7777777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5F2E" w:rsidRPr="00AE7F1C" w14:paraId="1F83D7FD" w14:textId="77777777" w:rsidTr="004731DF">
        <w:trPr>
          <w:tblHeader/>
        </w:trPr>
        <w:tc>
          <w:tcPr>
            <w:tcW w:w="2790" w:type="dxa"/>
          </w:tcPr>
          <w:p w14:paraId="54DE1FEC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687B8DAE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F72A18" w14:textId="1FAB4947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8" w:type="dxa"/>
            <w:vAlign w:val="center"/>
          </w:tcPr>
          <w:p w14:paraId="3316CB69" w14:textId="7777777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0C865C2E" w14:textId="2F7BC500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1" w:type="dxa"/>
          </w:tcPr>
          <w:p w14:paraId="198B0CCE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677083E" w14:textId="7844244A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</w:tr>
      <w:tr w:rsidR="008C5F2E" w:rsidRPr="00AE7F1C" w14:paraId="28B6BC7B" w14:textId="77777777" w:rsidTr="004731DF">
        <w:trPr>
          <w:tblHeader/>
        </w:trPr>
        <w:tc>
          <w:tcPr>
            <w:tcW w:w="2790" w:type="dxa"/>
          </w:tcPr>
          <w:p w14:paraId="2001D7DC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01C2C953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B223AF" w14:textId="109F8263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</w:rPr>
              <w:t>275</w:t>
            </w:r>
          </w:p>
        </w:tc>
        <w:tc>
          <w:tcPr>
            <w:tcW w:w="258" w:type="dxa"/>
            <w:vAlign w:val="center"/>
          </w:tcPr>
          <w:p w14:paraId="550FC2B2" w14:textId="7777777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58AD1A81" w14:textId="626E307F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41" w:type="dxa"/>
          </w:tcPr>
          <w:p w14:paraId="03DE99AA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DB9B739" w14:textId="1E461D0E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</w:tr>
      <w:tr w:rsidR="008C5F2E" w:rsidRPr="00AE7F1C" w14:paraId="170541CF" w14:textId="77777777" w:rsidTr="004731DF">
        <w:trPr>
          <w:tblHeader/>
        </w:trPr>
        <w:tc>
          <w:tcPr>
            <w:tcW w:w="2790" w:type="dxa"/>
          </w:tcPr>
          <w:p w14:paraId="74A0174D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</w:tcPr>
          <w:p w14:paraId="3CAAE27A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BF45C1" w14:textId="4F09526C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58" w:type="dxa"/>
            <w:vAlign w:val="center"/>
          </w:tcPr>
          <w:p w14:paraId="7EE3B202" w14:textId="7777777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00310014" w14:textId="26CF9976" w:rsidR="008C5F2E" w:rsidRPr="00AE7F1C" w:rsidRDefault="000070C9" w:rsidP="00007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708C" w:rsidRPr="00AE7F1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72DCA15B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52712B4" w14:textId="47961450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C5F2E" w:rsidRPr="00AE7F1C" w14:paraId="360B3322" w14:textId="77777777" w:rsidTr="004731DF">
        <w:trPr>
          <w:tblHeader/>
        </w:trPr>
        <w:tc>
          <w:tcPr>
            <w:tcW w:w="2790" w:type="dxa"/>
          </w:tcPr>
          <w:p w14:paraId="3FBA6170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6C38EB37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47B8A" w14:textId="5BFB9192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AE7F1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58" w:type="dxa"/>
            <w:vAlign w:val="center"/>
          </w:tcPr>
          <w:p w14:paraId="67243FF6" w14:textId="7777777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6B09B" w14:textId="67FED0FC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41" w:type="dxa"/>
          </w:tcPr>
          <w:p w14:paraId="1FA22E42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2BD56EDF" w14:textId="41B1C0A0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753</w:t>
            </w:r>
          </w:p>
        </w:tc>
      </w:tr>
    </w:tbl>
    <w:p w14:paraId="2F578553" w14:textId="77777777" w:rsidR="00393149" w:rsidRPr="00AE7F1C" w:rsidRDefault="00393149" w:rsidP="00393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132" w:type="dxa"/>
        <w:tblInd w:w="450" w:type="dxa"/>
        <w:tblLook w:val="01E0" w:firstRow="1" w:lastRow="1" w:firstColumn="1" w:lastColumn="1" w:noHBand="0" w:noVBand="0"/>
      </w:tblPr>
      <w:tblGrid>
        <w:gridCol w:w="2790"/>
        <w:gridCol w:w="1260"/>
        <w:gridCol w:w="1530"/>
        <w:gridCol w:w="258"/>
        <w:gridCol w:w="1627"/>
        <w:gridCol w:w="241"/>
        <w:gridCol w:w="1426"/>
      </w:tblGrid>
      <w:tr w:rsidR="00404ED0" w:rsidRPr="00AE7F1C" w14:paraId="1D39EA3E" w14:textId="77777777" w:rsidTr="004731DF">
        <w:trPr>
          <w:tblHeader/>
        </w:trPr>
        <w:tc>
          <w:tcPr>
            <w:tcW w:w="2790" w:type="dxa"/>
            <w:vAlign w:val="bottom"/>
          </w:tcPr>
          <w:p w14:paraId="3DE7CB95" w14:textId="77777777" w:rsidR="00404ED0" w:rsidRPr="00AE7F1C" w:rsidRDefault="00404ED0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79FA3C" w14:textId="77777777" w:rsidR="00404ED0" w:rsidRPr="00AE7F1C" w:rsidRDefault="00404ED0" w:rsidP="0040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82" w:type="dxa"/>
            <w:gridSpan w:val="5"/>
            <w:vAlign w:val="bottom"/>
          </w:tcPr>
          <w:p w14:paraId="628180E0" w14:textId="380D9791" w:rsidR="00404ED0" w:rsidRPr="00AE7F1C" w:rsidRDefault="00404ED0" w:rsidP="0040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5F2E" w:rsidRPr="00AE7F1C" w14:paraId="3CB3C7E1" w14:textId="77777777" w:rsidTr="004731DF">
        <w:trPr>
          <w:tblHeader/>
        </w:trPr>
        <w:tc>
          <w:tcPr>
            <w:tcW w:w="2790" w:type="dxa"/>
            <w:vAlign w:val="bottom"/>
          </w:tcPr>
          <w:p w14:paraId="51DC1BCC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42341B2" w14:textId="0C569406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79C024F" w14:textId="6962F338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708C" w:rsidRPr="00AE7F1C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58" w:type="dxa"/>
            <w:vAlign w:val="bottom"/>
          </w:tcPr>
          <w:p w14:paraId="171176D4" w14:textId="7777777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14086C99" w14:textId="5654B9B2" w:rsidR="008C5F2E" w:rsidRPr="00AE7F1C" w:rsidRDefault="00E83152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223AEB4C" w14:textId="7777777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4961818D" w14:textId="34C34EF8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C5F2E" w:rsidRPr="00AE7F1C" w14:paraId="7D606C0E" w14:textId="77777777" w:rsidTr="004731DF">
        <w:trPr>
          <w:tblHeader/>
        </w:trPr>
        <w:tc>
          <w:tcPr>
            <w:tcW w:w="2790" w:type="dxa"/>
          </w:tcPr>
          <w:p w14:paraId="5807CB6B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E13A90E" w14:textId="7777777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2" w:type="dxa"/>
            <w:gridSpan w:val="5"/>
            <w:vAlign w:val="center"/>
          </w:tcPr>
          <w:p w14:paraId="1349481E" w14:textId="7777777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5F2E" w:rsidRPr="00AE7F1C" w14:paraId="5378364D" w14:textId="77777777" w:rsidTr="004731DF">
        <w:trPr>
          <w:tblHeader/>
        </w:trPr>
        <w:tc>
          <w:tcPr>
            <w:tcW w:w="2790" w:type="dxa"/>
          </w:tcPr>
          <w:p w14:paraId="771E4806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5FBE0098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29AF26" w14:textId="35691DC7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58" w:type="dxa"/>
            <w:vAlign w:val="center"/>
          </w:tcPr>
          <w:p w14:paraId="3530F5CF" w14:textId="7777777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3252D819" w14:textId="10F1FBA2" w:rsidR="008C5F2E" w:rsidRPr="00AE7F1C" w:rsidRDefault="00DF5BFF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F38FF04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89BFE51" w14:textId="7ACEF93F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</w:tr>
      <w:tr w:rsidR="008C5F2E" w:rsidRPr="00AE7F1C" w14:paraId="0D4B273E" w14:textId="77777777" w:rsidTr="004731DF">
        <w:trPr>
          <w:tblHeader/>
        </w:trPr>
        <w:tc>
          <w:tcPr>
            <w:tcW w:w="2790" w:type="dxa"/>
          </w:tcPr>
          <w:p w14:paraId="45C80FC0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2711022E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28D78D9" w14:textId="47345F09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258" w:type="dxa"/>
            <w:vAlign w:val="center"/>
          </w:tcPr>
          <w:p w14:paraId="18620A61" w14:textId="7777777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0434F426" w14:textId="642620F0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41" w:type="dxa"/>
          </w:tcPr>
          <w:p w14:paraId="7E86FF29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BF7D24A" w14:textId="06A71310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</w:tr>
      <w:tr w:rsidR="008C5F2E" w:rsidRPr="00AE7F1C" w14:paraId="56DE6756" w14:textId="77777777" w:rsidTr="004731DF">
        <w:trPr>
          <w:tblHeader/>
        </w:trPr>
        <w:tc>
          <w:tcPr>
            <w:tcW w:w="2790" w:type="dxa"/>
          </w:tcPr>
          <w:p w14:paraId="172D3E82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</w:tcPr>
          <w:p w14:paraId="3DC3B18E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7F747F" w14:textId="7D8EA788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0FA4F2CC" w14:textId="7777777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46033A99" w14:textId="70FA5FEA" w:rsidR="008C5F2E" w:rsidRPr="00AE7F1C" w:rsidRDefault="00DF5BFF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4EBEC28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9CF7593" w14:textId="6852E14C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C5F2E" w:rsidRPr="00AE7F1C" w14:paraId="3192BB9A" w14:textId="77777777" w:rsidTr="004731DF">
        <w:trPr>
          <w:tblHeader/>
        </w:trPr>
        <w:tc>
          <w:tcPr>
            <w:tcW w:w="2790" w:type="dxa"/>
          </w:tcPr>
          <w:p w14:paraId="2D2F2D67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05ED961F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6A4E49A" w14:textId="7BA1FA04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258" w:type="dxa"/>
            <w:vAlign w:val="center"/>
          </w:tcPr>
          <w:p w14:paraId="7EE2AA67" w14:textId="7777777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0360A" w14:textId="5EFC3A99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41" w:type="dxa"/>
          </w:tcPr>
          <w:p w14:paraId="7B160AF3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17AF0D02" w14:textId="61464EA7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</w:p>
        </w:tc>
      </w:tr>
    </w:tbl>
    <w:p w14:paraId="39138BD2" w14:textId="77777777" w:rsidR="00312BE7" w:rsidRPr="00AE7F1C" w:rsidRDefault="00312BE7">
      <w:pPr>
        <w:rPr>
          <w:sz w:val="20"/>
          <w:szCs w:val="20"/>
        </w:rPr>
      </w:pPr>
    </w:p>
    <w:tbl>
      <w:tblPr>
        <w:tblW w:w="9132" w:type="dxa"/>
        <w:tblInd w:w="450" w:type="dxa"/>
        <w:tblLook w:val="01E0" w:firstRow="1" w:lastRow="1" w:firstColumn="1" w:lastColumn="1" w:noHBand="0" w:noVBand="0"/>
      </w:tblPr>
      <w:tblGrid>
        <w:gridCol w:w="2790"/>
        <w:gridCol w:w="1260"/>
        <w:gridCol w:w="1530"/>
        <w:gridCol w:w="258"/>
        <w:gridCol w:w="1627"/>
        <w:gridCol w:w="241"/>
        <w:gridCol w:w="1426"/>
      </w:tblGrid>
      <w:tr w:rsidR="00404ED0" w:rsidRPr="00AE7F1C" w14:paraId="34093891" w14:textId="77777777" w:rsidTr="004731DF">
        <w:trPr>
          <w:tblHeader/>
        </w:trPr>
        <w:tc>
          <w:tcPr>
            <w:tcW w:w="2790" w:type="dxa"/>
            <w:vAlign w:val="bottom"/>
          </w:tcPr>
          <w:p w14:paraId="33B49F86" w14:textId="77777777" w:rsidR="00404ED0" w:rsidRPr="00AE7F1C" w:rsidRDefault="00404ED0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58AEAC" w14:textId="77777777" w:rsidR="00404ED0" w:rsidRPr="00AE7F1C" w:rsidRDefault="00404ED0" w:rsidP="0040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2" w:type="dxa"/>
            <w:gridSpan w:val="5"/>
            <w:vAlign w:val="bottom"/>
          </w:tcPr>
          <w:p w14:paraId="25547495" w14:textId="2752EBC6" w:rsidR="00404ED0" w:rsidRPr="00AE7F1C" w:rsidRDefault="00404ED0" w:rsidP="0040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5F2E" w:rsidRPr="00AE7F1C" w14:paraId="1F0D478C" w14:textId="77777777" w:rsidTr="004731DF">
        <w:trPr>
          <w:tblHeader/>
        </w:trPr>
        <w:tc>
          <w:tcPr>
            <w:tcW w:w="2790" w:type="dxa"/>
            <w:vAlign w:val="bottom"/>
          </w:tcPr>
          <w:p w14:paraId="166069F8" w14:textId="4155301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AE7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BCE0173" w14:textId="3A669650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1482727" w14:textId="091206F0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8" w:type="dxa"/>
            <w:vAlign w:val="bottom"/>
          </w:tcPr>
          <w:p w14:paraId="4812A58F" w14:textId="7777777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0E66471B" w14:textId="72DD52F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04C281D2" w14:textId="7777777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34FB12CE" w14:textId="1CE6E075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708C" w:rsidRPr="00AE7F1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8C5F2E" w:rsidRPr="00AE7F1C" w14:paraId="62F207EB" w14:textId="77777777" w:rsidTr="004731DF">
        <w:trPr>
          <w:tblHeader/>
        </w:trPr>
        <w:tc>
          <w:tcPr>
            <w:tcW w:w="2790" w:type="dxa"/>
          </w:tcPr>
          <w:p w14:paraId="5B7E901D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16B829A" w14:textId="7777777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2" w:type="dxa"/>
            <w:gridSpan w:val="5"/>
            <w:vAlign w:val="center"/>
          </w:tcPr>
          <w:p w14:paraId="347E0E29" w14:textId="7777777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5F2E" w:rsidRPr="00AE7F1C" w14:paraId="1C29DEF0" w14:textId="77777777" w:rsidTr="004731DF">
        <w:trPr>
          <w:tblHeader/>
        </w:trPr>
        <w:tc>
          <w:tcPr>
            <w:tcW w:w="2790" w:type="dxa"/>
          </w:tcPr>
          <w:p w14:paraId="7A26B815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3A70E52E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14F0C0" w14:textId="1F2D58FE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58" w:type="dxa"/>
            <w:vAlign w:val="center"/>
          </w:tcPr>
          <w:p w14:paraId="7664C3D3" w14:textId="7777777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12B959D6" w14:textId="0CC24BCA" w:rsidR="008C5F2E" w:rsidRPr="00AE7F1C" w:rsidRDefault="0021708C" w:rsidP="00552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1" w:type="dxa"/>
          </w:tcPr>
          <w:p w14:paraId="6BB814AC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FFDF197" w14:textId="7534A4DA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</w:tr>
      <w:tr w:rsidR="008C5F2E" w:rsidRPr="00AE7F1C" w14:paraId="6CFE4D21" w14:textId="77777777" w:rsidTr="004731DF">
        <w:trPr>
          <w:tblHeader/>
        </w:trPr>
        <w:tc>
          <w:tcPr>
            <w:tcW w:w="2790" w:type="dxa"/>
          </w:tcPr>
          <w:p w14:paraId="0D5A4FB1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5CAFFD1C" w14:textId="073A53F4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8E03C5" w14:textId="61A2DA46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258" w:type="dxa"/>
            <w:vAlign w:val="center"/>
          </w:tcPr>
          <w:p w14:paraId="71338C48" w14:textId="7777777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61999FB0" w14:textId="4B553890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5D9014C1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B790694" w14:textId="158675E1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C5F2E" w:rsidRPr="00AE7F1C" w14:paraId="3DCB394C" w14:textId="77777777" w:rsidTr="004731DF">
        <w:trPr>
          <w:tblHeader/>
        </w:trPr>
        <w:tc>
          <w:tcPr>
            <w:tcW w:w="2790" w:type="dxa"/>
          </w:tcPr>
          <w:p w14:paraId="72E1E472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</w:tcPr>
          <w:p w14:paraId="5F05D42F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AA0921" w14:textId="60DD352C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8" w:type="dxa"/>
            <w:vAlign w:val="center"/>
          </w:tcPr>
          <w:p w14:paraId="7F2D3311" w14:textId="7777777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040D0B97" w14:textId="5C99A2E2" w:rsidR="008C5F2E" w:rsidRPr="00AE7F1C" w:rsidRDefault="00DF5BFF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03824F70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92E3C47" w14:textId="3F7E3B8C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8C5F2E" w:rsidRPr="00AE7F1C" w14:paraId="493B1361" w14:textId="77777777" w:rsidTr="004731DF">
        <w:trPr>
          <w:tblHeader/>
        </w:trPr>
        <w:tc>
          <w:tcPr>
            <w:tcW w:w="2790" w:type="dxa"/>
          </w:tcPr>
          <w:p w14:paraId="3861F9B8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1B5CAE8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635EF8F" w14:textId="02417503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258" w:type="dxa"/>
            <w:vAlign w:val="center"/>
          </w:tcPr>
          <w:p w14:paraId="6E343383" w14:textId="77777777" w:rsidR="008C5F2E" w:rsidRPr="00AE7F1C" w:rsidRDefault="008C5F2E" w:rsidP="008C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91E60" w14:textId="398F7B96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41" w:type="dxa"/>
          </w:tcPr>
          <w:p w14:paraId="69FF3764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7EFCF474" w14:textId="118BEB8D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</w:p>
        </w:tc>
      </w:tr>
    </w:tbl>
    <w:p w14:paraId="67F6087D" w14:textId="39FB30EF" w:rsidR="00426035" w:rsidRPr="00AE7F1C" w:rsidRDefault="00426035" w:rsidP="001C4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BF3BB9B" w14:textId="5B620623" w:rsidR="00FD48EE" w:rsidRPr="00AE7F1C" w:rsidRDefault="00FD48EE" w:rsidP="00FD4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A925B02" w14:textId="3BBA43F4" w:rsidR="00FD48EE" w:rsidRPr="00AE7F1C" w:rsidRDefault="00FD48EE" w:rsidP="00FD4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73CDB484" w14:textId="359313BB" w:rsidR="00FD48EE" w:rsidRPr="00AE7F1C" w:rsidRDefault="00FD48EE" w:rsidP="00FD4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668B670" w14:textId="5A2BC7CB" w:rsidR="00FD48EE" w:rsidRPr="00AE7F1C" w:rsidRDefault="00FD48EE" w:rsidP="00FD4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C9CA02B" w14:textId="7FB98143" w:rsidR="00FD48EE" w:rsidRPr="00AE7F1C" w:rsidRDefault="00FD48EE" w:rsidP="00FD4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AA0D9E9" w14:textId="57D468C7" w:rsidR="00FD48EE" w:rsidRPr="00AE7F1C" w:rsidRDefault="00FD48EE" w:rsidP="00FD4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AC48FC9" w14:textId="31CCBE4E" w:rsidR="00FD48EE" w:rsidRPr="00AE7F1C" w:rsidRDefault="00FD48EE" w:rsidP="00FD4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6AD773A" w14:textId="77777777" w:rsidR="00FD48EE" w:rsidRPr="00AE7F1C" w:rsidRDefault="00FD48EE" w:rsidP="00FD4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4B096F3" w14:textId="16E2C2E1" w:rsidR="00426035" w:rsidRPr="00AE7F1C" w:rsidRDefault="00426035" w:rsidP="00DB1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  <w:r w:rsidRPr="00AE7F1C">
        <w:rPr>
          <w:rFonts w:asciiTheme="majorBidi" w:hAnsiTheme="majorBidi" w:hint="cs"/>
          <w:b/>
          <w:bCs/>
          <w:spacing w:val="-8"/>
          <w:sz w:val="30"/>
          <w:szCs w:val="30"/>
          <w:cs/>
        </w:rPr>
        <w:lastRenderedPageBreak/>
        <w:t xml:space="preserve">ลูกหนี้ตามสัญญาปรับโครงสร้างหนี้ </w:t>
      </w:r>
      <w:r w:rsidRPr="00AE7F1C">
        <w:rPr>
          <w:rFonts w:asciiTheme="majorBidi" w:hAnsiTheme="majorBidi" w:cstheme="majorBidi" w:hint="cs"/>
          <w:b/>
          <w:bCs/>
          <w:spacing w:val="-8"/>
          <w:sz w:val="30"/>
          <w:szCs w:val="30"/>
          <w:cs/>
        </w:rPr>
        <w:t>และเงินให้กู้ยืมแก่บุคคลหรือกิจการที่เกี่ยวข้องกันและบุคคลหรือกิจการอื่น</w:t>
      </w:r>
    </w:p>
    <w:p w14:paraId="659BC590" w14:textId="77777777" w:rsidR="00426035" w:rsidRPr="00AE7F1C" w:rsidRDefault="00426035" w:rsidP="0042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3F704A0" w14:textId="5F96705A" w:rsidR="00426035" w:rsidRPr="00AE7F1C" w:rsidRDefault="00426035" w:rsidP="00DB1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/>
          <w:sz w:val="30"/>
          <w:szCs w:val="30"/>
        </w:rPr>
      </w:pPr>
      <w:r w:rsidRPr="00AE7F1C">
        <w:rPr>
          <w:rFonts w:asciiTheme="majorBidi" w:hAnsiTheme="majorBidi" w:hint="cs"/>
          <w:sz w:val="30"/>
          <w:szCs w:val="30"/>
          <w:cs/>
        </w:rPr>
        <w:t>ตารางต่อไปนี้แสดงฐานะเปิดต่อความเสี่ยงด้านเครดิตของลูกหนี้ตามสัญญาปรับโครงสร้างหนี้</w:t>
      </w:r>
      <w:r w:rsidRPr="00AE7F1C">
        <w:rPr>
          <w:rFonts w:asciiTheme="majorBidi" w:hAnsiTheme="majorBidi"/>
          <w:sz w:val="30"/>
          <w:szCs w:val="30"/>
          <w:cs/>
        </w:rPr>
        <w:t xml:space="preserve"> </w:t>
      </w:r>
      <w:r w:rsidRPr="00AE7F1C">
        <w:rPr>
          <w:rFonts w:asciiTheme="majorBidi" w:hAnsiTheme="majorBidi" w:hint="cs"/>
          <w:sz w:val="30"/>
          <w:szCs w:val="30"/>
          <w:cs/>
        </w:rPr>
        <w:t>และเงินให้กู้ยืมแก่บุคคลหรือกิจการที่เกี่ยวข้องกันและบุคคลหรือกิจการอื่นที่วัดมูลค่าด้วยราคาทุนตัดจำหน่าย</w:t>
      </w:r>
      <w:r w:rsidRPr="00AE7F1C">
        <w:rPr>
          <w:rFonts w:asciiTheme="majorBidi" w:hAnsiTheme="majorBidi"/>
          <w:sz w:val="30"/>
          <w:szCs w:val="30"/>
          <w:cs/>
        </w:rPr>
        <w:t xml:space="preserve"> </w:t>
      </w:r>
      <w:r w:rsidRPr="00AE7F1C">
        <w:rPr>
          <w:rFonts w:asciiTheme="majorBidi" w:hAnsiTheme="majorBidi" w:hint="cs"/>
          <w:sz w:val="30"/>
          <w:szCs w:val="30"/>
          <w:cs/>
        </w:rPr>
        <w:t>ซึ่งบ่งชี้ว่าสินทรัพย์ที่วัดมูลค่าด้วยราคาทุนตัดจำหน่ายต้องตั้งค่าเผื่อผลขาดทุนด้านเครดิตที่คาดว่าจะเกิดขึ้นใน</w:t>
      </w:r>
      <w:r w:rsidRPr="00AE7F1C">
        <w:rPr>
          <w:rFonts w:asciiTheme="majorBidi" w:hAnsiTheme="majorBidi"/>
          <w:sz w:val="30"/>
          <w:szCs w:val="30"/>
          <w:cs/>
        </w:rPr>
        <w:t xml:space="preserve"> </w:t>
      </w:r>
      <w:r w:rsidR="0021708C" w:rsidRPr="00AE7F1C">
        <w:rPr>
          <w:rFonts w:asciiTheme="majorBidi" w:hAnsiTheme="majorBidi"/>
          <w:sz w:val="30"/>
          <w:szCs w:val="30"/>
        </w:rPr>
        <w:t>12</w:t>
      </w:r>
      <w:r w:rsidRPr="00AE7F1C">
        <w:rPr>
          <w:rFonts w:asciiTheme="majorBidi" w:hAnsiTheme="majorBidi"/>
          <w:sz w:val="30"/>
          <w:szCs w:val="30"/>
          <w:cs/>
        </w:rPr>
        <w:t xml:space="preserve"> </w:t>
      </w:r>
      <w:r w:rsidRPr="00AE7F1C">
        <w:rPr>
          <w:rFonts w:asciiTheme="majorBidi" w:hAnsiTheme="majorBidi" w:hint="cs"/>
          <w:sz w:val="30"/>
          <w:szCs w:val="30"/>
          <w:cs/>
        </w:rPr>
        <w:t>เดือนข้างหน้า</w:t>
      </w:r>
      <w:r w:rsidRPr="00AE7F1C">
        <w:rPr>
          <w:rFonts w:asciiTheme="majorBidi" w:hAnsiTheme="majorBidi"/>
          <w:sz w:val="30"/>
          <w:szCs w:val="30"/>
          <w:cs/>
        </w:rPr>
        <w:t xml:space="preserve"> </w:t>
      </w:r>
      <w:r w:rsidRPr="00AE7F1C">
        <w:rPr>
          <w:rFonts w:asciiTheme="majorBidi" w:hAnsiTheme="majorBidi" w:hint="cs"/>
          <w:sz w:val="30"/>
          <w:szCs w:val="30"/>
          <w:cs/>
        </w:rPr>
        <w:t>หรือค่าเผื่อผลขาดทุนด้านเครดิตที่คาดว่าจะเกิดขึ้นตลอดอายุ</w:t>
      </w:r>
      <w:r w:rsidRPr="00AE7F1C">
        <w:rPr>
          <w:rFonts w:asciiTheme="majorBidi" w:hAnsiTheme="majorBidi"/>
          <w:sz w:val="30"/>
          <w:szCs w:val="30"/>
          <w:cs/>
        </w:rPr>
        <w:t xml:space="preserve"> </w:t>
      </w:r>
      <w:r w:rsidRPr="00AE7F1C">
        <w:rPr>
          <w:rFonts w:asciiTheme="majorBidi" w:hAnsiTheme="majorBidi" w:hint="cs"/>
          <w:sz w:val="30"/>
          <w:szCs w:val="30"/>
          <w:cs/>
        </w:rPr>
        <w:t>ซึ่งในกรณีนี้</w:t>
      </w:r>
      <w:r w:rsidRPr="00AE7F1C">
        <w:rPr>
          <w:rFonts w:asciiTheme="majorBidi" w:hAnsiTheme="majorBidi"/>
          <w:sz w:val="30"/>
          <w:szCs w:val="30"/>
          <w:cs/>
        </w:rPr>
        <w:t xml:space="preserve"> </w:t>
      </w:r>
      <w:r w:rsidRPr="00AE7F1C">
        <w:rPr>
          <w:rFonts w:asciiTheme="majorBidi" w:hAnsiTheme="majorBidi" w:hint="cs"/>
          <w:sz w:val="30"/>
          <w:szCs w:val="30"/>
          <w:cs/>
        </w:rPr>
        <w:t>จะต้องระบุด้วยว่าสินทรัพย์ดังกล่าวเกิดการด้อยค่าด้านเครดิตหรือไม่</w:t>
      </w:r>
    </w:p>
    <w:p w14:paraId="786CF51E" w14:textId="1B9DB8CC" w:rsidR="00E07210" w:rsidRPr="00AE7F1C" w:rsidRDefault="00E07210"/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4950"/>
        <w:gridCol w:w="900"/>
        <w:gridCol w:w="236"/>
        <w:gridCol w:w="1400"/>
        <w:gridCol w:w="250"/>
        <w:gridCol w:w="1453"/>
      </w:tblGrid>
      <w:tr w:rsidR="00426035" w:rsidRPr="00AE7F1C" w14:paraId="47B1588C" w14:textId="77777777" w:rsidTr="00F04E15">
        <w:trPr>
          <w:trHeight w:val="83"/>
        </w:trPr>
        <w:tc>
          <w:tcPr>
            <w:tcW w:w="4950" w:type="dxa"/>
            <w:vAlign w:val="bottom"/>
            <w:hideMark/>
          </w:tcPr>
          <w:p w14:paraId="004FDF84" w14:textId="171D653D" w:rsidR="00426035" w:rsidRPr="00AE7F1C" w:rsidRDefault="00426035" w:rsidP="0072599E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1708C"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8C5F2E"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1708C"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00" w:type="dxa"/>
            <w:vAlign w:val="bottom"/>
          </w:tcPr>
          <w:p w14:paraId="133E8E2B" w14:textId="77777777" w:rsidR="00426035" w:rsidRPr="00AE7F1C" w:rsidRDefault="00426035" w:rsidP="0072599E">
            <w:pPr>
              <w:spacing w:line="240" w:lineRule="auto"/>
              <w:ind w:left="-95" w:right="-120"/>
              <w:jc w:val="center"/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</w:pPr>
            <w:r w:rsidRPr="00AE7F1C">
              <w:rPr>
                <w:rFonts w:asciiTheme="majorBidi" w:eastAsia="AngsanaNew" w:hAnsiTheme="majorBidi" w:cstheme="majorBidi" w:hint="cs"/>
                <w:b/>
                <w:i/>
                <w:iCs/>
                <w:sz w:val="30"/>
                <w:szCs w:val="30"/>
                <w:cs/>
                <w:lang w:eastAsia="en-GB"/>
              </w:rPr>
              <w:t>หมายเหตุ</w:t>
            </w:r>
          </w:p>
        </w:tc>
        <w:tc>
          <w:tcPr>
            <w:tcW w:w="236" w:type="dxa"/>
          </w:tcPr>
          <w:p w14:paraId="61E0B879" w14:textId="77777777" w:rsidR="00426035" w:rsidRPr="00AE7F1C" w:rsidRDefault="00426035" w:rsidP="0072599E">
            <w:pPr>
              <w:spacing w:line="240" w:lineRule="auto"/>
              <w:ind w:left="-95" w:right="-120"/>
              <w:jc w:val="center"/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00" w:type="dxa"/>
            <w:vAlign w:val="bottom"/>
            <w:hideMark/>
          </w:tcPr>
          <w:p w14:paraId="0511F2A7" w14:textId="77777777" w:rsidR="00426035" w:rsidRPr="00AE7F1C" w:rsidRDefault="00426035" w:rsidP="0072599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eastAsia="AngsanaNew" w:hAnsiTheme="majorBidi" w:cstheme="majorBidi" w:hint="cs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50" w:type="dxa"/>
            <w:vAlign w:val="bottom"/>
          </w:tcPr>
          <w:p w14:paraId="1C969D8D" w14:textId="77777777" w:rsidR="00426035" w:rsidRPr="00AE7F1C" w:rsidRDefault="00426035" w:rsidP="0072599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vAlign w:val="bottom"/>
            <w:hideMark/>
          </w:tcPr>
          <w:p w14:paraId="5926FC7E" w14:textId="77777777" w:rsidR="00426035" w:rsidRPr="00AE7F1C" w:rsidRDefault="00426035" w:rsidP="0072599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eastAsia="AngsanaNew" w:hAnsiTheme="majorBidi" w:cstheme="majorBidi" w:hint="cs"/>
                <w:bCs/>
                <w:sz w:val="30"/>
                <w:szCs w:val="30"/>
                <w:cs/>
                <w:lang w:eastAsia="en-GB"/>
              </w:rPr>
              <w:t>งบการเงิน</w:t>
            </w:r>
            <w:r w:rsidRPr="00AE7F1C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br/>
            </w:r>
            <w:r w:rsidRPr="00AE7F1C">
              <w:rPr>
                <w:rFonts w:asciiTheme="majorBidi" w:eastAsia="AngsanaNew" w:hAnsiTheme="majorBidi" w:cstheme="majorBidi" w:hint="cs"/>
                <w:bCs/>
                <w:sz w:val="30"/>
                <w:szCs w:val="30"/>
                <w:cs/>
                <w:lang w:eastAsia="en-GB"/>
              </w:rPr>
              <w:t>เฉพาะกิจการ</w:t>
            </w:r>
          </w:p>
        </w:tc>
      </w:tr>
      <w:tr w:rsidR="00426035" w:rsidRPr="00AE7F1C" w14:paraId="4F560819" w14:textId="77777777" w:rsidTr="00F04E15">
        <w:trPr>
          <w:trHeight w:val="20"/>
        </w:trPr>
        <w:tc>
          <w:tcPr>
            <w:tcW w:w="4950" w:type="dxa"/>
            <w:vAlign w:val="bottom"/>
          </w:tcPr>
          <w:p w14:paraId="799EC67A" w14:textId="77777777" w:rsidR="00426035" w:rsidRPr="00AE7F1C" w:rsidRDefault="00426035" w:rsidP="0072599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</w:p>
        </w:tc>
        <w:tc>
          <w:tcPr>
            <w:tcW w:w="900" w:type="dxa"/>
          </w:tcPr>
          <w:p w14:paraId="5B312B6F" w14:textId="77777777" w:rsidR="00426035" w:rsidRPr="00AE7F1C" w:rsidRDefault="00426035" w:rsidP="0072599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85C1792" w14:textId="77777777" w:rsidR="00426035" w:rsidRPr="00AE7F1C" w:rsidRDefault="00426035" w:rsidP="0072599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03" w:type="dxa"/>
            <w:gridSpan w:val="3"/>
          </w:tcPr>
          <w:p w14:paraId="5000F223" w14:textId="77777777" w:rsidR="00426035" w:rsidRPr="00AE7F1C" w:rsidRDefault="00426035" w:rsidP="0072599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AE7F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AE7F1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426035" w:rsidRPr="00AE7F1C" w14:paraId="1E50315E" w14:textId="77777777" w:rsidTr="00F04E15">
        <w:trPr>
          <w:trHeight w:val="68"/>
        </w:trPr>
        <w:tc>
          <w:tcPr>
            <w:tcW w:w="4950" w:type="dxa"/>
            <w:shd w:val="clear" w:color="auto" w:fill="auto"/>
            <w:vAlign w:val="bottom"/>
            <w:hideMark/>
          </w:tcPr>
          <w:p w14:paraId="328189B0" w14:textId="77777777" w:rsidR="00426035" w:rsidRPr="00AE7F1C" w:rsidRDefault="00426035" w:rsidP="0072599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2E8C0047" w14:textId="0C91B96B" w:rsidR="00426035" w:rsidRPr="00AE7F1C" w:rsidRDefault="0021708C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BF36761" w14:textId="77777777" w:rsidR="00426035" w:rsidRPr="00AE7F1C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vAlign w:val="bottom"/>
          </w:tcPr>
          <w:p w14:paraId="53D1C7EF" w14:textId="29C3F3F1" w:rsidR="00426035" w:rsidRPr="00AE7F1C" w:rsidRDefault="0021708C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250" w:type="dxa"/>
            <w:vAlign w:val="bottom"/>
          </w:tcPr>
          <w:p w14:paraId="31EFF18B" w14:textId="77777777" w:rsidR="00426035" w:rsidRPr="00AE7F1C" w:rsidRDefault="00426035" w:rsidP="0072599E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D12338B" w14:textId="10889196" w:rsidR="00426035" w:rsidRPr="00AE7F1C" w:rsidRDefault="00202F6D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26035" w:rsidRPr="00AE7F1C" w14:paraId="01079AD1" w14:textId="77777777" w:rsidTr="00F04E15">
        <w:trPr>
          <w:trHeight w:val="68"/>
        </w:trPr>
        <w:tc>
          <w:tcPr>
            <w:tcW w:w="4950" w:type="dxa"/>
            <w:shd w:val="clear" w:color="auto" w:fill="auto"/>
            <w:vAlign w:val="bottom"/>
          </w:tcPr>
          <w:p w14:paraId="05829CC6" w14:textId="77777777" w:rsidR="00426035" w:rsidRPr="00AE7F1C" w:rsidRDefault="00426035" w:rsidP="0072599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900" w:type="dxa"/>
          </w:tcPr>
          <w:p w14:paraId="7EC4FF30" w14:textId="7E695B24" w:rsidR="00426035" w:rsidRPr="00AE7F1C" w:rsidRDefault="0021708C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67EDB88" w14:textId="77777777" w:rsidR="00426035" w:rsidRPr="00AE7F1C" w:rsidRDefault="00426035" w:rsidP="00FB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vAlign w:val="bottom"/>
          </w:tcPr>
          <w:p w14:paraId="2BB8DD6E" w14:textId="785B5369" w:rsidR="00426035" w:rsidRPr="00AE7F1C" w:rsidRDefault="0021708C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</w:rPr>
              <w:t>701</w:t>
            </w:r>
          </w:p>
        </w:tc>
        <w:tc>
          <w:tcPr>
            <w:tcW w:w="250" w:type="dxa"/>
            <w:vAlign w:val="bottom"/>
          </w:tcPr>
          <w:p w14:paraId="6E138373" w14:textId="77777777" w:rsidR="00426035" w:rsidRPr="00AE7F1C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7DA6BF58" w14:textId="25DA6E9F" w:rsidR="00426035" w:rsidRPr="00AE7F1C" w:rsidRDefault="0021708C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</w:rPr>
              <w:t>665</w:t>
            </w:r>
          </w:p>
        </w:tc>
      </w:tr>
      <w:tr w:rsidR="00426035" w:rsidRPr="00AE7F1C" w14:paraId="0664C592" w14:textId="77777777" w:rsidTr="00F04E15">
        <w:trPr>
          <w:trHeight w:val="68"/>
        </w:trPr>
        <w:tc>
          <w:tcPr>
            <w:tcW w:w="4950" w:type="dxa"/>
            <w:shd w:val="clear" w:color="auto" w:fill="auto"/>
            <w:vAlign w:val="bottom"/>
          </w:tcPr>
          <w:p w14:paraId="1BCB038B" w14:textId="77777777" w:rsidR="00426035" w:rsidRPr="00AE7F1C" w:rsidRDefault="00426035" w:rsidP="0072599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เงินให้กู้ยืมแก่บุคคลหรือกิจการอื่น</w:t>
            </w:r>
          </w:p>
        </w:tc>
        <w:tc>
          <w:tcPr>
            <w:tcW w:w="900" w:type="dxa"/>
          </w:tcPr>
          <w:p w14:paraId="5653A724" w14:textId="77777777" w:rsidR="00426035" w:rsidRPr="00AE7F1C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3FE588" w14:textId="77777777" w:rsidR="00426035" w:rsidRPr="00AE7F1C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5585A5" w14:textId="371C42A4" w:rsidR="00426035" w:rsidRPr="00AE7F1C" w:rsidRDefault="0021708C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50" w:type="dxa"/>
            <w:vAlign w:val="bottom"/>
          </w:tcPr>
          <w:p w14:paraId="13F4F2B8" w14:textId="77777777" w:rsidR="00426035" w:rsidRPr="00AE7F1C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104646" w14:textId="182D712E" w:rsidR="00426035" w:rsidRPr="00AE7F1C" w:rsidRDefault="0021708C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426035" w:rsidRPr="00AE7F1C" w14:paraId="740A6909" w14:textId="77777777" w:rsidTr="00F04E15"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62FC3938" w14:textId="77777777" w:rsidR="00426035" w:rsidRPr="00AE7F1C" w:rsidRDefault="00426035" w:rsidP="0072599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2C089E" w14:textId="77777777" w:rsidR="00426035" w:rsidRPr="00AE7F1C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533EC3" w14:textId="77777777" w:rsidR="00426035" w:rsidRPr="00AE7F1C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B7C82" w14:textId="621B9017" w:rsidR="00426035" w:rsidRPr="00AE7F1C" w:rsidRDefault="0021708C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02F6D"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7F1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534</w:t>
            </w:r>
          </w:p>
        </w:tc>
        <w:tc>
          <w:tcPr>
            <w:tcW w:w="250" w:type="dxa"/>
          </w:tcPr>
          <w:p w14:paraId="05045904" w14:textId="77777777" w:rsidR="00426035" w:rsidRPr="00AE7F1C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798B7" w14:textId="0237FADC" w:rsidR="00426035" w:rsidRPr="00AE7F1C" w:rsidRDefault="0021708C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668</w:t>
            </w:r>
          </w:p>
        </w:tc>
      </w:tr>
      <w:tr w:rsidR="00426035" w:rsidRPr="00AE7F1C" w14:paraId="323087C9" w14:textId="77777777" w:rsidTr="00F04E15">
        <w:trPr>
          <w:trHeight w:val="20"/>
        </w:trPr>
        <w:tc>
          <w:tcPr>
            <w:tcW w:w="4950" w:type="dxa"/>
            <w:shd w:val="clear" w:color="auto" w:fill="auto"/>
            <w:vAlign w:val="bottom"/>
            <w:hideMark/>
          </w:tcPr>
          <w:p w14:paraId="4E6C8630" w14:textId="77777777" w:rsidR="00426035" w:rsidRPr="00AE7F1C" w:rsidRDefault="00426035" w:rsidP="0072599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3464CC76" w14:textId="36760B97" w:rsidR="00426035" w:rsidRPr="00AE7F1C" w:rsidRDefault="00426035" w:rsidP="0072599E">
            <w:pPr>
              <w:pStyle w:val="BodyText"/>
              <w:spacing w:after="0" w:line="240" w:lineRule="auto"/>
              <w:ind w:left="-110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A04895C" w14:textId="77777777" w:rsidR="00426035" w:rsidRPr="00AE7F1C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00" w:type="dxa"/>
            <w:vAlign w:val="bottom"/>
          </w:tcPr>
          <w:p w14:paraId="3B1654A1" w14:textId="0ECA1D66" w:rsidR="00426035" w:rsidRPr="00AE7F1C" w:rsidRDefault="00202F6D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708C" w:rsidRPr="00AE7F1C">
              <w:rPr>
                <w:rFonts w:asciiTheme="majorBidi" w:hAnsiTheme="majorBidi" w:cstheme="majorBidi" w:hint="cs"/>
                <w:sz w:val="30"/>
                <w:szCs w:val="30"/>
              </w:rPr>
              <w:t>71</w:t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  <w:vAlign w:val="bottom"/>
          </w:tcPr>
          <w:p w14:paraId="62B985E5" w14:textId="77777777" w:rsidR="00426035" w:rsidRPr="00AE7F1C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vAlign w:val="bottom"/>
          </w:tcPr>
          <w:p w14:paraId="02528121" w14:textId="7496727B" w:rsidR="00426035" w:rsidRPr="00AE7F1C" w:rsidRDefault="00202F6D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525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26035" w:rsidRPr="00AE7F1C" w14:paraId="5EA8CBFC" w14:textId="77777777" w:rsidTr="00F04E15">
        <w:trPr>
          <w:trHeight w:val="20"/>
        </w:trPr>
        <w:tc>
          <w:tcPr>
            <w:tcW w:w="4950" w:type="dxa"/>
            <w:shd w:val="clear" w:color="auto" w:fill="auto"/>
            <w:vAlign w:val="bottom"/>
            <w:hideMark/>
          </w:tcPr>
          <w:p w14:paraId="0AD5F7BA" w14:textId="77777777" w:rsidR="00426035" w:rsidRPr="00AE7F1C" w:rsidRDefault="00426035" w:rsidP="007259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4D8D4C8C" w14:textId="77777777" w:rsidR="00426035" w:rsidRPr="00AE7F1C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40BE769E" w14:textId="77777777" w:rsidR="00426035" w:rsidRPr="00AE7F1C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96A7B" w14:textId="54764F46" w:rsidR="00426035" w:rsidRPr="00AE7F1C" w:rsidRDefault="0021708C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819</w:t>
            </w:r>
          </w:p>
        </w:tc>
        <w:tc>
          <w:tcPr>
            <w:tcW w:w="250" w:type="dxa"/>
          </w:tcPr>
          <w:p w14:paraId="60D6DDC7" w14:textId="77777777" w:rsidR="00426035" w:rsidRPr="00AE7F1C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07071E" w14:textId="77813E5B" w:rsidR="00426035" w:rsidRPr="00AE7F1C" w:rsidRDefault="0021708C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</w:p>
        </w:tc>
      </w:tr>
      <w:tr w:rsidR="00BD42F0" w:rsidRPr="00AE7F1C" w14:paraId="1A67A309" w14:textId="77777777" w:rsidTr="00F04E15">
        <w:trPr>
          <w:trHeight w:val="83"/>
        </w:trPr>
        <w:tc>
          <w:tcPr>
            <w:tcW w:w="4950" w:type="dxa"/>
            <w:vAlign w:val="bottom"/>
          </w:tcPr>
          <w:p w14:paraId="12910727" w14:textId="77777777" w:rsidR="00BD42F0" w:rsidRPr="00AE7F1C" w:rsidRDefault="00BD42F0" w:rsidP="00E42EB7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0CC20D5" w14:textId="77777777" w:rsidR="00BD42F0" w:rsidRPr="00AE7F1C" w:rsidRDefault="00BD42F0" w:rsidP="00E42EB7">
            <w:pPr>
              <w:spacing w:line="240" w:lineRule="auto"/>
              <w:ind w:left="-95" w:right="-120"/>
              <w:jc w:val="center"/>
              <w:rPr>
                <w:rFonts w:asciiTheme="majorBidi" w:eastAsia="AngsanaNew" w:hAnsiTheme="majorBidi" w:cstheme="majorBidi"/>
                <w:b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6" w:type="dxa"/>
          </w:tcPr>
          <w:p w14:paraId="12147807" w14:textId="77777777" w:rsidR="00BD42F0" w:rsidRPr="00AE7F1C" w:rsidRDefault="00BD42F0" w:rsidP="00E42EB7">
            <w:pPr>
              <w:spacing w:line="240" w:lineRule="auto"/>
              <w:ind w:left="-95" w:right="-120"/>
              <w:jc w:val="center"/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00" w:type="dxa"/>
            <w:vAlign w:val="bottom"/>
          </w:tcPr>
          <w:p w14:paraId="364D668E" w14:textId="77777777" w:rsidR="00BD42F0" w:rsidRPr="00AE7F1C" w:rsidRDefault="00BD42F0" w:rsidP="00E42EB7">
            <w:pPr>
              <w:spacing w:line="240" w:lineRule="auto"/>
              <w:ind w:left="-95" w:right="-120"/>
              <w:jc w:val="center"/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52643066" w14:textId="77777777" w:rsidR="00BD42F0" w:rsidRPr="00AE7F1C" w:rsidRDefault="00BD42F0" w:rsidP="00E42EB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3" w:type="dxa"/>
            <w:vAlign w:val="bottom"/>
          </w:tcPr>
          <w:p w14:paraId="68A19896" w14:textId="77777777" w:rsidR="00BD42F0" w:rsidRPr="00AE7F1C" w:rsidRDefault="00BD42F0" w:rsidP="00E42EB7">
            <w:pPr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8F2D6C" w:rsidRPr="00AE7F1C" w14:paraId="03306C4F" w14:textId="77777777" w:rsidTr="00F04E15">
        <w:trPr>
          <w:trHeight w:val="83"/>
        </w:trPr>
        <w:tc>
          <w:tcPr>
            <w:tcW w:w="4950" w:type="dxa"/>
            <w:vAlign w:val="bottom"/>
            <w:hideMark/>
          </w:tcPr>
          <w:p w14:paraId="582871CF" w14:textId="5D5BEE8E" w:rsidR="008F2D6C" w:rsidRPr="00AE7F1C" w:rsidRDefault="008F2D6C" w:rsidP="00E42EB7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1708C"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1708C"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  <w:vAlign w:val="bottom"/>
          </w:tcPr>
          <w:p w14:paraId="22A2F52F" w14:textId="77777777" w:rsidR="008F2D6C" w:rsidRPr="00AE7F1C" w:rsidRDefault="008F2D6C" w:rsidP="00E42EB7">
            <w:pPr>
              <w:spacing w:line="240" w:lineRule="auto"/>
              <w:ind w:left="-95" w:right="-120"/>
              <w:jc w:val="center"/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</w:pPr>
            <w:r w:rsidRPr="00AE7F1C">
              <w:rPr>
                <w:rFonts w:asciiTheme="majorBidi" w:eastAsia="AngsanaNew" w:hAnsiTheme="majorBidi" w:cstheme="majorBidi" w:hint="cs"/>
                <w:b/>
                <w:i/>
                <w:iCs/>
                <w:sz w:val="30"/>
                <w:szCs w:val="30"/>
                <w:cs/>
                <w:lang w:eastAsia="en-GB"/>
              </w:rPr>
              <w:t>หมายเหตุ</w:t>
            </w:r>
          </w:p>
        </w:tc>
        <w:tc>
          <w:tcPr>
            <w:tcW w:w="236" w:type="dxa"/>
          </w:tcPr>
          <w:p w14:paraId="60A4C8FD" w14:textId="77777777" w:rsidR="008F2D6C" w:rsidRPr="00AE7F1C" w:rsidRDefault="008F2D6C" w:rsidP="00E42EB7">
            <w:pPr>
              <w:spacing w:line="240" w:lineRule="auto"/>
              <w:ind w:left="-95" w:right="-120"/>
              <w:jc w:val="center"/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00" w:type="dxa"/>
            <w:vAlign w:val="bottom"/>
            <w:hideMark/>
          </w:tcPr>
          <w:p w14:paraId="2CBF859A" w14:textId="77777777" w:rsidR="008F2D6C" w:rsidRPr="00AE7F1C" w:rsidRDefault="008F2D6C" w:rsidP="00E42EB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eastAsia="AngsanaNew" w:hAnsiTheme="majorBidi" w:cstheme="majorBidi" w:hint="cs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50" w:type="dxa"/>
            <w:vAlign w:val="bottom"/>
          </w:tcPr>
          <w:p w14:paraId="4A7529CE" w14:textId="77777777" w:rsidR="008F2D6C" w:rsidRPr="00AE7F1C" w:rsidRDefault="008F2D6C" w:rsidP="00E42EB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vAlign w:val="bottom"/>
            <w:hideMark/>
          </w:tcPr>
          <w:p w14:paraId="0BD19AE8" w14:textId="77777777" w:rsidR="008F2D6C" w:rsidRPr="00AE7F1C" w:rsidRDefault="008F2D6C" w:rsidP="00E42EB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eastAsia="AngsanaNew" w:hAnsiTheme="majorBidi" w:cstheme="majorBidi" w:hint="cs"/>
                <w:bCs/>
                <w:sz w:val="30"/>
                <w:szCs w:val="30"/>
                <w:cs/>
                <w:lang w:eastAsia="en-GB"/>
              </w:rPr>
              <w:t>งบการเงิน</w:t>
            </w:r>
            <w:r w:rsidRPr="00AE7F1C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br/>
            </w:r>
            <w:r w:rsidRPr="00AE7F1C">
              <w:rPr>
                <w:rFonts w:asciiTheme="majorBidi" w:eastAsia="AngsanaNew" w:hAnsiTheme="majorBidi" w:cstheme="majorBidi" w:hint="cs"/>
                <w:bCs/>
                <w:sz w:val="30"/>
                <w:szCs w:val="30"/>
                <w:cs/>
                <w:lang w:eastAsia="en-GB"/>
              </w:rPr>
              <w:t>เฉพาะกิจการ</w:t>
            </w:r>
          </w:p>
        </w:tc>
      </w:tr>
      <w:tr w:rsidR="008F2D6C" w:rsidRPr="00AE7F1C" w14:paraId="5EBD14CE" w14:textId="77777777" w:rsidTr="00F04E15">
        <w:trPr>
          <w:trHeight w:val="20"/>
        </w:trPr>
        <w:tc>
          <w:tcPr>
            <w:tcW w:w="4950" w:type="dxa"/>
            <w:vAlign w:val="bottom"/>
          </w:tcPr>
          <w:p w14:paraId="73B7C4C0" w14:textId="77777777" w:rsidR="008F2D6C" w:rsidRPr="00AE7F1C" w:rsidRDefault="008F2D6C" w:rsidP="00E42EB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</w:p>
        </w:tc>
        <w:tc>
          <w:tcPr>
            <w:tcW w:w="900" w:type="dxa"/>
          </w:tcPr>
          <w:p w14:paraId="6C03E07A" w14:textId="77777777" w:rsidR="008F2D6C" w:rsidRPr="00AE7F1C" w:rsidRDefault="008F2D6C" w:rsidP="00E42EB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C79A49" w14:textId="77777777" w:rsidR="008F2D6C" w:rsidRPr="00AE7F1C" w:rsidRDefault="008F2D6C" w:rsidP="00E42EB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03" w:type="dxa"/>
            <w:gridSpan w:val="3"/>
          </w:tcPr>
          <w:p w14:paraId="6376C6FF" w14:textId="77777777" w:rsidR="008F2D6C" w:rsidRPr="00AE7F1C" w:rsidRDefault="008F2D6C" w:rsidP="00E42E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AE7F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AE7F1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8F2D6C" w:rsidRPr="00AE7F1C" w14:paraId="1937FE80" w14:textId="77777777" w:rsidTr="00F04E15">
        <w:trPr>
          <w:trHeight w:val="68"/>
        </w:trPr>
        <w:tc>
          <w:tcPr>
            <w:tcW w:w="4950" w:type="dxa"/>
            <w:shd w:val="clear" w:color="auto" w:fill="auto"/>
            <w:vAlign w:val="bottom"/>
            <w:hideMark/>
          </w:tcPr>
          <w:p w14:paraId="16D3F975" w14:textId="77777777" w:rsidR="008F2D6C" w:rsidRPr="00AE7F1C" w:rsidRDefault="008F2D6C" w:rsidP="00E42EB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5D15B014" w14:textId="6530AF62" w:rsidR="008F2D6C" w:rsidRPr="00AE7F1C" w:rsidRDefault="0021708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410E069" w14:textId="77777777" w:rsidR="008F2D6C" w:rsidRPr="00AE7F1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vAlign w:val="bottom"/>
          </w:tcPr>
          <w:p w14:paraId="367DDA43" w14:textId="03AD0B00" w:rsidR="008F2D6C" w:rsidRPr="00AE7F1C" w:rsidRDefault="0021708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E7F1C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</w:p>
        </w:tc>
        <w:tc>
          <w:tcPr>
            <w:tcW w:w="250" w:type="dxa"/>
            <w:vAlign w:val="bottom"/>
          </w:tcPr>
          <w:p w14:paraId="152B0612" w14:textId="77777777" w:rsidR="008F2D6C" w:rsidRPr="00AE7F1C" w:rsidRDefault="008F2D6C" w:rsidP="00E42EB7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2E94B030" w14:textId="77777777" w:rsidR="008F2D6C" w:rsidRPr="00AE7F1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2D6C" w:rsidRPr="00AE7F1C" w14:paraId="5034BEEC" w14:textId="77777777" w:rsidTr="00F04E15">
        <w:trPr>
          <w:trHeight w:val="68"/>
        </w:trPr>
        <w:tc>
          <w:tcPr>
            <w:tcW w:w="4950" w:type="dxa"/>
            <w:shd w:val="clear" w:color="auto" w:fill="auto"/>
            <w:vAlign w:val="bottom"/>
          </w:tcPr>
          <w:p w14:paraId="142B3EE8" w14:textId="77777777" w:rsidR="008F2D6C" w:rsidRPr="00AE7F1C" w:rsidRDefault="008F2D6C" w:rsidP="00E42EB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900" w:type="dxa"/>
          </w:tcPr>
          <w:p w14:paraId="5A190BEB" w14:textId="59C4AC92" w:rsidR="008F2D6C" w:rsidRPr="00AE7F1C" w:rsidRDefault="0021708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DEB14B6" w14:textId="77777777" w:rsidR="008F2D6C" w:rsidRPr="00AE7F1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vAlign w:val="bottom"/>
          </w:tcPr>
          <w:p w14:paraId="0E863188" w14:textId="45E59D12" w:rsidR="008F2D6C" w:rsidRPr="00AE7F1C" w:rsidRDefault="0021708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50" w:type="dxa"/>
            <w:vAlign w:val="bottom"/>
          </w:tcPr>
          <w:p w14:paraId="4D26F6B6" w14:textId="77777777" w:rsidR="008F2D6C" w:rsidRPr="00AE7F1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6AD388D2" w14:textId="34650148" w:rsidR="008F2D6C" w:rsidRPr="00AE7F1C" w:rsidRDefault="0021708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</w:tr>
      <w:tr w:rsidR="008F2D6C" w:rsidRPr="00AE7F1C" w14:paraId="4C339C58" w14:textId="77777777" w:rsidTr="00F04E15">
        <w:trPr>
          <w:trHeight w:val="68"/>
        </w:trPr>
        <w:tc>
          <w:tcPr>
            <w:tcW w:w="4950" w:type="dxa"/>
            <w:shd w:val="clear" w:color="auto" w:fill="auto"/>
            <w:vAlign w:val="bottom"/>
          </w:tcPr>
          <w:p w14:paraId="128D4D76" w14:textId="77777777" w:rsidR="008F2D6C" w:rsidRPr="00AE7F1C" w:rsidRDefault="008F2D6C" w:rsidP="00E42EB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เงินให้กู้ยืมแก่บุคคลหรือกิจการอื่น</w:t>
            </w:r>
          </w:p>
        </w:tc>
        <w:tc>
          <w:tcPr>
            <w:tcW w:w="900" w:type="dxa"/>
          </w:tcPr>
          <w:p w14:paraId="51E166A8" w14:textId="77777777" w:rsidR="008F2D6C" w:rsidRPr="00AE7F1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2C1D1D" w14:textId="77777777" w:rsidR="008F2D6C" w:rsidRPr="00AE7F1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65B275" w14:textId="6506B659" w:rsidR="008F2D6C" w:rsidRPr="00AE7F1C" w:rsidRDefault="0021708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0" w:type="dxa"/>
            <w:vAlign w:val="bottom"/>
          </w:tcPr>
          <w:p w14:paraId="5A7C12EF" w14:textId="77777777" w:rsidR="008F2D6C" w:rsidRPr="00AE7F1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EF5242" w14:textId="09B93BAB" w:rsidR="008F2D6C" w:rsidRPr="00AE7F1C" w:rsidRDefault="0021708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F2D6C" w:rsidRPr="00AE7F1C" w14:paraId="3FFBBCDA" w14:textId="77777777" w:rsidTr="00F04E15"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301CB29" w14:textId="77777777" w:rsidR="008F2D6C" w:rsidRPr="00AE7F1C" w:rsidRDefault="008F2D6C" w:rsidP="00E42EB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DBD304" w14:textId="77777777" w:rsidR="008F2D6C" w:rsidRPr="00AE7F1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3B0250" w14:textId="77777777" w:rsidR="008F2D6C" w:rsidRPr="00AE7F1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4AA4E" w14:textId="0F9C1938" w:rsidR="008F2D6C" w:rsidRPr="00AE7F1C" w:rsidRDefault="0021708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F2D6C"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250" w:type="dxa"/>
          </w:tcPr>
          <w:p w14:paraId="0D9633C0" w14:textId="77777777" w:rsidR="008F2D6C" w:rsidRPr="00AE7F1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C162E" w14:textId="142394B1" w:rsidR="008F2D6C" w:rsidRPr="00AE7F1C" w:rsidRDefault="0021708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</w:t>
            </w:r>
          </w:p>
        </w:tc>
      </w:tr>
      <w:tr w:rsidR="008F2D6C" w:rsidRPr="00AE7F1C" w14:paraId="5084DBAA" w14:textId="77777777" w:rsidTr="00F04E15">
        <w:trPr>
          <w:trHeight w:val="20"/>
        </w:trPr>
        <w:tc>
          <w:tcPr>
            <w:tcW w:w="4950" w:type="dxa"/>
            <w:shd w:val="clear" w:color="auto" w:fill="auto"/>
            <w:vAlign w:val="bottom"/>
            <w:hideMark/>
          </w:tcPr>
          <w:p w14:paraId="3788BE61" w14:textId="77777777" w:rsidR="008F2D6C" w:rsidRPr="00AE7F1C" w:rsidRDefault="008F2D6C" w:rsidP="00E42EB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AE7F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13FC5826" w14:textId="77777777" w:rsidR="008F2D6C" w:rsidRPr="00AE7F1C" w:rsidRDefault="008F2D6C" w:rsidP="00E42EB7">
            <w:pPr>
              <w:pStyle w:val="BodyText"/>
              <w:spacing w:after="0" w:line="240" w:lineRule="auto"/>
              <w:ind w:left="-110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2CE532A" w14:textId="77777777" w:rsidR="008F2D6C" w:rsidRPr="00AE7F1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00" w:type="dxa"/>
            <w:vAlign w:val="bottom"/>
          </w:tcPr>
          <w:p w14:paraId="50595649" w14:textId="65D588EF" w:rsidR="008F2D6C" w:rsidRPr="00AE7F1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686</w:t>
            </w:r>
            <w:r w:rsidRPr="00AE7F1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)</w:t>
            </w:r>
          </w:p>
        </w:tc>
        <w:tc>
          <w:tcPr>
            <w:tcW w:w="250" w:type="dxa"/>
            <w:vAlign w:val="bottom"/>
          </w:tcPr>
          <w:p w14:paraId="0E501B2B" w14:textId="77777777" w:rsidR="008F2D6C" w:rsidRPr="00AE7F1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vAlign w:val="bottom"/>
          </w:tcPr>
          <w:p w14:paraId="322F02A2" w14:textId="3B4F99EF" w:rsidR="008F2D6C" w:rsidRPr="00AE7F1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708C" w:rsidRPr="00AE7F1C">
              <w:rPr>
                <w:rFonts w:asciiTheme="majorBidi" w:hAnsiTheme="majorBidi" w:cstheme="majorBidi"/>
                <w:sz w:val="30"/>
                <w:szCs w:val="30"/>
              </w:rPr>
              <w:t>523</w:t>
            </w:r>
            <w:r w:rsidRPr="00AE7F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F2D6C" w:rsidRPr="00AE7F1C" w14:paraId="75A164CB" w14:textId="77777777" w:rsidTr="00F04E15">
        <w:trPr>
          <w:trHeight w:val="20"/>
        </w:trPr>
        <w:tc>
          <w:tcPr>
            <w:tcW w:w="4950" w:type="dxa"/>
            <w:shd w:val="clear" w:color="auto" w:fill="auto"/>
            <w:vAlign w:val="bottom"/>
            <w:hideMark/>
          </w:tcPr>
          <w:p w14:paraId="13EBE84B" w14:textId="77777777" w:rsidR="008F2D6C" w:rsidRPr="00AE7F1C" w:rsidRDefault="008F2D6C" w:rsidP="00E42E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5C3B4F6C" w14:textId="77777777" w:rsidR="008F2D6C" w:rsidRPr="00AE7F1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6A62DBB1" w14:textId="77777777" w:rsidR="008F2D6C" w:rsidRPr="00AE7F1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92FFFF" w14:textId="61C6EDC9" w:rsidR="008F2D6C" w:rsidRPr="00AE7F1C" w:rsidRDefault="0021708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83</w:t>
            </w:r>
            <w:r w:rsidRPr="00AE7F1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0" w:type="dxa"/>
          </w:tcPr>
          <w:p w14:paraId="3B73CCA7" w14:textId="77777777" w:rsidR="008F2D6C" w:rsidRPr="00AE7F1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EF59D" w14:textId="2B12A2E6" w:rsidR="008F2D6C" w:rsidRPr="00AE7F1C" w:rsidRDefault="0021708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</w:tr>
    </w:tbl>
    <w:p w14:paraId="15FC855E" w14:textId="77777777" w:rsidR="0089655D" w:rsidRPr="00AE7F1C" w:rsidRDefault="0089655D" w:rsidP="00F04E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663C5ED" w14:textId="114EC587" w:rsidR="00426035" w:rsidRPr="00AE7F1C" w:rsidRDefault="00426035" w:rsidP="00F04E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E7F1C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>ลงทุน</w:t>
      </w:r>
      <w:r w:rsidRPr="00AE7F1C">
        <w:rPr>
          <w:rFonts w:asciiTheme="majorBidi" w:hAnsiTheme="majorBidi" w:cstheme="majorBidi" w:hint="cs"/>
          <w:sz w:val="30"/>
          <w:szCs w:val="30"/>
          <w:cs/>
        </w:rPr>
        <w:t xml:space="preserve">ในตราสารหนี้ </w:t>
      </w:r>
      <w:r w:rsidRPr="00AE7F1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1CAD0604" w14:textId="77777777" w:rsidR="00426035" w:rsidRPr="00AE7F1C" w:rsidRDefault="00426035" w:rsidP="0042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4CC9707" w14:textId="4CFCCF4A" w:rsidR="00426035" w:rsidRPr="00AE7F1C" w:rsidRDefault="00426035" w:rsidP="00F04E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E7F1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7F1C">
        <w:rPr>
          <w:rFonts w:asciiTheme="majorBidi" w:hAnsiTheme="majorBidi"/>
          <w:sz w:val="30"/>
          <w:szCs w:val="30"/>
        </w:rPr>
        <w:t>/</w:t>
      </w:r>
      <w:r w:rsidRPr="00AE7F1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E7F1C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จำกัดฐานะเปิดต่อความเสี่ยงด้านเครดิตด้วยการลงทุนในตราสารหนี้ที่มีสภาพคล่อง</w:t>
      </w:r>
      <w:r w:rsidRPr="00AE7F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7F1C">
        <w:rPr>
          <w:rFonts w:asciiTheme="majorBidi" w:hAnsiTheme="majorBidi" w:cstheme="majorBidi"/>
          <w:sz w:val="30"/>
          <w:szCs w:val="30"/>
          <w:cs/>
        </w:rPr>
        <w:t>เงินสดและ</w:t>
      </w:r>
      <w:r w:rsidRPr="00AE7F1C">
        <w:rPr>
          <w:rFonts w:ascii="Angsana New" w:hAnsi="Angsana New"/>
          <w:spacing w:val="-2"/>
          <w:sz w:val="30"/>
          <w:szCs w:val="30"/>
          <w:cs/>
        </w:rPr>
        <w:t>รายการ</w:t>
      </w:r>
      <w:r w:rsidRPr="00AE7F1C">
        <w:rPr>
          <w:rFonts w:asciiTheme="majorBidi" w:hAnsiTheme="majorBidi" w:cstheme="majorBidi"/>
          <w:sz w:val="30"/>
          <w:szCs w:val="30"/>
          <w:cs/>
        </w:rPr>
        <w:t>เทียบเท่าเงินสด และอนุพันธ์</w:t>
      </w:r>
      <w:r w:rsidRPr="00AE7F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7F1C">
        <w:rPr>
          <w:rFonts w:asciiTheme="majorBidi" w:hAnsiTheme="majorBidi" w:cstheme="majorBidi"/>
          <w:sz w:val="30"/>
          <w:szCs w:val="30"/>
          <w:cs/>
        </w:rPr>
        <w:t>ถูกจำกัดเนื่องจากคู่สัญญาเป็นธนาคารและสถาบันการเงินที่มีอันดับความน่าเชื่อถือซึ่งกลุ่มบริษัท</w:t>
      </w:r>
      <w:r w:rsidRPr="00AE7F1C">
        <w:rPr>
          <w:rFonts w:asciiTheme="majorBidi" w:hAnsiTheme="majorBidi"/>
          <w:sz w:val="30"/>
          <w:szCs w:val="30"/>
        </w:rPr>
        <w:t>/</w:t>
      </w:r>
      <w:r w:rsidRPr="00AE7F1C">
        <w:rPr>
          <w:rFonts w:asciiTheme="majorBidi" w:hAnsiTheme="majorBidi" w:cstheme="majorBidi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19A92A51" w14:textId="77777777" w:rsidR="00A90DE5" w:rsidRPr="00AE7F1C" w:rsidRDefault="00A90DE5" w:rsidP="006C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/>
          <w:sz w:val="20"/>
          <w:szCs w:val="20"/>
        </w:rPr>
      </w:pPr>
    </w:p>
    <w:p w14:paraId="13350403" w14:textId="070476F7" w:rsidR="007F4DEB" w:rsidRPr="00AE7F1C" w:rsidRDefault="00913400" w:rsidP="0078719A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AE7F1C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ภาระผูกพัน</w:t>
      </w:r>
      <w:r w:rsidR="00882FAF" w:rsidRPr="00AE7F1C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กับบุคคลหรือกิจการ</w:t>
      </w:r>
      <w:r w:rsidR="00917D61" w:rsidRPr="00AE7F1C">
        <w:rPr>
          <w:rFonts w:ascii="Angsana New" w:hAnsi="Angsana New" w:cs="Angsana New"/>
          <w:sz w:val="30"/>
          <w:szCs w:val="30"/>
          <w:u w:val="none"/>
          <w:cs/>
          <w:lang w:val="th-TH"/>
        </w:rPr>
        <w:t>ที่ไม่เกี่ยวข้องกัน</w:t>
      </w:r>
    </w:p>
    <w:p w14:paraId="73E79D43" w14:textId="77777777" w:rsidR="002A0E18" w:rsidRPr="00AE7F1C" w:rsidRDefault="002A0E18" w:rsidP="00FF7D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1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1150"/>
        <w:gridCol w:w="989"/>
        <w:gridCol w:w="265"/>
        <w:gridCol w:w="995"/>
        <w:gridCol w:w="274"/>
        <w:gridCol w:w="997"/>
        <w:gridCol w:w="269"/>
        <w:gridCol w:w="1051"/>
      </w:tblGrid>
      <w:tr w:rsidR="002A0E18" w:rsidRPr="00AE7F1C" w14:paraId="3D1578A3" w14:textId="77777777" w:rsidTr="00F04E15">
        <w:trPr>
          <w:tblHeader/>
        </w:trPr>
        <w:tc>
          <w:tcPr>
            <w:tcW w:w="1724" w:type="pct"/>
          </w:tcPr>
          <w:p w14:paraId="1788F9B2" w14:textId="77777777" w:rsidR="002A0E18" w:rsidRPr="00AE7F1C" w:rsidRDefault="002A0E18" w:rsidP="004F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7CDFD9EF" w14:textId="77777777" w:rsidR="002A0E18" w:rsidRPr="00AE7F1C" w:rsidRDefault="002A0E18" w:rsidP="004F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0" w:type="pct"/>
            <w:gridSpan w:val="3"/>
          </w:tcPr>
          <w:p w14:paraId="32B88F79" w14:textId="77777777" w:rsidR="002A0E18" w:rsidRPr="00AE7F1C" w:rsidRDefault="002A0E18" w:rsidP="004F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D64F34A" w14:textId="77777777" w:rsidR="002A0E18" w:rsidRPr="00AE7F1C" w:rsidRDefault="002A0E18" w:rsidP="004F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pct"/>
            <w:gridSpan w:val="3"/>
          </w:tcPr>
          <w:p w14:paraId="54D65205" w14:textId="77777777" w:rsidR="002A0E18" w:rsidRPr="00AE7F1C" w:rsidRDefault="002A0E18" w:rsidP="004F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5F2E" w:rsidRPr="00AE7F1C" w14:paraId="26FAA963" w14:textId="77777777" w:rsidTr="00F04E15">
        <w:trPr>
          <w:trHeight w:val="333"/>
          <w:tblHeader/>
        </w:trPr>
        <w:tc>
          <w:tcPr>
            <w:tcW w:w="1724" w:type="pct"/>
          </w:tcPr>
          <w:p w14:paraId="7BC1D17D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558EA52A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5C6326BB" w14:textId="72876DCD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30</w:t>
            </w:r>
            <w:r w:rsidR="008C5F2E" w:rsidRPr="00AE7F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C5F2E" w:rsidRPr="00AE7F1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62D1B20B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21A82F3B" w14:textId="3037C1D7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C5F2E"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4C28BF1A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2382C06" w14:textId="2D5182FF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30</w:t>
            </w:r>
            <w:r w:rsidR="008C5F2E" w:rsidRPr="00AE7F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C5F2E" w:rsidRPr="00AE7F1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4FFDCB61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67022FA" w14:textId="4DC081A0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C5F2E"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C5F2E" w:rsidRPr="00AE7F1C" w14:paraId="5260CC0C" w14:textId="77777777" w:rsidTr="00F04E15">
        <w:trPr>
          <w:trHeight w:val="333"/>
          <w:tblHeader/>
        </w:trPr>
        <w:tc>
          <w:tcPr>
            <w:tcW w:w="1724" w:type="pct"/>
          </w:tcPr>
          <w:p w14:paraId="79410943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4F0D486C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4BA04574" w14:textId="5BF5DFF1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5E955465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21D39E0E" w14:textId="5B38E042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4E634020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09FD893" w14:textId="10AFB627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F446E26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F426D1E" w14:textId="522DAA34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C5F2E" w:rsidRPr="00AE7F1C" w14:paraId="2AD58A78" w14:textId="77777777" w:rsidTr="00F04E15">
        <w:trPr>
          <w:tblHeader/>
        </w:trPr>
        <w:tc>
          <w:tcPr>
            <w:tcW w:w="1724" w:type="pct"/>
          </w:tcPr>
          <w:p w14:paraId="6680D262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713D443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7" w:type="pct"/>
            <w:gridSpan w:val="7"/>
          </w:tcPr>
          <w:p w14:paraId="4EC3064D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5F2E" w:rsidRPr="00AE7F1C" w14:paraId="697C768C" w14:textId="77777777" w:rsidTr="00F04E15">
        <w:tc>
          <w:tcPr>
            <w:tcW w:w="2353" w:type="pct"/>
            <w:gridSpan w:val="2"/>
          </w:tcPr>
          <w:p w14:paraId="5D2DF6E8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47660FE7" w14:textId="58DB4439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E7F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AE7F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</w:t>
            </w:r>
            <w:r w:rsidRPr="00AE7F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AE7F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AE7F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AE7F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541" w:type="pct"/>
            <w:shd w:val="clear" w:color="auto" w:fill="auto"/>
          </w:tcPr>
          <w:p w14:paraId="317CE0CB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1EC8975A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106315BD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4445B66C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41742101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F23000D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CC5C0A7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5F2E" w:rsidRPr="00AE7F1C" w14:paraId="7E305129" w14:textId="77777777" w:rsidTr="00F04E15">
        <w:tc>
          <w:tcPr>
            <w:tcW w:w="2353" w:type="pct"/>
            <w:gridSpan w:val="2"/>
          </w:tcPr>
          <w:p w14:paraId="66DCB552" w14:textId="0375D86B" w:rsidR="008C5F2E" w:rsidRPr="00AE7F1C" w:rsidRDefault="008C5F2E" w:rsidP="008C5F2E">
            <w:pPr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1708C" w:rsidRPr="00AE7F1C">
              <w:rPr>
                <w:rFonts w:ascii="Angsana New" w:hAnsi="Angsana New"/>
                <w:sz w:val="30"/>
                <w:szCs w:val="30"/>
              </w:rPr>
              <w:t>1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41" w:type="pct"/>
            <w:shd w:val="clear" w:color="auto" w:fill="auto"/>
          </w:tcPr>
          <w:p w14:paraId="3C24EA2C" w14:textId="523B7125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6F387C96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65108831" w14:textId="458152C0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50" w:type="pct"/>
            <w:shd w:val="clear" w:color="auto" w:fill="auto"/>
          </w:tcPr>
          <w:p w14:paraId="4645A9D3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7990DE50" w14:textId="623FE865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45AD9B06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02107AD" w14:textId="0892EB47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C5F2E" w:rsidRPr="00AE7F1C" w14:paraId="53A05305" w14:textId="77777777" w:rsidTr="00F04E15">
        <w:tc>
          <w:tcPr>
            <w:tcW w:w="2353" w:type="pct"/>
            <w:gridSpan w:val="2"/>
          </w:tcPr>
          <w:p w14:paraId="1EA67F84" w14:textId="474DFE4B" w:rsidR="008C5F2E" w:rsidRPr="00AE7F1C" w:rsidRDefault="0021708C" w:rsidP="008C5F2E">
            <w:pPr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1</w:t>
            </w:r>
            <w:r w:rsidR="008C5F2E" w:rsidRPr="00AE7F1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E7F1C">
              <w:rPr>
                <w:rFonts w:ascii="Angsana New" w:hAnsi="Angsana New"/>
                <w:sz w:val="30"/>
                <w:szCs w:val="30"/>
              </w:rPr>
              <w:t>5</w:t>
            </w:r>
            <w:r w:rsidR="008C5F2E" w:rsidRPr="00AE7F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C5F2E" w:rsidRPr="00AE7F1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41" w:type="pct"/>
            <w:shd w:val="clear" w:color="auto" w:fill="auto"/>
          </w:tcPr>
          <w:p w14:paraId="7476BAE6" w14:textId="1650C572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14:paraId="09ED027E" w14:textId="76B70F8A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648555D7" w14:textId="14D8800C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0" w:type="pct"/>
            <w:shd w:val="clear" w:color="auto" w:fill="auto"/>
          </w:tcPr>
          <w:p w14:paraId="6A3B108A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76F66C80" w14:textId="70B72DD9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66AD59B1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356CA6C" w14:textId="46A3AEFE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C5F2E" w:rsidRPr="00AE7F1C" w14:paraId="0C7E36C1" w14:textId="77777777" w:rsidTr="00F04E15">
        <w:tc>
          <w:tcPr>
            <w:tcW w:w="2353" w:type="pct"/>
            <w:gridSpan w:val="2"/>
          </w:tcPr>
          <w:p w14:paraId="6FF7A3A8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E4F42" w14:textId="2CFAB68D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45" w:type="pct"/>
            <w:shd w:val="clear" w:color="auto" w:fill="auto"/>
          </w:tcPr>
          <w:p w14:paraId="794347C0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49A78" w14:textId="6E8C5DF0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50" w:type="pct"/>
            <w:shd w:val="clear" w:color="auto" w:fill="auto"/>
          </w:tcPr>
          <w:p w14:paraId="0846C20B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C84F" w14:textId="5C03883D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9A74DE7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72644A2B" w14:textId="05BCACC6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8C5F2E" w:rsidRPr="00AE7F1C" w14:paraId="56934560" w14:textId="77777777" w:rsidTr="00F04E15">
        <w:tc>
          <w:tcPr>
            <w:tcW w:w="2353" w:type="pct"/>
            <w:gridSpan w:val="2"/>
          </w:tcPr>
          <w:p w14:paraId="71D0E26A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14:paraId="758AF451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</w:tcPr>
          <w:p w14:paraId="6ECBB259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4" w:type="pct"/>
            <w:shd w:val="clear" w:color="auto" w:fill="auto"/>
          </w:tcPr>
          <w:p w14:paraId="1785E1F7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" w:type="pct"/>
            <w:shd w:val="clear" w:color="auto" w:fill="auto"/>
          </w:tcPr>
          <w:p w14:paraId="063A8E49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auto"/>
          </w:tcPr>
          <w:p w14:paraId="0F7139EC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05C7DD71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</w:tcPr>
          <w:p w14:paraId="5F86EF32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C5F2E" w:rsidRPr="00AE7F1C" w14:paraId="11E6E199" w14:textId="77777777" w:rsidTr="00F04E15">
        <w:tc>
          <w:tcPr>
            <w:tcW w:w="2353" w:type="pct"/>
            <w:gridSpan w:val="2"/>
          </w:tcPr>
          <w:p w14:paraId="356A9BA1" w14:textId="0B0BFF0D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41" w:type="pct"/>
          </w:tcPr>
          <w:p w14:paraId="55E130AD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B1537BC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38080DCD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28063788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118D2FE1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728B8C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5607EA1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5F2E" w:rsidRPr="00AE7F1C" w14:paraId="6E2BA692" w14:textId="77777777" w:rsidTr="00F04E15">
        <w:tc>
          <w:tcPr>
            <w:tcW w:w="2353" w:type="pct"/>
            <w:gridSpan w:val="2"/>
          </w:tcPr>
          <w:p w14:paraId="61696ED7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41" w:type="pct"/>
          </w:tcPr>
          <w:p w14:paraId="24CE1A27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1CE212A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2BDAF750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A4E949A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03A797F0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7C8A4F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7D2D469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F2E" w:rsidRPr="00AE7F1C" w14:paraId="7F54E74F" w14:textId="77777777" w:rsidTr="00F04E15">
        <w:tc>
          <w:tcPr>
            <w:tcW w:w="2353" w:type="pct"/>
            <w:gridSpan w:val="2"/>
          </w:tcPr>
          <w:p w14:paraId="1BA21492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AE7F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1" w:type="pct"/>
          </w:tcPr>
          <w:p w14:paraId="33FBDD50" w14:textId="4CE6CDF9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116</w:t>
            </w:r>
          </w:p>
        </w:tc>
        <w:tc>
          <w:tcPr>
            <w:tcW w:w="145" w:type="pct"/>
          </w:tcPr>
          <w:p w14:paraId="60660959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45817984" w14:textId="667D16A3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50" w:type="pct"/>
          </w:tcPr>
          <w:p w14:paraId="131FA329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FC30614" w14:textId="264EA11B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</w:rPr>
              <w:t>116</w:t>
            </w:r>
          </w:p>
        </w:tc>
        <w:tc>
          <w:tcPr>
            <w:tcW w:w="147" w:type="pct"/>
          </w:tcPr>
          <w:p w14:paraId="37CD1139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11A7705" w14:textId="4C443F41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8C5F2E" w:rsidRPr="00AE7F1C" w14:paraId="7635E8E6" w14:textId="77777777" w:rsidTr="00F04E15">
        <w:tc>
          <w:tcPr>
            <w:tcW w:w="2353" w:type="pct"/>
            <w:gridSpan w:val="2"/>
          </w:tcPr>
          <w:p w14:paraId="773AC27F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41" w:type="pct"/>
          </w:tcPr>
          <w:p w14:paraId="24448BA2" w14:textId="4838F638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</w:t>
            </w:r>
            <w:r w:rsidR="007D6085" w:rsidRPr="00AE7F1C">
              <w:rPr>
                <w:rFonts w:ascii="Angsana New" w:hAnsi="Angsana New"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sz w:val="30"/>
                <w:szCs w:val="30"/>
              </w:rPr>
              <w:t>2</w:t>
            </w:r>
            <w:r w:rsidRPr="00AE7F1C">
              <w:rPr>
                <w:rFonts w:ascii="Angsana New" w:hAnsi="Angsana New" w:hint="cs"/>
                <w:sz w:val="30"/>
                <w:szCs w:val="30"/>
              </w:rPr>
              <w:t>92</w:t>
            </w:r>
          </w:p>
        </w:tc>
        <w:tc>
          <w:tcPr>
            <w:tcW w:w="145" w:type="pct"/>
          </w:tcPr>
          <w:p w14:paraId="74AD8550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3FE0487F" w14:textId="343D66BC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1</w:t>
            </w:r>
            <w:r w:rsidR="008C5F2E" w:rsidRPr="00AE7F1C">
              <w:rPr>
                <w:rFonts w:ascii="Angsana New" w:hAnsi="Angsana New"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150" w:type="pct"/>
          </w:tcPr>
          <w:p w14:paraId="1A4A027C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244E1A6D" w14:textId="6F4EDE6D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1</w:t>
            </w:r>
            <w:r w:rsidR="007D6085" w:rsidRPr="00AE7F1C">
              <w:rPr>
                <w:rFonts w:ascii="Angsana New" w:hAnsi="Angsana New"/>
                <w:sz w:val="30"/>
                <w:szCs w:val="30"/>
              </w:rPr>
              <w:t>,</w:t>
            </w:r>
            <w:r w:rsidRPr="00AE7F1C">
              <w:rPr>
                <w:rFonts w:ascii="Angsana New" w:hAnsi="Angsana New" w:hint="cs"/>
                <w:sz w:val="30"/>
                <w:szCs w:val="30"/>
              </w:rPr>
              <w:t>566</w:t>
            </w:r>
          </w:p>
        </w:tc>
        <w:tc>
          <w:tcPr>
            <w:tcW w:w="147" w:type="pct"/>
          </w:tcPr>
          <w:p w14:paraId="63589718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8A96935" w14:textId="154ADDFC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1</w:t>
            </w:r>
            <w:r w:rsidR="008C5F2E" w:rsidRPr="00AE7F1C">
              <w:rPr>
                <w:rFonts w:ascii="Angsana New" w:hAnsi="Angsana New"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sz w:val="30"/>
                <w:szCs w:val="30"/>
              </w:rPr>
              <w:t>067</w:t>
            </w:r>
          </w:p>
        </w:tc>
      </w:tr>
      <w:tr w:rsidR="008C5F2E" w:rsidRPr="00AE7F1C" w14:paraId="7DC3F9D0" w14:textId="77777777" w:rsidTr="00F04E15">
        <w:tc>
          <w:tcPr>
            <w:tcW w:w="2353" w:type="pct"/>
            <w:gridSpan w:val="2"/>
          </w:tcPr>
          <w:p w14:paraId="200F4245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AE7F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41" w:type="pct"/>
          </w:tcPr>
          <w:p w14:paraId="046E1CE6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575024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23AA2B7A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252BC37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B0B5C1A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D92E49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FD15C04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F2E" w:rsidRPr="00AE7F1C" w14:paraId="43617C1C" w14:textId="77777777" w:rsidTr="00F04E15">
        <w:tc>
          <w:tcPr>
            <w:tcW w:w="2353" w:type="pct"/>
            <w:gridSpan w:val="2"/>
          </w:tcPr>
          <w:p w14:paraId="6253A423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AE7F1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การประมูลงาน</w:t>
            </w:r>
          </w:p>
        </w:tc>
        <w:tc>
          <w:tcPr>
            <w:tcW w:w="541" w:type="pct"/>
          </w:tcPr>
          <w:p w14:paraId="3DCCAB0E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CB17D7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5D5E988D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10F4665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120C5D1F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5D2C39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4768F3A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F2E" w:rsidRPr="00AE7F1C" w14:paraId="53A3130A" w14:textId="77777777" w:rsidTr="00F04E15">
        <w:tc>
          <w:tcPr>
            <w:tcW w:w="2353" w:type="pct"/>
            <w:gridSpan w:val="2"/>
          </w:tcPr>
          <w:p w14:paraId="0DE3286C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กับลูกค้า</w:t>
            </w:r>
            <w:r w:rsidRPr="00AE7F1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และหุ้นกู้</w:t>
            </w:r>
            <w:r w:rsidRPr="00AE7F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41" w:type="pct"/>
          </w:tcPr>
          <w:p w14:paraId="5E928070" w14:textId="565B07AE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3</w:t>
            </w:r>
            <w:r w:rsidR="007D6085" w:rsidRPr="00AE7F1C">
              <w:rPr>
                <w:rFonts w:ascii="Angsana New" w:hAnsi="Angsana New"/>
                <w:sz w:val="30"/>
                <w:szCs w:val="30"/>
              </w:rPr>
              <w:t>,</w:t>
            </w:r>
            <w:r w:rsidRPr="00AE7F1C">
              <w:rPr>
                <w:rFonts w:ascii="Angsana New" w:hAnsi="Angsana New" w:hint="cs"/>
                <w:sz w:val="30"/>
                <w:szCs w:val="30"/>
              </w:rPr>
              <w:t>566</w:t>
            </w:r>
          </w:p>
        </w:tc>
        <w:tc>
          <w:tcPr>
            <w:tcW w:w="145" w:type="pct"/>
          </w:tcPr>
          <w:p w14:paraId="35563449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4720A811" w14:textId="4655FBB0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3</w:t>
            </w:r>
            <w:r w:rsidR="008C5F2E" w:rsidRPr="00AE7F1C">
              <w:rPr>
                <w:rFonts w:ascii="Angsana New" w:hAnsi="Angsana New"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50" w:type="pct"/>
          </w:tcPr>
          <w:p w14:paraId="4ADC5BF5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02C0A04C" w14:textId="59737E0F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2</w:t>
            </w:r>
            <w:r w:rsidR="007D6085" w:rsidRPr="00AE7F1C">
              <w:rPr>
                <w:rFonts w:ascii="Angsana New" w:hAnsi="Angsana New"/>
                <w:sz w:val="30"/>
                <w:szCs w:val="30"/>
              </w:rPr>
              <w:t>,</w:t>
            </w:r>
            <w:r w:rsidRPr="00AE7F1C">
              <w:rPr>
                <w:rFonts w:ascii="Angsana New" w:hAnsi="Angsana New" w:hint="cs"/>
                <w:sz w:val="30"/>
                <w:szCs w:val="30"/>
              </w:rPr>
              <w:t>057</w:t>
            </w:r>
          </w:p>
        </w:tc>
        <w:tc>
          <w:tcPr>
            <w:tcW w:w="147" w:type="pct"/>
          </w:tcPr>
          <w:p w14:paraId="32D2325E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4E300D0" w14:textId="459FD5B9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1</w:t>
            </w:r>
            <w:r w:rsidR="008C5F2E" w:rsidRPr="00AE7F1C">
              <w:rPr>
                <w:rFonts w:ascii="Angsana New" w:hAnsi="Angsana New"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sz w:val="30"/>
                <w:szCs w:val="30"/>
              </w:rPr>
              <w:t>985</w:t>
            </w:r>
          </w:p>
        </w:tc>
      </w:tr>
      <w:tr w:rsidR="008C5F2E" w:rsidRPr="00AE7F1C" w14:paraId="0C7E55DE" w14:textId="77777777" w:rsidTr="00F04E15">
        <w:tc>
          <w:tcPr>
            <w:tcW w:w="2353" w:type="pct"/>
            <w:gridSpan w:val="2"/>
          </w:tcPr>
          <w:p w14:paraId="321E3A8E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4CB91DD8" w14:textId="1194621B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C2462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974</w:t>
            </w:r>
          </w:p>
        </w:tc>
        <w:tc>
          <w:tcPr>
            <w:tcW w:w="145" w:type="pct"/>
          </w:tcPr>
          <w:p w14:paraId="74BAD383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3E5145F2" w14:textId="6A821B24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C5F2E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150" w:type="pct"/>
          </w:tcPr>
          <w:p w14:paraId="4EF52A68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2E68BB4A" w14:textId="67FFAD8C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D6085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739</w:t>
            </w:r>
          </w:p>
        </w:tc>
        <w:tc>
          <w:tcPr>
            <w:tcW w:w="147" w:type="pct"/>
          </w:tcPr>
          <w:p w14:paraId="02E5C1C1" w14:textId="77777777" w:rsidR="008C5F2E" w:rsidRPr="00AE7F1C" w:rsidRDefault="008C5F2E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4346C19C" w14:textId="7BABE350" w:rsidR="008C5F2E" w:rsidRPr="00AE7F1C" w:rsidRDefault="0021708C" w:rsidP="008C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C5F2E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>089</w:t>
            </w:r>
          </w:p>
        </w:tc>
      </w:tr>
    </w:tbl>
    <w:p w14:paraId="7662A671" w14:textId="2D7C2CB5" w:rsidR="00FF1EDF" w:rsidRPr="00AE7F1C" w:rsidRDefault="00FF1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2EB9B3A0" w14:textId="06266C0E" w:rsidR="00CF6FD5" w:rsidRPr="00AE7F1C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7F1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สัญญาต่าง</w:t>
      </w:r>
      <w:r w:rsidR="00DD0CEE" w:rsidRPr="00AE7F1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ๆ</w:t>
      </w:r>
    </w:p>
    <w:p w14:paraId="252CBCEB" w14:textId="77777777" w:rsidR="00CF6FD5" w:rsidRPr="00AE7F1C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0585B43" w14:textId="5E3CA96F" w:rsidR="00CF6FD5" w:rsidRPr="00AE7F1C" w:rsidRDefault="00CF6FD5" w:rsidP="006C2AA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AE7F1C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AE7F1C">
        <w:rPr>
          <w:rFonts w:ascii="Angsana New" w:hAnsi="Angsana New" w:hint="cs"/>
          <w:sz w:val="30"/>
          <w:szCs w:val="30"/>
          <w:cs/>
        </w:rPr>
        <w:t>ย่อย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Pr="00AE7F1C">
        <w:rPr>
          <w:rFonts w:ascii="Angsana New" w:hAnsi="Angsana New"/>
          <w:spacing w:val="-2"/>
          <w:sz w:val="30"/>
          <w:szCs w:val="30"/>
          <w:cs/>
        </w:rPr>
        <w:t>ได้ทำสัญญาร่วมมือบริหารโครงการร้านห</w:t>
      </w:r>
      <w:r w:rsidR="0026039E" w:rsidRPr="00AE7F1C">
        <w:rPr>
          <w:rFonts w:ascii="Angsana New" w:hAnsi="Angsana New"/>
          <w:spacing w:val="-2"/>
          <w:sz w:val="30"/>
          <w:szCs w:val="30"/>
          <w:cs/>
        </w:rPr>
        <w:t>นังสือกับหน่วยงานราชการแห่งหนึ่</w:t>
      </w:r>
      <w:r w:rsidR="0026039E" w:rsidRPr="00AE7F1C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AE7F1C">
        <w:rPr>
          <w:rFonts w:ascii="Angsana New" w:hAnsi="Angsana New"/>
          <w:spacing w:val="-2"/>
          <w:sz w:val="30"/>
          <w:szCs w:val="30"/>
          <w:cs/>
        </w:rPr>
        <w:t xml:space="preserve">สัญญาดังกล่าวมีอายุ </w:t>
      </w:r>
      <w:r w:rsidR="0021708C" w:rsidRPr="00AE7F1C">
        <w:rPr>
          <w:rFonts w:ascii="Angsana New" w:hAnsi="Angsana New"/>
          <w:spacing w:val="-2"/>
          <w:sz w:val="30"/>
          <w:szCs w:val="30"/>
        </w:rPr>
        <w:t>12</w:t>
      </w:r>
      <w:r w:rsidRPr="00AE7F1C">
        <w:rPr>
          <w:rFonts w:ascii="Angsana New" w:hAnsi="Angsana New"/>
          <w:spacing w:val="-2"/>
          <w:sz w:val="30"/>
          <w:szCs w:val="30"/>
        </w:rPr>
        <w:t xml:space="preserve"> </w:t>
      </w:r>
      <w:r w:rsidRPr="00AE7F1C">
        <w:rPr>
          <w:rFonts w:ascii="Angsana New" w:hAnsi="Angsana New"/>
          <w:spacing w:val="-2"/>
          <w:sz w:val="30"/>
          <w:szCs w:val="30"/>
          <w:cs/>
        </w:rPr>
        <w:t xml:space="preserve">ปี นับตั้งแต่ปี </w:t>
      </w:r>
      <w:r w:rsidR="0021708C" w:rsidRPr="00AE7F1C">
        <w:rPr>
          <w:rFonts w:ascii="Angsana New" w:hAnsi="Angsana New"/>
          <w:spacing w:val="-2"/>
          <w:sz w:val="30"/>
          <w:szCs w:val="30"/>
        </w:rPr>
        <w:t>2557</w:t>
      </w:r>
      <w:r w:rsidRPr="00AE7F1C">
        <w:rPr>
          <w:rFonts w:ascii="Angsana New" w:hAnsi="Angsana New"/>
          <w:spacing w:val="-2"/>
          <w:sz w:val="30"/>
          <w:szCs w:val="30"/>
          <w:cs/>
        </w:rPr>
        <w:t xml:space="preserve"> โดยบริษัท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Pr="00AE7F1C">
        <w:rPr>
          <w:rFonts w:ascii="Angsana New" w:hAnsi="Angsana New"/>
          <w:spacing w:val="-2"/>
          <w:sz w:val="30"/>
          <w:szCs w:val="30"/>
          <w:cs/>
        </w:rPr>
        <w:t>มีภาระผูกพันและเงื่อนไขที่ต้องปฏิบัติตามสัญญา</w:t>
      </w:r>
      <w:r w:rsidR="00233020" w:rsidRPr="00AE7F1C">
        <w:rPr>
          <w:rFonts w:ascii="Angsana New" w:hAnsi="Angsana New"/>
          <w:spacing w:val="-2"/>
          <w:sz w:val="30"/>
          <w:szCs w:val="30"/>
        </w:rPr>
        <w:t xml:space="preserve"> </w:t>
      </w:r>
      <w:r w:rsidR="00C968C3" w:rsidRPr="00AE7F1C">
        <w:rPr>
          <w:rFonts w:ascii="Angsana New" w:hAnsi="Angsana New"/>
          <w:spacing w:val="-2"/>
          <w:sz w:val="30"/>
          <w:szCs w:val="30"/>
          <w:cs/>
        </w:rPr>
        <w:br/>
      </w:r>
      <w:r w:rsidR="00233020" w:rsidRPr="00AE7F1C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ณ วันที่ </w:t>
      </w:r>
      <w:r w:rsidR="0021708C" w:rsidRPr="00AE7F1C">
        <w:rPr>
          <w:rFonts w:ascii="Angsana New" w:hAnsi="Angsana New"/>
          <w:spacing w:val="-2"/>
          <w:sz w:val="30"/>
          <w:szCs w:val="30"/>
        </w:rPr>
        <w:t>30</w:t>
      </w:r>
      <w:r w:rsidR="008C5F2E" w:rsidRPr="00AE7F1C">
        <w:rPr>
          <w:rFonts w:ascii="Angsana New" w:hAnsi="Angsana New"/>
          <w:spacing w:val="-2"/>
          <w:sz w:val="30"/>
          <w:szCs w:val="30"/>
        </w:rPr>
        <w:t xml:space="preserve"> </w:t>
      </w:r>
      <w:r w:rsidR="008C5F2E" w:rsidRPr="00AE7F1C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BC54F1" w:rsidRPr="00AE7F1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pacing w:val="-2"/>
          <w:sz w:val="30"/>
          <w:szCs w:val="30"/>
        </w:rPr>
        <w:t>256</w:t>
      </w:r>
      <w:r w:rsidR="0021708C" w:rsidRPr="00AE7F1C">
        <w:rPr>
          <w:rFonts w:ascii="Angsana New" w:hAnsi="Angsana New" w:hint="cs"/>
          <w:spacing w:val="-2"/>
          <w:sz w:val="30"/>
          <w:szCs w:val="30"/>
        </w:rPr>
        <w:t>4</w:t>
      </w:r>
      <w:r w:rsidR="00233020" w:rsidRPr="00AE7F1C">
        <w:rPr>
          <w:rFonts w:ascii="Angsana New" w:hAnsi="Angsana New"/>
          <w:spacing w:val="-2"/>
          <w:sz w:val="30"/>
          <w:szCs w:val="30"/>
        </w:rPr>
        <w:t xml:space="preserve"> </w:t>
      </w:r>
      <w:r w:rsidR="00233020" w:rsidRPr="00AE7F1C">
        <w:rPr>
          <w:rFonts w:ascii="Angsana New" w:hAnsi="Angsana New" w:hint="cs"/>
          <w:spacing w:val="-2"/>
          <w:sz w:val="30"/>
          <w:szCs w:val="30"/>
          <w:cs/>
        </w:rPr>
        <w:t>บริษัทย่อยได้หยุดดำเนินการตามสัญญาดังกล่าว และอยู่ระหว่างการเจรจาสรุปค่าใช้จ่ายและค่าเสียหายต่าง</w:t>
      </w:r>
      <w:r w:rsidR="00DD0CEE" w:rsidRPr="00AE7F1C">
        <w:rPr>
          <w:rFonts w:ascii="Angsana New" w:hAnsi="Angsana New" w:hint="cs"/>
          <w:spacing w:val="-2"/>
          <w:sz w:val="30"/>
          <w:szCs w:val="30"/>
          <w:cs/>
        </w:rPr>
        <w:t>ๆ</w:t>
      </w:r>
      <w:r w:rsidR="00233020" w:rsidRPr="00AE7F1C">
        <w:rPr>
          <w:rFonts w:ascii="Angsana New" w:hAnsi="Angsana New" w:hint="cs"/>
          <w:spacing w:val="-2"/>
          <w:sz w:val="30"/>
          <w:szCs w:val="30"/>
          <w:cs/>
        </w:rPr>
        <w:t xml:space="preserve"> และยกเลิกสัญญา</w:t>
      </w:r>
    </w:p>
    <w:p w14:paraId="583CE894" w14:textId="77777777" w:rsidR="00D561A2" w:rsidRPr="00AE7F1C" w:rsidRDefault="00D561A2" w:rsidP="00D561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2160FD4" w14:textId="35DE07CB" w:rsidR="00A859BC" w:rsidRPr="00AE7F1C" w:rsidRDefault="00E455D8" w:rsidP="006C2AA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AE7F1C">
        <w:rPr>
          <w:rFonts w:ascii="Angsana New" w:hAnsi="Angsana New" w:hint="cs"/>
          <w:spacing w:val="-2"/>
          <w:sz w:val="30"/>
          <w:szCs w:val="30"/>
          <w:cs/>
        </w:rPr>
        <w:t>ในเดือน</w:t>
      </w:r>
      <w:r w:rsidR="005D2645" w:rsidRPr="00AE7F1C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21708C" w:rsidRPr="00AE7F1C">
        <w:rPr>
          <w:rFonts w:ascii="Angsana New" w:hAnsi="Angsana New" w:hint="cs"/>
          <w:spacing w:val="-2"/>
          <w:sz w:val="30"/>
          <w:szCs w:val="30"/>
        </w:rPr>
        <w:t>2559</w:t>
      </w:r>
      <w:r w:rsidR="005D2645" w:rsidRPr="00AE7F1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5D2645" w:rsidRPr="00AE7F1C">
        <w:rPr>
          <w:rFonts w:ascii="Angsana New" w:hAnsi="Angsana New" w:hint="cs"/>
          <w:spacing w:val="-2"/>
          <w:sz w:val="30"/>
          <w:szCs w:val="30"/>
          <w:cs/>
        </w:rPr>
        <w:t>บริษัทย่อย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="005D2645" w:rsidRPr="00AE7F1C">
        <w:rPr>
          <w:rFonts w:ascii="Angsana New" w:hAnsi="Angsana New" w:hint="cs"/>
          <w:spacing w:val="-2"/>
          <w:sz w:val="30"/>
          <w:szCs w:val="30"/>
          <w:cs/>
        </w:rPr>
        <w:t xml:space="preserve">ได้ทำสัญญาเช่าเสาโทรเลขเพื่อพาดสายเคเบิลใยแก้วนำแสง กับการรถไฟแห่งประเทศไทย ซึ่งสัญญาดังกล่าวมีอายุ </w:t>
      </w:r>
      <w:r w:rsidR="0021708C" w:rsidRPr="00AE7F1C">
        <w:rPr>
          <w:rFonts w:ascii="Angsana New" w:hAnsi="Angsana New" w:hint="cs"/>
          <w:spacing w:val="-2"/>
          <w:sz w:val="30"/>
          <w:szCs w:val="30"/>
        </w:rPr>
        <w:t>30</w:t>
      </w:r>
      <w:r w:rsidR="005D2645" w:rsidRPr="00AE7F1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5D2645" w:rsidRPr="00AE7F1C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="00D44AA9" w:rsidRPr="00AE7F1C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="00D44AA9" w:rsidRPr="00AE7F1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44AA9" w:rsidRPr="00AE7F1C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="00D44AA9" w:rsidRPr="00AE7F1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44AA9" w:rsidRPr="00AE7F1C">
        <w:rPr>
          <w:rFonts w:ascii="Angsana New" w:hAnsi="Angsana New" w:hint="cs"/>
          <w:spacing w:val="-2"/>
          <w:sz w:val="30"/>
          <w:szCs w:val="30"/>
        </w:rPr>
        <w:t>30</w:t>
      </w:r>
      <w:r w:rsidR="00D44AA9" w:rsidRPr="00AE7F1C">
        <w:rPr>
          <w:rFonts w:ascii="Angsana New" w:hAnsi="Angsana New"/>
          <w:spacing w:val="-2"/>
          <w:sz w:val="30"/>
          <w:szCs w:val="30"/>
        </w:rPr>
        <w:t xml:space="preserve"> </w:t>
      </w:r>
      <w:r w:rsidR="00D44AA9" w:rsidRPr="00AE7F1C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D44AA9" w:rsidRPr="00AE7F1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44AA9" w:rsidRPr="00AE7F1C">
        <w:rPr>
          <w:rFonts w:ascii="Angsana New" w:hAnsi="Angsana New"/>
          <w:spacing w:val="-2"/>
          <w:sz w:val="30"/>
          <w:szCs w:val="30"/>
        </w:rPr>
        <w:t xml:space="preserve">2564 </w:t>
      </w:r>
      <w:r w:rsidR="00426035" w:rsidRPr="00AE7F1C">
        <w:rPr>
          <w:rFonts w:ascii="Angsana New" w:hAnsi="Angsana New" w:hint="cs"/>
          <w:sz w:val="30"/>
          <w:szCs w:val="30"/>
          <w:cs/>
        </w:rPr>
        <w:t>บริษัทย่อย</w:t>
      </w:r>
      <w:r w:rsidR="00D44AA9" w:rsidRPr="00AE7F1C">
        <w:rPr>
          <w:rFonts w:ascii="Angsana New" w:hAnsi="Angsana New" w:hint="cs"/>
          <w:sz w:val="30"/>
          <w:szCs w:val="30"/>
          <w:cs/>
        </w:rPr>
        <w:t>ได้</w:t>
      </w:r>
      <w:r w:rsidR="00426035" w:rsidRPr="00AE7F1C">
        <w:rPr>
          <w:rFonts w:ascii="Angsana New" w:hAnsi="Angsana New" w:hint="cs"/>
          <w:sz w:val="30"/>
          <w:szCs w:val="30"/>
          <w:cs/>
        </w:rPr>
        <w:t>โอนสิทธิการเช่าดังกล่าวให้กับกิจการที่ไม่</w:t>
      </w:r>
      <w:r w:rsidR="00426035" w:rsidRPr="00AE7F1C">
        <w:rPr>
          <w:rFonts w:ascii="Angsana New" w:hAnsi="Angsana New" w:hint="cs"/>
          <w:spacing w:val="-2"/>
          <w:sz w:val="30"/>
          <w:szCs w:val="30"/>
          <w:cs/>
        </w:rPr>
        <w:t>เกี่ยวข้อง</w:t>
      </w:r>
      <w:r w:rsidR="00426035" w:rsidRPr="00AE7F1C">
        <w:rPr>
          <w:rFonts w:ascii="Angsana New" w:hAnsi="Angsana New" w:hint="cs"/>
          <w:sz w:val="30"/>
          <w:szCs w:val="30"/>
          <w:cs/>
        </w:rPr>
        <w:t>กันแห่งหนึ่ง</w:t>
      </w:r>
      <w:r w:rsidR="00D44AA9" w:rsidRPr="00AE7F1C">
        <w:rPr>
          <w:rFonts w:ascii="Angsana New" w:hAnsi="Angsana New" w:hint="cs"/>
          <w:sz w:val="30"/>
          <w:szCs w:val="30"/>
          <w:cs/>
        </w:rPr>
        <w:t>และดำเนินการไถ่ถอนหนังสือค้ำประกันสัญญาเสร็จสิ้นแล้ว</w:t>
      </w:r>
      <w:r w:rsidR="00426035" w:rsidRPr="00AE7F1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A91B63" w14:textId="77777777" w:rsidR="00D44AA9" w:rsidRPr="00AE7F1C" w:rsidRDefault="00D44AA9" w:rsidP="00D44AA9">
      <w:pPr>
        <w:pStyle w:val="ListParagraph"/>
        <w:rPr>
          <w:rFonts w:ascii="Angsana New" w:hAnsi="Angsana New"/>
          <w:spacing w:val="-2"/>
          <w:sz w:val="30"/>
          <w:szCs w:val="30"/>
          <w:cs/>
        </w:rPr>
      </w:pPr>
    </w:p>
    <w:p w14:paraId="21DDD109" w14:textId="77777777" w:rsidR="00D44AA9" w:rsidRPr="00AE7F1C" w:rsidRDefault="00D44AA9" w:rsidP="00D4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818B0A2" w14:textId="48224E34" w:rsidR="00040155" w:rsidRPr="00AE7F1C" w:rsidRDefault="00040155" w:rsidP="0042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</w:rPr>
      </w:pPr>
    </w:p>
    <w:p w14:paraId="6D3800DA" w14:textId="77777777" w:rsidR="002D52D5" w:rsidRPr="00AE7F1C" w:rsidRDefault="002D52D5" w:rsidP="0078719A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6" w:name="_Hlk23297510"/>
      <w:r w:rsidRPr="00AE7F1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หนี้สินที่อาจเกิดขึ้น</w:t>
      </w:r>
    </w:p>
    <w:p w14:paraId="18859034" w14:textId="77777777" w:rsidR="002D52D5" w:rsidRPr="00AE7F1C" w:rsidRDefault="002D52D5" w:rsidP="006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</w:rPr>
      </w:pPr>
    </w:p>
    <w:p w14:paraId="54774A23" w14:textId="50E109F2" w:rsidR="007F64CF" w:rsidRDefault="007F64CF" w:rsidP="007F64CF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="0021708C" w:rsidRPr="00AE7F1C">
        <w:rPr>
          <w:rFonts w:ascii="Angsana New" w:hAnsi="Angsana New"/>
          <w:sz w:val="30"/>
          <w:szCs w:val="30"/>
          <w:lang w:val="en-US"/>
        </w:rPr>
        <w:t>89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ล้านบาท บริษัทย่อยส่งมอบสินค้าบางส่วนล่าช้า ส่งผลให้ในเดือนกันยายน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  <w:lang w:val="en-US"/>
        </w:rPr>
        <w:t>2562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บริษัทย่อยได้รับหนังสือแจ้งเรื่องสงวนสิทธิ์เรียกร้องค่าปรับตามสัญญาจำนวน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  <w:lang w:val="en-US"/>
        </w:rPr>
        <w:t>41</w:t>
      </w:r>
      <w:r w:rsidRPr="00AE7F1C">
        <w:rPr>
          <w:rFonts w:ascii="Angsana New" w:hAnsi="Angsana New"/>
          <w:sz w:val="30"/>
          <w:szCs w:val="30"/>
        </w:rPr>
        <w:t>.</w:t>
      </w:r>
      <w:r w:rsidR="0021708C" w:rsidRPr="00AE7F1C">
        <w:rPr>
          <w:rFonts w:ascii="Angsana New" w:hAnsi="Angsana New"/>
          <w:sz w:val="30"/>
          <w:szCs w:val="30"/>
          <w:lang w:val="en-US"/>
        </w:rPr>
        <w:t>7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ล้านบาท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และในระหว่างเดือนตุลาคม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  <w:lang w:val="en-US"/>
        </w:rPr>
        <w:t>2562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บริษัทย่อยได้ส่งหนังสือถึงผู้ว่าจ้างขอให้พิจารณาทบทวนค่าปรับตามสัญญา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โดยจำนวนค่าปรับที่ผู้ว่าจ้างแจ้งมานั้นเป็นค่าปรับที่สูงเกินส่วน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ซึ่งไม่สอดคล้องกับการตีความและการคำนวณค่าปรับในสัญญา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พ</w:t>
      </w:r>
      <w:r w:rsidRPr="00AE7F1C">
        <w:rPr>
          <w:rFonts w:ascii="Angsana New" w:hAnsi="Angsana New"/>
          <w:sz w:val="30"/>
          <w:szCs w:val="30"/>
          <w:cs/>
        </w:rPr>
        <w:t>.</w:t>
      </w:r>
      <w:r w:rsidRPr="00AE7F1C">
        <w:rPr>
          <w:rFonts w:ascii="Angsana New" w:hAnsi="Angsana New" w:hint="cs"/>
          <w:sz w:val="30"/>
          <w:szCs w:val="30"/>
          <w:cs/>
        </w:rPr>
        <w:t>ศ</w:t>
      </w:r>
      <w:r w:rsidRPr="00AE7F1C">
        <w:rPr>
          <w:rFonts w:ascii="Angsana New" w:hAnsi="Angsana New"/>
          <w:sz w:val="30"/>
          <w:szCs w:val="30"/>
          <w:cs/>
        </w:rPr>
        <w:t xml:space="preserve">. </w:t>
      </w:r>
      <w:r w:rsidR="0021708C" w:rsidRPr="00AE7F1C">
        <w:rPr>
          <w:rFonts w:ascii="Angsana New" w:hAnsi="Angsana New"/>
          <w:sz w:val="30"/>
          <w:szCs w:val="30"/>
          <w:lang w:val="en-US"/>
        </w:rPr>
        <w:t>2560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ดังนั้น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บริษัทย่อยคำนวณค่าปรับสูงสุดที่คาดว่าจะเกิดขึ้นเป็นจำนวนเงิน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z w:val="30"/>
          <w:szCs w:val="30"/>
          <w:lang w:val="en-US"/>
        </w:rPr>
        <w:t>9</w:t>
      </w:r>
      <w:r w:rsidRPr="00AE7F1C">
        <w:rPr>
          <w:rFonts w:ascii="Angsana New" w:hAnsi="Angsana New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ล้านบาท  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AE7F1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AE7F1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 w:hint="cs"/>
          <w:spacing w:val="-2"/>
          <w:sz w:val="30"/>
          <w:szCs w:val="30"/>
          <w:lang w:val="en-US" w:bidi="th-TH"/>
        </w:rPr>
        <w:t>30</w:t>
      </w:r>
      <w:r w:rsidR="002F1280" w:rsidRPr="00AE7F1C">
        <w:rPr>
          <w:rFonts w:ascii="Angsana New" w:hAnsi="Angsana New"/>
          <w:spacing w:val="-2"/>
          <w:sz w:val="30"/>
          <w:szCs w:val="30"/>
        </w:rPr>
        <w:t xml:space="preserve"> </w:t>
      </w:r>
      <w:r w:rsidR="002F1280" w:rsidRPr="00AE7F1C">
        <w:rPr>
          <w:rFonts w:ascii="Angsana New" w:hAnsi="Angsana New" w:hint="cs"/>
          <w:spacing w:val="-2"/>
          <w:sz w:val="30"/>
          <w:szCs w:val="30"/>
          <w:cs/>
          <w:lang w:bidi="th-TH"/>
        </w:rPr>
        <w:t>มิถุนายน</w:t>
      </w:r>
      <w:r w:rsidR="002F1280" w:rsidRPr="00AE7F1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1708C" w:rsidRPr="00AE7F1C">
        <w:rPr>
          <w:rFonts w:ascii="Angsana New" w:hAnsi="Angsana New"/>
          <w:spacing w:val="-2"/>
          <w:sz w:val="30"/>
          <w:szCs w:val="30"/>
          <w:lang w:val="en-US"/>
        </w:rPr>
        <w:t>2564</w:t>
      </w:r>
      <w:r w:rsidR="002F1280" w:rsidRPr="00AE7F1C">
        <w:rPr>
          <w:rFonts w:ascii="Angsana New" w:hAnsi="Angsana New"/>
          <w:spacing w:val="-2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กลุ่มบริษัทได้รับรู้ค่าปรับจำนวน </w:t>
      </w:r>
      <w:r w:rsidR="0021708C" w:rsidRPr="00AE7F1C">
        <w:rPr>
          <w:rFonts w:ascii="Angsana New" w:hAnsi="Angsana New"/>
          <w:sz w:val="30"/>
          <w:szCs w:val="30"/>
          <w:lang w:val="en-US"/>
        </w:rPr>
        <w:t>9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ล้านบาท ในงบการเงินรวม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และผู้บริหารของบริษัทย่อยอยู่ระหว่างการเจรจากับผู้ว่าจ้างและคาดว่าบริษัทย่อยจะได้รับการอนุมัติการแก้ไขจำนวนค่าปรับตามสัญญาไม่เกินจำนวนเงินดังกล่าว</w:t>
      </w:r>
    </w:p>
    <w:p w14:paraId="787648C2" w14:textId="77777777" w:rsidR="0043424B" w:rsidRPr="00324224" w:rsidRDefault="0043424B" w:rsidP="0050464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18"/>
          <w:szCs w:val="18"/>
        </w:rPr>
      </w:pPr>
    </w:p>
    <w:p w14:paraId="2CE2937B" w14:textId="47B00C4C" w:rsidR="0043424B" w:rsidRPr="00324224" w:rsidRDefault="0043424B" w:rsidP="0043424B">
      <w:pPr>
        <w:rPr>
          <w:sz w:val="8"/>
          <w:szCs w:val="8"/>
          <w:lang w:val="th-TH"/>
        </w:rPr>
      </w:pPr>
    </w:p>
    <w:bookmarkEnd w:id="6"/>
    <w:p w14:paraId="293D5351" w14:textId="4EEE502C" w:rsidR="0043424B" w:rsidRPr="007B32D3" w:rsidRDefault="0043424B" w:rsidP="00F0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43424B" w:rsidRPr="007B32D3" w:rsidSect="0047234C">
      <w:pgSz w:w="11909" w:h="16834" w:code="9"/>
      <w:pgMar w:top="691" w:right="1152" w:bottom="1080" w:left="1152" w:header="475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D2B5F7" w14:textId="77777777" w:rsidR="009E43D7" w:rsidRDefault="009E43D7" w:rsidP="00900EE2">
      <w:r>
        <w:separator/>
      </w:r>
    </w:p>
  </w:endnote>
  <w:endnote w:type="continuationSeparator" w:id="0">
    <w:p w14:paraId="02D45C14" w14:textId="77777777" w:rsidR="009E43D7" w:rsidRDefault="009E43D7" w:rsidP="00900EE2">
      <w:r>
        <w:continuationSeparator/>
      </w:r>
    </w:p>
  </w:endnote>
  <w:endnote w:type="continuationNotice" w:id="1">
    <w:p w14:paraId="67AF3F2E" w14:textId="77777777" w:rsidR="009E43D7" w:rsidRDefault="009E43D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BD887E" w14:textId="77777777" w:rsidR="00A7185F" w:rsidRPr="007E2578" w:rsidRDefault="00A7185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21708C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692A04D1" w14:textId="77777777" w:rsidR="00A7185F" w:rsidRPr="00B411AC" w:rsidRDefault="00A7185F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4C151A" w14:textId="3BB92945" w:rsidR="009E43D7" w:rsidRPr="007E2578" w:rsidRDefault="009E43D7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21708C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8D262B0" w14:textId="77777777" w:rsidR="009E43D7" w:rsidRPr="00984B6E" w:rsidRDefault="009E43D7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5C8CA" w14:textId="77777777" w:rsidR="009E43D7" w:rsidRDefault="009E43D7" w:rsidP="00900EE2">
      <w:r>
        <w:separator/>
      </w:r>
    </w:p>
  </w:footnote>
  <w:footnote w:type="continuationSeparator" w:id="0">
    <w:p w14:paraId="347ACFBB" w14:textId="77777777" w:rsidR="009E43D7" w:rsidRDefault="009E43D7" w:rsidP="00900EE2">
      <w:r>
        <w:continuationSeparator/>
      </w:r>
    </w:p>
  </w:footnote>
  <w:footnote w:type="continuationNotice" w:id="1">
    <w:p w14:paraId="5782E873" w14:textId="77777777" w:rsidR="009E43D7" w:rsidRDefault="009E43D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DBBC7" w14:textId="77777777" w:rsidR="009E43D7" w:rsidRPr="005A1AF1" w:rsidRDefault="009E43D7" w:rsidP="0099475B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23E99165" w14:textId="77777777" w:rsidR="009E43D7" w:rsidRPr="003C763B" w:rsidRDefault="009E43D7" w:rsidP="009947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27B89D6" w14:textId="0E3222F3" w:rsidR="009E43D7" w:rsidRDefault="009E43D7" w:rsidP="0099475B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Pr="0021708C">
      <w:rPr>
        <w:rFonts w:ascii="Angsana New" w:hAnsi="Angsana New" w:hint="cs"/>
        <w:sz w:val="32"/>
        <w:szCs w:val="32"/>
        <w:lang w:val="en-US" w:bidi="th-TH"/>
      </w:rPr>
      <w:t>3</w:t>
    </w:r>
    <w:r w:rsidRPr="0021708C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 </w:t>
    </w:r>
    <w:r w:rsidRPr="0021708C">
      <w:rPr>
        <w:rFonts w:ascii="Angsana New" w:hAnsi="Angsana New"/>
        <w:sz w:val="32"/>
        <w:szCs w:val="32"/>
        <w:lang w:val="en-US" w:bidi="th-TH"/>
      </w:rPr>
      <w:t>2564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07439931" w14:textId="77777777" w:rsidR="009E43D7" w:rsidRPr="00BA3736" w:rsidRDefault="009E43D7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4D819" w14:textId="77777777" w:rsidR="009E43D7" w:rsidRPr="005A1AF1" w:rsidRDefault="009E43D7" w:rsidP="0099475B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1472EFBB" w14:textId="77777777" w:rsidR="009E43D7" w:rsidRPr="003C763B" w:rsidRDefault="009E43D7" w:rsidP="009947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863A716" w14:textId="4D4D12B5" w:rsidR="009E43D7" w:rsidRDefault="009E43D7" w:rsidP="0099475B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Pr="0021708C">
      <w:rPr>
        <w:rFonts w:ascii="Angsana New" w:hAnsi="Angsana New" w:hint="cs"/>
        <w:sz w:val="32"/>
        <w:szCs w:val="32"/>
        <w:lang w:val="en-US" w:bidi="th-TH"/>
      </w:rPr>
      <w:t>3</w:t>
    </w:r>
    <w:r w:rsidRPr="0021708C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 </w:t>
    </w:r>
    <w:r w:rsidRPr="0021708C">
      <w:rPr>
        <w:rFonts w:ascii="Angsana New" w:hAnsi="Angsana New"/>
        <w:sz w:val="32"/>
        <w:szCs w:val="32"/>
        <w:lang w:val="en-US" w:bidi="th-TH"/>
      </w:rPr>
      <w:t>2564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5DBA26D9" w14:textId="77777777" w:rsidR="009E43D7" w:rsidRPr="008C6A03" w:rsidRDefault="009E43D7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60A55" w14:textId="77777777" w:rsidR="009E43D7" w:rsidRDefault="009E4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23EB9" w14:textId="77777777" w:rsidR="009E43D7" w:rsidRPr="005A1AF1" w:rsidRDefault="009E43D7" w:rsidP="0099475B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7C1D03FD" w14:textId="77777777" w:rsidR="009E43D7" w:rsidRPr="003C763B" w:rsidRDefault="009E43D7" w:rsidP="009947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02EF760" w14:textId="6D1313E6" w:rsidR="009E43D7" w:rsidRDefault="009E43D7" w:rsidP="0099475B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Pr="0021708C">
      <w:rPr>
        <w:rFonts w:ascii="Angsana New" w:hAnsi="Angsana New" w:hint="cs"/>
        <w:sz w:val="32"/>
        <w:szCs w:val="32"/>
        <w:lang w:val="en-US" w:bidi="th-TH"/>
      </w:rPr>
      <w:t>3</w:t>
    </w:r>
    <w:r w:rsidRPr="0021708C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 </w:t>
    </w:r>
    <w:r w:rsidRPr="0021708C">
      <w:rPr>
        <w:rFonts w:ascii="Angsana New" w:hAnsi="Angsana New"/>
        <w:sz w:val="32"/>
        <w:szCs w:val="32"/>
        <w:lang w:val="en-US" w:bidi="th-TH"/>
      </w:rPr>
      <w:t>2564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1BB130C9" w14:textId="77777777" w:rsidR="009E43D7" w:rsidRPr="00DE6A98" w:rsidRDefault="009E43D7" w:rsidP="00BE6579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C47B2" w14:textId="77777777" w:rsidR="009E43D7" w:rsidRDefault="009E4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AFD098C"/>
    <w:multiLevelType w:val="multilevel"/>
    <w:tmpl w:val="D16800C8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19"/>
  </w:num>
  <w:num w:numId="14">
    <w:abstractNumId w:val="15"/>
  </w:num>
  <w:num w:numId="15">
    <w:abstractNumId w:val="17"/>
  </w:num>
  <w:num w:numId="16">
    <w:abstractNumId w:val="20"/>
  </w:num>
  <w:num w:numId="17">
    <w:abstractNumId w:val="10"/>
  </w:num>
  <w:num w:numId="18">
    <w:abstractNumId w:val="21"/>
  </w:num>
  <w:num w:numId="19">
    <w:abstractNumId w:val="14"/>
  </w:num>
  <w:num w:numId="20">
    <w:abstractNumId w:val="18"/>
  </w:num>
  <w:num w:numId="21">
    <w:abstractNumId w:val="22"/>
  </w:num>
  <w:num w:numId="22">
    <w:abstractNumId w:val="13"/>
  </w:num>
  <w:num w:numId="23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BB5"/>
    <w:rsid w:val="00015022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9FD"/>
    <w:rsid w:val="00022155"/>
    <w:rsid w:val="000224A4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3EC2"/>
    <w:rsid w:val="0002435A"/>
    <w:rsid w:val="00024610"/>
    <w:rsid w:val="000247AE"/>
    <w:rsid w:val="00024B77"/>
    <w:rsid w:val="00024FC3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BF"/>
    <w:rsid w:val="00036F9B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354"/>
    <w:rsid w:val="000467C8"/>
    <w:rsid w:val="00046D85"/>
    <w:rsid w:val="00046E6B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116D"/>
    <w:rsid w:val="0005123E"/>
    <w:rsid w:val="000518DA"/>
    <w:rsid w:val="00051920"/>
    <w:rsid w:val="0005196C"/>
    <w:rsid w:val="00051994"/>
    <w:rsid w:val="00051BDE"/>
    <w:rsid w:val="00052267"/>
    <w:rsid w:val="00052547"/>
    <w:rsid w:val="0005284C"/>
    <w:rsid w:val="00052E75"/>
    <w:rsid w:val="00053079"/>
    <w:rsid w:val="0005349C"/>
    <w:rsid w:val="000534BE"/>
    <w:rsid w:val="000537FD"/>
    <w:rsid w:val="00053938"/>
    <w:rsid w:val="00053D9E"/>
    <w:rsid w:val="00054418"/>
    <w:rsid w:val="0005457E"/>
    <w:rsid w:val="00054691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1355"/>
    <w:rsid w:val="0006158D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ADC"/>
    <w:rsid w:val="00062B9A"/>
    <w:rsid w:val="00062F23"/>
    <w:rsid w:val="0006335F"/>
    <w:rsid w:val="0006367C"/>
    <w:rsid w:val="000637A9"/>
    <w:rsid w:val="00063890"/>
    <w:rsid w:val="00063BD8"/>
    <w:rsid w:val="000641C0"/>
    <w:rsid w:val="0006448C"/>
    <w:rsid w:val="00064632"/>
    <w:rsid w:val="00064A31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1553"/>
    <w:rsid w:val="00071775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BDE"/>
    <w:rsid w:val="00074C0D"/>
    <w:rsid w:val="00074DC3"/>
    <w:rsid w:val="00074E97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2E6"/>
    <w:rsid w:val="0008040B"/>
    <w:rsid w:val="00080420"/>
    <w:rsid w:val="000804E9"/>
    <w:rsid w:val="00080754"/>
    <w:rsid w:val="000807D0"/>
    <w:rsid w:val="00080E88"/>
    <w:rsid w:val="00080F30"/>
    <w:rsid w:val="00081212"/>
    <w:rsid w:val="00081213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9B3"/>
    <w:rsid w:val="00083B42"/>
    <w:rsid w:val="00083B65"/>
    <w:rsid w:val="0008412A"/>
    <w:rsid w:val="00084434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8A1"/>
    <w:rsid w:val="000A19F3"/>
    <w:rsid w:val="000A1A7E"/>
    <w:rsid w:val="000A1BA6"/>
    <w:rsid w:val="000A1C49"/>
    <w:rsid w:val="000A1E68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821"/>
    <w:rsid w:val="000B49DA"/>
    <w:rsid w:val="000B4BA7"/>
    <w:rsid w:val="000B52F7"/>
    <w:rsid w:val="000B53DE"/>
    <w:rsid w:val="000B57F1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494"/>
    <w:rsid w:val="000C39B3"/>
    <w:rsid w:val="000C3AD4"/>
    <w:rsid w:val="000C3BA8"/>
    <w:rsid w:val="000C4240"/>
    <w:rsid w:val="000C4506"/>
    <w:rsid w:val="000C46BB"/>
    <w:rsid w:val="000C4B27"/>
    <w:rsid w:val="000C4BB0"/>
    <w:rsid w:val="000C4C30"/>
    <w:rsid w:val="000C4C93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ED4"/>
    <w:rsid w:val="000F503D"/>
    <w:rsid w:val="000F5155"/>
    <w:rsid w:val="000F522B"/>
    <w:rsid w:val="000F5D4C"/>
    <w:rsid w:val="000F5E2D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951"/>
    <w:rsid w:val="00101B4E"/>
    <w:rsid w:val="00101DB0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E4"/>
    <w:rsid w:val="00110357"/>
    <w:rsid w:val="0011042C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31F1"/>
    <w:rsid w:val="001136D5"/>
    <w:rsid w:val="00113F4B"/>
    <w:rsid w:val="00114071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6D1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98"/>
    <w:rsid w:val="00117DF1"/>
    <w:rsid w:val="00117E91"/>
    <w:rsid w:val="00120083"/>
    <w:rsid w:val="001203DF"/>
    <w:rsid w:val="00120434"/>
    <w:rsid w:val="0012055D"/>
    <w:rsid w:val="00120ABB"/>
    <w:rsid w:val="00120CF4"/>
    <w:rsid w:val="00120FF3"/>
    <w:rsid w:val="0012107D"/>
    <w:rsid w:val="001215E4"/>
    <w:rsid w:val="001217BA"/>
    <w:rsid w:val="00121B07"/>
    <w:rsid w:val="00121D40"/>
    <w:rsid w:val="001221E7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355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608B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506"/>
    <w:rsid w:val="001476F4"/>
    <w:rsid w:val="001477AD"/>
    <w:rsid w:val="00147858"/>
    <w:rsid w:val="00147877"/>
    <w:rsid w:val="00147C86"/>
    <w:rsid w:val="001506B9"/>
    <w:rsid w:val="001509EE"/>
    <w:rsid w:val="00150CED"/>
    <w:rsid w:val="00150D96"/>
    <w:rsid w:val="00150D9B"/>
    <w:rsid w:val="0015174A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D16"/>
    <w:rsid w:val="00164E37"/>
    <w:rsid w:val="00164E55"/>
    <w:rsid w:val="00164F36"/>
    <w:rsid w:val="001657F4"/>
    <w:rsid w:val="00165AFE"/>
    <w:rsid w:val="00165C5D"/>
    <w:rsid w:val="00165DB7"/>
    <w:rsid w:val="00165F30"/>
    <w:rsid w:val="0016607F"/>
    <w:rsid w:val="0016610F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772"/>
    <w:rsid w:val="00170C90"/>
    <w:rsid w:val="00170EB7"/>
    <w:rsid w:val="00171218"/>
    <w:rsid w:val="001712F4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6DD"/>
    <w:rsid w:val="001739BC"/>
    <w:rsid w:val="00173B5C"/>
    <w:rsid w:val="00173B6F"/>
    <w:rsid w:val="00173CAA"/>
    <w:rsid w:val="00174085"/>
    <w:rsid w:val="00174137"/>
    <w:rsid w:val="00174497"/>
    <w:rsid w:val="00174701"/>
    <w:rsid w:val="0017490B"/>
    <w:rsid w:val="0017495D"/>
    <w:rsid w:val="00174A73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6B6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496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953"/>
    <w:rsid w:val="001B4002"/>
    <w:rsid w:val="001B4277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BC"/>
    <w:rsid w:val="001B70D2"/>
    <w:rsid w:val="001B7470"/>
    <w:rsid w:val="001B7B8B"/>
    <w:rsid w:val="001B7CF7"/>
    <w:rsid w:val="001B7E17"/>
    <w:rsid w:val="001C0094"/>
    <w:rsid w:val="001C00C0"/>
    <w:rsid w:val="001C02CF"/>
    <w:rsid w:val="001C0872"/>
    <w:rsid w:val="001C09FE"/>
    <w:rsid w:val="001C0BDB"/>
    <w:rsid w:val="001C0D86"/>
    <w:rsid w:val="001C0F69"/>
    <w:rsid w:val="001C1A27"/>
    <w:rsid w:val="001C1F52"/>
    <w:rsid w:val="001C2541"/>
    <w:rsid w:val="001C258D"/>
    <w:rsid w:val="001C26E2"/>
    <w:rsid w:val="001C2A69"/>
    <w:rsid w:val="001C2F6C"/>
    <w:rsid w:val="001C30CC"/>
    <w:rsid w:val="001C30D3"/>
    <w:rsid w:val="001C3573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40A9"/>
    <w:rsid w:val="001D4581"/>
    <w:rsid w:val="001D4BC1"/>
    <w:rsid w:val="001D4C8D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D0"/>
    <w:rsid w:val="001F0AF2"/>
    <w:rsid w:val="001F0BD7"/>
    <w:rsid w:val="001F0BEF"/>
    <w:rsid w:val="001F0EB6"/>
    <w:rsid w:val="001F147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4617"/>
    <w:rsid w:val="002046B0"/>
    <w:rsid w:val="00204804"/>
    <w:rsid w:val="00204914"/>
    <w:rsid w:val="00204C43"/>
    <w:rsid w:val="00204C7B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D2"/>
    <w:rsid w:val="00210A96"/>
    <w:rsid w:val="00210B08"/>
    <w:rsid w:val="002110BC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08C"/>
    <w:rsid w:val="0021763D"/>
    <w:rsid w:val="00217C08"/>
    <w:rsid w:val="002206E1"/>
    <w:rsid w:val="00220AAB"/>
    <w:rsid w:val="00220B12"/>
    <w:rsid w:val="00220DEF"/>
    <w:rsid w:val="00220ED1"/>
    <w:rsid w:val="0022101F"/>
    <w:rsid w:val="00221056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D66"/>
    <w:rsid w:val="00242096"/>
    <w:rsid w:val="002420FF"/>
    <w:rsid w:val="0024223C"/>
    <w:rsid w:val="00242653"/>
    <w:rsid w:val="002427C6"/>
    <w:rsid w:val="002428BF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A4C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AFD"/>
    <w:rsid w:val="00250D61"/>
    <w:rsid w:val="002511FB"/>
    <w:rsid w:val="00251241"/>
    <w:rsid w:val="0025133F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4AF"/>
    <w:rsid w:val="00253677"/>
    <w:rsid w:val="00253711"/>
    <w:rsid w:val="00253761"/>
    <w:rsid w:val="00253B32"/>
    <w:rsid w:val="00253BA5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C55"/>
    <w:rsid w:val="00270301"/>
    <w:rsid w:val="00270755"/>
    <w:rsid w:val="002707A8"/>
    <w:rsid w:val="00270820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2BC8"/>
    <w:rsid w:val="00273251"/>
    <w:rsid w:val="00273691"/>
    <w:rsid w:val="002736DB"/>
    <w:rsid w:val="002738A9"/>
    <w:rsid w:val="00273D90"/>
    <w:rsid w:val="00273E52"/>
    <w:rsid w:val="00273EE9"/>
    <w:rsid w:val="00273F92"/>
    <w:rsid w:val="0027483A"/>
    <w:rsid w:val="00274928"/>
    <w:rsid w:val="00274A55"/>
    <w:rsid w:val="00274CAD"/>
    <w:rsid w:val="00275258"/>
    <w:rsid w:val="00275527"/>
    <w:rsid w:val="0027580E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8E9"/>
    <w:rsid w:val="00280985"/>
    <w:rsid w:val="00280A53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BF2"/>
    <w:rsid w:val="00283D49"/>
    <w:rsid w:val="00284099"/>
    <w:rsid w:val="00284C05"/>
    <w:rsid w:val="0028522D"/>
    <w:rsid w:val="002852B0"/>
    <w:rsid w:val="0028554F"/>
    <w:rsid w:val="002856C4"/>
    <w:rsid w:val="002858E4"/>
    <w:rsid w:val="00285A30"/>
    <w:rsid w:val="00285E2C"/>
    <w:rsid w:val="002860DA"/>
    <w:rsid w:val="002860F4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C76"/>
    <w:rsid w:val="00290C83"/>
    <w:rsid w:val="00290DD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ACD"/>
    <w:rsid w:val="00295C2A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D64"/>
    <w:rsid w:val="002A4ED6"/>
    <w:rsid w:val="002A4F9F"/>
    <w:rsid w:val="002A5046"/>
    <w:rsid w:val="002A5145"/>
    <w:rsid w:val="002A5365"/>
    <w:rsid w:val="002A5493"/>
    <w:rsid w:val="002A5548"/>
    <w:rsid w:val="002A587F"/>
    <w:rsid w:val="002A58CA"/>
    <w:rsid w:val="002A5F0B"/>
    <w:rsid w:val="002A6581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941"/>
    <w:rsid w:val="002B4B55"/>
    <w:rsid w:val="002B4C7B"/>
    <w:rsid w:val="002B4DF6"/>
    <w:rsid w:val="002B5003"/>
    <w:rsid w:val="002B5186"/>
    <w:rsid w:val="002B526B"/>
    <w:rsid w:val="002B55ED"/>
    <w:rsid w:val="002B5E80"/>
    <w:rsid w:val="002B5F7C"/>
    <w:rsid w:val="002B6337"/>
    <w:rsid w:val="002B6450"/>
    <w:rsid w:val="002B6520"/>
    <w:rsid w:val="002B66CE"/>
    <w:rsid w:val="002B6E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BC4"/>
    <w:rsid w:val="002C0FC0"/>
    <w:rsid w:val="002C1635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4252"/>
    <w:rsid w:val="002C4446"/>
    <w:rsid w:val="002C49AF"/>
    <w:rsid w:val="002C4AE7"/>
    <w:rsid w:val="002C5166"/>
    <w:rsid w:val="002C51DF"/>
    <w:rsid w:val="002C54F6"/>
    <w:rsid w:val="002C56D7"/>
    <w:rsid w:val="002C59C4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833"/>
    <w:rsid w:val="002F28EF"/>
    <w:rsid w:val="002F2CFB"/>
    <w:rsid w:val="002F3187"/>
    <w:rsid w:val="002F32A9"/>
    <w:rsid w:val="002F33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31EE"/>
    <w:rsid w:val="003133AD"/>
    <w:rsid w:val="00313734"/>
    <w:rsid w:val="00313742"/>
    <w:rsid w:val="003144E0"/>
    <w:rsid w:val="00314528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07"/>
    <w:rsid w:val="0033436E"/>
    <w:rsid w:val="003344F1"/>
    <w:rsid w:val="003348C0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5E0"/>
    <w:rsid w:val="00342627"/>
    <w:rsid w:val="0034268B"/>
    <w:rsid w:val="003427EC"/>
    <w:rsid w:val="00342B12"/>
    <w:rsid w:val="00342BCD"/>
    <w:rsid w:val="00343006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DC"/>
    <w:rsid w:val="003477F6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AC"/>
    <w:rsid w:val="003510CA"/>
    <w:rsid w:val="003510E7"/>
    <w:rsid w:val="003511B6"/>
    <w:rsid w:val="00351770"/>
    <w:rsid w:val="00351967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8E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18D9"/>
    <w:rsid w:val="00361931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5231"/>
    <w:rsid w:val="00365238"/>
    <w:rsid w:val="003655FB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48"/>
    <w:rsid w:val="0038105E"/>
    <w:rsid w:val="003811D8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855"/>
    <w:rsid w:val="0038797A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628"/>
    <w:rsid w:val="003968F9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DB"/>
    <w:rsid w:val="003B2E00"/>
    <w:rsid w:val="003B2E95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6DA"/>
    <w:rsid w:val="003C5E20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52D"/>
    <w:rsid w:val="003D05E3"/>
    <w:rsid w:val="003D0689"/>
    <w:rsid w:val="003D0737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85D"/>
    <w:rsid w:val="003D6EF5"/>
    <w:rsid w:val="003D7382"/>
    <w:rsid w:val="003D74A8"/>
    <w:rsid w:val="003D7592"/>
    <w:rsid w:val="003D7BC9"/>
    <w:rsid w:val="003D7D18"/>
    <w:rsid w:val="003E0189"/>
    <w:rsid w:val="003E0335"/>
    <w:rsid w:val="003E04F3"/>
    <w:rsid w:val="003E07AF"/>
    <w:rsid w:val="003E09A1"/>
    <w:rsid w:val="003E1060"/>
    <w:rsid w:val="003E128F"/>
    <w:rsid w:val="003E14C2"/>
    <w:rsid w:val="003E15AB"/>
    <w:rsid w:val="003E17BD"/>
    <w:rsid w:val="003E1A0B"/>
    <w:rsid w:val="003E1EF8"/>
    <w:rsid w:val="003E2153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6372"/>
    <w:rsid w:val="003F65E8"/>
    <w:rsid w:val="003F6955"/>
    <w:rsid w:val="003F6B4C"/>
    <w:rsid w:val="003F6F81"/>
    <w:rsid w:val="003F71EE"/>
    <w:rsid w:val="003F7A19"/>
    <w:rsid w:val="003F7D2D"/>
    <w:rsid w:val="003F7F4B"/>
    <w:rsid w:val="004001E4"/>
    <w:rsid w:val="004008E7"/>
    <w:rsid w:val="00400AFE"/>
    <w:rsid w:val="00401753"/>
    <w:rsid w:val="00402299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86E"/>
    <w:rsid w:val="00404C43"/>
    <w:rsid w:val="00404D72"/>
    <w:rsid w:val="00404ED0"/>
    <w:rsid w:val="0040512E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411"/>
    <w:rsid w:val="0041742F"/>
    <w:rsid w:val="004200A7"/>
    <w:rsid w:val="00420456"/>
    <w:rsid w:val="004206BB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541"/>
    <w:rsid w:val="00423919"/>
    <w:rsid w:val="00423967"/>
    <w:rsid w:val="00423D93"/>
    <w:rsid w:val="00423DF8"/>
    <w:rsid w:val="00423F32"/>
    <w:rsid w:val="00424207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89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7EA"/>
    <w:rsid w:val="004558CA"/>
    <w:rsid w:val="00455A40"/>
    <w:rsid w:val="00456044"/>
    <w:rsid w:val="004562A2"/>
    <w:rsid w:val="004562F2"/>
    <w:rsid w:val="0045653F"/>
    <w:rsid w:val="00456843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31DF"/>
    <w:rsid w:val="0047355D"/>
    <w:rsid w:val="00473A44"/>
    <w:rsid w:val="00474029"/>
    <w:rsid w:val="00474069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610C"/>
    <w:rsid w:val="0048632F"/>
    <w:rsid w:val="00486747"/>
    <w:rsid w:val="004868F7"/>
    <w:rsid w:val="004869AA"/>
    <w:rsid w:val="00486C0C"/>
    <w:rsid w:val="00486D0E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A3C"/>
    <w:rsid w:val="004A3185"/>
    <w:rsid w:val="004A32B5"/>
    <w:rsid w:val="004A338D"/>
    <w:rsid w:val="004A3432"/>
    <w:rsid w:val="004A36D0"/>
    <w:rsid w:val="004A3895"/>
    <w:rsid w:val="004A3AEB"/>
    <w:rsid w:val="004A3AF3"/>
    <w:rsid w:val="004A4496"/>
    <w:rsid w:val="004A454F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7160"/>
    <w:rsid w:val="004A790F"/>
    <w:rsid w:val="004A7989"/>
    <w:rsid w:val="004A7A0B"/>
    <w:rsid w:val="004B02B5"/>
    <w:rsid w:val="004B0308"/>
    <w:rsid w:val="004B0459"/>
    <w:rsid w:val="004B0CEA"/>
    <w:rsid w:val="004B118E"/>
    <w:rsid w:val="004B1262"/>
    <w:rsid w:val="004B1318"/>
    <w:rsid w:val="004B1356"/>
    <w:rsid w:val="004B17C3"/>
    <w:rsid w:val="004B1A3F"/>
    <w:rsid w:val="004B1B98"/>
    <w:rsid w:val="004B1F2E"/>
    <w:rsid w:val="004B1FC5"/>
    <w:rsid w:val="004B22B7"/>
    <w:rsid w:val="004B2310"/>
    <w:rsid w:val="004B2389"/>
    <w:rsid w:val="004B25C6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A4"/>
    <w:rsid w:val="004B3D70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BD4"/>
    <w:rsid w:val="004C7C2C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945"/>
    <w:rsid w:val="004D3B5B"/>
    <w:rsid w:val="004D40E2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DC2"/>
    <w:rsid w:val="004D5DF1"/>
    <w:rsid w:val="004D5FED"/>
    <w:rsid w:val="004D68C3"/>
    <w:rsid w:val="004D6D00"/>
    <w:rsid w:val="004D721D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BB"/>
    <w:rsid w:val="004F0AD2"/>
    <w:rsid w:val="004F0E69"/>
    <w:rsid w:val="004F0F95"/>
    <w:rsid w:val="004F1090"/>
    <w:rsid w:val="004F12D6"/>
    <w:rsid w:val="004F133D"/>
    <w:rsid w:val="004F162B"/>
    <w:rsid w:val="004F1846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3101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359"/>
    <w:rsid w:val="004F736C"/>
    <w:rsid w:val="004F756C"/>
    <w:rsid w:val="004F7928"/>
    <w:rsid w:val="004F79BA"/>
    <w:rsid w:val="004F7B5C"/>
    <w:rsid w:val="004F7C94"/>
    <w:rsid w:val="00500247"/>
    <w:rsid w:val="0050045D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5B"/>
    <w:rsid w:val="0050490A"/>
    <w:rsid w:val="0050500C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B2A"/>
    <w:rsid w:val="00523E22"/>
    <w:rsid w:val="00524043"/>
    <w:rsid w:val="00524200"/>
    <w:rsid w:val="0052440D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80"/>
    <w:rsid w:val="0052590A"/>
    <w:rsid w:val="00525A02"/>
    <w:rsid w:val="00525BAD"/>
    <w:rsid w:val="00525C00"/>
    <w:rsid w:val="00525DE3"/>
    <w:rsid w:val="0052614B"/>
    <w:rsid w:val="005269ED"/>
    <w:rsid w:val="00526DC1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BB3"/>
    <w:rsid w:val="00541BE8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6D5"/>
    <w:rsid w:val="00553D84"/>
    <w:rsid w:val="00554B23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BB4"/>
    <w:rsid w:val="00562BB8"/>
    <w:rsid w:val="00562D8F"/>
    <w:rsid w:val="005636A7"/>
    <w:rsid w:val="005637A0"/>
    <w:rsid w:val="00563928"/>
    <w:rsid w:val="00563A39"/>
    <w:rsid w:val="0056427C"/>
    <w:rsid w:val="00564343"/>
    <w:rsid w:val="00564738"/>
    <w:rsid w:val="00564845"/>
    <w:rsid w:val="00564940"/>
    <w:rsid w:val="00564D20"/>
    <w:rsid w:val="00564D34"/>
    <w:rsid w:val="00564EA8"/>
    <w:rsid w:val="00564EF0"/>
    <w:rsid w:val="00564F21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F0D"/>
    <w:rsid w:val="00567F3C"/>
    <w:rsid w:val="005700CD"/>
    <w:rsid w:val="0057022E"/>
    <w:rsid w:val="005703A0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6E1"/>
    <w:rsid w:val="00572998"/>
    <w:rsid w:val="00572C14"/>
    <w:rsid w:val="00572D6F"/>
    <w:rsid w:val="005730A6"/>
    <w:rsid w:val="0057322B"/>
    <w:rsid w:val="005732E6"/>
    <w:rsid w:val="00573AAE"/>
    <w:rsid w:val="00573BF3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D8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6E"/>
    <w:rsid w:val="00581705"/>
    <w:rsid w:val="005817C6"/>
    <w:rsid w:val="00581CC5"/>
    <w:rsid w:val="00581F88"/>
    <w:rsid w:val="0058220C"/>
    <w:rsid w:val="00582581"/>
    <w:rsid w:val="00582E56"/>
    <w:rsid w:val="0058301D"/>
    <w:rsid w:val="005830D8"/>
    <w:rsid w:val="00583181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207"/>
    <w:rsid w:val="005912B1"/>
    <w:rsid w:val="00591424"/>
    <w:rsid w:val="005915CB"/>
    <w:rsid w:val="0059164E"/>
    <w:rsid w:val="005917B1"/>
    <w:rsid w:val="0059193F"/>
    <w:rsid w:val="0059207F"/>
    <w:rsid w:val="00592460"/>
    <w:rsid w:val="005924EA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337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78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D75"/>
    <w:rsid w:val="005D2F2A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159"/>
    <w:rsid w:val="005E6873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852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4DA"/>
    <w:rsid w:val="005F58FE"/>
    <w:rsid w:val="005F628D"/>
    <w:rsid w:val="005F642C"/>
    <w:rsid w:val="005F64F6"/>
    <w:rsid w:val="005F6911"/>
    <w:rsid w:val="005F694C"/>
    <w:rsid w:val="005F6B47"/>
    <w:rsid w:val="005F6C92"/>
    <w:rsid w:val="005F6D3D"/>
    <w:rsid w:val="005F6F7E"/>
    <w:rsid w:val="005F71D6"/>
    <w:rsid w:val="005F79DA"/>
    <w:rsid w:val="005F7EFF"/>
    <w:rsid w:val="00600267"/>
    <w:rsid w:val="00600279"/>
    <w:rsid w:val="0060040D"/>
    <w:rsid w:val="00600CA1"/>
    <w:rsid w:val="00600E2C"/>
    <w:rsid w:val="00601086"/>
    <w:rsid w:val="006010B9"/>
    <w:rsid w:val="006013A4"/>
    <w:rsid w:val="0060171F"/>
    <w:rsid w:val="00601744"/>
    <w:rsid w:val="00601982"/>
    <w:rsid w:val="006019D1"/>
    <w:rsid w:val="00601B6F"/>
    <w:rsid w:val="00601D45"/>
    <w:rsid w:val="00601E2A"/>
    <w:rsid w:val="00601ED1"/>
    <w:rsid w:val="00602268"/>
    <w:rsid w:val="00602464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81E"/>
    <w:rsid w:val="00612B23"/>
    <w:rsid w:val="00612E7E"/>
    <w:rsid w:val="00613442"/>
    <w:rsid w:val="006135C2"/>
    <w:rsid w:val="00613670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712"/>
    <w:rsid w:val="00615A00"/>
    <w:rsid w:val="00615B0D"/>
    <w:rsid w:val="00615E48"/>
    <w:rsid w:val="00616303"/>
    <w:rsid w:val="006166AD"/>
    <w:rsid w:val="006168C6"/>
    <w:rsid w:val="0061713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4E8"/>
    <w:rsid w:val="00637780"/>
    <w:rsid w:val="0063789F"/>
    <w:rsid w:val="00637D19"/>
    <w:rsid w:val="00637FB0"/>
    <w:rsid w:val="006402CC"/>
    <w:rsid w:val="00640569"/>
    <w:rsid w:val="006407AC"/>
    <w:rsid w:val="00640C2C"/>
    <w:rsid w:val="00640D4C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C4F"/>
    <w:rsid w:val="00652D89"/>
    <w:rsid w:val="00652D9A"/>
    <w:rsid w:val="00652F93"/>
    <w:rsid w:val="00652FAD"/>
    <w:rsid w:val="00653245"/>
    <w:rsid w:val="0065394C"/>
    <w:rsid w:val="00653F5F"/>
    <w:rsid w:val="00654359"/>
    <w:rsid w:val="006544FD"/>
    <w:rsid w:val="006547F5"/>
    <w:rsid w:val="006552DD"/>
    <w:rsid w:val="00655A48"/>
    <w:rsid w:val="00655E5D"/>
    <w:rsid w:val="006560D9"/>
    <w:rsid w:val="00656154"/>
    <w:rsid w:val="0065645E"/>
    <w:rsid w:val="0065654F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D5B"/>
    <w:rsid w:val="00674DAC"/>
    <w:rsid w:val="00674DC2"/>
    <w:rsid w:val="00674E1B"/>
    <w:rsid w:val="00675135"/>
    <w:rsid w:val="0067532C"/>
    <w:rsid w:val="006758B0"/>
    <w:rsid w:val="00675AFA"/>
    <w:rsid w:val="00675E8E"/>
    <w:rsid w:val="006761F9"/>
    <w:rsid w:val="00676263"/>
    <w:rsid w:val="006766F1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903C0"/>
    <w:rsid w:val="00690C25"/>
    <w:rsid w:val="00690C5E"/>
    <w:rsid w:val="006915F7"/>
    <w:rsid w:val="00691A6B"/>
    <w:rsid w:val="00691ABD"/>
    <w:rsid w:val="00691C40"/>
    <w:rsid w:val="00692749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61CA"/>
    <w:rsid w:val="0069627A"/>
    <w:rsid w:val="0069629C"/>
    <w:rsid w:val="00696463"/>
    <w:rsid w:val="00696662"/>
    <w:rsid w:val="00696CBD"/>
    <w:rsid w:val="00697573"/>
    <w:rsid w:val="006976D5"/>
    <w:rsid w:val="006976DB"/>
    <w:rsid w:val="00697728"/>
    <w:rsid w:val="00697737"/>
    <w:rsid w:val="006977F4"/>
    <w:rsid w:val="00697889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CA"/>
    <w:rsid w:val="006B1D80"/>
    <w:rsid w:val="006B1F75"/>
    <w:rsid w:val="006B2258"/>
    <w:rsid w:val="006B2B5C"/>
    <w:rsid w:val="006B2D43"/>
    <w:rsid w:val="006B3101"/>
    <w:rsid w:val="006B3756"/>
    <w:rsid w:val="006B3978"/>
    <w:rsid w:val="006B3D30"/>
    <w:rsid w:val="006B3D46"/>
    <w:rsid w:val="006B3FA5"/>
    <w:rsid w:val="006B40F1"/>
    <w:rsid w:val="006B40F4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2AA4"/>
    <w:rsid w:val="006C327B"/>
    <w:rsid w:val="006C33A9"/>
    <w:rsid w:val="006C358C"/>
    <w:rsid w:val="006C3859"/>
    <w:rsid w:val="006C3ACD"/>
    <w:rsid w:val="006C43F0"/>
    <w:rsid w:val="006C4CF0"/>
    <w:rsid w:val="006C4EFB"/>
    <w:rsid w:val="006C4F52"/>
    <w:rsid w:val="006C52B1"/>
    <w:rsid w:val="006C57DD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419"/>
    <w:rsid w:val="006D242F"/>
    <w:rsid w:val="006D243D"/>
    <w:rsid w:val="006D258B"/>
    <w:rsid w:val="006D2875"/>
    <w:rsid w:val="006D2973"/>
    <w:rsid w:val="006D323A"/>
    <w:rsid w:val="006D3399"/>
    <w:rsid w:val="006D33E6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316E"/>
    <w:rsid w:val="0071335A"/>
    <w:rsid w:val="007133AD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7145"/>
    <w:rsid w:val="00717451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B9"/>
    <w:rsid w:val="007325F8"/>
    <w:rsid w:val="00732C75"/>
    <w:rsid w:val="00733170"/>
    <w:rsid w:val="007331FD"/>
    <w:rsid w:val="00733535"/>
    <w:rsid w:val="0073358F"/>
    <w:rsid w:val="0073369C"/>
    <w:rsid w:val="007337E9"/>
    <w:rsid w:val="00733BBF"/>
    <w:rsid w:val="00733C0B"/>
    <w:rsid w:val="0073410A"/>
    <w:rsid w:val="007341E3"/>
    <w:rsid w:val="0073444B"/>
    <w:rsid w:val="007348D1"/>
    <w:rsid w:val="00734921"/>
    <w:rsid w:val="00734A23"/>
    <w:rsid w:val="00734DA8"/>
    <w:rsid w:val="00734E73"/>
    <w:rsid w:val="00734EA9"/>
    <w:rsid w:val="00735007"/>
    <w:rsid w:val="00735083"/>
    <w:rsid w:val="00735FAF"/>
    <w:rsid w:val="00736188"/>
    <w:rsid w:val="00736256"/>
    <w:rsid w:val="00736908"/>
    <w:rsid w:val="00736B7A"/>
    <w:rsid w:val="00736EF4"/>
    <w:rsid w:val="00736FFD"/>
    <w:rsid w:val="00737255"/>
    <w:rsid w:val="00737257"/>
    <w:rsid w:val="007373D1"/>
    <w:rsid w:val="00737473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EC0"/>
    <w:rsid w:val="00742F0D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B0E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7C1"/>
    <w:rsid w:val="007831A9"/>
    <w:rsid w:val="007832D7"/>
    <w:rsid w:val="007832DF"/>
    <w:rsid w:val="007834D0"/>
    <w:rsid w:val="007837A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896"/>
    <w:rsid w:val="0078696A"/>
    <w:rsid w:val="00786BFE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2C2"/>
    <w:rsid w:val="007974D1"/>
    <w:rsid w:val="00797BFD"/>
    <w:rsid w:val="00797EA5"/>
    <w:rsid w:val="00797F4B"/>
    <w:rsid w:val="007A0144"/>
    <w:rsid w:val="007A0884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870"/>
    <w:rsid w:val="007B08E5"/>
    <w:rsid w:val="007B0AB8"/>
    <w:rsid w:val="007B0C99"/>
    <w:rsid w:val="007B101A"/>
    <w:rsid w:val="007B11D9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D63"/>
    <w:rsid w:val="007D3D68"/>
    <w:rsid w:val="007D3FDE"/>
    <w:rsid w:val="007D3FED"/>
    <w:rsid w:val="007D416C"/>
    <w:rsid w:val="007D4900"/>
    <w:rsid w:val="007D4E6C"/>
    <w:rsid w:val="007D4FFB"/>
    <w:rsid w:val="007D5165"/>
    <w:rsid w:val="007D51D1"/>
    <w:rsid w:val="007D5DBF"/>
    <w:rsid w:val="007D5F4A"/>
    <w:rsid w:val="007D6085"/>
    <w:rsid w:val="007D60F2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4"/>
    <w:rsid w:val="007E466E"/>
    <w:rsid w:val="007E4771"/>
    <w:rsid w:val="007E4B8A"/>
    <w:rsid w:val="007E4C78"/>
    <w:rsid w:val="007E4CA8"/>
    <w:rsid w:val="007E4CC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4CF"/>
    <w:rsid w:val="007F650D"/>
    <w:rsid w:val="007F6596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A32"/>
    <w:rsid w:val="008133AF"/>
    <w:rsid w:val="008133B1"/>
    <w:rsid w:val="00813CDA"/>
    <w:rsid w:val="00813CF0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9"/>
    <w:rsid w:val="00832D3D"/>
    <w:rsid w:val="008331BF"/>
    <w:rsid w:val="008332C3"/>
    <w:rsid w:val="00833431"/>
    <w:rsid w:val="00833C2E"/>
    <w:rsid w:val="00833C93"/>
    <w:rsid w:val="008342FA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7D5"/>
    <w:rsid w:val="0084282C"/>
    <w:rsid w:val="00842DBA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C2F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CD"/>
    <w:rsid w:val="00854BD2"/>
    <w:rsid w:val="0085503D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A3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207C"/>
    <w:rsid w:val="0087213D"/>
    <w:rsid w:val="00872145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B9D"/>
    <w:rsid w:val="00873DD9"/>
    <w:rsid w:val="00873FFA"/>
    <w:rsid w:val="00874721"/>
    <w:rsid w:val="008751BB"/>
    <w:rsid w:val="0087565E"/>
    <w:rsid w:val="00875863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0CD"/>
    <w:rsid w:val="0088070B"/>
    <w:rsid w:val="00880ED5"/>
    <w:rsid w:val="0088114B"/>
    <w:rsid w:val="008815F0"/>
    <w:rsid w:val="008817E9"/>
    <w:rsid w:val="00881E2E"/>
    <w:rsid w:val="00882010"/>
    <w:rsid w:val="008821A2"/>
    <w:rsid w:val="00882B4A"/>
    <w:rsid w:val="00882B85"/>
    <w:rsid w:val="00882E2B"/>
    <w:rsid w:val="00882FAF"/>
    <w:rsid w:val="00883190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5AB"/>
    <w:rsid w:val="00885908"/>
    <w:rsid w:val="00885AF5"/>
    <w:rsid w:val="00885F36"/>
    <w:rsid w:val="00885FE9"/>
    <w:rsid w:val="00886021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484"/>
    <w:rsid w:val="00894696"/>
    <w:rsid w:val="00894740"/>
    <w:rsid w:val="0089487D"/>
    <w:rsid w:val="0089535E"/>
    <w:rsid w:val="008955FC"/>
    <w:rsid w:val="00895800"/>
    <w:rsid w:val="008958C4"/>
    <w:rsid w:val="0089592E"/>
    <w:rsid w:val="00895F71"/>
    <w:rsid w:val="00895F76"/>
    <w:rsid w:val="00896309"/>
    <w:rsid w:val="00896385"/>
    <w:rsid w:val="0089655D"/>
    <w:rsid w:val="00896708"/>
    <w:rsid w:val="0089678A"/>
    <w:rsid w:val="00896CFC"/>
    <w:rsid w:val="00896E1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94"/>
    <w:rsid w:val="008B0342"/>
    <w:rsid w:val="008B048D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CB9"/>
    <w:rsid w:val="008C0F9C"/>
    <w:rsid w:val="008C1484"/>
    <w:rsid w:val="008C191D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B1C"/>
    <w:rsid w:val="008C4B53"/>
    <w:rsid w:val="008C4B5E"/>
    <w:rsid w:val="008C4E8E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16C"/>
    <w:rsid w:val="008C6B44"/>
    <w:rsid w:val="008C7022"/>
    <w:rsid w:val="008C7418"/>
    <w:rsid w:val="008C75C4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721"/>
    <w:rsid w:val="008D2731"/>
    <w:rsid w:val="008D2C62"/>
    <w:rsid w:val="008D3063"/>
    <w:rsid w:val="008D3561"/>
    <w:rsid w:val="008D3635"/>
    <w:rsid w:val="008D3CB4"/>
    <w:rsid w:val="008D3EF0"/>
    <w:rsid w:val="008D41BA"/>
    <w:rsid w:val="008D43A7"/>
    <w:rsid w:val="008D4BA1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D4E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133"/>
    <w:rsid w:val="00906242"/>
    <w:rsid w:val="009064BE"/>
    <w:rsid w:val="00906690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10DE"/>
    <w:rsid w:val="0092117B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65"/>
    <w:rsid w:val="009347F2"/>
    <w:rsid w:val="00934AD6"/>
    <w:rsid w:val="00934F78"/>
    <w:rsid w:val="009355AB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B5E"/>
    <w:rsid w:val="00943DBE"/>
    <w:rsid w:val="00943E2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B2F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55D"/>
    <w:rsid w:val="00975660"/>
    <w:rsid w:val="009757D0"/>
    <w:rsid w:val="00975B23"/>
    <w:rsid w:val="00975F0E"/>
    <w:rsid w:val="00975F21"/>
    <w:rsid w:val="00975F5A"/>
    <w:rsid w:val="00976020"/>
    <w:rsid w:val="009764B1"/>
    <w:rsid w:val="0097654A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D44"/>
    <w:rsid w:val="00982FF8"/>
    <w:rsid w:val="0098362C"/>
    <w:rsid w:val="00983643"/>
    <w:rsid w:val="0098367F"/>
    <w:rsid w:val="009837B6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BE2"/>
    <w:rsid w:val="009971CB"/>
    <w:rsid w:val="00997202"/>
    <w:rsid w:val="00997631"/>
    <w:rsid w:val="009979E2"/>
    <w:rsid w:val="00997C69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62E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611"/>
    <w:rsid w:val="009B36BF"/>
    <w:rsid w:val="009B3791"/>
    <w:rsid w:val="009B3C52"/>
    <w:rsid w:val="009B3CCB"/>
    <w:rsid w:val="009B3EBA"/>
    <w:rsid w:val="009B401A"/>
    <w:rsid w:val="009B412D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AFF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11"/>
    <w:rsid w:val="009D24C6"/>
    <w:rsid w:val="009D253C"/>
    <w:rsid w:val="009D25DE"/>
    <w:rsid w:val="009D26EF"/>
    <w:rsid w:val="009D290F"/>
    <w:rsid w:val="009D2C4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B83"/>
    <w:rsid w:val="009E3C40"/>
    <w:rsid w:val="009E3DA7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990"/>
    <w:rsid w:val="00A13AE5"/>
    <w:rsid w:val="00A13D75"/>
    <w:rsid w:val="00A146A3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A1C"/>
    <w:rsid w:val="00A17B20"/>
    <w:rsid w:val="00A17D24"/>
    <w:rsid w:val="00A20020"/>
    <w:rsid w:val="00A2029D"/>
    <w:rsid w:val="00A20564"/>
    <w:rsid w:val="00A205A6"/>
    <w:rsid w:val="00A207EE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ADF"/>
    <w:rsid w:val="00A27B00"/>
    <w:rsid w:val="00A30296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71B"/>
    <w:rsid w:val="00A33A0B"/>
    <w:rsid w:val="00A33E81"/>
    <w:rsid w:val="00A33EDA"/>
    <w:rsid w:val="00A341F3"/>
    <w:rsid w:val="00A34481"/>
    <w:rsid w:val="00A3482A"/>
    <w:rsid w:val="00A34864"/>
    <w:rsid w:val="00A349A4"/>
    <w:rsid w:val="00A34A16"/>
    <w:rsid w:val="00A34C8E"/>
    <w:rsid w:val="00A34CE0"/>
    <w:rsid w:val="00A352DB"/>
    <w:rsid w:val="00A3537D"/>
    <w:rsid w:val="00A35EA4"/>
    <w:rsid w:val="00A35F12"/>
    <w:rsid w:val="00A3625A"/>
    <w:rsid w:val="00A36888"/>
    <w:rsid w:val="00A368DF"/>
    <w:rsid w:val="00A36B58"/>
    <w:rsid w:val="00A36ED6"/>
    <w:rsid w:val="00A3725C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E72"/>
    <w:rsid w:val="00A57635"/>
    <w:rsid w:val="00A57AF1"/>
    <w:rsid w:val="00A57CF9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5F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2D30"/>
    <w:rsid w:val="00A830B7"/>
    <w:rsid w:val="00A8323A"/>
    <w:rsid w:val="00A83291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DE5"/>
    <w:rsid w:val="00A90F68"/>
    <w:rsid w:val="00A9144D"/>
    <w:rsid w:val="00A91794"/>
    <w:rsid w:val="00A91CEE"/>
    <w:rsid w:val="00A91F6D"/>
    <w:rsid w:val="00A92436"/>
    <w:rsid w:val="00A92456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3EE1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59C"/>
    <w:rsid w:val="00AB1616"/>
    <w:rsid w:val="00AB1813"/>
    <w:rsid w:val="00AB19A4"/>
    <w:rsid w:val="00AB1A71"/>
    <w:rsid w:val="00AB1D3A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9A9"/>
    <w:rsid w:val="00AB4A28"/>
    <w:rsid w:val="00AB4C82"/>
    <w:rsid w:val="00AB4F1A"/>
    <w:rsid w:val="00AB5104"/>
    <w:rsid w:val="00AB51BA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8A8"/>
    <w:rsid w:val="00AC0AC7"/>
    <w:rsid w:val="00AC0F54"/>
    <w:rsid w:val="00AC123D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4AD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69A"/>
    <w:rsid w:val="00AE59C4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E7A5B"/>
    <w:rsid w:val="00AE7F1C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5E7"/>
    <w:rsid w:val="00AF5877"/>
    <w:rsid w:val="00AF5B7E"/>
    <w:rsid w:val="00AF6463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DBD"/>
    <w:rsid w:val="00B00F22"/>
    <w:rsid w:val="00B0107C"/>
    <w:rsid w:val="00B0122F"/>
    <w:rsid w:val="00B01389"/>
    <w:rsid w:val="00B01590"/>
    <w:rsid w:val="00B01620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4DF"/>
    <w:rsid w:val="00B158E3"/>
    <w:rsid w:val="00B161D0"/>
    <w:rsid w:val="00B16453"/>
    <w:rsid w:val="00B16E51"/>
    <w:rsid w:val="00B16EB0"/>
    <w:rsid w:val="00B16FA7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D6"/>
    <w:rsid w:val="00B21666"/>
    <w:rsid w:val="00B217AD"/>
    <w:rsid w:val="00B21A46"/>
    <w:rsid w:val="00B21C7B"/>
    <w:rsid w:val="00B22162"/>
    <w:rsid w:val="00B22281"/>
    <w:rsid w:val="00B223AB"/>
    <w:rsid w:val="00B224B5"/>
    <w:rsid w:val="00B226DE"/>
    <w:rsid w:val="00B22A4E"/>
    <w:rsid w:val="00B22BD7"/>
    <w:rsid w:val="00B22D27"/>
    <w:rsid w:val="00B22F1A"/>
    <w:rsid w:val="00B22F66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EB0"/>
    <w:rsid w:val="00B26F08"/>
    <w:rsid w:val="00B27252"/>
    <w:rsid w:val="00B27830"/>
    <w:rsid w:val="00B278A1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D1"/>
    <w:rsid w:val="00B328FE"/>
    <w:rsid w:val="00B32ACA"/>
    <w:rsid w:val="00B32EDE"/>
    <w:rsid w:val="00B32FAF"/>
    <w:rsid w:val="00B3304B"/>
    <w:rsid w:val="00B33193"/>
    <w:rsid w:val="00B3322D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557"/>
    <w:rsid w:val="00B35756"/>
    <w:rsid w:val="00B35C09"/>
    <w:rsid w:val="00B35D6D"/>
    <w:rsid w:val="00B35E71"/>
    <w:rsid w:val="00B35F2D"/>
    <w:rsid w:val="00B3685E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34D"/>
    <w:rsid w:val="00B70368"/>
    <w:rsid w:val="00B70797"/>
    <w:rsid w:val="00B70C9C"/>
    <w:rsid w:val="00B7112C"/>
    <w:rsid w:val="00B711C2"/>
    <w:rsid w:val="00B711D2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775"/>
    <w:rsid w:val="00B95912"/>
    <w:rsid w:val="00B9593D"/>
    <w:rsid w:val="00B95AD4"/>
    <w:rsid w:val="00B95AE6"/>
    <w:rsid w:val="00B95E03"/>
    <w:rsid w:val="00B9626B"/>
    <w:rsid w:val="00B9631D"/>
    <w:rsid w:val="00B96494"/>
    <w:rsid w:val="00B969BB"/>
    <w:rsid w:val="00B96B58"/>
    <w:rsid w:val="00B96F09"/>
    <w:rsid w:val="00B97409"/>
    <w:rsid w:val="00B975F0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86"/>
    <w:rsid w:val="00BA189C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736"/>
    <w:rsid w:val="00BA37EA"/>
    <w:rsid w:val="00BA3D40"/>
    <w:rsid w:val="00BA4226"/>
    <w:rsid w:val="00BA4570"/>
    <w:rsid w:val="00BA45DD"/>
    <w:rsid w:val="00BA48DF"/>
    <w:rsid w:val="00BA4E44"/>
    <w:rsid w:val="00BA5242"/>
    <w:rsid w:val="00BA52AD"/>
    <w:rsid w:val="00BA5450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C47"/>
    <w:rsid w:val="00BA6D38"/>
    <w:rsid w:val="00BA6DC2"/>
    <w:rsid w:val="00BA6EA1"/>
    <w:rsid w:val="00BA6F69"/>
    <w:rsid w:val="00BA7702"/>
    <w:rsid w:val="00BA788B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934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709B"/>
    <w:rsid w:val="00BC7220"/>
    <w:rsid w:val="00BC7490"/>
    <w:rsid w:val="00BC75DA"/>
    <w:rsid w:val="00BC765B"/>
    <w:rsid w:val="00BC79CB"/>
    <w:rsid w:val="00BC7BA2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2F0"/>
    <w:rsid w:val="00BD4905"/>
    <w:rsid w:val="00BD4B2D"/>
    <w:rsid w:val="00BD4E82"/>
    <w:rsid w:val="00BD5130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CCE"/>
    <w:rsid w:val="00BE76B2"/>
    <w:rsid w:val="00BE77E6"/>
    <w:rsid w:val="00BE7812"/>
    <w:rsid w:val="00BE78DB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2A3E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702"/>
    <w:rsid w:val="00BF6843"/>
    <w:rsid w:val="00BF7022"/>
    <w:rsid w:val="00BF7843"/>
    <w:rsid w:val="00BF7945"/>
    <w:rsid w:val="00BF79CB"/>
    <w:rsid w:val="00BF7A67"/>
    <w:rsid w:val="00BF7C5C"/>
    <w:rsid w:val="00BF7F6D"/>
    <w:rsid w:val="00BF7FD9"/>
    <w:rsid w:val="00C0003D"/>
    <w:rsid w:val="00C00390"/>
    <w:rsid w:val="00C00425"/>
    <w:rsid w:val="00C005F8"/>
    <w:rsid w:val="00C00B59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632D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945"/>
    <w:rsid w:val="00C12A67"/>
    <w:rsid w:val="00C1308D"/>
    <w:rsid w:val="00C133D9"/>
    <w:rsid w:val="00C13D41"/>
    <w:rsid w:val="00C1434E"/>
    <w:rsid w:val="00C14783"/>
    <w:rsid w:val="00C1488F"/>
    <w:rsid w:val="00C148AC"/>
    <w:rsid w:val="00C149B7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14CD"/>
    <w:rsid w:val="00C32F54"/>
    <w:rsid w:val="00C32F6F"/>
    <w:rsid w:val="00C33168"/>
    <w:rsid w:val="00C3338B"/>
    <w:rsid w:val="00C3350A"/>
    <w:rsid w:val="00C33BB2"/>
    <w:rsid w:val="00C33CED"/>
    <w:rsid w:val="00C33D5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082"/>
    <w:rsid w:val="00C47108"/>
    <w:rsid w:val="00C4747C"/>
    <w:rsid w:val="00C477C9"/>
    <w:rsid w:val="00C4790A"/>
    <w:rsid w:val="00C47EC3"/>
    <w:rsid w:val="00C47EF2"/>
    <w:rsid w:val="00C50108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46F"/>
    <w:rsid w:val="00C618AD"/>
    <w:rsid w:val="00C618DD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32DA"/>
    <w:rsid w:val="00C63513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99"/>
    <w:rsid w:val="00C71650"/>
    <w:rsid w:val="00C71699"/>
    <w:rsid w:val="00C718BB"/>
    <w:rsid w:val="00C71B2D"/>
    <w:rsid w:val="00C71C27"/>
    <w:rsid w:val="00C71C5A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2427"/>
    <w:rsid w:val="00C829A3"/>
    <w:rsid w:val="00C82B70"/>
    <w:rsid w:val="00C834BD"/>
    <w:rsid w:val="00C8354F"/>
    <w:rsid w:val="00C835FE"/>
    <w:rsid w:val="00C83695"/>
    <w:rsid w:val="00C836D3"/>
    <w:rsid w:val="00C838BE"/>
    <w:rsid w:val="00C84135"/>
    <w:rsid w:val="00C84150"/>
    <w:rsid w:val="00C84247"/>
    <w:rsid w:val="00C84DE0"/>
    <w:rsid w:val="00C85260"/>
    <w:rsid w:val="00C85327"/>
    <w:rsid w:val="00C8569C"/>
    <w:rsid w:val="00C8580A"/>
    <w:rsid w:val="00C868E5"/>
    <w:rsid w:val="00C869C8"/>
    <w:rsid w:val="00C86A72"/>
    <w:rsid w:val="00C86CD6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F22"/>
    <w:rsid w:val="00C936EB"/>
    <w:rsid w:val="00C93A18"/>
    <w:rsid w:val="00C93D92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427"/>
    <w:rsid w:val="00CB4568"/>
    <w:rsid w:val="00CB458D"/>
    <w:rsid w:val="00CB460E"/>
    <w:rsid w:val="00CB4EE4"/>
    <w:rsid w:val="00CB4F15"/>
    <w:rsid w:val="00CB535D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A28"/>
    <w:rsid w:val="00CC2C34"/>
    <w:rsid w:val="00CC2FE1"/>
    <w:rsid w:val="00CC3100"/>
    <w:rsid w:val="00CC3636"/>
    <w:rsid w:val="00CC37EC"/>
    <w:rsid w:val="00CC3A54"/>
    <w:rsid w:val="00CC3BB8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580"/>
    <w:rsid w:val="00CD05A9"/>
    <w:rsid w:val="00CD0ACD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1BB"/>
    <w:rsid w:val="00CD6460"/>
    <w:rsid w:val="00CD658D"/>
    <w:rsid w:val="00CD6D3E"/>
    <w:rsid w:val="00CD6E42"/>
    <w:rsid w:val="00CD710A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F45"/>
    <w:rsid w:val="00CE4FAF"/>
    <w:rsid w:val="00CE4FD3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305B"/>
    <w:rsid w:val="00CF3359"/>
    <w:rsid w:val="00CF3377"/>
    <w:rsid w:val="00CF385B"/>
    <w:rsid w:val="00CF3FA9"/>
    <w:rsid w:val="00CF3FE8"/>
    <w:rsid w:val="00CF40BE"/>
    <w:rsid w:val="00CF4B04"/>
    <w:rsid w:val="00CF4B32"/>
    <w:rsid w:val="00CF4D86"/>
    <w:rsid w:val="00CF508C"/>
    <w:rsid w:val="00CF5193"/>
    <w:rsid w:val="00CF535B"/>
    <w:rsid w:val="00CF628F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E17"/>
    <w:rsid w:val="00D02242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D11"/>
    <w:rsid w:val="00D04D3B"/>
    <w:rsid w:val="00D04D79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A55"/>
    <w:rsid w:val="00D10B9B"/>
    <w:rsid w:val="00D10D92"/>
    <w:rsid w:val="00D1110C"/>
    <w:rsid w:val="00D11266"/>
    <w:rsid w:val="00D11B3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CF1"/>
    <w:rsid w:val="00D41F86"/>
    <w:rsid w:val="00D4258B"/>
    <w:rsid w:val="00D426A0"/>
    <w:rsid w:val="00D42CC1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D13"/>
    <w:rsid w:val="00D51ECF"/>
    <w:rsid w:val="00D51FA4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507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DBE"/>
    <w:rsid w:val="00D65E22"/>
    <w:rsid w:val="00D662C1"/>
    <w:rsid w:val="00D66818"/>
    <w:rsid w:val="00D66C46"/>
    <w:rsid w:val="00D67266"/>
    <w:rsid w:val="00D672E4"/>
    <w:rsid w:val="00D67573"/>
    <w:rsid w:val="00D67736"/>
    <w:rsid w:val="00D67B53"/>
    <w:rsid w:val="00D67BD6"/>
    <w:rsid w:val="00D67C6A"/>
    <w:rsid w:val="00D67CEA"/>
    <w:rsid w:val="00D67DC0"/>
    <w:rsid w:val="00D67F06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724"/>
    <w:rsid w:val="00D767FB"/>
    <w:rsid w:val="00D7684A"/>
    <w:rsid w:val="00D768FE"/>
    <w:rsid w:val="00D76B59"/>
    <w:rsid w:val="00D76D5C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7F4"/>
    <w:rsid w:val="00D84ED9"/>
    <w:rsid w:val="00D85150"/>
    <w:rsid w:val="00D8527E"/>
    <w:rsid w:val="00D852F2"/>
    <w:rsid w:val="00D8572C"/>
    <w:rsid w:val="00D857B3"/>
    <w:rsid w:val="00D85E17"/>
    <w:rsid w:val="00D861DB"/>
    <w:rsid w:val="00D865E3"/>
    <w:rsid w:val="00D86730"/>
    <w:rsid w:val="00D867FA"/>
    <w:rsid w:val="00D86C06"/>
    <w:rsid w:val="00D86C2B"/>
    <w:rsid w:val="00D86D67"/>
    <w:rsid w:val="00D86D8B"/>
    <w:rsid w:val="00D86FEC"/>
    <w:rsid w:val="00D870A3"/>
    <w:rsid w:val="00D8714F"/>
    <w:rsid w:val="00D907CD"/>
    <w:rsid w:val="00D90E25"/>
    <w:rsid w:val="00D90F7F"/>
    <w:rsid w:val="00D91370"/>
    <w:rsid w:val="00D913FA"/>
    <w:rsid w:val="00D9153B"/>
    <w:rsid w:val="00D91676"/>
    <w:rsid w:val="00D91D52"/>
    <w:rsid w:val="00D91D93"/>
    <w:rsid w:val="00D921CA"/>
    <w:rsid w:val="00D9275E"/>
    <w:rsid w:val="00D92C6F"/>
    <w:rsid w:val="00D92C92"/>
    <w:rsid w:val="00D92EFE"/>
    <w:rsid w:val="00D93044"/>
    <w:rsid w:val="00D9317E"/>
    <w:rsid w:val="00D931F2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CB2"/>
    <w:rsid w:val="00DA4D4E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DED"/>
    <w:rsid w:val="00DC073C"/>
    <w:rsid w:val="00DC0D8C"/>
    <w:rsid w:val="00DC0FD2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3289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B18"/>
    <w:rsid w:val="00DC7F7D"/>
    <w:rsid w:val="00DD0053"/>
    <w:rsid w:val="00DD01ED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96F"/>
    <w:rsid w:val="00DD6C25"/>
    <w:rsid w:val="00DD6ED8"/>
    <w:rsid w:val="00DD72BC"/>
    <w:rsid w:val="00DD7509"/>
    <w:rsid w:val="00DD752F"/>
    <w:rsid w:val="00DD7A84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A14"/>
    <w:rsid w:val="00E03AB2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A2"/>
    <w:rsid w:val="00E07679"/>
    <w:rsid w:val="00E078F5"/>
    <w:rsid w:val="00E079D9"/>
    <w:rsid w:val="00E07EA6"/>
    <w:rsid w:val="00E07EC8"/>
    <w:rsid w:val="00E10A2B"/>
    <w:rsid w:val="00E11230"/>
    <w:rsid w:val="00E11285"/>
    <w:rsid w:val="00E11353"/>
    <w:rsid w:val="00E1145E"/>
    <w:rsid w:val="00E11624"/>
    <w:rsid w:val="00E11ADC"/>
    <w:rsid w:val="00E11C20"/>
    <w:rsid w:val="00E11E98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F9"/>
    <w:rsid w:val="00E1739C"/>
    <w:rsid w:val="00E1739F"/>
    <w:rsid w:val="00E17613"/>
    <w:rsid w:val="00E1773A"/>
    <w:rsid w:val="00E1789C"/>
    <w:rsid w:val="00E17ED3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C1C"/>
    <w:rsid w:val="00E23CE8"/>
    <w:rsid w:val="00E23E8D"/>
    <w:rsid w:val="00E2400B"/>
    <w:rsid w:val="00E2401B"/>
    <w:rsid w:val="00E24345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A2A"/>
    <w:rsid w:val="00E37B43"/>
    <w:rsid w:val="00E37ECE"/>
    <w:rsid w:val="00E37FAA"/>
    <w:rsid w:val="00E40293"/>
    <w:rsid w:val="00E403F9"/>
    <w:rsid w:val="00E4076B"/>
    <w:rsid w:val="00E40796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A3"/>
    <w:rsid w:val="00E62AEE"/>
    <w:rsid w:val="00E62B54"/>
    <w:rsid w:val="00E62CDC"/>
    <w:rsid w:val="00E62DD9"/>
    <w:rsid w:val="00E634DD"/>
    <w:rsid w:val="00E6390F"/>
    <w:rsid w:val="00E63948"/>
    <w:rsid w:val="00E640BC"/>
    <w:rsid w:val="00E6414D"/>
    <w:rsid w:val="00E6417E"/>
    <w:rsid w:val="00E6431C"/>
    <w:rsid w:val="00E64408"/>
    <w:rsid w:val="00E644FD"/>
    <w:rsid w:val="00E64534"/>
    <w:rsid w:val="00E64618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60F"/>
    <w:rsid w:val="00E9173A"/>
    <w:rsid w:val="00E918C4"/>
    <w:rsid w:val="00E919DD"/>
    <w:rsid w:val="00E91AEB"/>
    <w:rsid w:val="00E91C5F"/>
    <w:rsid w:val="00E91D94"/>
    <w:rsid w:val="00E92536"/>
    <w:rsid w:val="00E92A5B"/>
    <w:rsid w:val="00E92A98"/>
    <w:rsid w:val="00E92ADB"/>
    <w:rsid w:val="00E92BBA"/>
    <w:rsid w:val="00E9309B"/>
    <w:rsid w:val="00E932DA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5053"/>
    <w:rsid w:val="00E95054"/>
    <w:rsid w:val="00E95161"/>
    <w:rsid w:val="00E9557F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C2"/>
    <w:rsid w:val="00EA0D0D"/>
    <w:rsid w:val="00EA0F7B"/>
    <w:rsid w:val="00EA13EF"/>
    <w:rsid w:val="00EA1507"/>
    <w:rsid w:val="00EA1582"/>
    <w:rsid w:val="00EA190E"/>
    <w:rsid w:val="00EA1998"/>
    <w:rsid w:val="00EA2394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96"/>
    <w:rsid w:val="00EB0E70"/>
    <w:rsid w:val="00EB0F97"/>
    <w:rsid w:val="00EB10BA"/>
    <w:rsid w:val="00EB1101"/>
    <w:rsid w:val="00EB119D"/>
    <w:rsid w:val="00EB1975"/>
    <w:rsid w:val="00EB1A77"/>
    <w:rsid w:val="00EB1AED"/>
    <w:rsid w:val="00EB1D23"/>
    <w:rsid w:val="00EB1EE2"/>
    <w:rsid w:val="00EB1F50"/>
    <w:rsid w:val="00EB1F80"/>
    <w:rsid w:val="00EB21CD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988"/>
    <w:rsid w:val="00EB3D06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1D"/>
    <w:rsid w:val="00EC1184"/>
    <w:rsid w:val="00EC1734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DC"/>
    <w:rsid w:val="00EC4C8A"/>
    <w:rsid w:val="00EC4CF4"/>
    <w:rsid w:val="00EC4E23"/>
    <w:rsid w:val="00EC4F3F"/>
    <w:rsid w:val="00EC4F93"/>
    <w:rsid w:val="00EC548E"/>
    <w:rsid w:val="00EC5970"/>
    <w:rsid w:val="00EC5CFF"/>
    <w:rsid w:val="00EC5E80"/>
    <w:rsid w:val="00EC61DF"/>
    <w:rsid w:val="00EC6292"/>
    <w:rsid w:val="00EC6761"/>
    <w:rsid w:val="00EC685B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B42"/>
    <w:rsid w:val="00ED3B5E"/>
    <w:rsid w:val="00ED4146"/>
    <w:rsid w:val="00ED4325"/>
    <w:rsid w:val="00ED47D0"/>
    <w:rsid w:val="00ED48FE"/>
    <w:rsid w:val="00ED4C9A"/>
    <w:rsid w:val="00ED4D65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97D"/>
    <w:rsid w:val="00EE19B0"/>
    <w:rsid w:val="00EE1E45"/>
    <w:rsid w:val="00EE1E48"/>
    <w:rsid w:val="00EE1F71"/>
    <w:rsid w:val="00EE1FAF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D5"/>
    <w:rsid w:val="00EE5EF8"/>
    <w:rsid w:val="00EE621B"/>
    <w:rsid w:val="00EE655A"/>
    <w:rsid w:val="00EE65C0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1751"/>
    <w:rsid w:val="00EF1C4E"/>
    <w:rsid w:val="00EF234F"/>
    <w:rsid w:val="00EF270D"/>
    <w:rsid w:val="00EF2A2F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C7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9F2"/>
    <w:rsid w:val="00F12273"/>
    <w:rsid w:val="00F125E9"/>
    <w:rsid w:val="00F127BC"/>
    <w:rsid w:val="00F12DA0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4CE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70B"/>
    <w:rsid w:val="00F40B51"/>
    <w:rsid w:val="00F40D4F"/>
    <w:rsid w:val="00F40DA0"/>
    <w:rsid w:val="00F40EF4"/>
    <w:rsid w:val="00F40FC9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5A"/>
    <w:rsid w:val="00F51670"/>
    <w:rsid w:val="00F5178A"/>
    <w:rsid w:val="00F51842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5040"/>
    <w:rsid w:val="00F650BF"/>
    <w:rsid w:val="00F652C1"/>
    <w:rsid w:val="00F652D2"/>
    <w:rsid w:val="00F658B3"/>
    <w:rsid w:val="00F65E21"/>
    <w:rsid w:val="00F65EB5"/>
    <w:rsid w:val="00F66417"/>
    <w:rsid w:val="00F66420"/>
    <w:rsid w:val="00F66465"/>
    <w:rsid w:val="00F668EC"/>
    <w:rsid w:val="00F66C79"/>
    <w:rsid w:val="00F66F70"/>
    <w:rsid w:val="00F6707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16AE"/>
    <w:rsid w:val="00F71A6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E0E"/>
    <w:rsid w:val="00F73F2D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41B"/>
    <w:rsid w:val="00F815BD"/>
    <w:rsid w:val="00F815CF"/>
    <w:rsid w:val="00F818CF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D03"/>
    <w:rsid w:val="00F87F38"/>
    <w:rsid w:val="00F90806"/>
    <w:rsid w:val="00F909C2"/>
    <w:rsid w:val="00F90D99"/>
    <w:rsid w:val="00F9108D"/>
    <w:rsid w:val="00F91266"/>
    <w:rsid w:val="00F915EA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688"/>
    <w:rsid w:val="00F967ED"/>
    <w:rsid w:val="00F968A7"/>
    <w:rsid w:val="00F968E6"/>
    <w:rsid w:val="00F96934"/>
    <w:rsid w:val="00F969B9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C33"/>
    <w:rsid w:val="00FD127B"/>
    <w:rsid w:val="00FD1A53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66"/>
    <w:rsid w:val="00FE1154"/>
    <w:rsid w:val="00FE13E6"/>
    <w:rsid w:val="00FE176E"/>
    <w:rsid w:val="00FE1B8F"/>
    <w:rsid w:val="00FE1B9E"/>
    <w:rsid w:val="00FE1EC4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4D8A"/>
    <w:rsid w:val="00FE5034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43</Pages>
  <Words>9218</Words>
  <Characters>38094</Characters>
  <Application>Microsoft Office Word</Application>
  <DocSecurity>0</DocSecurity>
  <Lines>317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47218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Somjai, Nigonyanont</cp:lastModifiedBy>
  <cp:revision>3</cp:revision>
  <cp:lastPrinted>2021-08-06T05:22:00Z</cp:lastPrinted>
  <dcterms:created xsi:type="dcterms:W3CDTF">2021-08-16T02:24:00Z</dcterms:created>
  <dcterms:modified xsi:type="dcterms:W3CDTF">2021-08-16T02:27:00Z</dcterms:modified>
</cp:coreProperties>
</file>