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7F6774D1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วาว </w:t>
      </w:r>
      <w:proofErr w:type="spellStart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แฟคเต</w:t>
      </w:r>
      <w:proofErr w:type="spellEnd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อร์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08DAF6C0" w14:textId="5B6BBB52" w:rsidR="00FE0B98" w:rsidRPr="007C2D33" w:rsidRDefault="00B37512" w:rsidP="00FE0B9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010AA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B3751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วาว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แฟคเต</w:t>
      </w:r>
      <w:proofErr w:type="spellEnd"/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อร์ 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FE0B9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ณ วันที่ </w:t>
      </w:r>
      <w:r w:rsidR="00FE0B98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FE0B9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="00FE0B98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สามเดือ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และหกเดือน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FE0B98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FE0B98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FE0B98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="00FE0B98"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หกเดือ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นสิ้นสุดวันเดียวกัน</w:t>
      </w:r>
      <w:r w:rsidR="00FE0B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E0B98"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และหมายเหตุประกอบงบการเงินระหว่างกาลแบบย่อ</w:t>
      </w:r>
      <w:r w:rsidR="00FE0B98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FE0B98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FE0B98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FE0B98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FE0B98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FE0B9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A2DBC">
        <w:rPr>
          <w:rFonts w:ascii="BrowalliaUPC" w:hAnsi="BrowalliaUPC" w:cs="BrowalliaUPC" w:hint="cs"/>
          <w:sz w:val="28"/>
          <w:szCs w:val="28"/>
          <w:cs/>
          <w:lang w:bidi="th-TH"/>
        </w:rPr>
        <w:t>ซึ่ง</w:t>
      </w:r>
      <w:r w:rsidR="00FE0B98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="00FE0B98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FE0B9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FE0B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E0B9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FE0B9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FE0B9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E0B9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FE0B98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FE0B98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D7C381F" w14:textId="5338DDD2" w:rsidR="007962EB" w:rsidRDefault="007962EB" w:rsidP="00C943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2ED2CACD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B746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4000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68732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D54F1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C8169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7825FD4" w14:textId="0E196E3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00A5CF69" w14:textId="74128EB0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06F8E1D7" w14:textId="14FCA357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3B12F6DB" w14:textId="51C30028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40E9DC1E" w14:textId="66AE3FB7" w:rsidR="00325E48" w:rsidRDefault="00325E48" w:rsidP="00CD4D4E">
      <w:pPr>
        <w:jc w:val="thaiDistribute"/>
        <w:rPr>
          <w:rFonts w:ascii="Browallia New" w:hAnsi="Browallia New" w:cs="Browallia New"/>
        </w:rPr>
      </w:pPr>
    </w:p>
    <w:p w14:paraId="45CF40FF" w14:textId="77777777" w:rsidR="00325E48" w:rsidRDefault="00325E48" w:rsidP="00CD4D4E">
      <w:pPr>
        <w:jc w:val="thaiDistribute"/>
        <w:rPr>
          <w:rFonts w:ascii="Browallia New" w:hAnsi="Browallia New" w:cs="Browallia New"/>
        </w:rPr>
      </w:pPr>
    </w:p>
    <w:p w14:paraId="3EC94E88" w14:textId="77777777" w:rsidR="0034438D" w:rsidRDefault="0034438D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6151FF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698A0B5" w:rsidR="00142624" w:rsidRDefault="00142624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9A334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</w:t>
      </w:r>
      <w:r w:rsidR="00F94099">
        <w:rPr>
          <w:rFonts w:ascii="Browallia New" w:hAnsi="Browallia New" w:cs="Browallia New"/>
          <w:sz w:val="28"/>
          <w:szCs w:val="28"/>
          <w:lang w:bidi="th-TH"/>
        </w:rPr>
        <w:br/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</w:t>
      </w:r>
      <w:r w:rsidR="00282C8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282C8C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276C010" w14:textId="10B2FCE2" w:rsidR="00985261" w:rsidRDefault="00985261" w:rsidP="00985261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89440B" w14:textId="77777777" w:rsidR="00985261" w:rsidRPr="00F96673" w:rsidRDefault="00985261" w:rsidP="0098526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12041A5D" w14:textId="77777777" w:rsidR="00985261" w:rsidRPr="006151FF" w:rsidRDefault="00985261" w:rsidP="00985261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741663" w14:textId="25D18D0E" w:rsidR="00985261" w:rsidRPr="00F22C86" w:rsidRDefault="00985261" w:rsidP="0098526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46EC5" w:rsidRPr="00646EC5">
        <w:rPr>
          <w:rFonts w:ascii="Browallia New" w:hAnsi="Browallia New" w:cs="Browallia New" w:hint="cs"/>
          <w:sz w:val="28"/>
          <w:szCs w:val="28"/>
          <w:cs/>
          <w:lang w:bidi="th-TH"/>
        </w:rPr>
        <w:t>วาว</w:t>
      </w:r>
      <w:r w:rsidR="00646EC5" w:rsidRPr="00646E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646EC5" w:rsidRPr="00646EC5">
        <w:rPr>
          <w:rFonts w:ascii="Browallia New" w:hAnsi="Browallia New" w:cs="Browallia New" w:hint="cs"/>
          <w:sz w:val="28"/>
          <w:szCs w:val="28"/>
          <w:cs/>
          <w:lang w:bidi="th-TH"/>
        </w:rPr>
        <w:t>แฟคเต</w:t>
      </w:r>
      <w:proofErr w:type="spellEnd"/>
      <w:r w:rsidR="00646EC5" w:rsidRPr="00646EC5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F22C86">
        <w:rPr>
          <w:rFonts w:ascii="Browallia New" w:hAnsi="Browallia New" w:cs="Browallia New"/>
          <w:sz w:val="28"/>
          <w:szCs w:val="28"/>
        </w:rPr>
        <w:t>31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าคม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2C86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22C8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มีเงื่อนไข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 w:rsidRPr="00F27434">
        <w:rPr>
          <w:rFonts w:ascii="Browallia New" w:hAnsi="Browallia New" w:cs="Browallia New"/>
          <w:sz w:val="28"/>
          <w:szCs w:val="28"/>
          <w:lang w:val="en-US"/>
        </w:rPr>
        <w:t>4</w:t>
      </w:r>
      <w:r w:rsidRPr="00F22C8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A8B9B12" w14:textId="77777777" w:rsidR="00985261" w:rsidRPr="006151FF" w:rsidRDefault="00985261" w:rsidP="0098526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8C8E9D7" w14:textId="23C6B69A" w:rsidR="00985261" w:rsidRDefault="00985261" w:rsidP="0098526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A2F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Pr="00022495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งบแสดงการเปลี่ยนแปลงส่วนของผู้ถือหุ้นรวมและเฉพาะของบริษัทและ</w:t>
      </w:r>
      <w:r w:rsidR="00F94099">
        <w:rPr>
          <w:rFonts w:ascii="Browallia New" w:hAnsi="Browallia New" w:cs="Browallia New"/>
          <w:sz w:val="28"/>
          <w:szCs w:val="28"/>
          <w:lang w:bidi="th-TH"/>
        </w:rPr>
        <w:br/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9A2F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</w:t>
      </w:r>
      <w:r w:rsidR="006F4387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ข้อมูลเปรียบเทียบ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D12A9">
        <w:rPr>
          <w:rFonts w:ascii="Browallia New" w:hAnsi="Browallia New" w:cs="Browallia New" w:hint="cs"/>
          <w:sz w:val="28"/>
          <w:szCs w:val="28"/>
          <w:cs/>
          <w:lang w:bidi="th-TH"/>
        </w:rPr>
        <w:t>โดยใ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ห้ข้อสรุปว่าไม่พบสิ่งที่เป็นเหตุให้เชื่อว่าข้อมูลทางการเงินระหว่างกาลไม่ได้จัดท</w:t>
      </w:r>
      <w:r w:rsidR="002F2ED4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2ED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F2ED4"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การรายงานทางการเงินระหว่างกาลในสาระสำคัญ</w:t>
      </w:r>
      <w:r w:rsidR="002F2ED4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Pr="00F274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7434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3D9C2020" w14:textId="77777777" w:rsidR="00985261" w:rsidRPr="00985261" w:rsidRDefault="00985261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0F71AE0" w14:textId="42CED8A5" w:rsidR="00353ECA" w:rsidRPr="00AA7B1F" w:rsidRDefault="00353ECA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FEB24AD" w14:textId="77777777" w:rsidR="00EE5651" w:rsidRPr="00AA7B1F" w:rsidRDefault="00EE5651" w:rsidP="00AA7B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1FE1F1" w14:textId="0D66AD99" w:rsidR="00056DC4" w:rsidRPr="00995F23" w:rsidRDefault="00056DC4" w:rsidP="00AA7B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35A6F15" w14:textId="4B04BF63" w:rsidR="00636D1A" w:rsidRPr="00050E59" w:rsidRDefault="00FC6B8F" w:rsidP="00636D1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Pr="00FC6B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FC6B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C6B8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4C569C34" w:rsidR="002205B3" w:rsidRPr="008E1234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</w:t>
      </w:r>
      <w:r w:rsidR="00A40274">
        <w:rPr>
          <w:rFonts w:ascii="Browallia New" w:hAnsi="Browallia New" w:cs="Browallia New"/>
          <w:sz w:val="28"/>
          <w:szCs w:val="28"/>
        </w:rPr>
        <w:t>9919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181842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8184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4E69B5F5" w:rsidR="00D15EA5" w:rsidRPr="00164C0E" w:rsidRDefault="00181842" w:rsidP="00396C5E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181842">
        <w:rPr>
          <w:rFonts w:ascii="Browallia New" w:hAnsi="Browallia New" w:cs="Browallia New"/>
          <w:sz w:val="28"/>
          <w:szCs w:val="28"/>
          <w:lang w:val="en-US" w:eastAsia="en-GB" w:bidi="th-TH"/>
        </w:rPr>
        <w:t>1</w:t>
      </w:r>
      <w:r w:rsidR="00FF3C8F">
        <w:rPr>
          <w:rFonts w:ascii="Browallia New" w:hAnsi="Browallia New" w:cs="Browallia New"/>
          <w:sz w:val="28"/>
          <w:szCs w:val="28"/>
          <w:lang w:val="en-US" w:eastAsia="en-GB" w:bidi="th-TH"/>
        </w:rPr>
        <w:t>6</w:t>
      </w:r>
      <w:r w:rsidR="00A40274" w:rsidRPr="00181842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  <w:r w:rsidR="00A40274" w:rsidRPr="00181842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สิงหาคม</w:t>
      </w:r>
      <w:r w:rsidR="00AB195D" w:rsidRPr="00181842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 xml:space="preserve"> </w:t>
      </w:r>
      <w:r w:rsidR="00AB195D" w:rsidRPr="00181842">
        <w:rPr>
          <w:rFonts w:ascii="Browallia New" w:hAnsi="Browallia New" w:cs="Browallia New"/>
          <w:sz w:val="28"/>
          <w:szCs w:val="28"/>
          <w:lang w:val="en-US" w:eastAsia="en-GB" w:bidi="th-TH"/>
        </w:rPr>
        <w:t>2564</w:t>
      </w:r>
      <w:r w:rsidR="005777DF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</w:p>
    <w:sectPr w:rsidR="00D15EA5" w:rsidRPr="00164C0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964A2" w14:textId="77777777" w:rsidR="002C7242" w:rsidRDefault="002C7242">
      <w:r>
        <w:separator/>
      </w:r>
    </w:p>
  </w:endnote>
  <w:endnote w:type="continuationSeparator" w:id="0">
    <w:p w14:paraId="45CF8EA7" w14:textId="77777777" w:rsidR="002C7242" w:rsidRDefault="002C7242">
      <w:r>
        <w:continuationSeparator/>
      </w:r>
    </w:p>
  </w:endnote>
  <w:endnote w:type="continuationNotice" w:id="1">
    <w:p w14:paraId="1481EFD1" w14:textId="77777777" w:rsidR="002C7242" w:rsidRDefault="002C72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3FA9B" w14:textId="77777777" w:rsidR="002C7242" w:rsidRDefault="002C7242">
      <w:bookmarkStart w:id="0" w:name="_Hlk482348182"/>
      <w:bookmarkEnd w:id="0"/>
      <w:r>
        <w:separator/>
      </w:r>
    </w:p>
  </w:footnote>
  <w:footnote w:type="continuationSeparator" w:id="0">
    <w:p w14:paraId="765EBE7B" w14:textId="77777777" w:rsidR="002C7242" w:rsidRDefault="002C7242">
      <w:r>
        <w:continuationSeparator/>
      </w:r>
    </w:p>
  </w:footnote>
  <w:footnote w:type="continuationNotice" w:id="1">
    <w:p w14:paraId="40F963DB" w14:textId="77777777" w:rsidR="002C7242" w:rsidRDefault="002C72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40D17EF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DA5A386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C793D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1" w:name="Footer3_tbl"/>
    <w:bookmarkEnd w:id="1"/>
  </w:p>
  <w:p w14:paraId="4E76693D" w14:textId="06EE705B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6832"/>
    <w:rsid w:val="00010AA1"/>
    <w:rsid w:val="00013630"/>
    <w:rsid w:val="00013BE3"/>
    <w:rsid w:val="00014550"/>
    <w:rsid w:val="000162B0"/>
    <w:rsid w:val="0003023B"/>
    <w:rsid w:val="00031D17"/>
    <w:rsid w:val="00044ACE"/>
    <w:rsid w:val="0004550E"/>
    <w:rsid w:val="00052614"/>
    <w:rsid w:val="00056DC4"/>
    <w:rsid w:val="00057653"/>
    <w:rsid w:val="00067A2B"/>
    <w:rsid w:val="000723F7"/>
    <w:rsid w:val="00074485"/>
    <w:rsid w:val="00075060"/>
    <w:rsid w:val="00076669"/>
    <w:rsid w:val="000820BB"/>
    <w:rsid w:val="000828F1"/>
    <w:rsid w:val="00082F59"/>
    <w:rsid w:val="00084A80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079CB"/>
    <w:rsid w:val="00110B7F"/>
    <w:rsid w:val="00112B69"/>
    <w:rsid w:val="001316D3"/>
    <w:rsid w:val="00131EDA"/>
    <w:rsid w:val="00136127"/>
    <w:rsid w:val="00142353"/>
    <w:rsid w:val="00142624"/>
    <w:rsid w:val="00142760"/>
    <w:rsid w:val="00142E5B"/>
    <w:rsid w:val="001437CB"/>
    <w:rsid w:val="00146B5F"/>
    <w:rsid w:val="001508AD"/>
    <w:rsid w:val="001518A0"/>
    <w:rsid w:val="00151A12"/>
    <w:rsid w:val="00154DB5"/>
    <w:rsid w:val="0015513D"/>
    <w:rsid w:val="001554CD"/>
    <w:rsid w:val="00155A91"/>
    <w:rsid w:val="001613E2"/>
    <w:rsid w:val="0016459D"/>
    <w:rsid w:val="00164C0E"/>
    <w:rsid w:val="00167017"/>
    <w:rsid w:val="00180155"/>
    <w:rsid w:val="00181842"/>
    <w:rsid w:val="00182F9F"/>
    <w:rsid w:val="0019210D"/>
    <w:rsid w:val="001A3BFB"/>
    <w:rsid w:val="001A3C20"/>
    <w:rsid w:val="001A7912"/>
    <w:rsid w:val="001B198C"/>
    <w:rsid w:val="001B7388"/>
    <w:rsid w:val="001B7BF8"/>
    <w:rsid w:val="001D2302"/>
    <w:rsid w:val="001D7BB3"/>
    <w:rsid w:val="001E12A6"/>
    <w:rsid w:val="001E498F"/>
    <w:rsid w:val="001F18C6"/>
    <w:rsid w:val="001F1D06"/>
    <w:rsid w:val="001F227D"/>
    <w:rsid w:val="00203C53"/>
    <w:rsid w:val="00206290"/>
    <w:rsid w:val="002072BE"/>
    <w:rsid w:val="002205B3"/>
    <w:rsid w:val="00224CFC"/>
    <w:rsid w:val="0022518C"/>
    <w:rsid w:val="00231FCA"/>
    <w:rsid w:val="00233F08"/>
    <w:rsid w:val="00237A7E"/>
    <w:rsid w:val="00241F16"/>
    <w:rsid w:val="002452CA"/>
    <w:rsid w:val="00247969"/>
    <w:rsid w:val="0026182A"/>
    <w:rsid w:val="002640F7"/>
    <w:rsid w:val="00275CDF"/>
    <w:rsid w:val="00277EBE"/>
    <w:rsid w:val="00282C8C"/>
    <w:rsid w:val="002838FB"/>
    <w:rsid w:val="00285249"/>
    <w:rsid w:val="00297CE0"/>
    <w:rsid w:val="002A252E"/>
    <w:rsid w:val="002B0BF8"/>
    <w:rsid w:val="002B5A4A"/>
    <w:rsid w:val="002C5F18"/>
    <w:rsid w:val="002C623D"/>
    <w:rsid w:val="002C7242"/>
    <w:rsid w:val="002D0637"/>
    <w:rsid w:val="002D5A0F"/>
    <w:rsid w:val="002D6E25"/>
    <w:rsid w:val="002E02F4"/>
    <w:rsid w:val="002E7F1E"/>
    <w:rsid w:val="002F2DEB"/>
    <w:rsid w:val="002F2ED4"/>
    <w:rsid w:val="002F3903"/>
    <w:rsid w:val="002F4A52"/>
    <w:rsid w:val="002F7D90"/>
    <w:rsid w:val="0030026A"/>
    <w:rsid w:val="00305173"/>
    <w:rsid w:val="003163BA"/>
    <w:rsid w:val="00321A76"/>
    <w:rsid w:val="00322F65"/>
    <w:rsid w:val="00325E48"/>
    <w:rsid w:val="003304A5"/>
    <w:rsid w:val="00335E5B"/>
    <w:rsid w:val="003370D6"/>
    <w:rsid w:val="003426FF"/>
    <w:rsid w:val="0034438D"/>
    <w:rsid w:val="00351827"/>
    <w:rsid w:val="00353ECA"/>
    <w:rsid w:val="00354F5D"/>
    <w:rsid w:val="00363BA3"/>
    <w:rsid w:val="00365ECE"/>
    <w:rsid w:val="003744DA"/>
    <w:rsid w:val="00384904"/>
    <w:rsid w:val="00385C74"/>
    <w:rsid w:val="00394531"/>
    <w:rsid w:val="00396C5E"/>
    <w:rsid w:val="003A2DBC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5211"/>
    <w:rsid w:val="003F0D50"/>
    <w:rsid w:val="003F1162"/>
    <w:rsid w:val="004000A6"/>
    <w:rsid w:val="004010D3"/>
    <w:rsid w:val="00416281"/>
    <w:rsid w:val="00417B3B"/>
    <w:rsid w:val="00422353"/>
    <w:rsid w:val="00426915"/>
    <w:rsid w:val="00433F63"/>
    <w:rsid w:val="00435788"/>
    <w:rsid w:val="004359E6"/>
    <w:rsid w:val="0043794C"/>
    <w:rsid w:val="00443700"/>
    <w:rsid w:val="00443A68"/>
    <w:rsid w:val="00443CE3"/>
    <w:rsid w:val="00452E7B"/>
    <w:rsid w:val="004546FA"/>
    <w:rsid w:val="00456EA9"/>
    <w:rsid w:val="0045745B"/>
    <w:rsid w:val="00462BCB"/>
    <w:rsid w:val="00481FE7"/>
    <w:rsid w:val="0048532C"/>
    <w:rsid w:val="00487E39"/>
    <w:rsid w:val="0049103F"/>
    <w:rsid w:val="004A0DFE"/>
    <w:rsid w:val="004A3C62"/>
    <w:rsid w:val="004A49A9"/>
    <w:rsid w:val="004A7446"/>
    <w:rsid w:val="004B5E6E"/>
    <w:rsid w:val="004C0971"/>
    <w:rsid w:val="004C0C25"/>
    <w:rsid w:val="004C2111"/>
    <w:rsid w:val="004C732E"/>
    <w:rsid w:val="004D20AE"/>
    <w:rsid w:val="004D20D8"/>
    <w:rsid w:val="004D3578"/>
    <w:rsid w:val="004D6145"/>
    <w:rsid w:val="004E3B33"/>
    <w:rsid w:val="004F1A16"/>
    <w:rsid w:val="004F207F"/>
    <w:rsid w:val="004F5D91"/>
    <w:rsid w:val="0050628E"/>
    <w:rsid w:val="005070FA"/>
    <w:rsid w:val="00511C48"/>
    <w:rsid w:val="0052186A"/>
    <w:rsid w:val="00521F60"/>
    <w:rsid w:val="00527B24"/>
    <w:rsid w:val="005321DA"/>
    <w:rsid w:val="00536ED6"/>
    <w:rsid w:val="00541384"/>
    <w:rsid w:val="00547541"/>
    <w:rsid w:val="00551365"/>
    <w:rsid w:val="0055504C"/>
    <w:rsid w:val="005627FF"/>
    <w:rsid w:val="005777DF"/>
    <w:rsid w:val="00577D61"/>
    <w:rsid w:val="005822AC"/>
    <w:rsid w:val="0058402D"/>
    <w:rsid w:val="005914BB"/>
    <w:rsid w:val="00591F0D"/>
    <w:rsid w:val="00594C6C"/>
    <w:rsid w:val="005A29D0"/>
    <w:rsid w:val="005B405A"/>
    <w:rsid w:val="005C2CCB"/>
    <w:rsid w:val="005C6479"/>
    <w:rsid w:val="005C69FD"/>
    <w:rsid w:val="005D1C59"/>
    <w:rsid w:val="005D6B1C"/>
    <w:rsid w:val="005D7025"/>
    <w:rsid w:val="005E2D67"/>
    <w:rsid w:val="005E5578"/>
    <w:rsid w:val="005F4D62"/>
    <w:rsid w:val="00610ED7"/>
    <w:rsid w:val="0061408B"/>
    <w:rsid w:val="006151FF"/>
    <w:rsid w:val="00620CE3"/>
    <w:rsid w:val="00621086"/>
    <w:rsid w:val="006223C8"/>
    <w:rsid w:val="00634D49"/>
    <w:rsid w:val="006360BB"/>
    <w:rsid w:val="006365A1"/>
    <w:rsid w:val="006368BB"/>
    <w:rsid w:val="00636AA2"/>
    <w:rsid w:val="00636D1A"/>
    <w:rsid w:val="006431FB"/>
    <w:rsid w:val="00646EC5"/>
    <w:rsid w:val="00647ECF"/>
    <w:rsid w:val="00653B85"/>
    <w:rsid w:val="00666764"/>
    <w:rsid w:val="0066694B"/>
    <w:rsid w:val="00667DB6"/>
    <w:rsid w:val="006771E8"/>
    <w:rsid w:val="00677C01"/>
    <w:rsid w:val="00683934"/>
    <w:rsid w:val="00683CC7"/>
    <w:rsid w:val="00687320"/>
    <w:rsid w:val="00692CA5"/>
    <w:rsid w:val="006932D7"/>
    <w:rsid w:val="00696C42"/>
    <w:rsid w:val="006A3B2F"/>
    <w:rsid w:val="006B06A2"/>
    <w:rsid w:val="006B467A"/>
    <w:rsid w:val="006B7460"/>
    <w:rsid w:val="006C130E"/>
    <w:rsid w:val="006C3D37"/>
    <w:rsid w:val="006C620B"/>
    <w:rsid w:val="006C6376"/>
    <w:rsid w:val="006D6DB3"/>
    <w:rsid w:val="006D6FF5"/>
    <w:rsid w:val="006D7744"/>
    <w:rsid w:val="006E608D"/>
    <w:rsid w:val="006F028D"/>
    <w:rsid w:val="006F1B19"/>
    <w:rsid w:val="006F29ED"/>
    <w:rsid w:val="006F4387"/>
    <w:rsid w:val="006F4F77"/>
    <w:rsid w:val="006F53EE"/>
    <w:rsid w:val="006F5EFF"/>
    <w:rsid w:val="0070147C"/>
    <w:rsid w:val="007064E7"/>
    <w:rsid w:val="00714FD6"/>
    <w:rsid w:val="00716141"/>
    <w:rsid w:val="007265F7"/>
    <w:rsid w:val="00731894"/>
    <w:rsid w:val="00745745"/>
    <w:rsid w:val="00745766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62EB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658"/>
    <w:rsid w:val="008128F7"/>
    <w:rsid w:val="00812938"/>
    <w:rsid w:val="0081706A"/>
    <w:rsid w:val="00827B71"/>
    <w:rsid w:val="00830DAC"/>
    <w:rsid w:val="0083134C"/>
    <w:rsid w:val="00832F51"/>
    <w:rsid w:val="0083414F"/>
    <w:rsid w:val="00836C27"/>
    <w:rsid w:val="00837B54"/>
    <w:rsid w:val="00843100"/>
    <w:rsid w:val="00844AB0"/>
    <w:rsid w:val="00847054"/>
    <w:rsid w:val="00850F25"/>
    <w:rsid w:val="008534AA"/>
    <w:rsid w:val="008541C2"/>
    <w:rsid w:val="00867818"/>
    <w:rsid w:val="008719C2"/>
    <w:rsid w:val="00874A81"/>
    <w:rsid w:val="00884701"/>
    <w:rsid w:val="00884FF7"/>
    <w:rsid w:val="00894ACE"/>
    <w:rsid w:val="008A769F"/>
    <w:rsid w:val="008B19D9"/>
    <w:rsid w:val="008B1FD3"/>
    <w:rsid w:val="008B204B"/>
    <w:rsid w:val="008B3479"/>
    <w:rsid w:val="008C04A1"/>
    <w:rsid w:val="008C49AE"/>
    <w:rsid w:val="008C59F7"/>
    <w:rsid w:val="008C6999"/>
    <w:rsid w:val="008C6D50"/>
    <w:rsid w:val="008D5917"/>
    <w:rsid w:val="008E1234"/>
    <w:rsid w:val="008E3A20"/>
    <w:rsid w:val="008E7687"/>
    <w:rsid w:val="008F0E3C"/>
    <w:rsid w:val="008F11FA"/>
    <w:rsid w:val="008F33AE"/>
    <w:rsid w:val="008F3AF7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62EF0"/>
    <w:rsid w:val="00970DAB"/>
    <w:rsid w:val="00972CB7"/>
    <w:rsid w:val="0097321D"/>
    <w:rsid w:val="00973827"/>
    <w:rsid w:val="0098336A"/>
    <w:rsid w:val="00983568"/>
    <w:rsid w:val="00985261"/>
    <w:rsid w:val="009866BB"/>
    <w:rsid w:val="009919C7"/>
    <w:rsid w:val="00992531"/>
    <w:rsid w:val="0099520E"/>
    <w:rsid w:val="00995CD5"/>
    <w:rsid w:val="00995F23"/>
    <w:rsid w:val="009A0F18"/>
    <w:rsid w:val="009A1787"/>
    <w:rsid w:val="009A2FFC"/>
    <w:rsid w:val="009A334D"/>
    <w:rsid w:val="009A4F5A"/>
    <w:rsid w:val="009A58A2"/>
    <w:rsid w:val="009A73BE"/>
    <w:rsid w:val="009B1F44"/>
    <w:rsid w:val="009B4573"/>
    <w:rsid w:val="009C002A"/>
    <w:rsid w:val="009D12A9"/>
    <w:rsid w:val="009D61F2"/>
    <w:rsid w:val="009E1A46"/>
    <w:rsid w:val="009E278C"/>
    <w:rsid w:val="009E7534"/>
    <w:rsid w:val="009F6EDC"/>
    <w:rsid w:val="009F7C09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36F79"/>
    <w:rsid w:val="00A40274"/>
    <w:rsid w:val="00A41D3C"/>
    <w:rsid w:val="00A43EE6"/>
    <w:rsid w:val="00A4585A"/>
    <w:rsid w:val="00A53EC2"/>
    <w:rsid w:val="00A57F33"/>
    <w:rsid w:val="00A60F49"/>
    <w:rsid w:val="00A61E15"/>
    <w:rsid w:val="00A66F91"/>
    <w:rsid w:val="00A70229"/>
    <w:rsid w:val="00A70D37"/>
    <w:rsid w:val="00A76EC5"/>
    <w:rsid w:val="00A918D1"/>
    <w:rsid w:val="00A93A9A"/>
    <w:rsid w:val="00AA07E2"/>
    <w:rsid w:val="00AA219C"/>
    <w:rsid w:val="00AA5C16"/>
    <w:rsid w:val="00AA6D5F"/>
    <w:rsid w:val="00AA7B1F"/>
    <w:rsid w:val="00AB02E9"/>
    <w:rsid w:val="00AB195D"/>
    <w:rsid w:val="00AB453C"/>
    <w:rsid w:val="00AC31D4"/>
    <w:rsid w:val="00AC6098"/>
    <w:rsid w:val="00AD3B26"/>
    <w:rsid w:val="00AE2BF6"/>
    <w:rsid w:val="00AE3370"/>
    <w:rsid w:val="00AE64CA"/>
    <w:rsid w:val="00AE6EE5"/>
    <w:rsid w:val="00AF0D9A"/>
    <w:rsid w:val="00AF7092"/>
    <w:rsid w:val="00AF75EA"/>
    <w:rsid w:val="00B1324D"/>
    <w:rsid w:val="00B14415"/>
    <w:rsid w:val="00B157E2"/>
    <w:rsid w:val="00B15D91"/>
    <w:rsid w:val="00B24A45"/>
    <w:rsid w:val="00B25B92"/>
    <w:rsid w:val="00B26948"/>
    <w:rsid w:val="00B33D33"/>
    <w:rsid w:val="00B34D51"/>
    <w:rsid w:val="00B35658"/>
    <w:rsid w:val="00B36A0E"/>
    <w:rsid w:val="00B36BA1"/>
    <w:rsid w:val="00B37512"/>
    <w:rsid w:val="00B40D67"/>
    <w:rsid w:val="00B43C45"/>
    <w:rsid w:val="00B54DF4"/>
    <w:rsid w:val="00B55EE8"/>
    <w:rsid w:val="00B56E6C"/>
    <w:rsid w:val="00B63D0E"/>
    <w:rsid w:val="00B80706"/>
    <w:rsid w:val="00B81231"/>
    <w:rsid w:val="00B83039"/>
    <w:rsid w:val="00BA4DEA"/>
    <w:rsid w:val="00BA5B00"/>
    <w:rsid w:val="00BB1A07"/>
    <w:rsid w:val="00BB6DAD"/>
    <w:rsid w:val="00BB7346"/>
    <w:rsid w:val="00BB7D99"/>
    <w:rsid w:val="00BC1555"/>
    <w:rsid w:val="00BC2EBE"/>
    <w:rsid w:val="00BC60A9"/>
    <w:rsid w:val="00BC7778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04B4"/>
    <w:rsid w:val="00C173BF"/>
    <w:rsid w:val="00C2004A"/>
    <w:rsid w:val="00C21E3B"/>
    <w:rsid w:val="00C35B1A"/>
    <w:rsid w:val="00C41022"/>
    <w:rsid w:val="00C41C7D"/>
    <w:rsid w:val="00C500FD"/>
    <w:rsid w:val="00C502E7"/>
    <w:rsid w:val="00C619FF"/>
    <w:rsid w:val="00C61AA5"/>
    <w:rsid w:val="00C63023"/>
    <w:rsid w:val="00C63743"/>
    <w:rsid w:val="00C648EC"/>
    <w:rsid w:val="00C76C6C"/>
    <w:rsid w:val="00C80EC5"/>
    <w:rsid w:val="00C81691"/>
    <w:rsid w:val="00C83A2B"/>
    <w:rsid w:val="00C85669"/>
    <w:rsid w:val="00C86BB9"/>
    <w:rsid w:val="00C8772C"/>
    <w:rsid w:val="00C943F8"/>
    <w:rsid w:val="00C945E8"/>
    <w:rsid w:val="00C9535B"/>
    <w:rsid w:val="00CA0685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1F16"/>
    <w:rsid w:val="00CE24E5"/>
    <w:rsid w:val="00CE41DB"/>
    <w:rsid w:val="00CE4D96"/>
    <w:rsid w:val="00CE6E13"/>
    <w:rsid w:val="00CF1EA0"/>
    <w:rsid w:val="00D0124F"/>
    <w:rsid w:val="00D05868"/>
    <w:rsid w:val="00D078C4"/>
    <w:rsid w:val="00D15EA5"/>
    <w:rsid w:val="00D16700"/>
    <w:rsid w:val="00D2100B"/>
    <w:rsid w:val="00D24220"/>
    <w:rsid w:val="00D24858"/>
    <w:rsid w:val="00D27C71"/>
    <w:rsid w:val="00D3089E"/>
    <w:rsid w:val="00D31D7A"/>
    <w:rsid w:val="00D33E60"/>
    <w:rsid w:val="00D37084"/>
    <w:rsid w:val="00D460E7"/>
    <w:rsid w:val="00D46A6B"/>
    <w:rsid w:val="00D54F1A"/>
    <w:rsid w:val="00D559C5"/>
    <w:rsid w:val="00D574C0"/>
    <w:rsid w:val="00D63ABC"/>
    <w:rsid w:val="00D643B7"/>
    <w:rsid w:val="00D65332"/>
    <w:rsid w:val="00D675F1"/>
    <w:rsid w:val="00D73B96"/>
    <w:rsid w:val="00D7495A"/>
    <w:rsid w:val="00D80807"/>
    <w:rsid w:val="00D81510"/>
    <w:rsid w:val="00D86917"/>
    <w:rsid w:val="00D92F9A"/>
    <w:rsid w:val="00D9427D"/>
    <w:rsid w:val="00D96128"/>
    <w:rsid w:val="00D9710C"/>
    <w:rsid w:val="00DA36EE"/>
    <w:rsid w:val="00DA452E"/>
    <w:rsid w:val="00DA5128"/>
    <w:rsid w:val="00DB308D"/>
    <w:rsid w:val="00DB5F40"/>
    <w:rsid w:val="00DC23C3"/>
    <w:rsid w:val="00DC6366"/>
    <w:rsid w:val="00DC793D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56E7"/>
    <w:rsid w:val="00E55CA2"/>
    <w:rsid w:val="00E56701"/>
    <w:rsid w:val="00E62754"/>
    <w:rsid w:val="00E64D2D"/>
    <w:rsid w:val="00E65AF1"/>
    <w:rsid w:val="00E72629"/>
    <w:rsid w:val="00E86B53"/>
    <w:rsid w:val="00E9110B"/>
    <w:rsid w:val="00E97FD7"/>
    <w:rsid w:val="00EA2B6F"/>
    <w:rsid w:val="00EA74C2"/>
    <w:rsid w:val="00EB3478"/>
    <w:rsid w:val="00EB4B39"/>
    <w:rsid w:val="00EB6FE3"/>
    <w:rsid w:val="00EB7DB7"/>
    <w:rsid w:val="00EE0F65"/>
    <w:rsid w:val="00EE213B"/>
    <w:rsid w:val="00EE3946"/>
    <w:rsid w:val="00EE44DA"/>
    <w:rsid w:val="00EE5651"/>
    <w:rsid w:val="00EE59BD"/>
    <w:rsid w:val="00EF190C"/>
    <w:rsid w:val="00F01358"/>
    <w:rsid w:val="00F024E1"/>
    <w:rsid w:val="00F13E13"/>
    <w:rsid w:val="00F16B9C"/>
    <w:rsid w:val="00F22C86"/>
    <w:rsid w:val="00F246A1"/>
    <w:rsid w:val="00F25AE9"/>
    <w:rsid w:val="00F35D11"/>
    <w:rsid w:val="00F37917"/>
    <w:rsid w:val="00F37BA5"/>
    <w:rsid w:val="00F5513E"/>
    <w:rsid w:val="00F5785E"/>
    <w:rsid w:val="00F60638"/>
    <w:rsid w:val="00F63F3F"/>
    <w:rsid w:val="00F66FA5"/>
    <w:rsid w:val="00F71678"/>
    <w:rsid w:val="00F730E3"/>
    <w:rsid w:val="00F755E9"/>
    <w:rsid w:val="00F84EB0"/>
    <w:rsid w:val="00F909CD"/>
    <w:rsid w:val="00F94099"/>
    <w:rsid w:val="00F96673"/>
    <w:rsid w:val="00F97393"/>
    <w:rsid w:val="00F974D1"/>
    <w:rsid w:val="00FA121E"/>
    <w:rsid w:val="00FA16E0"/>
    <w:rsid w:val="00FA2447"/>
    <w:rsid w:val="00FA67F6"/>
    <w:rsid w:val="00FB4B35"/>
    <w:rsid w:val="00FC4397"/>
    <w:rsid w:val="00FC499D"/>
    <w:rsid w:val="00FC4EF9"/>
    <w:rsid w:val="00FC6B8F"/>
    <w:rsid w:val="00FD05AD"/>
    <w:rsid w:val="00FD0666"/>
    <w:rsid w:val="00FD647A"/>
    <w:rsid w:val="00FD7295"/>
    <w:rsid w:val="00FE0B98"/>
    <w:rsid w:val="00FE2187"/>
    <w:rsid w:val="00FE320C"/>
    <w:rsid w:val="00FF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651aa081-e3c8-4e65-afce-e0ba68f9d1c1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4dc7a47-9ff3-464f-9668-fed98406efc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7516D-01E5-46A7-B5E0-7EBA720FD3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1F21BB-4103-4E56-9CC2-80A851734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417</TotalTime>
  <Pages>2</Pages>
  <Words>511</Words>
  <Characters>2001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198</cp:revision>
  <cp:lastPrinted>2021-08-13T06:58:00Z</cp:lastPrinted>
  <dcterms:created xsi:type="dcterms:W3CDTF">2018-08-07T16:16:00Z</dcterms:created>
  <dcterms:modified xsi:type="dcterms:W3CDTF">2021-08-15T23:45:00Z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