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ไมด้า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6345DE" w14:textId="11AEEB59" w:rsidR="00B75B2F" w:rsidRPr="00AC2B57" w:rsidRDefault="00B75B2F" w:rsidP="00B75B2F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ทานงบแสดงฐานะการเงินรวมและเฉพาะ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967CCB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967C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967CCB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Pr="00967CCB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 </w:t>
      </w:r>
      <w:r w:rsidRPr="00967C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Pr="00967CC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967C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Pr="00967CCB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Pr="00967CC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หกเดือน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 w:rsidRPr="00967CC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แบบย่อ 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(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“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”)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ริห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77777777" w:rsidR="00A712D3" w:rsidRPr="007E5F16" w:rsidRDefault="00A712D3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17D4522" w14:textId="6734E59B" w:rsidR="0072212D" w:rsidRPr="00AC2B57" w:rsidRDefault="0072212D" w:rsidP="0072212D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 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01732E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13B108A2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3663E7E2" w14:textId="342AEDFC" w:rsidR="0035617E" w:rsidRDefault="0035617E" w:rsidP="005C6A3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9658D5" w14:textId="77777777" w:rsidR="0035617E" w:rsidRPr="00F96673" w:rsidRDefault="0035617E" w:rsidP="003561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74DACADA" w14:textId="77777777" w:rsidR="0035617E" w:rsidRPr="006151FF" w:rsidRDefault="0035617E" w:rsidP="0035617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539A9DB" w14:textId="33622755" w:rsidR="00EF4A2F" w:rsidRPr="00F60F00" w:rsidRDefault="00EF4A2F" w:rsidP="00EF4A2F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5C6A3B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รวจสอบโดยผู้สอบบัญชีอื่นที่เคย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F60F00" w:rsidRPr="00F60F0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60F00"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="00F60F00" w:rsidRPr="00F60F0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0F00" w:rsidRPr="00F60F00">
        <w:rPr>
          <w:rFonts w:ascii="Browallia New" w:hAnsi="Browallia New" w:cs="Browallia New"/>
          <w:sz w:val="28"/>
          <w:szCs w:val="28"/>
        </w:rPr>
        <w:t>256</w:t>
      </w:r>
      <w:r w:rsidR="00F60F00" w:rsidRPr="00F60F00">
        <w:rPr>
          <w:rFonts w:ascii="Browallia New" w:hAnsi="Browallia New" w:cs="Browallia New"/>
          <w:sz w:val="28"/>
          <w:szCs w:val="28"/>
          <w:lang w:val="en-US"/>
        </w:rPr>
        <w:t>4</w:t>
      </w:r>
    </w:p>
    <w:p w14:paraId="1035EEAF" w14:textId="77777777" w:rsidR="00EF4A2F" w:rsidRPr="00F60F00" w:rsidRDefault="00EF4A2F" w:rsidP="00EF4A2F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001264ED" w14:textId="578BAF5C" w:rsidR="00EF4A2F" w:rsidRPr="001C7C80" w:rsidRDefault="00EF4A2F" w:rsidP="00EF4A2F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60F0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และหกเดือน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5C6A3B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60F0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หกเดือน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วันเดียวกัน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สอบทานโดยผู้สอบบัญชีดังกล่าวข้างต้น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</w:t>
      </w:r>
      <w:r w:rsidRPr="005C6A3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การเงินระหว่างกาลไม่ได้จัดทำขึ้นตามมาตรฐานการบัญชี ฉบับที่ </w:t>
      </w:r>
      <w:r w:rsidRPr="005C6A3B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34 </w:t>
      </w:r>
      <w:r w:rsidRPr="005C6A3B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ในสาระสำคัญ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F60F00" w:rsidRPr="00F60F00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F60F00" w:rsidRPr="00F60F0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F60F00" w:rsidRPr="00F60F0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0F00" w:rsidRPr="00F60F00">
        <w:rPr>
          <w:rFonts w:ascii="Browallia New" w:hAnsi="Browallia New" w:cs="Browallia New"/>
          <w:sz w:val="28"/>
          <w:szCs w:val="28"/>
        </w:rPr>
        <w:t>256</w:t>
      </w:r>
      <w:r w:rsidR="00F60F00" w:rsidRPr="00F60F00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77777777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77777777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35A0F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04EB929D" w:rsidR="00CD4D4E" w:rsidRPr="007E5F16" w:rsidRDefault="00F60F00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C7A6E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="00096911" w:rsidRPr="00CC7A6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96911" w:rsidRPr="00CC7A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25880" w:rsidRPr="00CC7A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25880" w:rsidRPr="00CC7A6E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1ABC3" w14:textId="77777777" w:rsidR="001F558D" w:rsidRDefault="001F558D">
      <w:r>
        <w:separator/>
      </w:r>
    </w:p>
  </w:endnote>
  <w:endnote w:type="continuationSeparator" w:id="0">
    <w:p w14:paraId="28233FDA" w14:textId="77777777" w:rsidR="001F558D" w:rsidRDefault="001F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4EFE" w14:textId="77777777" w:rsidR="001F558D" w:rsidRDefault="001F558D">
      <w:bookmarkStart w:id="0" w:name="_Hlk482348182"/>
      <w:bookmarkEnd w:id="0"/>
      <w:r>
        <w:separator/>
      </w:r>
    </w:p>
  </w:footnote>
  <w:footnote w:type="continuationSeparator" w:id="0">
    <w:p w14:paraId="2A0ABB14" w14:textId="77777777" w:rsidR="001F558D" w:rsidRDefault="001F5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2768BB59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1534345F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73BE5284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67A8C"/>
    <w:rsid w:val="00171BB1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D2302"/>
    <w:rsid w:val="001D7BB3"/>
    <w:rsid w:val="001D7BB5"/>
    <w:rsid w:val="001E12A6"/>
    <w:rsid w:val="001E498F"/>
    <w:rsid w:val="001F558D"/>
    <w:rsid w:val="00214B4B"/>
    <w:rsid w:val="0022518C"/>
    <w:rsid w:val="00237A7E"/>
    <w:rsid w:val="00241F16"/>
    <w:rsid w:val="00247969"/>
    <w:rsid w:val="00253CE4"/>
    <w:rsid w:val="0026182A"/>
    <w:rsid w:val="0026566B"/>
    <w:rsid w:val="00277EBE"/>
    <w:rsid w:val="00281C48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F0C71"/>
    <w:rsid w:val="003F116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7FF"/>
    <w:rsid w:val="00565186"/>
    <w:rsid w:val="00577D61"/>
    <w:rsid w:val="005822AC"/>
    <w:rsid w:val="00583C7A"/>
    <w:rsid w:val="00584B84"/>
    <w:rsid w:val="00591F0D"/>
    <w:rsid w:val="005A29D0"/>
    <w:rsid w:val="005B405A"/>
    <w:rsid w:val="005B48CB"/>
    <w:rsid w:val="005C2CCB"/>
    <w:rsid w:val="005C6479"/>
    <w:rsid w:val="005C69FD"/>
    <w:rsid w:val="005C6A3B"/>
    <w:rsid w:val="005D7025"/>
    <w:rsid w:val="005E2D67"/>
    <w:rsid w:val="005E4B76"/>
    <w:rsid w:val="005E5578"/>
    <w:rsid w:val="005F09CE"/>
    <w:rsid w:val="005F4D62"/>
    <w:rsid w:val="00610ED7"/>
    <w:rsid w:val="006147CF"/>
    <w:rsid w:val="00620CE3"/>
    <w:rsid w:val="00621086"/>
    <w:rsid w:val="0062208C"/>
    <w:rsid w:val="00633194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65F7"/>
    <w:rsid w:val="00726C03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0DED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5B2F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63F0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1B22"/>
    <w:rsid w:val="00DD1E47"/>
    <w:rsid w:val="00DD61A9"/>
    <w:rsid w:val="00DD6EF1"/>
    <w:rsid w:val="00DE4958"/>
    <w:rsid w:val="00E04361"/>
    <w:rsid w:val="00E064FD"/>
    <w:rsid w:val="00E103B8"/>
    <w:rsid w:val="00E1053A"/>
    <w:rsid w:val="00E105A2"/>
    <w:rsid w:val="00E13654"/>
    <w:rsid w:val="00E15C95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767AC3-8F23-44D3-93D0-B9C06542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2020-11-04T08:31:00Z</cp:lastPrinted>
  <dcterms:created xsi:type="dcterms:W3CDTF">2021-08-16T04:50:00Z</dcterms:created>
  <dcterms:modified xsi:type="dcterms:W3CDTF">2021-08-16T04:50:00Z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