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5BE07" w14:textId="77777777"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Title"/>
    </w:p>
    <w:p w14:paraId="5567F97E" w14:textId="77777777" w:rsidR="001D618C" w:rsidRPr="00985A84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0DB46A5" w14:textId="77777777" w:rsidR="001D74FF" w:rsidRPr="00985A84" w:rsidRDefault="001D74FF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731E2A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FD23CF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F7AF248" w14:textId="607C93A0" w:rsidR="00336C7B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6385B99" w14:textId="5B1EBF1E" w:rsidR="00141107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596C720" w14:textId="4461FFAD" w:rsidR="00141107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E9A5CA5" w14:textId="77777777" w:rsidR="00141107" w:rsidRPr="00985A84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AAD805C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  <w:cs/>
        </w:rPr>
      </w:pPr>
    </w:p>
    <w:p w14:paraId="7D2218D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02004FE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6C34C1" w14:textId="77777777" w:rsidR="001B16E3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D309798" w14:textId="77777777" w:rsidR="00B44E1E" w:rsidRPr="00985A84" w:rsidRDefault="00B44E1E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C348700" w14:textId="6B0DB843" w:rsidR="001D618C" w:rsidRPr="00C52C41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61472">
        <w:rPr>
          <w:rFonts w:ascii="Angsana New" w:hAnsi="Angsana New" w:hint="cs"/>
          <w:b/>
          <w:bCs/>
          <w:sz w:val="52"/>
          <w:szCs w:val="52"/>
          <w:cs/>
        </w:rPr>
        <w:t xml:space="preserve">โทเร </w:t>
      </w:r>
      <w:bookmarkStart w:id="2" w:name="SubTitle"/>
      <w:r w:rsidR="00161472">
        <w:rPr>
          <w:rFonts w:ascii="Angsana New" w:hAnsi="Angsana New" w:hint="cs"/>
          <w:b/>
          <w:bCs/>
          <w:sz w:val="52"/>
          <w:szCs w:val="52"/>
          <w:cs/>
        </w:rPr>
        <w:t>เท็กซ์ไทล์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="00161472">
        <w:rPr>
          <w:rFonts w:ascii="Angsana New" w:hAnsi="Angsana New" w:hint="cs"/>
          <w:b/>
          <w:bCs/>
          <w:sz w:val="52"/>
          <w:szCs w:val="52"/>
          <w:cs/>
        </w:rPr>
        <w:t>ประเทศ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ไทย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)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bookmarkEnd w:id="0"/>
      <w:r w:rsidR="00D361B7"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762BCA3D" w14:textId="77777777" w:rsidR="001B16E3" w:rsidRPr="007C719A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0"/>
          <w:szCs w:val="20"/>
        </w:rPr>
      </w:pPr>
    </w:p>
    <w:bookmarkEnd w:id="2"/>
    <w:p w14:paraId="41179695" w14:textId="277B12E9" w:rsidR="00F06935" w:rsidRPr="008F777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4368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</w:t>
      </w:r>
      <w:r w:rsidR="00CE35B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ย่อ</w:t>
      </w:r>
    </w:p>
    <w:p w14:paraId="40F89C29" w14:textId="2754E463" w:rsidR="00F06935" w:rsidRPr="008F7775" w:rsidRDefault="00F06935" w:rsidP="00F966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bookmarkStart w:id="3" w:name="_Hlk31272950"/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B64DF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 w:rsidR="007A5679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7A567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21653C" w:rsidRPr="0021653C">
        <w:rPr>
          <w:rFonts w:ascii="Angsana New" w:hAnsi="Angsana New" w:cs="Angsana New" w:hint="cs"/>
          <w:b w:val="0"/>
          <w:bCs w:val="0"/>
          <w:sz w:val="32"/>
          <w:szCs w:val="32"/>
        </w:rPr>
        <w:t>2564</w:t>
      </w:r>
    </w:p>
    <w:bookmarkEnd w:id="3"/>
    <w:p w14:paraId="1C8B960E" w14:textId="51A143E1" w:rsidR="00F0693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1427DA" w14:textId="72BF4F43" w:rsidR="0063779C" w:rsidRDefault="0063779C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FD2D0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CF7F94E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92F2F4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17F29D8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6752DF1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87054AA" w14:textId="77777777" w:rsidR="00F06935" w:rsidRPr="00CC146F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F06935" w:rsidRPr="00CC146F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1BCB2E5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3F27B20A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70E601F9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E6A438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2536CE70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9A6D36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95C983E" w14:textId="77777777" w:rsidR="00517203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A95F022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252A0BCA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4A78E50A" w14:textId="77777777" w:rsidR="00D71535" w:rsidRPr="0063779C" w:rsidRDefault="00D71535" w:rsidP="00517203">
      <w:pPr>
        <w:rPr>
          <w:rFonts w:asciiTheme="majorBidi" w:hAnsiTheme="majorBidi" w:cstheme="majorBidi"/>
          <w:sz w:val="30"/>
          <w:szCs w:val="30"/>
          <w:cs/>
        </w:rPr>
      </w:pPr>
    </w:p>
    <w:p w14:paraId="0A9CBF9F" w14:textId="77777777" w:rsidR="00517203" w:rsidRPr="00C52C41" w:rsidRDefault="00517203" w:rsidP="00517203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3A6FFD32" w14:textId="77777777" w:rsidR="00517203" w:rsidRPr="00376381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A1ECE64" w14:textId="77777777" w:rsidR="00161472" w:rsidRPr="00C52C41" w:rsidRDefault="00161472" w:rsidP="0016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bookmarkStart w:id="4" w:name="_Hlk23272106"/>
      <w:r w:rsidRPr="00680C95">
        <w:rPr>
          <w:rFonts w:ascii="Angsana New" w:hAnsi="Angsana New"/>
          <w:b/>
          <w:bCs/>
          <w:sz w:val="30"/>
          <w:szCs w:val="30"/>
          <w:cs/>
        </w:rPr>
        <w:t>โทเร เท็กซ์ไทล์ (ประเทศไทย) จำกัด (มหาชน)</w:t>
      </w:r>
      <w:bookmarkEnd w:id="4"/>
    </w:p>
    <w:p w14:paraId="47BC261B" w14:textId="77777777" w:rsidR="00517203" w:rsidRPr="00174EB6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7B115680" w14:textId="6B3CFDE7" w:rsidR="009C30BE" w:rsidRPr="009C30BE" w:rsidRDefault="009C30BE" w:rsidP="007D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C30BE">
        <w:rPr>
          <w:rFonts w:ascii="Angsana New" w:hAnsi="Angsana New" w:hint="cs"/>
          <w:sz w:val="30"/>
          <w:szCs w:val="30"/>
          <w:cs/>
          <w:lang w:val="th-TH"/>
        </w:rPr>
        <w:t>ข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 w:rsidR="00054A30">
        <w:rPr>
          <w:rFonts w:ascii="Angsana New" w:hAnsi="Angsana New"/>
          <w:sz w:val="30"/>
          <w:szCs w:val="30"/>
          <w:cs/>
          <w:lang w:val="th-TH"/>
        </w:rPr>
        <w:br/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="00033210">
        <w:rPr>
          <w:rFonts w:ascii="Angsana New" w:hAnsi="Angsana New"/>
          <w:sz w:val="30"/>
          <w:szCs w:val="30"/>
        </w:rPr>
        <w:t xml:space="preserve">30 </w:t>
      </w:r>
      <w:r w:rsidR="00033210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</w:t>
      </w:r>
      <w:r w:rsidR="001C1F2F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งบกำไร</w:t>
      </w:r>
      <w:r w:rsidR="00054A30">
        <w:rPr>
          <w:rFonts w:ascii="Angsana New" w:hAnsi="Angsana New" w:hint="cs"/>
          <w:sz w:val="30"/>
          <w:szCs w:val="30"/>
          <w:cs/>
          <w:lang w:val="th-TH"/>
        </w:rPr>
        <w:t>ข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าดทุนที่แสดงเงินลงทุนตามวิธีส่วนได้เสียและงบกำไรขาดทุนเฉพาะกิจการ </w:t>
      </w:r>
      <w:r w:rsidR="00054A30">
        <w:rPr>
          <w:rFonts w:ascii="Angsana New" w:hAnsi="Angsana New"/>
          <w:sz w:val="30"/>
          <w:szCs w:val="30"/>
          <w:cs/>
          <w:lang w:val="th-TH"/>
        </w:rPr>
        <w:br/>
      </w:r>
      <w:r>
        <w:rPr>
          <w:rFonts w:ascii="Angsana New" w:hAnsi="Angsana New" w:hint="cs"/>
          <w:sz w:val="30"/>
          <w:szCs w:val="30"/>
          <w:cs/>
          <w:lang w:val="th-TH"/>
        </w:rPr>
        <w:t>งบ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กำไรขาดทุนเบ็ดเสร็จที่แสดงเงินลงทุนตามวิธีส่วนได้เสียและงบกำไรขาดทุนเบ็ดเสร็จ</w:t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เฉพาะกิจการ</w:t>
      </w:r>
      <w:r w:rsidR="00CE35B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งบแสดง</w:t>
      </w:r>
      <w:r w:rsidR="003C5F04">
        <w:rPr>
          <w:rFonts w:ascii="Angsana New" w:hAnsi="Angsana New"/>
          <w:sz w:val="30"/>
          <w:szCs w:val="30"/>
          <w:cs/>
          <w:lang w:val="th-TH"/>
        </w:rPr>
        <w:br/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การเปลี่ยนแปลงส่วนของผู้ถือหุ้นที่แสดงเงินลงทุน</w:t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ตามวิธีส่วนได้เสียและงบแสดงการเปลี่ยนแปลงส่วนของผู้ถือหุ้นเฉพาะกิจการ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และงบกระแสเงินสด</w:t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ที่แสดงเงินลงทุนตามวิธีส่วนได้เสียและงบกระแสเงินส</w:t>
      </w:r>
      <w:r w:rsidR="002C21E9">
        <w:rPr>
          <w:rFonts w:ascii="Angsana New" w:hAnsi="Angsana New" w:hint="cs"/>
          <w:sz w:val="30"/>
          <w:szCs w:val="30"/>
          <w:cs/>
          <w:lang w:val="th-TH"/>
        </w:rPr>
        <w:t>ดเฉพาะกิจการ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สำหรับ</w:t>
      </w:r>
      <w:r w:rsidR="003C5F04">
        <w:rPr>
          <w:rFonts w:ascii="Angsana New" w:hAnsi="Angsana New"/>
          <w:sz w:val="30"/>
          <w:szCs w:val="30"/>
          <w:cs/>
          <w:lang w:val="th-TH"/>
        </w:rPr>
        <w:br/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3C5F04">
        <w:rPr>
          <w:rFonts w:ascii="Angsana New" w:hAnsi="Angsana New" w:hint="cs"/>
          <w:sz w:val="30"/>
          <w:szCs w:val="30"/>
          <w:cs/>
          <w:lang w:val="th-TH"/>
        </w:rPr>
        <w:t>สาม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21653C" w:rsidRPr="0021653C">
        <w:rPr>
          <w:rFonts w:ascii="Angsana New" w:hAnsi="Angsana New" w:hint="cs"/>
          <w:sz w:val="30"/>
          <w:szCs w:val="30"/>
        </w:rPr>
        <w:t>30</w:t>
      </w:r>
      <w:r w:rsidR="003C5F04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21653C" w:rsidRPr="0021653C">
        <w:rPr>
          <w:rFonts w:ascii="Angsana New" w:hAnsi="Angsana New" w:hint="cs"/>
          <w:sz w:val="30"/>
          <w:szCs w:val="30"/>
        </w:rPr>
        <w:t>2564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 xml:space="preserve"> และหมายเหตุประกอบงบการเงินแบบย่อ (“ข้อมูลทางการเงินระหว่างกาล”) ของ</w:t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>บริษัท โทเร เท็กซ์ไทล์ (ประเทศไทย) จำกัด (มหาชน)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A42740" w:rsidRPr="00A42740">
        <w:rPr>
          <w:rFonts w:ascii="Angsana New" w:hAnsi="Angsana New"/>
          <w:sz w:val="30"/>
          <w:szCs w:val="30"/>
        </w:rPr>
        <w:t>34</w:t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="003C5F04">
        <w:rPr>
          <w:rFonts w:ascii="Angsana New" w:hAnsi="Angsana New"/>
          <w:sz w:val="30"/>
          <w:szCs w:val="30"/>
          <w:cs/>
          <w:lang w:val="th-TH"/>
        </w:rPr>
        <w:br/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>ของข้าพเจ้า</w:t>
      </w:r>
    </w:p>
    <w:p w14:paraId="2C777317" w14:textId="77777777" w:rsidR="007D58FE" w:rsidRPr="007D58FE" w:rsidRDefault="007D58FE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</w:rPr>
      </w:pPr>
    </w:p>
    <w:p w14:paraId="430F8E97" w14:textId="25BBB0B9" w:rsidR="00517203" w:rsidRPr="00327D84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327D84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46DDFFB0" w14:textId="77777777" w:rsidR="00517203" w:rsidRPr="00327D84" w:rsidRDefault="00517203" w:rsidP="0048763B">
      <w:pPr>
        <w:pStyle w:val="a"/>
        <w:tabs>
          <w:tab w:val="clear" w:pos="1080"/>
        </w:tabs>
        <w:spacing w:line="200" w:lineRule="exact"/>
        <w:ind w:right="-43"/>
        <w:jc w:val="both"/>
        <w:rPr>
          <w:rFonts w:ascii="Angsana New" w:hAnsi="Angsana New" w:cs="Angsana New"/>
          <w:lang w:val="en-US"/>
        </w:rPr>
      </w:pPr>
    </w:p>
    <w:p w14:paraId="301CE6F5" w14:textId="066EBE64" w:rsidR="00161472" w:rsidRPr="00522609" w:rsidRDefault="00161472" w:rsidP="0016147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</w:rPr>
      </w:pPr>
      <w:r w:rsidRPr="00327D84">
        <w:rPr>
          <w:rFonts w:ascii="Angsana New" w:hAnsi="Angsana New" w:cs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 w:rsidR="00A42740" w:rsidRPr="00A42740">
        <w:rPr>
          <w:rFonts w:ascii="Angsana New" w:hAnsi="Angsana New" w:cs="Angsana New" w:hint="cs"/>
          <w:spacing w:val="-4"/>
          <w:lang w:val="en-US"/>
        </w:rPr>
        <w:t>2410</w:t>
      </w:r>
      <w:r w:rsidRPr="00327D84">
        <w:rPr>
          <w:rFonts w:ascii="Angsana New" w:hAnsi="Angsana New" w:cs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F55A47">
        <w:rPr>
          <w:rFonts w:ascii="Angsana New" w:hAnsi="Angsana New" w:cs="Angsana New"/>
          <w:spacing w:val="-4"/>
          <w:cs/>
        </w:rPr>
        <w:br/>
      </w:r>
      <w:r w:rsidRPr="00327D84">
        <w:rPr>
          <w:rFonts w:ascii="Angsana New" w:hAnsi="Angsana New" w:cs="Angsana New"/>
          <w:spacing w:val="-4"/>
          <w:cs/>
        </w:rPr>
        <w:t>การตรวจสอบ ดังนั้น</w:t>
      </w:r>
      <w:r w:rsidR="002A5940">
        <w:rPr>
          <w:rFonts w:ascii="Angsana New" w:hAnsi="Angsana New" w:cs="Angsana New" w:hint="cs"/>
          <w:spacing w:val="-4"/>
          <w:cs/>
        </w:rPr>
        <w:t xml:space="preserve"> </w:t>
      </w:r>
      <w:r w:rsidRPr="00327D84">
        <w:rPr>
          <w:rFonts w:ascii="Angsana New" w:hAnsi="Angsana New" w:cs="Angsana New"/>
          <w:spacing w:val="-4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2E42423" w14:textId="77777777" w:rsidR="00400C2B" w:rsidRDefault="00400C2B" w:rsidP="00BA2F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B3E9A01" w14:textId="59E720DA" w:rsidR="00FE19FA" w:rsidRDefault="00FE19FA" w:rsidP="00BA2F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  <w:sectPr w:rsidR="00FE19FA" w:rsidSect="00A2797E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</w:p>
    <w:p w14:paraId="21F0962D" w14:textId="147DE234" w:rsidR="00656C68" w:rsidRDefault="00656C68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3C5B9765" w14:textId="77777777" w:rsidR="00FE19FA" w:rsidRPr="00641726" w:rsidRDefault="00FE19FA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 w:hint="cs"/>
          <w:cs/>
        </w:rPr>
      </w:pPr>
    </w:p>
    <w:p w14:paraId="4BB94E3C" w14:textId="128133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0D7E98">
        <w:rPr>
          <w:rFonts w:ascii="Angsana New" w:hAnsi="Angsana New" w:cs="Angsana New"/>
          <w:i/>
          <w:iCs/>
          <w:cs/>
        </w:rPr>
        <w:t>ข้อสรุป</w:t>
      </w:r>
    </w:p>
    <w:p w14:paraId="01A00E5D" w14:textId="77777777" w:rsidR="00AE155F" w:rsidRPr="00AE155F" w:rsidRDefault="00AE155F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cs/>
          <w:lang w:val="en-US"/>
        </w:rPr>
      </w:pPr>
    </w:p>
    <w:p w14:paraId="1106E1D3" w14:textId="3814E507" w:rsidR="00161472" w:rsidRPr="00AE155F" w:rsidRDefault="00161472" w:rsidP="0016147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0D7E98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Pr="00AE155F">
        <w:rPr>
          <w:rFonts w:ascii="Angsana New" w:hAnsi="Angsana New" w:cs="Angsana New"/>
        </w:rPr>
        <w:t xml:space="preserve"> </w:t>
      </w:r>
      <w:r w:rsidRPr="000D7E98">
        <w:rPr>
          <w:rFonts w:ascii="Angsana New" w:hAnsi="Angsana New" w:cs="Angsana New"/>
          <w:cs/>
        </w:rPr>
        <w:t>ข้อมูลทางการเงินระหว่างกาลดังกล่าวไม่ได้จัดทำขึ้นตามมาตร</w:t>
      </w:r>
      <w:r>
        <w:rPr>
          <w:rFonts w:ascii="Angsana New" w:hAnsi="Angsana New" w:cs="Angsana New"/>
          <w:cs/>
        </w:rPr>
        <w:t xml:space="preserve">ฐานการบัญชีฉบับที่ </w:t>
      </w:r>
      <w:r w:rsidR="00A42740" w:rsidRPr="00A42740">
        <w:rPr>
          <w:rFonts w:ascii="Angsana New" w:hAnsi="Angsana New" w:cs="Angsana New"/>
          <w:lang w:val="en-US"/>
        </w:rPr>
        <w:t>34</w:t>
      </w:r>
      <w:r>
        <w:rPr>
          <w:rFonts w:ascii="Angsana New" w:hAnsi="Angsana New" w:cs="Angsana New"/>
          <w:cs/>
        </w:rPr>
        <w:t xml:space="preserve"> เรื่อง การรายงานทาง</w:t>
      </w:r>
      <w:r w:rsidRPr="000D7E98">
        <w:rPr>
          <w:rFonts w:ascii="Angsana New" w:hAnsi="Angsana New" w:cs="Angsana New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0F3E4883" w14:textId="77777777" w:rsidR="007764DB" w:rsidRPr="00B11560" w:rsidRDefault="007764DB" w:rsidP="007764DB">
      <w:pPr>
        <w:jc w:val="thaiDistribute"/>
        <w:rPr>
          <w:rFonts w:ascii="Angsana New" w:eastAsia="Calibri" w:hAnsi="Angsana New"/>
          <w:sz w:val="24"/>
          <w:szCs w:val="24"/>
          <w:cs/>
        </w:rPr>
      </w:pPr>
    </w:p>
    <w:p w14:paraId="63709411" w14:textId="77777777" w:rsidR="007764DB" w:rsidRDefault="007764DB" w:rsidP="007764DB">
      <w:pPr>
        <w:jc w:val="thaiDistribute"/>
        <w:rPr>
          <w:rFonts w:ascii="Angsana New" w:hAnsi="Angsana New"/>
          <w:sz w:val="24"/>
          <w:szCs w:val="24"/>
        </w:rPr>
      </w:pPr>
    </w:p>
    <w:p w14:paraId="70ED3F24" w14:textId="77777777" w:rsidR="007764DB" w:rsidRPr="00F94458" w:rsidRDefault="007764DB" w:rsidP="007764DB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589C48A7" w14:textId="77777777" w:rsidR="007764DB" w:rsidRPr="00F94458" w:rsidRDefault="007764DB" w:rsidP="007764DB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06985A9D" w14:textId="4BCBC42F" w:rsidR="00921FDF" w:rsidRPr="00C52C41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สิงห์สุขสวัสดิ์</w:t>
      </w:r>
      <w:r w:rsidR="00921FDF" w:rsidRPr="00C52C41">
        <w:rPr>
          <w:rFonts w:ascii="Angsana New" w:hAnsi="Angsana New" w:cs="Angsana New"/>
          <w:cs/>
        </w:rPr>
        <w:t>)</w:t>
      </w:r>
    </w:p>
    <w:p w14:paraId="1DD8EC70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25F34F65" w14:textId="78F32F74" w:rsidR="00594B7C" w:rsidRPr="00C64BA9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 w:rsidR="00A42740" w:rsidRPr="00A42740">
        <w:rPr>
          <w:rFonts w:ascii="Angsana New" w:hAnsi="Angsana New" w:cs="Angsana New"/>
          <w:lang w:val="en-US"/>
        </w:rPr>
        <w:t>6112</w:t>
      </w:r>
    </w:p>
    <w:p w14:paraId="02398CD8" w14:textId="77777777" w:rsidR="00921FDF" w:rsidRPr="008A5FD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74DCE1F4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0882F275" w14:textId="01D8FC98" w:rsidR="00D017C0" w:rsidRDefault="00685E11" w:rsidP="00685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กรุงเทพมหาน</w:t>
      </w:r>
      <w:r>
        <w:rPr>
          <w:rFonts w:ascii="Angsana New" w:hAnsi="Angsana New" w:hint="cs"/>
          <w:sz w:val="30"/>
          <w:szCs w:val="30"/>
          <w:cs/>
        </w:rPr>
        <w:t xml:space="preserve">คร </w:t>
      </w:r>
    </w:p>
    <w:p w14:paraId="48F25592" w14:textId="04C35889" w:rsidR="00161472" w:rsidRDefault="0021653C" w:rsidP="0016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1653C">
        <w:rPr>
          <w:rFonts w:ascii="Angsana New" w:hAnsi="Angsana New" w:hint="cs"/>
          <w:sz w:val="30"/>
          <w:szCs w:val="30"/>
        </w:rPr>
        <w:t>11</w:t>
      </w:r>
      <w:r w:rsidR="003C5F04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21653C">
        <w:rPr>
          <w:rFonts w:ascii="Angsana New" w:hAnsi="Angsana New" w:hint="cs"/>
          <w:sz w:val="30"/>
          <w:szCs w:val="30"/>
        </w:rPr>
        <w:t>2564</w:t>
      </w:r>
    </w:p>
    <w:p w14:paraId="4D19FD52" w14:textId="220ED7C1" w:rsidR="00052F09" w:rsidRDefault="00052F09" w:rsidP="00323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052F09" w:rsidSect="00FE19FA">
      <w:headerReference w:type="default" r:id="rId13"/>
      <w:footerReference w:type="default" r:id="rId14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53F9EC" w14:textId="77777777" w:rsidR="005D7E78" w:rsidRDefault="005D7E78">
      <w:r>
        <w:separator/>
      </w:r>
    </w:p>
  </w:endnote>
  <w:endnote w:type="continuationSeparator" w:id="0">
    <w:p w14:paraId="6EAB5409" w14:textId="77777777" w:rsidR="005D7E78" w:rsidRDefault="005D7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74B1C8B7-B328-43A7-B647-8325F0499F71}"/>
    <w:embedBold r:id="rId2" w:fontKey="{5E2CB2DA-D6AE-4EDD-B2D0-E94949E8F80D}"/>
    <w:embedItalic r:id="rId3" w:fontKey="{28E6C304-0EDC-47E5-AB09-6A90DF64F8A1}"/>
    <w:embedBoldItalic r:id="rId4" w:fontKey="{F6E84E5F-1A0F-44A3-B42E-29AB7010077E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D6917" w14:textId="46FF5E39" w:rsidR="008806B5" w:rsidRDefault="008806B5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A42740">
      <w:rPr>
        <w:rStyle w:val="PageNumber"/>
        <w:noProof/>
      </w:rPr>
      <w:t>8</w:t>
    </w:r>
    <w:r>
      <w:rPr>
        <w:rStyle w:val="PageNumber"/>
      </w:rPr>
      <w:fldChar w:fldCharType="end"/>
    </w:r>
  </w:p>
  <w:p w14:paraId="35957385" w14:textId="77777777" w:rsidR="008806B5" w:rsidRDefault="008806B5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129BF" w14:textId="77777777" w:rsidR="008806B5" w:rsidRPr="00804CAF" w:rsidRDefault="008806B5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2CFB37DD" w14:textId="77777777" w:rsidR="008806B5" w:rsidRPr="001B16E3" w:rsidRDefault="008806B5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28ED67" w14:textId="40FDE64E" w:rsidR="008806B5" w:rsidRPr="00F25036" w:rsidRDefault="008806B5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FE7E7" w14:textId="611B032C" w:rsidR="008806B5" w:rsidRDefault="008806B5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A42740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A98F05" w14:textId="77777777" w:rsidR="005D7E78" w:rsidRDefault="005D7E78">
      <w:r>
        <w:separator/>
      </w:r>
    </w:p>
  </w:footnote>
  <w:footnote w:type="continuationSeparator" w:id="0">
    <w:p w14:paraId="505CACF4" w14:textId="77777777" w:rsidR="005D7E78" w:rsidRDefault="005D7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49B008" w14:textId="77777777" w:rsidR="008806B5" w:rsidRPr="001B16E3" w:rsidRDefault="008806B5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2BD611" w14:textId="77777777" w:rsidR="00FE19FA" w:rsidRPr="001B16E3" w:rsidRDefault="00FE19FA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7A62E" w14:textId="4573193D" w:rsidR="008806B5" w:rsidRDefault="008806B5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B9C231B" w14:textId="77777777" w:rsidR="00FE19FA" w:rsidRPr="00985A84" w:rsidRDefault="00FE19FA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28C14CA"/>
    <w:multiLevelType w:val="hybridMultilevel"/>
    <w:tmpl w:val="70D8996A"/>
    <w:lvl w:ilvl="0" w:tplc="0A107A6E">
      <w:numFmt w:val="bullet"/>
      <w:lvlText w:val="-"/>
      <w:lvlJc w:val="left"/>
      <w:pPr>
        <w:ind w:left="11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10B03"/>
    <w:multiLevelType w:val="hybridMultilevel"/>
    <w:tmpl w:val="B3344FB8"/>
    <w:lvl w:ilvl="0" w:tplc="B68CA5CA">
      <w:numFmt w:val="bullet"/>
      <w:lvlText w:val="-"/>
      <w:lvlJc w:val="left"/>
      <w:pPr>
        <w:ind w:left="822" w:hanging="93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0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5"/>
  </w:num>
  <w:num w:numId="14">
    <w:abstractNumId w:val="20"/>
  </w:num>
  <w:num w:numId="15">
    <w:abstractNumId w:val="23"/>
  </w:num>
  <w:num w:numId="16">
    <w:abstractNumId w:val="28"/>
  </w:num>
  <w:num w:numId="17">
    <w:abstractNumId w:val="10"/>
  </w:num>
  <w:num w:numId="18">
    <w:abstractNumId w:val="31"/>
  </w:num>
  <w:num w:numId="19">
    <w:abstractNumId w:val="26"/>
  </w:num>
  <w:num w:numId="20">
    <w:abstractNumId w:val="36"/>
  </w:num>
  <w:num w:numId="21">
    <w:abstractNumId w:val="42"/>
  </w:num>
  <w:num w:numId="22">
    <w:abstractNumId w:val="11"/>
  </w:num>
  <w:num w:numId="23">
    <w:abstractNumId w:val="32"/>
  </w:num>
  <w:num w:numId="24">
    <w:abstractNumId w:val="37"/>
  </w:num>
  <w:num w:numId="25">
    <w:abstractNumId w:val="41"/>
  </w:num>
  <w:num w:numId="26">
    <w:abstractNumId w:val="13"/>
  </w:num>
  <w:num w:numId="27">
    <w:abstractNumId w:val="25"/>
  </w:num>
  <w:num w:numId="28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9"/>
  </w:num>
  <w:num w:numId="31">
    <w:abstractNumId w:val="27"/>
  </w:num>
  <w:num w:numId="32">
    <w:abstractNumId w:val="12"/>
  </w:num>
  <w:num w:numId="33">
    <w:abstractNumId w:val="33"/>
  </w:num>
  <w:num w:numId="34">
    <w:abstractNumId w:val="38"/>
  </w:num>
  <w:num w:numId="35">
    <w:abstractNumId w:val="40"/>
  </w:num>
  <w:num w:numId="36">
    <w:abstractNumId w:val="14"/>
  </w:num>
  <w:num w:numId="37">
    <w:abstractNumId w:val="30"/>
  </w:num>
  <w:num w:numId="38">
    <w:abstractNumId w:val="39"/>
  </w:num>
  <w:num w:numId="39">
    <w:abstractNumId w:val="16"/>
  </w:num>
  <w:num w:numId="40">
    <w:abstractNumId w:val="34"/>
  </w:num>
  <w:num w:numId="41">
    <w:abstractNumId w:val="15"/>
  </w:num>
  <w:num w:numId="42">
    <w:abstractNumId w:val="29"/>
  </w:num>
  <w:num w:numId="4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TrueTypeFonts/>
  <w:saveSubset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020C"/>
    <w:rsid w:val="0000137C"/>
    <w:rsid w:val="0000156B"/>
    <w:rsid w:val="0000224D"/>
    <w:rsid w:val="000023F9"/>
    <w:rsid w:val="00002612"/>
    <w:rsid w:val="00002980"/>
    <w:rsid w:val="00002E48"/>
    <w:rsid w:val="00002EFE"/>
    <w:rsid w:val="00003021"/>
    <w:rsid w:val="0000346A"/>
    <w:rsid w:val="00003D5A"/>
    <w:rsid w:val="00003E91"/>
    <w:rsid w:val="00004EEF"/>
    <w:rsid w:val="000050C8"/>
    <w:rsid w:val="00006184"/>
    <w:rsid w:val="000064CE"/>
    <w:rsid w:val="00006519"/>
    <w:rsid w:val="00006617"/>
    <w:rsid w:val="00006B91"/>
    <w:rsid w:val="000072D0"/>
    <w:rsid w:val="00010093"/>
    <w:rsid w:val="00010F84"/>
    <w:rsid w:val="0001155C"/>
    <w:rsid w:val="00011ACB"/>
    <w:rsid w:val="00011E81"/>
    <w:rsid w:val="00012026"/>
    <w:rsid w:val="00012AC1"/>
    <w:rsid w:val="00013BF6"/>
    <w:rsid w:val="00014EF7"/>
    <w:rsid w:val="00014FE5"/>
    <w:rsid w:val="00015011"/>
    <w:rsid w:val="00015226"/>
    <w:rsid w:val="0001536B"/>
    <w:rsid w:val="00015552"/>
    <w:rsid w:val="000158D3"/>
    <w:rsid w:val="00015C3B"/>
    <w:rsid w:val="00016884"/>
    <w:rsid w:val="000169BD"/>
    <w:rsid w:val="00016CBC"/>
    <w:rsid w:val="00017605"/>
    <w:rsid w:val="000176A1"/>
    <w:rsid w:val="00017710"/>
    <w:rsid w:val="00021921"/>
    <w:rsid w:val="00021B0D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6BCF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2B8E"/>
    <w:rsid w:val="00032CAB"/>
    <w:rsid w:val="00033210"/>
    <w:rsid w:val="00033432"/>
    <w:rsid w:val="00033FF3"/>
    <w:rsid w:val="000341E5"/>
    <w:rsid w:val="00034C26"/>
    <w:rsid w:val="00035530"/>
    <w:rsid w:val="000369E2"/>
    <w:rsid w:val="00036EA2"/>
    <w:rsid w:val="00036F5E"/>
    <w:rsid w:val="000372A0"/>
    <w:rsid w:val="0003770F"/>
    <w:rsid w:val="00037A63"/>
    <w:rsid w:val="00037C5E"/>
    <w:rsid w:val="00037F85"/>
    <w:rsid w:val="000409EE"/>
    <w:rsid w:val="000410E6"/>
    <w:rsid w:val="00041171"/>
    <w:rsid w:val="00041E52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47696"/>
    <w:rsid w:val="00047F1D"/>
    <w:rsid w:val="00050991"/>
    <w:rsid w:val="0005136F"/>
    <w:rsid w:val="00051655"/>
    <w:rsid w:val="00051896"/>
    <w:rsid w:val="00051C85"/>
    <w:rsid w:val="00051FD5"/>
    <w:rsid w:val="00052D14"/>
    <w:rsid w:val="00052F09"/>
    <w:rsid w:val="000534B4"/>
    <w:rsid w:val="00054A30"/>
    <w:rsid w:val="00054AEB"/>
    <w:rsid w:val="00054DCE"/>
    <w:rsid w:val="00054F22"/>
    <w:rsid w:val="00055122"/>
    <w:rsid w:val="000553E8"/>
    <w:rsid w:val="00055F05"/>
    <w:rsid w:val="000565DC"/>
    <w:rsid w:val="0005668F"/>
    <w:rsid w:val="00056881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496"/>
    <w:rsid w:val="00067536"/>
    <w:rsid w:val="0006772C"/>
    <w:rsid w:val="00067CDF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4124"/>
    <w:rsid w:val="000758B9"/>
    <w:rsid w:val="00076138"/>
    <w:rsid w:val="0007622E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221C"/>
    <w:rsid w:val="00083A32"/>
    <w:rsid w:val="00083BC2"/>
    <w:rsid w:val="00083C35"/>
    <w:rsid w:val="00084759"/>
    <w:rsid w:val="00084876"/>
    <w:rsid w:val="000853B7"/>
    <w:rsid w:val="0008546F"/>
    <w:rsid w:val="00086378"/>
    <w:rsid w:val="00086413"/>
    <w:rsid w:val="00086961"/>
    <w:rsid w:val="00087485"/>
    <w:rsid w:val="00090079"/>
    <w:rsid w:val="00090279"/>
    <w:rsid w:val="00090289"/>
    <w:rsid w:val="00090FF5"/>
    <w:rsid w:val="000916F5"/>
    <w:rsid w:val="00091A10"/>
    <w:rsid w:val="00092898"/>
    <w:rsid w:val="0009290A"/>
    <w:rsid w:val="000929E4"/>
    <w:rsid w:val="00092EB0"/>
    <w:rsid w:val="0009308E"/>
    <w:rsid w:val="000934D7"/>
    <w:rsid w:val="00093A44"/>
    <w:rsid w:val="000946C0"/>
    <w:rsid w:val="00095663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88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275"/>
    <w:rsid w:val="000A5B44"/>
    <w:rsid w:val="000A5C03"/>
    <w:rsid w:val="000A5D75"/>
    <w:rsid w:val="000A5E66"/>
    <w:rsid w:val="000A6708"/>
    <w:rsid w:val="000A6E77"/>
    <w:rsid w:val="000A7692"/>
    <w:rsid w:val="000A7BC0"/>
    <w:rsid w:val="000A7FF2"/>
    <w:rsid w:val="000B00BC"/>
    <w:rsid w:val="000B02B2"/>
    <w:rsid w:val="000B05BB"/>
    <w:rsid w:val="000B1443"/>
    <w:rsid w:val="000B1939"/>
    <w:rsid w:val="000B2667"/>
    <w:rsid w:val="000B28D1"/>
    <w:rsid w:val="000B386F"/>
    <w:rsid w:val="000B3C67"/>
    <w:rsid w:val="000B40C9"/>
    <w:rsid w:val="000B488F"/>
    <w:rsid w:val="000B4B00"/>
    <w:rsid w:val="000B4CAB"/>
    <w:rsid w:val="000B4EEE"/>
    <w:rsid w:val="000B53B0"/>
    <w:rsid w:val="000B5778"/>
    <w:rsid w:val="000B5875"/>
    <w:rsid w:val="000B5F74"/>
    <w:rsid w:val="000B6764"/>
    <w:rsid w:val="000B6E6F"/>
    <w:rsid w:val="000B6FE7"/>
    <w:rsid w:val="000B7674"/>
    <w:rsid w:val="000B7E49"/>
    <w:rsid w:val="000C0056"/>
    <w:rsid w:val="000C0142"/>
    <w:rsid w:val="000C1568"/>
    <w:rsid w:val="000C15E7"/>
    <w:rsid w:val="000C1606"/>
    <w:rsid w:val="000C1F08"/>
    <w:rsid w:val="000C1F6C"/>
    <w:rsid w:val="000C2248"/>
    <w:rsid w:val="000C2B6C"/>
    <w:rsid w:val="000C2F72"/>
    <w:rsid w:val="000C3F4E"/>
    <w:rsid w:val="000C4106"/>
    <w:rsid w:val="000C43E0"/>
    <w:rsid w:val="000C4514"/>
    <w:rsid w:val="000C478D"/>
    <w:rsid w:val="000C4B52"/>
    <w:rsid w:val="000C51B2"/>
    <w:rsid w:val="000C51D4"/>
    <w:rsid w:val="000C5FB2"/>
    <w:rsid w:val="000C71DC"/>
    <w:rsid w:val="000C7FF8"/>
    <w:rsid w:val="000D067B"/>
    <w:rsid w:val="000D06AC"/>
    <w:rsid w:val="000D0781"/>
    <w:rsid w:val="000D0E0C"/>
    <w:rsid w:val="000D15D5"/>
    <w:rsid w:val="000D2250"/>
    <w:rsid w:val="000D2670"/>
    <w:rsid w:val="000D63B7"/>
    <w:rsid w:val="000D67DF"/>
    <w:rsid w:val="000D6A4E"/>
    <w:rsid w:val="000D6F6B"/>
    <w:rsid w:val="000D7CA7"/>
    <w:rsid w:val="000E02BB"/>
    <w:rsid w:val="000E0D95"/>
    <w:rsid w:val="000E0FF8"/>
    <w:rsid w:val="000E11FF"/>
    <w:rsid w:val="000E1AA6"/>
    <w:rsid w:val="000E20A7"/>
    <w:rsid w:val="000E23F7"/>
    <w:rsid w:val="000E2BB2"/>
    <w:rsid w:val="000E39A2"/>
    <w:rsid w:val="000E39F8"/>
    <w:rsid w:val="000E4422"/>
    <w:rsid w:val="000E45F3"/>
    <w:rsid w:val="000E4805"/>
    <w:rsid w:val="000E4863"/>
    <w:rsid w:val="000E4FC6"/>
    <w:rsid w:val="000E5015"/>
    <w:rsid w:val="000E528F"/>
    <w:rsid w:val="000E6287"/>
    <w:rsid w:val="000E6E07"/>
    <w:rsid w:val="000E7327"/>
    <w:rsid w:val="000E7461"/>
    <w:rsid w:val="000E7C81"/>
    <w:rsid w:val="000F078E"/>
    <w:rsid w:val="000F104D"/>
    <w:rsid w:val="000F126F"/>
    <w:rsid w:val="000F1385"/>
    <w:rsid w:val="000F16FB"/>
    <w:rsid w:val="000F172F"/>
    <w:rsid w:val="000F1940"/>
    <w:rsid w:val="000F1EC2"/>
    <w:rsid w:val="000F20E1"/>
    <w:rsid w:val="000F2594"/>
    <w:rsid w:val="000F290E"/>
    <w:rsid w:val="000F29CC"/>
    <w:rsid w:val="000F2F6E"/>
    <w:rsid w:val="000F3DD5"/>
    <w:rsid w:val="000F3EB2"/>
    <w:rsid w:val="000F3F31"/>
    <w:rsid w:val="000F422A"/>
    <w:rsid w:val="000F4453"/>
    <w:rsid w:val="000F4C40"/>
    <w:rsid w:val="000F4F25"/>
    <w:rsid w:val="000F5132"/>
    <w:rsid w:val="000F5341"/>
    <w:rsid w:val="000F57ED"/>
    <w:rsid w:val="000F5AB4"/>
    <w:rsid w:val="000F691A"/>
    <w:rsid w:val="000F6965"/>
    <w:rsid w:val="000F6BDD"/>
    <w:rsid w:val="000F719C"/>
    <w:rsid w:val="000F77CA"/>
    <w:rsid w:val="001000B3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45DD"/>
    <w:rsid w:val="0010523B"/>
    <w:rsid w:val="00105926"/>
    <w:rsid w:val="00106092"/>
    <w:rsid w:val="00106125"/>
    <w:rsid w:val="00106296"/>
    <w:rsid w:val="001064BA"/>
    <w:rsid w:val="00107124"/>
    <w:rsid w:val="0010762E"/>
    <w:rsid w:val="00107AE9"/>
    <w:rsid w:val="00107D60"/>
    <w:rsid w:val="00107E0E"/>
    <w:rsid w:val="001105CD"/>
    <w:rsid w:val="00110A24"/>
    <w:rsid w:val="00110F5E"/>
    <w:rsid w:val="00110F7D"/>
    <w:rsid w:val="00111550"/>
    <w:rsid w:val="0011160C"/>
    <w:rsid w:val="00111C48"/>
    <w:rsid w:val="00111DEC"/>
    <w:rsid w:val="00112022"/>
    <w:rsid w:val="00112148"/>
    <w:rsid w:val="00112B8B"/>
    <w:rsid w:val="00112C8F"/>
    <w:rsid w:val="00113244"/>
    <w:rsid w:val="0011333C"/>
    <w:rsid w:val="00113703"/>
    <w:rsid w:val="00113DA2"/>
    <w:rsid w:val="00115233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3FA"/>
    <w:rsid w:val="00120B84"/>
    <w:rsid w:val="0012127A"/>
    <w:rsid w:val="00121786"/>
    <w:rsid w:val="0012196E"/>
    <w:rsid w:val="00121E8B"/>
    <w:rsid w:val="00122108"/>
    <w:rsid w:val="00122314"/>
    <w:rsid w:val="001224C4"/>
    <w:rsid w:val="001227F1"/>
    <w:rsid w:val="00122FDB"/>
    <w:rsid w:val="00123130"/>
    <w:rsid w:val="0012397C"/>
    <w:rsid w:val="0012455A"/>
    <w:rsid w:val="00124C13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777"/>
    <w:rsid w:val="00127E1E"/>
    <w:rsid w:val="00130878"/>
    <w:rsid w:val="00131530"/>
    <w:rsid w:val="001316CC"/>
    <w:rsid w:val="00131DBA"/>
    <w:rsid w:val="001324F4"/>
    <w:rsid w:val="00132529"/>
    <w:rsid w:val="00132626"/>
    <w:rsid w:val="0013273A"/>
    <w:rsid w:val="00132869"/>
    <w:rsid w:val="00132A7E"/>
    <w:rsid w:val="0013373B"/>
    <w:rsid w:val="00133AB4"/>
    <w:rsid w:val="00133C7D"/>
    <w:rsid w:val="00133D01"/>
    <w:rsid w:val="00135375"/>
    <w:rsid w:val="001361DD"/>
    <w:rsid w:val="00136566"/>
    <w:rsid w:val="00137298"/>
    <w:rsid w:val="001373ED"/>
    <w:rsid w:val="0014037E"/>
    <w:rsid w:val="001403E4"/>
    <w:rsid w:val="00140418"/>
    <w:rsid w:val="0014066D"/>
    <w:rsid w:val="00140A18"/>
    <w:rsid w:val="00140A4B"/>
    <w:rsid w:val="00140EE4"/>
    <w:rsid w:val="00141107"/>
    <w:rsid w:val="0014112A"/>
    <w:rsid w:val="001413EC"/>
    <w:rsid w:val="001419FC"/>
    <w:rsid w:val="00142452"/>
    <w:rsid w:val="001429B0"/>
    <w:rsid w:val="00142F91"/>
    <w:rsid w:val="00143074"/>
    <w:rsid w:val="00143BE0"/>
    <w:rsid w:val="0014437B"/>
    <w:rsid w:val="00144550"/>
    <w:rsid w:val="0014467E"/>
    <w:rsid w:val="00144D7A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5D1"/>
    <w:rsid w:val="001506C2"/>
    <w:rsid w:val="00150B4B"/>
    <w:rsid w:val="00150D8C"/>
    <w:rsid w:val="00151752"/>
    <w:rsid w:val="00151A69"/>
    <w:rsid w:val="00151C23"/>
    <w:rsid w:val="00152089"/>
    <w:rsid w:val="00152940"/>
    <w:rsid w:val="0015391F"/>
    <w:rsid w:val="00153D36"/>
    <w:rsid w:val="00155636"/>
    <w:rsid w:val="001558BB"/>
    <w:rsid w:val="00155C6C"/>
    <w:rsid w:val="00156AFD"/>
    <w:rsid w:val="001570C8"/>
    <w:rsid w:val="001571F8"/>
    <w:rsid w:val="00157508"/>
    <w:rsid w:val="00157963"/>
    <w:rsid w:val="00160038"/>
    <w:rsid w:val="001602A1"/>
    <w:rsid w:val="00160BDA"/>
    <w:rsid w:val="00161472"/>
    <w:rsid w:val="00161D01"/>
    <w:rsid w:val="001623B8"/>
    <w:rsid w:val="001625D4"/>
    <w:rsid w:val="001628EA"/>
    <w:rsid w:val="00163229"/>
    <w:rsid w:val="00163F66"/>
    <w:rsid w:val="00164174"/>
    <w:rsid w:val="001641DC"/>
    <w:rsid w:val="00164690"/>
    <w:rsid w:val="001658BF"/>
    <w:rsid w:val="00165A74"/>
    <w:rsid w:val="00165D13"/>
    <w:rsid w:val="00166E16"/>
    <w:rsid w:val="00167A28"/>
    <w:rsid w:val="00167A46"/>
    <w:rsid w:val="001706B5"/>
    <w:rsid w:val="0017114F"/>
    <w:rsid w:val="00172569"/>
    <w:rsid w:val="00172795"/>
    <w:rsid w:val="00172ECE"/>
    <w:rsid w:val="0017337E"/>
    <w:rsid w:val="0017386E"/>
    <w:rsid w:val="001739B4"/>
    <w:rsid w:val="00173D76"/>
    <w:rsid w:val="001740D8"/>
    <w:rsid w:val="00174DFA"/>
    <w:rsid w:val="00174EB6"/>
    <w:rsid w:val="00175773"/>
    <w:rsid w:val="001757EC"/>
    <w:rsid w:val="00176571"/>
    <w:rsid w:val="00177847"/>
    <w:rsid w:val="001803DD"/>
    <w:rsid w:val="00180597"/>
    <w:rsid w:val="00180A47"/>
    <w:rsid w:val="00180DC1"/>
    <w:rsid w:val="00181615"/>
    <w:rsid w:val="001819D0"/>
    <w:rsid w:val="00182220"/>
    <w:rsid w:val="00182AD0"/>
    <w:rsid w:val="001837CC"/>
    <w:rsid w:val="001838E7"/>
    <w:rsid w:val="00183D89"/>
    <w:rsid w:val="00183EE9"/>
    <w:rsid w:val="001841C5"/>
    <w:rsid w:val="001843E2"/>
    <w:rsid w:val="00185A00"/>
    <w:rsid w:val="001864EE"/>
    <w:rsid w:val="001869D4"/>
    <w:rsid w:val="00186E7B"/>
    <w:rsid w:val="00186F1F"/>
    <w:rsid w:val="00187069"/>
    <w:rsid w:val="00187146"/>
    <w:rsid w:val="00190C49"/>
    <w:rsid w:val="00191421"/>
    <w:rsid w:val="001939C6"/>
    <w:rsid w:val="00193E06"/>
    <w:rsid w:val="00193F10"/>
    <w:rsid w:val="00194080"/>
    <w:rsid w:val="0019470C"/>
    <w:rsid w:val="00194F3B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52D"/>
    <w:rsid w:val="001A0639"/>
    <w:rsid w:val="001A111B"/>
    <w:rsid w:val="001A183E"/>
    <w:rsid w:val="001A22A8"/>
    <w:rsid w:val="001A2712"/>
    <w:rsid w:val="001A2E57"/>
    <w:rsid w:val="001A2FE8"/>
    <w:rsid w:val="001A33C5"/>
    <w:rsid w:val="001A3CEC"/>
    <w:rsid w:val="001A40BE"/>
    <w:rsid w:val="001A439B"/>
    <w:rsid w:val="001A5263"/>
    <w:rsid w:val="001A5328"/>
    <w:rsid w:val="001A5DB9"/>
    <w:rsid w:val="001A623A"/>
    <w:rsid w:val="001A62C0"/>
    <w:rsid w:val="001A6E25"/>
    <w:rsid w:val="001A73B2"/>
    <w:rsid w:val="001A7F94"/>
    <w:rsid w:val="001B04F8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9F2"/>
    <w:rsid w:val="001B4E2B"/>
    <w:rsid w:val="001B53EB"/>
    <w:rsid w:val="001B5438"/>
    <w:rsid w:val="001B562F"/>
    <w:rsid w:val="001B5A7E"/>
    <w:rsid w:val="001B6148"/>
    <w:rsid w:val="001B6675"/>
    <w:rsid w:val="001B6AF7"/>
    <w:rsid w:val="001B6EA4"/>
    <w:rsid w:val="001B7688"/>
    <w:rsid w:val="001B7860"/>
    <w:rsid w:val="001C00EE"/>
    <w:rsid w:val="001C02DE"/>
    <w:rsid w:val="001C0F28"/>
    <w:rsid w:val="001C1C5F"/>
    <w:rsid w:val="001C1F2F"/>
    <w:rsid w:val="001C2308"/>
    <w:rsid w:val="001C25B9"/>
    <w:rsid w:val="001C2658"/>
    <w:rsid w:val="001C2747"/>
    <w:rsid w:val="001C3563"/>
    <w:rsid w:val="001C43AD"/>
    <w:rsid w:val="001C43F2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B6"/>
    <w:rsid w:val="001D6457"/>
    <w:rsid w:val="001D655A"/>
    <w:rsid w:val="001D7037"/>
    <w:rsid w:val="001D74FF"/>
    <w:rsid w:val="001D7B5D"/>
    <w:rsid w:val="001D7DB1"/>
    <w:rsid w:val="001E03EA"/>
    <w:rsid w:val="001E0BC9"/>
    <w:rsid w:val="001E0CBB"/>
    <w:rsid w:val="001E0FAF"/>
    <w:rsid w:val="001E116E"/>
    <w:rsid w:val="001E178A"/>
    <w:rsid w:val="001E2B79"/>
    <w:rsid w:val="001E3842"/>
    <w:rsid w:val="001E5452"/>
    <w:rsid w:val="001E5789"/>
    <w:rsid w:val="001E588B"/>
    <w:rsid w:val="001E5E67"/>
    <w:rsid w:val="001E6C8B"/>
    <w:rsid w:val="001E7AE6"/>
    <w:rsid w:val="001E7CD5"/>
    <w:rsid w:val="001F0DE2"/>
    <w:rsid w:val="001F0E78"/>
    <w:rsid w:val="001F0FEC"/>
    <w:rsid w:val="001F368F"/>
    <w:rsid w:val="001F374C"/>
    <w:rsid w:val="001F417A"/>
    <w:rsid w:val="001F4419"/>
    <w:rsid w:val="001F4BD0"/>
    <w:rsid w:val="001F6BE7"/>
    <w:rsid w:val="001F726B"/>
    <w:rsid w:val="00200533"/>
    <w:rsid w:val="00200EAB"/>
    <w:rsid w:val="00200F9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3B34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443"/>
    <w:rsid w:val="0021354C"/>
    <w:rsid w:val="00213C8B"/>
    <w:rsid w:val="00213CF9"/>
    <w:rsid w:val="00214120"/>
    <w:rsid w:val="002154CB"/>
    <w:rsid w:val="002155FE"/>
    <w:rsid w:val="002156C0"/>
    <w:rsid w:val="00215934"/>
    <w:rsid w:val="00215BD0"/>
    <w:rsid w:val="00215FFD"/>
    <w:rsid w:val="00216375"/>
    <w:rsid w:val="00216471"/>
    <w:rsid w:val="0021653C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3DA1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20D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255"/>
    <w:rsid w:val="00244694"/>
    <w:rsid w:val="002449BE"/>
    <w:rsid w:val="00245778"/>
    <w:rsid w:val="00245DF3"/>
    <w:rsid w:val="002460FD"/>
    <w:rsid w:val="00246AFC"/>
    <w:rsid w:val="0024768F"/>
    <w:rsid w:val="002500EF"/>
    <w:rsid w:val="002504AF"/>
    <w:rsid w:val="0025108A"/>
    <w:rsid w:val="0025133B"/>
    <w:rsid w:val="002522C9"/>
    <w:rsid w:val="002529E1"/>
    <w:rsid w:val="00252C71"/>
    <w:rsid w:val="0025327D"/>
    <w:rsid w:val="0025332D"/>
    <w:rsid w:val="002535F9"/>
    <w:rsid w:val="00253B93"/>
    <w:rsid w:val="00253E2C"/>
    <w:rsid w:val="00253E77"/>
    <w:rsid w:val="00254170"/>
    <w:rsid w:val="00254402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70508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6CA"/>
    <w:rsid w:val="00275BD8"/>
    <w:rsid w:val="0027618B"/>
    <w:rsid w:val="0027669F"/>
    <w:rsid w:val="002767FC"/>
    <w:rsid w:val="00276B18"/>
    <w:rsid w:val="00277084"/>
    <w:rsid w:val="002771D1"/>
    <w:rsid w:val="00277CBA"/>
    <w:rsid w:val="00280418"/>
    <w:rsid w:val="00281198"/>
    <w:rsid w:val="0028138B"/>
    <w:rsid w:val="00281B8A"/>
    <w:rsid w:val="00281C5A"/>
    <w:rsid w:val="002820DD"/>
    <w:rsid w:val="0028240A"/>
    <w:rsid w:val="00283613"/>
    <w:rsid w:val="00283D69"/>
    <w:rsid w:val="00283D92"/>
    <w:rsid w:val="002841BE"/>
    <w:rsid w:val="002841DE"/>
    <w:rsid w:val="00284536"/>
    <w:rsid w:val="00284595"/>
    <w:rsid w:val="002848CC"/>
    <w:rsid w:val="00285055"/>
    <w:rsid w:val="00285874"/>
    <w:rsid w:val="00285B30"/>
    <w:rsid w:val="00287C0F"/>
    <w:rsid w:val="0029027D"/>
    <w:rsid w:val="00290738"/>
    <w:rsid w:val="00290977"/>
    <w:rsid w:val="00290F14"/>
    <w:rsid w:val="00290F67"/>
    <w:rsid w:val="0029100A"/>
    <w:rsid w:val="00292C8B"/>
    <w:rsid w:val="002939DF"/>
    <w:rsid w:val="002944F8"/>
    <w:rsid w:val="002948CA"/>
    <w:rsid w:val="0029754B"/>
    <w:rsid w:val="00297BC3"/>
    <w:rsid w:val="00297E10"/>
    <w:rsid w:val="00297E18"/>
    <w:rsid w:val="002A0546"/>
    <w:rsid w:val="002A08BD"/>
    <w:rsid w:val="002A1080"/>
    <w:rsid w:val="002A137A"/>
    <w:rsid w:val="002A16A1"/>
    <w:rsid w:val="002A1F5E"/>
    <w:rsid w:val="002A2866"/>
    <w:rsid w:val="002A2A6D"/>
    <w:rsid w:val="002A2CCF"/>
    <w:rsid w:val="002A3153"/>
    <w:rsid w:val="002A3494"/>
    <w:rsid w:val="002A36CF"/>
    <w:rsid w:val="002A3DB4"/>
    <w:rsid w:val="002A3FEF"/>
    <w:rsid w:val="002A4196"/>
    <w:rsid w:val="002A5940"/>
    <w:rsid w:val="002A5D68"/>
    <w:rsid w:val="002A6A9C"/>
    <w:rsid w:val="002A71AE"/>
    <w:rsid w:val="002A7BE1"/>
    <w:rsid w:val="002B03FD"/>
    <w:rsid w:val="002B06E1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02A"/>
    <w:rsid w:val="002B65EF"/>
    <w:rsid w:val="002B6A66"/>
    <w:rsid w:val="002B772E"/>
    <w:rsid w:val="002B7DCF"/>
    <w:rsid w:val="002C05A0"/>
    <w:rsid w:val="002C0785"/>
    <w:rsid w:val="002C07CD"/>
    <w:rsid w:val="002C0913"/>
    <w:rsid w:val="002C09A2"/>
    <w:rsid w:val="002C1849"/>
    <w:rsid w:val="002C21D9"/>
    <w:rsid w:val="002C21E9"/>
    <w:rsid w:val="002C23A4"/>
    <w:rsid w:val="002C2C16"/>
    <w:rsid w:val="002C30A6"/>
    <w:rsid w:val="002C3B1E"/>
    <w:rsid w:val="002C3CAE"/>
    <w:rsid w:val="002C402E"/>
    <w:rsid w:val="002C43CC"/>
    <w:rsid w:val="002C4D06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948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C"/>
    <w:rsid w:val="002D5F2E"/>
    <w:rsid w:val="002D60EF"/>
    <w:rsid w:val="002D652C"/>
    <w:rsid w:val="002D68AF"/>
    <w:rsid w:val="002D695A"/>
    <w:rsid w:val="002D6F96"/>
    <w:rsid w:val="002D7731"/>
    <w:rsid w:val="002E0E81"/>
    <w:rsid w:val="002E1509"/>
    <w:rsid w:val="002E22B6"/>
    <w:rsid w:val="002E267B"/>
    <w:rsid w:val="002E273C"/>
    <w:rsid w:val="002E2D8A"/>
    <w:rsid w:val="002E2F9F"/>
    <w:rsid w:val="002E3179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A93"/>
    <w:rsid w:val="002E7C1E"/>
    <w:rsid w:val="002F0A16"/>
    <w:rsid w:val="002F1100"/>
    <w:rsid w:val="002F11A5"/>
    <w:rsid w:val="002F1711"/>
    <w:rsid w:val="002F19A0"/>
    <w:rsid w:val="002F243E"/>
    <w:rsid w:val="002F2AB1"/>
    <w:rsid w:val="002F3845"/>
    <w:rsid w:val="002F45AA"/>
    <w:rsid w:val="002F47FC"/>
    <w:rsid w:val="002F5564"/>
    <w:rsid w:val="002F6559"/>
    <w:rsid w:val="002F6BF6"/>
    <w:rsid w:val="002F71A5"/>
    <w:rsid w:val="002F74DD"/>
    <w:rsid w:val="003002FE"/>
    <w:rsid w:val="0030063F"/>
    <w:rsid w:val="00300C57"/>
    <w:rsid w:val="0030182A"/>
    <w:rsid w:val="00302990"/>
    <w:rsid w:val="00302FB6"/>
    <w:rsid w:val="00303823"/>
    <w:rsid w:val="00303D0C"/>
    <w:rsid w:val="0030421E"/>
    <w:rsid w:val="003042CE"/>
    <w:rsid w:val="00304D24"/>
    <w:rsid w:val="0030603C"/>
    <w:rsid w:val="003060FC"/>
    <w:rsid w:val="003067C3"/>
    <w:rsid w:val="00307021"/>
    <w:rsid w:val="00307D36"/>
    <w:rsid w:val="0031063E"/>
    <w:rsid w:val="003109AD"/>
    <w:rsid w:val="00311AE5"/>
    <w:rsid w:val="00311B19"/>
    <w:rsid w:val="003129C5"/>
    <w:rsid w:val="00312BDC"/>
    <w:rsid w:val="00312D2C"/>
    <w:rsid w:val="003134A1"/>
    <w:rsid w:val="003136C4"/>
    <w:rsid w:val="00313E43"/>
    <w:rsid w:val="00314392"/>
    <w:rsid w:val="003149A0"/>
    <w:rsid w:val="00315015"/>
    <w:rsid w:val="00315757"/>
    <w:rsid w:val="0031586E"/>
    <w:rsid w:val="00315CA5"/>
    <w:rsid w:val="003160FB"/>
    <w:rsid w:val="00316264"/>
    <w:rsid w:val="00316337"/>
    <w:rsid w:val="003173E5"/>
    <w:rsid w:val="003175AC"/>
    <w:rsid w:val="003175C7"/>
    <w:rsid w:val="0031785B"/>
    <w:rsid w:val="00317C9F"/>
    <w:rsid w:val="003200CA"/>
    <w:rsid w:val="003201A2"/>
    <w:rsid w:val="003214AB"/>
    <w:rsid w:val="003214CA"/>
    <w:rsid w:val="0032179C"/>
    <w:rsid w:val="003217CA"/>
    <w:rsid w:val="0032227B"/>
    <w:rsid w:val="00322ECE"/>
    <w:rsid w:val="00323EC9"/>
    <w:rsid w:val="00324D23"/>
    <w:rsid w:val="0032571F"/>
    <w:rsid w:val="0032648B"/>
    <w:rsid w:val="003265D9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A93"/>
    <w:rsid w:val="00333C0E"/>
    <w:rsid w:val="00333DEB"/>
    <w:rsid w:val="00333EA4"/>
    <w:rsid w:val="0033589C"/>
    <w:rsid w:val="00335C2D"/>
    <w:rsid w:val="003362CE"/>
    <w:rsid w:val="003365DC"/>
    <w:rsid w:val="0033675E"/>
    <w:rsid w:val="00336C7B"/>
    <w:rsid w:val="00336CB3"/>
    <w:rsid w:val="00336D62"/>
    <w:rsid w:val="00337597"/>
    <w:rsid w:val="00337D25"/>
    <w:rsid w:val="00340053"/>
    <w:rsid w:val="00340444"/>
    <w:rsid w:val="00340587"/>
    <w:rsid w:val="00340EC6"/>
    <w:rsid w:val="0034127D"/>
    <w:rsid w:val="0034232D"/>
    <w:rsid w:val="00342839"/>
    <w:rsid w:val="00343A8D"/>
    <w:rsid w:val="00343FE6"/>
    <w:rsid w:val="003446E1"/>
    <w:rsid w:val="00344AC0"/>
    <w:rsid w:val="00345137"/>
    <w:rsid w:val="003454C3"/>
    <w:rsid w:val="003454FC"/>
    <w:rsid w:val="00345822"/>
    <w:rsid w:val="00345C4C"/>
    <w:rsid w:val="003462BF"/>
    <w:rsid w:val="00347579"/>
    <w:rsid w:val="00347AB4"/>
    <w:rsid w:val="0035067C"/>
    <w:rsid w:val="00351CC5"/>
    <w:rsid w:val="00352266"/>
    <w:rsid w:val="00352451"/>
    <w:rsid w:val="003527DB"/>
    <w:rsid w:val="00352DA0"/>
    <w:rsid w:val="003530D7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ADD"/>
    <w:rsid w:val="00371C7A"/>
    <w:rsid w:val="00371E5B"/>
    <w:rsid w:val="00372770"/>
    <w:rsid w:val="0037283C"/>
    <w:rsid w:val="0037295A"/>
    <w:rsid w:val="00372B0E"/>
    <w:rsid w:val="00372E31"/>
    <w:rsid w:val="00373CD2"/>
    <w:rsid w:val="003746B4"/>
    <w:rsid w:val="003750DF"/>
    <w:rsid w:val="00375966"/>
    <w:rsid w:val="00375C16"/>
    <w:rsid w:val="00375D11"/>
    <w:rsid w:val="00376195"/>
    <w:rsid w:val="003767D0"/>
    <w:rsid w:val="00376B40"/>
    <w:rsid w:val="00377241"/>
    <w:rsid w:val="003779C0"/>
    <w:rsid w:val="00377A1F"/>
    <w:rsid w:val="00377B2D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51C"/>
    <w:rsid w:val="00382F87"/>
    <w:rsid w:val="003843F4"/>
    <w:rsid w:val="00385E91"/>
    <w:rsid w:val="00386917"/>
    <w:rsid w:val="00386A26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600"/>
    <w:rsid w:val="00395B08"/>
    <w:rsid w:val="00395F47"/>
    <w:rsid w:val="00395F70"/>
    <w:rsid w:val="003961DB"/>
    <w:rsid w:val="003963DC"/>
    <w:rsid w:val="00396777"/>
    <w:rsid w:val="003967ED"/>
    <w:rsid w:val="00396D06"/>
    <w:rsid w:val="00397579"/>
    <w:rsid w:val="003A01FC"/>
    <w:rsid w:val="003A0726"/>
    <w:rsid w:val="003A0785"/>
    <w:rsid w:val="003A12A2"/>
    <w:rsid w:val="003A1339"/>
    <w:rsid w:val="003A1B2A"/>
    <w:rsid w:val="003A1C44"/>
    <w:rsid w:val="003A254A"/>
    <w:rsid w:val="003A33C8"/>
    <w:rsid w:val="003A343D"/>
    <w:rsid w:val="003A4417"/>
    <w:rsid w:val="003A4F8D"/>
    <w:rsid w:val="003A5CC7"/>
    <w:rsid w:val="003A759F"/>
    <w:rsid w:val="003A7E81"/>
    <w:rsid w:val="003A7F16"/>
    <w:rsid w:val="003B06E8"/>
    <w:rsid w:val="003B1A39"/>
    <w:rsid w:val="003B1A8C"/>
    <w:rsid w:val="003B1C71"/>
    <w:rsid w:val="003B2045"/>
    <w:rsid w:val="003B262A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15DE"/>
    <w:rsid w:val="003C2360"/>
    <w:rsid w:val="003C38B4"/>
    <w:rsid w:val="003C39A7"/>
    <w:rsid w:val="003C3FBF"/>
    <w:rsid w:val="003C417E"/>
    <w:rsid w:val="003C41AC"/>
    <w:rsid w:val="003C4853"/>
    <w:rsid w:val="003C4E5B"/>
    <w:rsid w:val="003C541C"/>
    <w:rsid w:val="003C5880"/>
    <w:rsid w:val="003C5DDF"/>
    <w:rsid w:val="003C5EB9"/>
    <w:rsid w:val="003C5F04"/>
    <w:rsid w:val="003C5F79"/>
    <w:rsid w:val="003C62B8"/>
    <w:rsid w:val="003C6D6C"/>
    <w:rsid w:val="003C7537"/>
    <w:rsid w:val="003C7B1B"/>
    <w:rsid w:val="003D073D"/>
    <w:rsid w:val="003D1071"/>
    <w:rsid w:val="003D160D"/>
    <w:rsid w:val="003D1E93"/>
    <w:rsid w:val="003D236A"/>
    <w:rsid w:val="003D379E"/>
    <w:rsid w:val="003D386A"/>
    <w:rsid w:val="003D3CB3"/>
    <w:rsid w:val="003D40F3"/>
    <w:rsid w:val="003D4112"/>
    <w:rsid w:val="003D44F0"/>
    <w:rsid w:val="003D45E8"/>
    <w:rsid w:val="003D49FB"/>
    <w:rsid w:val="003D5384"/>
    <w:rsid w:val="003D696E"/>
    <w:rsid w:val="003D7D7F"/>
    <w:rsid w:val="003E00B5"/>
    <w:rsid w:val="003E0357"/>
    <w:rsid w:val="003E0CBC"/>
    <w:rsid w:val="003E0CC1"/>
    <w:rsid w:val="003E0E33"/>
    <w:rsid w:val="003E0F70"/>
    <w:rsid w:val="003E0FE5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7AA"/>
    <w:rsid w:val="003F384A"/>
    <w:rsid w:val="003F3C80"/>
    <w:rsid w:val="003F422C"/>
    <w:rsid w:val="003F44CA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1B6"/>
    <w:rsid w:val="0040381C"/>
    <w:rsid w:val="00403BA1"/>
    <w:rsid w:val="00403EFD"/>
    <w:rsid w:val="00404303"/>
    <w:rsid w:val="00404401"/>
    <w:rsid w:val="00404486"/>
    <w:rsid w:val="00404FF4"/>
    <w:rsid w:val="004058BE"/>
    <w:rsid w:val="00405D0B"/>
    <w:rsid w:val="00405F1B"/>
    <w:rsid w:val="00406AC2"/>
    <w:rsid w:val="004076EA"/>
    <w:rsid w:val="00407ACA"/>
    <w:rsid w:val="00407CA0"/>
    <w:rsid w:val="00410D20"/>
    <w:rsid w:val="004119FE"/>
    <w:rsid w:val="00411AF1"/>
    <w:rsid w:val="0041257F"/>
    <w:rsid w:val="00413021"/>
    <w:rsid w:val="00413227"/>
    <w:rsid w:val="00413556"/>
    <w:rsid w:val="00413C4B"/>
    <w:rsid w:val="00413C7D"/>
    <w:rsid w:val="00414912"/>
    <w:rsid w:val="00414DD3"/>
    <w:rsid w:val="00416E85"/>
    <w:rsid w:val="00416F4A"/>
    <w:rsid w:val="00416FC9"/>
    <w:rsid w:val="00417044"/>
    <w:rsid w:val="004173DD"/>
    <w:rsid w:val="00417829"/>
    <w:rsid w:val="00417F83"/>
    <w:rsid w:val="00420722"/>
    <w:rsid w:val="00420E3C"/>
    <w:rsid w:val="00420FC8"/>
    <w:rsid w:val="0042108B"/>
    <w:rsid w:val="00421742"/>
    <w:rsid w:val="00421ADA"/>
    <w:rsid w:val="00421C9C"/>
    <w:rsid w:val="004222E1"/>
    <w:rsid w:val="00422AA2"/>
    <w:rsid w:val="00423081"/>
    <w:rsid w:val="004233A9"/>
    <w:rsid w:val="004246F4"/>
    <w:rsid w:val="00424F32"/>
    <w:rsid w:val="00424F3A"/>
    <w:rsid w:val="00425185"/>
    <w:rsid w:val="00425A98"/>
    <w:rsid w:val="00427588"/>
    <w:rsid w:val="004279A2"/>
    <w:rsid w:val="00427FE8"/>
    <w:rsid w:val="00430140"/>
    <w:rsid w:val="00430A0E"/>
    <w:rsid w:val="00430A64"/>
    <w:rsid w:val="00431613"/>
    <w:rsid w:val="00431836"/>
    <w:rsid w:val="00431D68"/>
    <w:rsid w:val="00432A36"/>
    <w:rsid w:val="00432E9C"/>
    <w:rsid w:val="0043332C"/>
    <w:rsid w:val="004349F8"/>
    <w:rsid w:val="00435776"/>
    <w:rsid w:val="00435923"/>
    <w:rsid w:val="0043617B"/>
    <w:rsid w:val="004368B5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A31"/>
    <w:rsid w:val="00441FE2"/>
    <w:rsid w:val="00442BE7"/>
    <w:rsid w:val="00442E87"/>
    <w:rsid w:val="00443B8A"/>
    <w:rsid w:val="004444B7"/>
    <w:rsid w:val="00445AC6"/>
    <w:rsid w:val="00445B5E"/>
    <w:rsid w:val="00445D4E"/>
    <w:rsid w:val="00445F09"/>
    <w:rsid w:val="0044630B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CE8"/>
    <w:rsid w:val="0045210C"/>
    <w:rsid w:val="004523F0"/>
    <w:rsid w:val="004531FA"/>
    <w:rsid w:val="004541FF"/>
    <w:rsid w:val="00454EC9"/>
    <w:rsid w:val="00454F08"/>
    <w:rsid w:val="00455556"/>
    <w:rsid w:val="00455A3B"/>
    <w:rsid w:val="00455A83"/>
    <w:rsid w:val="0045660F"/>
    <w:rsid w:val="00456A94"/>
    <w:rsid w:val="004576BB"/>
    <w:rsid w:val="00460944"/>
    <w:rsid w:val="00461024"/>
    <w:rsid w:val="0046142B"/>
    <w:rsid w:val="00461BF1"/>
    <w:rsid w:val="00461EC6"/>
    <w:rsid w:val="0046206D"/>
    <w:rsid w:val="00462891"/>
    <w:rsid w:val="00462B36"/>
    <w:rsid w:val="0046379A"/>
    <w:rsid w:val="00463AFF"/>
    <w:rsid w:val="00464552"/>
    <w:rsid w:val="0046460F"/>
    <w:rsid w:val="0046495C"/>
    <w:rsid w:val="00465018"/>
    <w:rsid w:val="00465130"/>
    <w:rsid w:val="00465441"/>
    <w:rsid w:val="0046581A"/>
    <w:rsid w:val="00465A22"/>
    <w:rsid w:val="00465FB2"/>
    <w:rsid w:val="00466184"/>
    <w:rsid w:val="00466FCC"/>
    <w:rsid w:val="004670D3"/>
    <w:rsid w:val="0046761F"/>
    <w:rsid w:val="004679E4"/>
    <w:rsid w:val="00467DD5"/>
    <w:rsid w:val="00467F81"/>
    <w:rsid w:val="0047061D"/>
    <w:rsid w:val="004706DB"/>
    <w:rsid w:val="00470F98"/>
    <w:rsid w:val="004711D8"/>
    <w:rsid w:val="00471671"/>
    <w:rsid w:val="00473168"/>
    <w:rsid w:val="004735BE"/>
    <w:rsid w:val="004739CF"/>
    <w:rsid w:val="00473F95"/>
    <w:rsid w:val="0047406E"/>
    <w:rsid w:val="004743F7"/>
    <w:rsid w:val="00474AF1"/>
    <w:rsid w:val="00474BFC"/>
    <w:rsid w:val="00474C71"/>
    <w:rsid w:val="004753F6"/>
    <w:rsid w:val="004759F6"/>
    <w:rsid w:val="00475EF4"/>
    <w:rsid w:val="00476972"/>
    <w:rsid w:val="00476E1E"/>
    <w:rsid w:val="00476EDC"/>
    <w:rsid w:val="00480985"/>
    <w:rsid w:val="00481CE8"/>
    <w:rsid w:val="00481E6D"/>
    <w:rsid w:val="00481EFB"/>
    <w:rsid w:val="00482037"/>
    <w:rsid w:val="0048235B"/>
    <w:rsid w:val="0048344F"/>
    <w:rsid w:val="00483B28"/>
    <w:rsid w:val="00483BA0"/>
    <w:rsid w:val="00484477"/>
    <w:rsid w:val="004849E1"/>
    <w:rsid w:val="00484ACB"/>
    <w:rsid w:val="004851BD"/>
    <w:rsid w:val="00485291"/>
    <w:rsid w:val="0048556F"/>
    <w:rsid w:val="0048567C"/>
    <w:rsid w:val="00485AA2"/>
    <w:rsid w:val="00485B81"/>
    <w:rsid w:val="00485DE5"/>
    <w:rsid w:val="00485E0F"/>
    <w:rsid w:val="00486D6C"/>
    <w:rsid w:val="00486DC2"/>
    <w:rsid w:val="00486EE0"/>
    <w:rsid w:val="0048763B"/>
    <w:rsid w:val="004878AF"/>
    <w:rsid w:val="004879B2"/>
    <w:rsid w:val="00487A3C"/>
    <w:rsid w:val="00487F3F"/>
    <w:rsid w:val="00490F72"/>
    <w:rsid w:val="0049157E"/>
    <w:rsid w:val="00491897"/>
    <w:rsid w:val="00491B2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393"/>
    <w:rsid w:val="00497685"/>
    <w:rsid w:val="004A0C6D"/>
    <w:rsid w:val="004A1731"/>
    <w:rsid w:val="004A176B"/>
    <w:rsid w:val="004A1A05"/>
    <w:rsid w:val="004A2B4C"/>
    <w:rsid w:val="004A380F"/>
    <w:rsid w:val="004A394B"/>
    <w:rsid w:val="004A395B"/>
    <w:rsid w:val="004A3C1B"/>
    <w:rsid w:val="004A3D71"/>
    <w:rsid w:val="004A465A"/>
    <w:rsid w:val="004A49B3"/>
    <w:rsid w:val="004A4C81"/>
    <w:rsid w:val="004A4EA7"/>
    <w:rsid w:val="004A5239"/>
    <w:rsid w:val="004A5C71"/>
    <w:rsid w:val="004A6073"/>
    <w:rsid w:val="004A613F"/>
    <w:rsid w:val="004A61C4"/>
    <w:rsid w:val="004A6307"/>
    <w:rsid w:val="004A648F"/>
    <w:rsid w:val="004A6690"/>
    <w:rsid w:val="004A6819"/>
    <w:rsid w:val="004A6B6C"/>
    <w:rsid w:val="004A6DB1"/>
    <w:rsid w:val="004A73E6"/>
    <w:rsid w:val="004A79D6"/>
    <w:rsid w:val="004A7A2E"/>
    <w:rsid w:val="004B046B"/>
    <w:rsid w:val="004B0B11"/>
    <w:rsid w:val="004B0CD5"/>
    <w:rsid w:val="004B0D4D"/>
    <w:rsid w:val="004B0E97"/>
    <w:rsid w:val="004B1D7C"/>
    <w:rsid w:val="004B1F47"/>
    <w:rsid w:val="004B23FF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CEB"/>
    <w:rsid w:val="004B3EB1"/>
    <w:rsid w:val="004B4799"/>
    <w:rsid w:val="004B507D"/>
    <w:rsid w:val="004B5219"/>
    <w:rsid w:val="004B53D3"/>
    <w:rsid w:val="004B565C"/>
    <w:rsid w:val="004B5775"/>
    <w:rsid w:val="004B57EF"/>
    <w:rsid w:val="004B5BFB"/>
    <w:rsid w:val="004B7CE6"/>
    <w:rsid w:val="004C0263"/>
    <w:rsid w:val="004C0605"/>
    <w:rsid w:val="004C1375"/>
    <w:rsid w:val="004C1BB9"/>
    <w:rsid w:val="004C2012"/>
    <w:rsid w:val="004C2145"/>
    <w:rsid w:val="004C2CF4"/>
    <w:rsid w:val="004C3301"/>
    <w:rsid w:val="004C375F"/>
    <w:rsid w:val="004C3C24"/>
    <w:rsid w:val="004C4CE6"/>
    <w:rsid w:val="004C57E9"/>
    <w:rsid w:val="004C5D9E"/>
    <w:rsid w:val="004C5E2F"/>
    <w:rsid w:val="004C6162"/>
    <w:rsid w:val="004C6411"/>
    <w:rsid w:val="004C6638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1E6"/>
    <w:rsid w:val="004D26AD"/>
    <w:rsid w:val="004D2B8B"/>
    <w:rsid w:val="004D2C5B"/>
    <w:rsid w:val="004D2D44"/>
    <w:rsid w:val="004D3894"/>
    <w:rsid w:val="004D3FFB"/>
    <w:rsid w:val="004D425A"/>
    <w:rsid w:val="004D45F2"/>
    <w:rsid w:val="004D465B"/>
    <w:rsid w:val="004D50A9"/>
    <w:rsid w:val="004D56CC"/>
    <w:rsid w:val="004D57E8"/>
    <w:rsid w:val="004D595C"/>
    <w:rsid w:val="004D5ED8"/>
    <w:rsid w:val="004D60B6"/>
    <w:rsid w:val="004D62C1"/>
    <w:rsid w:val="004D7D31"/>
    <w:rsid w:val="004D7EA2"/>
    <w:rsid w:val="004E0057"/>
    <w:rsid w:val="004E00E1"/>
    <w:rsid w:val="004E100A"/>
    <w:rsid w:val="004E2483"/>
    <w:rsid w:val="004E2EBD"/>
    <w:rsid w:val="004E338A"/>
    <w:rsid w:val="004E3FC5"/>
    <w:rsid w:val="004E4137"/>
    <w:rsid w:val="004E46D5"/>
    <w:rsid w:val="004E4CD4"/>
    <w:rsid w:val="004E576B"/>
    <w:rsid w:val="004E60AD"/>
    <w:rsid w:val="004E6E63"/>
    <w:rsid w:val="004E6E64"/>
    <w:rsid w:val="004E6EE9"/>
    <w:rsid w:val="004E6F70"/>
    <w:rsid w:val="004E7807"/>
    <w:rsid w:val="004F02B3"/>
    <w:rsid w:val="004F0EEA"/>
    <w:rsid w:val="004F110C"/>
    <w:rsid w:val="004F13D8"/>
    <w:rsid w:val="004F1F61"/>
    <w:rsid w:val="004F2375"/>
    <w:rsid w:val="004F2565"/>
    <w:rsid w:val="004F3004"/>
    <w:rsid w:val="004F3929"/>
    <w:rsid w:val="004F4ADC"/>
    <w:rsid w:val="004F4BE9"/>
    <w:rsid w:val="004F4F21"/>
    <w:rsid w:val="004F522E"/>
    <w:rsid w:val="004F67A7"/>
    <w:rsid w:val="004F71AA"/>
    <w:rsid w:val="004F721F"/>
    <w:rsid w:val="004F77A7"/>
    <w:rsid w:val="004F7817"/>
    <w:rsid w:val="004F7AD7"/>
    <w:rsid w:val="004F7CB6"/>
    <w:rsid w:val="00500117"/>
    <w:rsid w:val="00500672"/>
    <w:rsid w:val="00500A41"/>
    <w:rsid w:val="00500A97"/>
    <w:rsid w:val="00500BAD"/>
    <w:rsid w:val="00500FD9"/>
    <w:rsid w:val="005012AA"/>
    <w:rsid w:val="005012EB"/>
    <w:rsid w:val="00501553"/>
    <w:rsid w:val="00502134"/>
    <w:rsid w:val="005029F4"/>
    <w:rsid w:val="0050310F"/>
    <w:rsid w:val="00503461"/>
    <w:rsid w:val="00503952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7DD"/>
    <w:rsid w:val="00507818"/>
    <w:rsid w:val="00507824"/>
    <w:rsid w:val="00507C9F"/>
    <w:rsid w:val="00507EE4"/>
    <w:rsid w:val="00507F9B"/>
    <w:rsid w:val="00510A43"/>
    <w:rsid w:val="00510E49"/>
    <w:rsid w:val="005111B5"/>
    <w:rsid w:val="00511333"/>
    <w:rsid w:val="00511758"/>
    <w:rsid w:val="005117D0"/>
    <w:rsid w:val="00512C47"/>
    <w:rsid w:val="005137D0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60CB"/>
    <w:rsid w:val="00517203"/>
    <w:rsid w:val="00517424"/>
    <w:rsid w:val="00517AD7"/>
    <w:rsid w:val="00517CD5"/>
    <w:rsid w:val="00520085"/>
    <w:rsid w:val="00520716"/>
    <w:rsid w:val="005208B4"/>
    <w:rsid w:val="00520937"/>
    <w:rsid w:val="005211E6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DFC"/>
    <w:rsid w:val="00522E84"/>
    <w:rsid w:val="0052309A"/>
    <w:rsid w:val="005230AD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0D3C"/>
    <w:rsid w:val="00531D2E"/>
    <w:rsid w:val="00531EF8"/>
    <w:rsid w:val="00532EE8"/>
    <w:rsid w:val="00533B7F"/>
    <w:rsid w:val="00534FBC"/>
    <w:rsid w:val="005352D0"/>
    <w:rsid w:val="0053573B"/>
    <w:rsid w:val="00535981"/>
    <w:rsid w:val="005363EB"/>
    <w:rsid w:val="00536401"/>
    <w:rsid w:val="00537763"/>
    <w:rsid w:val="005378DD"/>
    <w:rsid w:val="005400C3"/>
    <w:rsid w:val="00540A47"/>
    <w:rsid w:val="00541C28"/>
    <w:rsid w:val="00542BAA"/>
    <w:rsid w:val="00543C07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3EE"/>
    <w:rsid w:val="00551A8A"/>
    <w:rsid w:val="00552216"/>
    <w:rsid w:val="005528AD"/>
    <w:rsid w:val="00552CF0"/>
    <w:rsid w:val="00554042"/>
    <w:rsid w:val="00554505"/>
    <w:rsid w:val="00554769"/>
    <w:rsid w:val="005552B1"/>
    <w:rsid w:val="00555E8B"/>
    <w:rsid w:val="00555F97"/>
    <w:rsid w:val="00556622"/>
    <w:rsid w:val="00556F0F"/>
    <w:rsid w:val="00557A7D"/>
    <w:rsid w:val="00557BF3"/>
    <w:rsid w:val="00557D41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2E"/>
    <w:rsid w:val="00564FBE"/>
    <w:rsid w:val="00565538"/>
    <w:rsid w:val="005664BB"/>
    <w:rsid w:val="005667DB"/>
    <w:rsid w:val="00566A60"/>
    <w:rsid w:val="00566A9D"/>
    <w:rsid w:val="00566FE4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4A7"/>
    <w:rsid w:val="00572591"/>
    <w:rsid w:val="00572A5F"/>
    <w:rsid w:val="005735C4"/>
    <w:rsid w:val="00573C95"/>
    <w:rsid w:val="00573EFD"/>
    <w:rsid w:val="00573F06"/>
    <w:rsid w:val="0057404D"/>
    <w:rsid w:val="0057423C"/>
    <w:rsid w:val="005753CA"/>
    <w:rsid w:val="00575BB6"/>
    <w:rsid w:val="0057661D"/>
    <w:rsid w:val="00576ECB"/>
    <w:rsid w:val="00577526"/>
    <w:rsid w:val="00577A48"/>
    <w:rsid w:val="00577E6A"/>
    <w:rsid w:val="0058021C"/>
    <w:rsid w:val="00580277"/>
    <w:rsid w:val="00581523"/>
    <w:rsid w:val="00581896"/>
    <w:rsid w:val="00581EC6"/>
    <w:rsid w:val="005830FD"/>
    <w:rsid w:val="0058318D"/>
    <w:rsid w:val="00583721"/>
    <w:rsid w:val="0058387D"/>
    <w:rsid w:val="005843D6"/>
    <w:rsid w:val="00584A9F"/>
    <w:rsid w:val="00585320"/>
    <w:rsid w:val="00585382"/>
    <w:rsid w:val="0058545B"/>
    <w:rsid w:val="00585523"/>
    <w:rsid w:val="0058586D"/>
    <w:rsid w:val="00585945"/>
    <w:rsid w:val="00585C5B"/>
    <w:rsid w:val="0058664E"/>
    <w:rsid w:val="0058716D"/>
    <w:rsid w:val="0058719F"/>
    <w:rsid w:val="00587792"/>
    <w:rsid w:val="00587DE1"/>
    <w:rsid w:val="00590062"/>
    <w:rsid w:val="00590F45"/>
    <w:rsid w:val="005915F0"/>
    <w:rsid w:val="00591A96"/>
    <w:rsid w:val="00592221"/>
    <w:rsid w:val="00592DC5"/>
    <w:rsid w:val="005930E3"/>
    <w:rsid w:val="005934E5"/>
    <w:rsid w:val="00593D38"/>
    <w:rsid w:val="00594475"/>
    <w:rsid w:val="00594980"/>
    <w:rsid w:val="00594AA3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968AF"/>
    <w:rsid w:val="005A0612"/>
    <w:rsid w:val="005A095F"/>
    <w:rsid w:val="005A0BD1"/>
    <w:rsid w:val="005A1548"/>
    <w:rsid w:val="005A281E"/>
    <w:rsid w:val="005A28E1"/>
    <w:rsid w:val="005A2D6A"/>
    <w:rsid w:val="005A314C"/>
    <w:rsid w:val="005A31B9"/>
    <w:rsid w:val="005A329E"/>
    <w:rsid w:val="005A35E1"/>
    <w:rsid w:val="005A3B09"/>
    <w:rsid w:val="005A3BB3"/>
    <w:rsid w:val="005A3E52"/>
    <w:rsid w:val="005A482E"/>
    <w:rsid w:val="005A4916"/>
    <w:rsid w:val="005A4926"/>
    <w:rsid w:val="005A495B"/>
    <w:rsid w:val="005A4F70"/>
    <w:rsid w:val="005A532A"/>
    <w:rsid w:val="005A5766"/>
    <w:rsid w:val="005A5968"/>
    <w:rsid w:val="005A5A90"/>
    <w:rsid w:val="005A5B2F"/>
    <w:rsid w:val="005A6560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BB2"/>
    <w:rsid w:val="005B2DDF"/>
    <w:rsid w:val="005B338F"/>
    <w:rsid w:val="005B3CF0"/>
    <w:rsid w:val="005B4739"/>
    <w:rsid w:val="005B4909"/>
    <w:rsid w:val="005B4BCA"/>
    <w:rsid w:val="005B5F60"/>
    <w:rsid w:val="005B5FE3"/>
    <w:rsid w:val="005B6164"/>
    <w:rsid w:val="005B61A4"/>
    <w:rsid w:val="005B6228"/>
    <w:rsid w:val="005B65AB"/>
    <w:rsid w:val="005B6A0D"/>
    <w:rsid w:val="005B7133"/>
    <w:rsid w:val="005B769F"/>
    <w:rsid w:val="005B7E44"/>
    <w:rsid w:val="005C178C"/>
    <w:rsid w:val="005C17A3"/>
    <w:rsid w:val="005C1A64"/>
    <w:rsid w:val="005C209D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9E3"/>
    <w:rsid w:val="005C7B12"/>
    <w:rsid w:val="005C7E81"/>
    <w:rsid w:val="005D012D"/>
    <w:rsid w:val="005D058A"/>
    <w:rsid w:val="005D0838"/>
    <w:rsid w:val="005D0959"/>
    <w:rsid w:val="005D0C72"/>
    <w:rsid w:val="005D16A6"/>
    <w:rsid w:val="005D19FA"/>
    <w:rsid w:val="005D1D03"/>
    <w:rsid w:val="005D1EA7"/>
    <w:rsid w:val="005D22B2"/>
    <w:rsid w:val="005D24A7"/>
    <w:rsid w:val="005D2AE9"/>
    <w:rsid w:val="005D2F10"/>
    <w:rsid w:val="005D2FF2"/>
    <w:rsid w:val="005D3664"/>
    <w:rsid w:val="005D48A6"/>
    <w:rsid w:val="005D4D44"/>
    <w:rsid w:val="005D4F6E"/>
    <w:rsid w:val="005D52BC"/>
    <w:rsid w:val="005D5D22"/>
    <w:rsid w:val="005D5DB9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E78"/>
    <w:rsid w:val="005D7F44"/>
    <w:rsid w:val="005E0171"/>
    <w:rsid w:val="005E0393"/>
    <w:rsid w:val="005E0CF2"/>
    <w:rsid w:val="005E0D22"/>
    <w:rsid w:val="005E129C"/>
    <w:rsid w:val="005E2138"/>
    <w:rsid w:val="005E24BA"/>
    <w:rsid w:val="005E252C"/>
    <w:rsid w:val="005E2563"/>
    <w:rsid w:val="005E2C43"/>
    <w:rsid w:val="005E2EF1"/>
    <w:rsid w:val="005E2F90"/>
    <w:rsid w:val="005E3D31"/>
    <w:rsid w:val="005E4A4A"/>
    <w:rsid w:val="005E4F88"/>
    <w:rsid w:val="005E5492"/>
    <w:rsid w:val="005E5E2E"/>
    <w:rsid w:val="005E68EA"/>
    <w:rsid w:val="005E6E14"/>
    <w:rsid w:val="005E6E9E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36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2A17"/>
    <w:rsid w:val="00603098"/>
    <w:rsid w:val="006030A9"/>
    <w:rsid w:val="00603FAD"/>
    <w:rsid w:val="0060439B"/>
    <w:rsid w:val="00604A0F"/>
    <w:rsid w:val="00604CC2"/>
    <w:rsid w:val="00604DEC"/>
    <w:rsid w:val="006052B5"/>
    <w:rsid w:val="00605A6F"/>
    <w:rsid w:val="00605ACF"/>
    <w:rsid w:val="00605B85"/>
    <w:rsid w:val="00605D13"/>
    <w:rsid w:val="00607393"/>
    <w:rsid w:val="00607A98"/>
    <w:rsid w:val="00607A9E"/>
    <w:rsid w:val="006103AE"/>
    <w:rsid w:val="00610545"/>
    <w:rsid w:val="00610D6B"/>
    <w:rsid w:val="006110B7"/>
    <w:rsid w:val="00612455"/>
    <w:rsid w:val="00612DDE"/>
    <w:rsid w:val="006132C6"/>
    <w:rsid w:val="00614B6E"/>
    <w:rsid w:val="00615312"/>
    <w:rsid w:val="006156D5"/>
    <w:rsid w:val="00615C75"/>
    <w:rsid w:val="006161EA"/>
    <w:rsid w:val="00616B84"/>
    <w:rsid w:val="006177A1"/>
    <w:rsid w:val="00620090"/>
    <w:rsid w:val="006206F5"/>
    <w:rsid w:val="00621142"/>
    <w:rsid w:val="0062149D"/>
    <w:rsid w:val="006215EB"/>
    <w:rsid w:val="0062253F"/>
    <w:rsid w:val="006225E2"/>
    <w:rsid w:val="00623535"/>
    <w:rsid w:val="00623C92"/>
    <w:rsid w:val="00623F07"/>
    <w:rsid w:val="0062435D"/>
    <w:rsid w:val="006246E7"/>
    <w:rsid w:val="00624A86"/>
    <w:rsid w:val="00624D4A"/>
    <w:rsid w:val="0062572A"/>
    <w:rsid w:val="00625979"/>
    <w:rsid w:val="00625FA7"/>
    <w:rsid w:val="006261A3"/>
    <w:rsid w:val="00626918"/>
    <w:rsid w:val="00626BDF"/>
    <w:rsid w:val="0062784C"/>
    <w:rsid w:val="006308E7"/>
    <w:rsid w:val="00630B14"/>
    <w:rsid w:val="006316DA"/>
    <w:rsid w:val="00631757"/>
    <w:rsid w:val="006317C3"/>
    <w:rsid w:val="00631AE4"/>
    <w:rsid w:val="00631F5D"/>
    <w:rsid w:val="006325F4"/>
    <w:rsid w:val="00632AE0"/>
    <w:rsid w:val="0063350A"/>
    <w:rsid w:val="006342BB"/>
    <w:rsid w:val="006347D5"/>
    <w:rsid w:val="00634FC7"/>
    <w:rsid w:val="00635686"/>
    <w:rsid w:val="006356B2"/>
    <w:rsid w:val="00635939"/>
    <w:rsid w:val="006360C1"/>
    <w:rsid w:val="0063779C"/>
    <w:rsid w:val="006405A7"/>
    <w:rsid w:val="006406E9"/>
    <w:rsid w:val="00640FE1"/>
    <w:rsid w:val="00641726"/>
    <w:rsid w:val="00641798"/>
    <w:rsid w:val="00642390"/>
    <w:rsid w:val="00642715"/>
    <w:rsid w:val="006427F5"/>
    <w:rsid w:val="0064302B"/>
    <w:rsid w:val="00643B45"/>
    <w:rsid w:val="00643B70"/>
    <w:rsid w:val="00643EB8"/>
    <w:rsid w:val="00643FCC"/>
    <w:rsid w:val="00644197"/>
    <w:rsid w:val="006446BD"/>
    <w:rsid w:val="00644BB6"/>
    <w:rsid w:val="00644C63"/>
    <w:rsid w:val="0064525B"/>
    <w:rsid w:val="006462A1"/>
    <w:rsid w:val="00646467"/>
    <w:rsid w:val="00647358"/>
    <w:rsid w:val="00647DF1"/>
    <w:rsid w:val="00650105"/>
    <w:rsid w:val="0065032A"/>
    <w:rsid w:val="006503FC"/>
    <w:rsid w:val="00650A98"/>
    <w:rsid w:val="00650E1F"/>
    <w:rsid w:val="006510CD"/>
    <w:rsid w:val="0065135F"/>
    <w:rsid w:val="00651D19"/>
    <w:rsid w:val="00651DB2"/>
    <w:rsid w:val="00651DD7"/>
    <w:rsid w:val="00652879"/>
    <w:rsid w:val="006537D1"/>
    <w:rsid w:val="00653B12"/>
    <w:rsid w:val="00654847"/>
    <w:rsid w:val="00654C8B"/>
    <w:rsid w:val="00654D68"/>
    <w:rsid w:val="00655849"/>
    <w:rsid w:val="00656C68"/>
    <w:rsid w:val="00657098"/>
    <w:rsid w:val="006571E1"/>
    <w:rsid w:val="00657926"/>
    <w:rsid w:val="006601C6"/>
    <w:rsid w:val="006605BB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8D2"/>
    <w:rsid w:val="00665B20"/>
    <w:rsid w:val="00665E16"/>
    <w:rsid w:val="00666049"/>
    <w:rsid w:val="00666287"/>
    <w:rsid w:val="00667094"/>
    <w:rsid w:val="00667DF0"/>
    <w:rsid w:val="0067025F"/>
    <w:rsid w:val="00670394"/>
    <w:rsid w:val="00670484"/>
    <w:rsid w:val="00670A61"/>
    <w:rsid w:val="00670ECB"/>
    <w:rsid w:val="006712F3"/>
    <w:rsid w:val="00671683"/>
    <w:rsid w:val="00671DFF"/>
    <w:rsid w:val="00671F81"/>
    <w:rsid w:val="0067215E"/>
    <w:rsid w:val="006726A4"/>
    <w:rsid w:val="00672BD1"/>
    <w:rsid w:val="00672FDA"/>
    <w:rsid w:val="0067310E"/>
    <w:rsid w:val="006735F1"/>
    <w:rsid w:val="006737C2"/>
    <w:rsid w:val="006745B0"/>
    <w:rsid w:val="00674ACF"/>
    <w:rsid w:val="00674BAA"/>
    <w:rsid w:val="006750AF"/>
    <w:rsid w:val="00675228"/>
    <w:rsid w:val="00675B4A"/>
    <w:rsid w:val="00675F32"/>
    <w:rsid w:val="006766C5"/>
    <w:rsid w:val="0067677A"/>
    <w:rsid w:val="00676B60"/>
    <w:rsid w:val="0067703F"/>
    <w:rsid w:val="006772FA"/>
    <w:rsid w:val="00677B16"/>
    <w:rsid w:val="00680560"/>
    <w:rsid w:val="00680699"/>
    <w:rsid w:val="006807C6"/>
    <w:rsid w:val="00680A0D"/>
    <w:rsid w:val="0068149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4C07"/>
    <w:rsid w:val="006854B6"/>
    <w:rsid w:val="00685D93"/>
    <w:rsid w:val="00685D9C"/>
    <w:rsid w:val="00685E11"/>
    <w:rsid w:val="006861B7"/>
    <w:rsid w:val="006863E3"/>
    <w:rsid w:val="0068642E"/>
    <w:rsid w:val="00686619"/>
    <w:rsid w:val="0068699B"/>
    <w:rsid w:val="00686A2E"/>
    <w:rsid w:val="00686B0A"/>
    <w:rsid w:val="00687327"/>
    <w:rsid w:val="006874F4"/>
    <w:rsid w:val="00687BC6"/>
    <w:rsid w:val="00687E05"/>
    <w:rsid w:val="00687FEE"/>
    <w:rsid w:val="006901AD"/>
    <w:rsid w:val="00690280"/>
    <w:rsid w:val="006902DE"/>
    <w:rsid w:val="00690439"/>
    <w:rsid w:val="006908BF"/>
    <w:rsid w:val="006908D4"/>
    <w:rsid w:val="006909DC"/>
    <w:rsid w:val="00690A9D"/>
    <w:rsid w:val="00690CCF"/>
    <w:rsid w:val="00690D3C"/>
    <w:rsid w:val="0069125F"/>
    <w:rsid w:val="00691476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3FE3"/>
    <w:rsid w:val="00694070"/>
    <w:rsid w:val="0069480B"/>
    <w:rsid w:val="006952DD"/>
    <w:rsid w:val="00695D22"/>
    <w:rsid w:val="00695F55"/>
    <w:rsid w:val="00696641"/>
    <w:rsid w:val="006968C1"/>
    <w:rsid w:val="0069696A"/>
    <w:rsid w:val="00696975"/>
    <w:rsid w:val="00696DC5"/>
    <w:rsid w:val="00697313"/>
    <w:rsid w:val="00697608"/>
    <w:rsid w:val="006A0188"/>
    <w:rsid w:val="006A02F7"/>
    <w:rsid w:val="006A0493"/>
    <w:rsid w:val="006A04C7"/>
    <w:rsid w:val="006A0AD8"/>
    <w:rsid w:val="006A0B79"/>
    <w:rsid w:val="006A110F"/>
    <w:rsid w:val="006A14D5"/>
    <w:rsid w:val="006A1514"/>
    <w:rsid w:val="006A2A06"/>
    <w:rsid w:val="006A2B8C"/>
    <w:rsid w:val="006A2FF1"/>
    <w:rsid w:val="006A3159"/>
    <w:rsid w:val="006A3376"/>
    <w:rsid w:val="006A444F"/>
    <w:rsid w:val="006A4ED0"/>
    <w:rsid w:val="006A5B22"/>
    <w:rsid w:val="006A5F6F"/>
    <w:rsid w:val="006A6732"/>
    <w:rsid w:val="006A674E"/>
    <w:rsid w:val="006A6999"/>
    <w:rsid w:val="006A74DC"/>
    <w:rsid w:val="006A77B4"/>
    <w:rsid w:val="006A79A3"/>
    <w:rsid w:val="006A7B13"/>
    <w:rsid w:val="006B1016"/>
    <w:rsid w:val="006B212B"/>
    <w:rsid w:val="006B2166"/>
    <w:rsid w:val="006B2327"/>
    <w:rsid w:val="006B2840"/>
    <w:rsid w:val="006B2B0D"/>
    <w:rsid w:val="006B2B33"/>
    <w:rsid w:val="006B3C4A"/>
    <w:rsid w:val="006B43E9"/>
    <w:rsid w:val="006B456E"/>
    <w:rsid w:val="006B468B"/>
    <w:rsid w:val="006B4DD5"/>
    <w:rsid w:val="006B53F7"/>
    <w:rsid w:val="006B5F22"/>
    <w:rsid w:val="006B61C0"/>
    <w:rsid w:val="006B6357"/>
    <w:rsid w:val="006B6EC6"/>
    <w:rsid w:val="006B71A0"/>
    <w:rsid w:val="006B7922"/>
    <w:rsid w:val="006C07A5"/>
    <w:rsid w:val="006C0B39"/>
    <w:rsid w:val="006C0C84"/>
    <w:rsid w:val="006C109C"/>
    <w:rsid w:val="006C113C"/>
    <w:rsid w:val="006C1800"/>
    <w:rsid w:val="006C2129"/>
    <w:rsid w:val="006C225E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408"/>
    <w:rsid w:val="006D0C67"/>
    <w:rsid w:val="006D1020"/>
    <w:rsid w:val="006D149A"/>
    <w:rsid w:val="006D1AFD"/>
    <w:rsid w:val="006D1B2B"/>
    <w:rsid w:val="006D2B69"/>
    <w:rsid w:val="006D2C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CC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118"/>
    <w:rsid w:val="006D7287"/>
    <w:rsid w:val="006D755C"/>
    <w:rsid w:val="006D75D0"/>
    <w:rsid w:val="006D7AAE"/>
    <w:rsid w:val="006E01F0"/>
    <w:rsid w:val="006E09F7"/>
    <w:rsid w:val="006E0A4A"/>
    <w:rsid w:val="006E100D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5A0"/>
    <w:rsid w:val="006E56CF"/>
    <w:rsid w:val="006E5778"/>
    <w:rsid w:val="006E5AF1"/>
    <w:rsid w:val="006E5C9F"/>
    <w:rsid w:val="006E649C"/>
    <w:rsid w:val="006E69E9"/>
    <w:rsid w:val="006E6A71"/>
    <w:rsid w:val="006E761B"/>
    <w:rsid w:val="006E7988"/>
    <w:rsid w:val="006E7A23"/>
    <w:rsid w:val="006E7EB4"/>
    <w:rsid w:val="006F0917"/>
    <w:rsid w:val="006F0A3A"/>
    <w:rsid w:val="006F0ED4"/>
    <w:rsid w:val="006F1485"/>
    <w:rsid w:val="006F1D64"/>
    <w:rsid w:val="006F1DEA"/>
    <w:rsid w:val="006F1F25"/>
    <w:rsid w:val="006F2D8A"/>
    <w:rsid w:val="006F30DA"/>
    <w:rsid w:val="006F3887"/>
    <w:rsid w:val="006F3B1B"/>
    <w:rsid w:val="006F4255"/>
    <w:rsid w:val="006F42EC"/>
    <w:rsid w:val="006F4C9D"/>
    <w:rsid w:val="006F4DDA"/>
    <w:rsid w:val="006F6F01"/>
    <w:rsid w:val="006F7171"/>
    <w:rsid w:val="006F719B"/>
    <w:rsid w:val="006F71A4"/>
    <w:rsid w:val="006F76B1"/>
    <w:rsid w:val="006F7728"/>
    <w:rsid w:val="006F774A"/>
    <w:rsid w:val="006F7C13"/>
    <w:rsid w:val="007003BF"/>
    <w:rsid w:val="0070058E"/>
    <w:rsid w:val="0070069C"/>
    <w:rsid w:val="007009A9"/>
    <w:rsid w:val="0070147D"/>
    <w:rsid w:val="00701F7B"/>
    <w:rsid w:val="00702001"/>
    <w:rsid w:val="0070202E"/>
    <w:rsid w:val="007044D3"/>
    <w:rsid w:val="00704E5A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273C"/>
    <w:rsid w:val="00712BC3"/>
    <w:rsid w:val="0071380A"/>
    <w:rsid w:val="00713F0E"/>
    <w:rsid w:val="007146C6"/>
    <w:rsid w:val="00714CBD"/>
    <w:rsid w:val="00714EA9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0B8"/>
    <w:rsid w:val="0072213B"/>
    <w:rsid w:val="00722A82"/>
    <w:rsid w:val="00722F52"/>
    <w:rsid w:val="0072312C"/>
    <w:rsid w:val="007232F9"/>
    <w:rsid w:val="007238F2"/>
    <w:rsid w:val="007248D9"/>
    <w:rsid w:val="00725499"/>
    <w:rsid w:val="00725D2F"/>
    <w:rsid w:val="00725FEB"/>
    <w:rsid w:val="00726062"/>
    <w:rsid w:val="00726570"/>
    <w:rsid w:val="00726A33"/>
    <w:rsid w:val="00726B9B"/>
    <w:rsid w:val="00726D46"/>
    <w:rsid w:val="00726DA4"/>
    <w:rsid w:val="007274A0"/>
    <w:rsid w:val="00727A4B"/>
    <w:rsid w:val="0073009C"/>
    <w:rsid w:val="007307EF"/>
    <w:rsid w:val="00730B34"/>
    <w:rsid w:val="00730CEE"/>
    <w:rsid w:val="00730F90"/>
    <w:rsid w:val="00731350"/>
    <w:rsid w:val="0073151F"/>
    <w:rsid w:val="0073218C"/>
    <w:rsid w:val="00733160"/>
    <w:rsid w:val="00733F2C"/>
    <w:rsid w:val="007350CA"/>
    <w:rsid w:val="00735465"/>
    <w:rsid w:val="00735468"/>
    <w:rsid w:val="00735D4E"/>
    <w:rsid w:val="00736CAE"/>
    <w:rsid w:val="007375CD"/>
    <w:rsid w:val="0073793C"/>
    <w:rsid w:val="00740760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73B7"/>
    <w:rsid w:val="00750B66"/>
    <w:rsid w:val="00750E07"/>
    <w:rsid w:val="00751DAA"/>
    <w:rsid w:val="00751E00"/>
    <w:rsid w:val="00751E52"/>
    <w:rsid w:val="00752DAA"/>
    <w:rsid w:val="00752E86"/>
    <w:rsid w:val="007533A4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6CCA"/>
    <w:rsid w:val="00757273"/>
    <w:rsid w:val="00757681"/>
    <w:rsid w:val="007579FF"/>
    <w:rsid w:val="00757C54"/>
    <w:rsid w:val="00757D58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6D"/>
    <w:rsid w:val="00761DD8"/>
    <w:rsid w:val="007625AB"/>
    <w:rsid w:val="00762A77"/>
    <w:rsid w:val="00762D20"/>
    <w:rsid w:val="00762E82"/>
    <w:rsid w:val="0076392C"/>
    <w:rsid w:val="007640F3"/>
    <w:rsid w:val="0076459F"/>
    <w:rsid w:val="007647E0"/>
    <w:rsid w:val="00764AFA"/>
    <w:rsid w:val="00764C3C"/>
    <w:rsid w:val="007651B7"/>
    <w:rsid w:val="007656E2"/>
    <w:rsid w:val="0076575A"/>
    <w:rsid w:val="0076586E"/>
    <w:rsid w:val="00765CF5"/>
    <w:rsid w:val="00765D53"/>
    <w:rsid w:val="00766246"/>
    <w:rsid w:val="00766282"/>
    <w:rsid w:val="0076665B"/>
    <w:rsid w:val="00766739"/>
    <w:rsid w:val="00766E60"/>
    <w:rsid w:val="00766FA9"/>
    <w:rsid w:val="00767000"/>
    <w:rsid w:val="0076779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4DB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B85"/>
    <w:rsid w:val="00783C96"/>
    <w:rsid w:val="00784472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86EC9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690"/>
    <w:rsid w:val="00794780"/>
    <w:rsid w:val="007948AD"/>
    <w:rsid w:val="00794D7C"/>
    <w:rsid w:val="00795EDF"/>
    <w:rsid w:val="00796C70"/>
    <w:rsid w:val="00796E2F"/>
    <w:rsid w:val="00796ED0"/>
    <w:rsid w:val="00796FF5"/>
    <w:rsid w:val="00797296"/>
    <w:rsid w:val="007A0002"/>
    <w:rsid w:val="007A07DB"/>
    <w:rsid w:val="007A0E40"/>
    <w:rsid w:val="007A1A37"/>
    <w:rsid w:val="007A1D0F"/>
    <w:rsid w:val="007A208A"/>
    <w:rsid w:val="007A2103"/>
    <w:rsid w:val="007A2539"/>
    <w:rsid w:val="007A2723"/>
    <w:rsid w:val="007A2A72"/>
    <w:rsid w:val="007A2DAC"/>
    <w:rsid w:val="007A3856"/>
    <w:rsid w:val="007A3DE2"/>
    <w:rsid w:val="007A48F4"/>
    <w:rsid w:val="007A48F5"/>
    <w:rsid w:val="007A4CB2"/>
    <w:rsid w:val="007A4CC0"/>
    <w:rsid w:val="007A4EE6"/>
    <w:rsid w:val="007A5348"/>
    <w:rsid w:val="007A5570"/>
    <w:rsid w:val="007A5679"/>
    <w:rsid w:val="007A5C2D"/>
    <w:rsid w:val="007A5CD8"/>
    <w:rsid w:val="007A5E84"/>
    <w:rsid w:val="007A6B1C"/>
    <w:rsid w:val="007A7010"/>
    <w:rsid w:val="007A709C"/>
    <w:rsid w:val="007A7475"/>
    <w:rsid w:val="007A7BCD"/>
    <w:rsid w:val="007A7D54"/>
    <w:rsid w:val="007B00EF"/>
    <w:rsid w:val="007B094B"/>
    <w:rsid w:val="007B1669"/>
    <w:rsid w:val="007B28AE"/>
    <w:rsid w:val="007B2CC3"/>
    <w:rsid w:val="007B314A"/>
    <w:rsid w:val="007B32AC"/>
    <w:rsid w:val="007B3E36"/>
    <w:rsid w:val="007B403F"/>
    <w:rsid w:val="007B42AA"/>
    <w:rsid w:val="007B446E"/>
    <w:rsid w:val="007B4E90"/>
    <w:rsid w:val="007B5092"/>
    <w:rsid w:val="007B552D"/>
    <w:rsid w:val="007B5786"/>
    <w:rsid w:val="007B5D8F"/>
    <w:rsid w:val="007B66B5"/>
    <w:rsid w:val="007B6EC6"/>
    <w:rsid w:val="007B782E"/>
    <w:rsid w:val="007B7C2B"/>
    <w:rsid w:val="007C03D8"/>
    <w:rsid w:val="007C096E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349E"/>
    <w:rsid w:val="007D4397"/>
    <w:rsid w:val="007D4C58"/>
    <w:rsid w:val="007D5635"/>
    <w:rsid w:val="007D58FE"/>
    <w:rsid w:val="007D613C"/>
    <w:rsid w:val="007D637B"/>
    <w:rsid w:val="007D69CB"/>
    <w:rsid w:val="007D7831"/>
    <w:rsid w:val="007D7920"/>
    <w:rsid w:val="007D7AA2"/>
    <w:rsid w:val="007D7BF4"/>
    <w:rsid w:val="007E0BB9"/>
    <w:rsid w:val="007E0F41"/>
    <w:rsid w:val="007E1ED9"/>
    <w:rsid w:val="007E31AC"/>
    <w:rsid w:val="007E3B4E"/>
    <w:rsid w:val="007E3D5A"/>
    <w:rsid w:val="007E44CE"/>
    <w:rsid w:val="007E47B4"/>
    <w:rsid w:val="007E4C89"/>
    <w:rsid w:val="007E54F2"/>
    <w:rsid w:val="007E5A80"/>
    <w:rsid w:val="007E67DE"/>
    <w:rsid w:val="007E69DF"/>
    <w:rsid w:val="007F0237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5DE8"/>
    <w:rsid w:val="007F68B6"/>
    <w:rsid w:val="007F7C31"/>
    <w:rsid w:val="0080008B"/>
    <w:rsid w:val="008009C4"/>
    <w:rsid w:val="00800D50"/>
    <w:rsid w:val="00800FA7"/>
    <w:rsid w:val="008010D2"/>
    <w:rsid w:val="008012B6"/>
    <w:rsid w:val="008018FD"/>
    <w:rsid w:val="00802C5C"/>
    <w:rsid w:val="00803422"/>
    <w:rsid w:val="00803485"/>
    <w:rsid w:val="00803E2F"/>
    <w:rsid w:val="00804046"/>
    <w:rsid w:val="008042D4"/>
    <w:rsid w:val="008045AB"/>
    <w:rsid w:val="00804CAF"/>
    <w:rsid w:val="0080537F"/>
    <w:rsid w:val="00805B10"/>
    <w:rsid w:val="008060EA"/>
    <w:rsid w:val="0080624A"/>
    <w:rsid w:val="00806320"/>
    <w:rsid w:val="00806416"/>
    <w:rsid w:val="008065DF"/>
    <w:rsid w:val="00806BAC"/>
    <w:rsid w:val="00806BDD"/>
    <w:rsid w:val="00806E4C"/>
    <w:rsid w:val="00806FD6"/>
    <w:rsid w:val="00806FDF"/>
    <w:rsid w:val="008070D5"/>
    <w:rsid w:val="00810DF8"/>
    <w:rsid w:val="008110A1"/>
    <w:rsid w:val="00811555"/>
    <w:rsid w:val="0081158D"/>
    <w:rsid w:val="00812011"/>
    <w:rsid w:val="008122B7"/>
    <w:rsid w:val="008122D0"/>
    <w:rsid w:val="00812335"/>
    <w:rsid w:val="00812689"/>
    <w:rsid w:val="00812B7C"/>
    <w:rsid w:val="00812BDA"/>
    <w:rsid w:val="00813AF1"/>
    <w:rsid w:val="00813D80"/>
    <w:rsid w:val="00814713"/>
    <w:rsid w:val="00814AB7"/>
    <w:rsid w:val="00814D3A"/>
    <w:rsid w:val="008152F3"/>
    <w:rsid w:val="008154FB"/>
    <w:rsid w:val="00815EEF"/>
    <w:rsid w:val="00816547"/>
    <w:rsid w:val="00816741"/>
    <w:rsid w:val="008167CA"/>
    <w:rsid w:val="00816FF5"/>
    <w:rsid w:val="008172AC"/>
    <w:rsid w:val="00817521"/>
    <w:rsid w:val="00817944"/>
    <w:rsid w:val="0082063D"/>
    <w:rsid w:val="00820677"/>
    <w:rsid w:val="008206AB"/>
    <w:rsid w:val="00820D4C"/>
    <w:rsid w:val="00820D83"/>
    <w:rsid w:val="00820EF8"/>
    <w:rsid w:val="008212D5"/>
    <w:rsid w:val="00821752"/>
    <w:rsid w:val="008220A6"/>
    <w:rsid w:val="008226DE"/>
    <w:rsid w:val="00822A90"/>
    <w:rsid w:val="00822C77"/>
    <w:rsid w:val="00822D84"/>
    <w:rsid w:val="008231B9"/>
    <w:rsid w:val="008231D9"/>
    <w:rsid w:val="008235F7"/>
    <w:rsid w:val="00823D2E"/>
    <w:rsid w:val="00823E65"/>
    <w:rsid w:val="00823F77"/>
    <w:rsid w:val="00824AC1"/>
    <w:rsid w:val="00824D52"/>
    <w:rsid w:val="008268A2"/>
    <w:rsid w:val="00826A5C"/>
    <w:rsid w:val="00827275"/>
    <w:rsid w:val="00827370"/>
    <w:rsid w:val="008278CC"/>
    <w:rsid w:val="0082790D"/>
    <w:rsid w:val="0082799D"/>
    <w:rsid w:val="00830083"/>
    <w:rsid w:val="00830748"/>
    <w:rsid w:val="0083074A"/>
    <w:rsid w:val="0083075F"/>
    <w:rsid w:val="008312FE"/>
    <w:rsid w:val="008313A7"/>
    <w:rsid w:val="008323FF"/>
    <w:rsid w:val="0083394A"/>
    <w:rsid w:val="0083403B"/>
    <w:rsid w:val="00835BD4"/>
    <w:rsid w:val="00835D9A"/>
    <w:rsid w:val="00835E1E"/>
    <w:rsid w:val="00835EC7"/>
    <w:rsid w:val="00836532"/>
    <w:rsid w:val="00836675"/>
    <w:rsid w:val="008367FB"/>
    <w:rsid w:val="00837466"/>
    <w:rsid w:val="008374FD"/>
    <w:rsid w:val="00837925"/>
    <w:rsid w:val="008379DB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1DF"/>
    <w:rsid w:val="00851639"/>
    <w:rsid w:val="008517DE"/>
    <w:rsid w:val="008518C3"/>
    <w:rsid w:val="00851A62"/>
    <w:rsid w:val="0085220E"/>
    <w:rsid w:val="00852223"/>
    <w:rsid w:val="008524C0"/>
    <w:rsid w:val="00852D4F"/>
    <w:rsid w:val="00852F5C"/>
    <w:rsid w:val="00855173"/>
    <w:rsid w:val="00855279"/>
    <w:rsid w:val="00855400"/>
    <w:rsid w:val="00855F76"/>
    <w:rsid w:val="00857391"/>
    <w:rsid w:val="00857AF2"/>
    <w:rsid w:val="00860A56"/>
    <w:rsid w:val="00860C00"/>
    <w:rsid w:val="008615D2"/>
    <w:rsid w:val="00861711"/>
    <w:rsid w:val="008617F7"/>
    <w:rsid w:val="00861EBC"/>
    <w:rsid w:val="00861FC2"/>
    <w:rsid w:val="00862242"/>
    <w:rsid w:val="0086258D"/>
    <w:rsid w:val="008625EB"/>
    <w:rsid w:val="00862BA3"/>
    <w:rsid w:val="00862DCB"/>
    <w:rsid w:val="00863429"/>
    <w:rsid w:val="00865135"/>
    <w:rsid w:val="008653CB"/>
    <w:rsid w:val="0086579B"/>
    <w:rsid w:val="0086584E"/>
    <w:rsid w:val="00865B42"/>
    <w:rsid w:val="008660E6"/>
    <w:rsid w:val="00866B3B"/>
    <w:rsid w:val="00867358"/>
    <w:rsid w:val="00867603"/>
    <w:rsid w:val="00867630"/>
    <w:rsid w:val="00867926"/>
    <w:rsid w:val="00867B22"/>
    <w:rsid w:val="008704E4"/>
    <w:rsid w:val="00870985"/>
    <w:rsid w:val="0087123B"/>
    <w:rsid w:val="00871DE8"/>
    <w:rsid w:val="0087212C"/>
    <w:rsid w:val="008725A8"/>
    <w:rsid w:val="00872832"/>
    <w:rsid w:val="00873201"/>
    <w:rsid w:val="00873D54"/>
    <w:rsid w:val="008741B6"/>
    <w:rsid w:val="008742A8"/>
    <w:rsid w:val="008746A5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85D"/>
    <w:rsid w:val="008779C6"/>
    <w:rsid w:val="00877A19"/>
    <w:rsid w:val="00877B00"/>
    <w:rsid w:val="00877F26"/>
    <w:rsid w:val="008801F8"/>
    <w:rsid w:val="008806B5"/>
    <w:rsid w:val="0088140D"/>
    <w:rsid w:val="0088174A"/>
    <w:rsid w:val="008819AE"/>
    <w:rsid w:val="00881DC4"/>
    <w:rsid w:val="00882685"/>
    <w:rsid w:val="008826D7"/>
    <w:rsid w:val="00882D87"/>
    <w:rsid w:val="00882FEC"/>
    <w:rsid w:val="00883433"/>
    <w:rsid w:val="00883699"/>
    <w:rsid w:val="00883952"/>
    <w:rsid w:val="00883957"/>
    <w:rsid w:val="00883E80"/>
    <w:rsid w:val="00884631"/>
    <w:rsid w:val="008850F1"/>
    <w:rsid w:val="0088545A"/>
    <w:rsid w:val="0088589D"/>
    <w:rsid w:val="008858D6"/>
    <w:rsid w:val="00885BDB"/>
    <w:rsid w:val="008866F7"/>
    <w:rsid w:val="008874FD"/>
    <w:rsid w:val="00887A40"/>
    <w:rsid w:val="008911AD"/>
    <w:rsid w:val="00891541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578B"/>
    <w:rsid w:val="008962F6"/>
    <w:rsid w:val="0089679E"/>
    <w:rsid w:val="008976E0"/>
    <w:rsid w:val="0089785D"/>
    <w:rsid w:val="008A003D"/>
    <w:rsid w:val="008A0435"/>
    <w:rsid w:val="008A12AB"/>
    <w:rsid w:val="008A1E51"/>
    <w:rsid w:val="008A1FF2"/>
    <w:rsid w:val="008A22D8"/>
    <w:rsid w:val="008A2493"/>
    <w:rsid w:val="008A392A"/>
    <w:rsid w:val="008A3E00"/>
    <w:rsid w:val="008A3F48"/>
    <w:rsid w:val="008A4C33"/>
    <w:rsid w:val="008A4FBB"/>
    <w:rsid w:val="008A5FD1"/>
    <w:rsid w:val="008A6EC7"/>
    <w:rsid w:val="008A7434"/>
    <w:rsid w:val="008A790E"/>
    <w:rsid w:val="008B0211"/>
    <w:rsid w:val="008B0272"/>
    <w:rsid w:val="008B0365"/>
    <w:rsid w:val="008B0897"/>
    <w:rsid w:val="008B09F8"/>
    <w:rsid w:val="008B0E8F"/>
    <w:rsid w:val="008B176F"/>
    <w:rsid w:val="008B1825"/>
    <w:rsid w:val="008B1DFF"/>
    <w:rsid w:val="008B1F80"/>
    <w:rsid w:val="008B3F9F"/>
    <w:rsid w:val="008B40F4"/>
    <w:rsid w:val="008B4D80"/>
    <w:rsid w:val="008B56D7"/>
    <w:rsid w:val="008B5F25"/>
    <w:rsid w:val="008B6C77"/>
    <w:rsid w:val="008B6E49"/>
    <w:rsid w:val="008B71A8"/>
    <w:rsid w:val="008B7605"/>
    <w:rsid w:val="008B7783"/>
    <w:rsid w:val="008B79B2"/>
    <w:rsid w:val="008B7A00"/>
    <w:rsid w:val="008B7B61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3CB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92F"/>
    <w:rsid w:val="008C7E61"/>
    <w:rsid w:val="008C7EE3"/>
    <w:rsid w:val="008D07EE"/>
    <w:rsid w:val="008D0E96"/>
    <w:rsid w:val="008D0F5F"/>
    <w:rsid w:val="008D1791"/>
    <w:rsid w:val="008D23E2"/>
    <w:rsid w:val="008D2A86"/>
    <w:rsid w:val="008D33E2"/>
    <w:rsid w:val="008D3612"/>
    <w:rsid w:val="008D366D"/>
    <w:rsid w:val="008D3EEF"/>
    <w:rsid w:val="008D43A5"/>
    <w:rsid w:val="008D4791"/>
    <w:rsid w:val="008D4AFC"/>
    <w:rsid w:val="008D4C94"/>
    <w:rsid w:val="008D4F16"/>
    <w:rsid w:val="008D50C2"/>
    <w:rsid w:val="008D5562"/>
    <w:rsid w:val="008D5726"/>
    <w:rsid w:val="008D5EF3"/>
    <w:rsid w:val="008D5F00"/>
    <w:rsid w:val="008D683D"/>
    <w:rsid w:val="008D688C"/>
    <w:rsid w:val="008D7935"/>
    <w:rsid w:val="008E0327"/>
    <w:rsid w:val="008E044E"/>
    <w:rsid w:val="008E13CB"/>
    <w:rsid w:val="008E14F5"/>
    <w:rsid w:val="008E1752"/>
    <w:rsid w:val="008E1A1E"/>
    <w:rsid w:val="008E1FE8"/>
    <w:rsid w:val="008E3122"/>
    <w:rsid w:val="008E343E"/>
    <w:rsid w:val="008E4431"/>
    <w:rsid w:val="008E447E"/>
    <w:rsid w:val="008E4687"/>
    <w:rsid w:val="008E4989"/>
    <w:rsid w:val="008E4A3B"/>
    <w:rsid w:val="008E4DC5"/>
    <w:rsid w:val="008E5049"/>
    <w:rsid w:val="008E54C0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200"/>
    <w:rsid w:val="008F449C"/>
    <w:rsid w:val="008F4635"/>
    <w:rsid w:val="008F4681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0DAA"/>
    <w:rsid w:val="00901023"/>
    <w:rsid w:val="009014B8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4A5"/>
    <w:rsid w:val="00905806"/>
    <w:rsid w:val="00905992"/>
    <w:rsid w:val="00905A5C"/>
    <w:rsid w:val="00905E24"/>
    <w:rsid w:val="00907C8B"/>
    <w:rsid w:val="00910739"/>
    <w:rsid w:val="009109E2"/>
    <w:rsid w:val="009113B5"/>
    <w:rsid w:val="009117F6"/>
    <w:rsid w:val="009119FB"/>
    <w:rsid w:val="00911A87"/>
    <w:rsid w:val="00911D7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2C8B"/>
    <w:rsid w:val="00923030"/>
    <w:rsid w:val="00923422"/>
    <w:rsid w:val="009239D1"/>
    <w:rsid w:val="00924153"/>
    <w:rsid w:val="00924A8F"/>
    <w:rsid w:val="0092570E"/>
    <w:rsid w:val="00925829"/>
    <w:rsid w:val="00925D46"/>
    <w:rsid w:val="009261D7"/>
    <w:rsid w:val="0092626A"/>
    <w:rsid w:val="00926314"/>
    <w:rsid w:val="00926842"/>
    <w:rsid w:val="009271C9"/>
    <w:rsid w:val="00927247"/>
    <w:rsid w:val="0092773E"/>
    <w:rsid w:val="00927BBF"/>
    <w:rsid w:val="009302C5"/>
    <w:rsid w:val="00930DE0"/>
    <w:rsid w:val="00931260"/>
    <w:rsid w:val="0093185E"/>
    <w:rsid w:val="009319B0"/>
    <w:rsid w:val="00931A5B"/>
    <w:rsid w:val="00931FC3"/>
    <w:rsid w:val="0093229A"/>
    <w:rsid w:val="00932954"/>
    <w:rsid w:val="00932FBB"/>
    <w:rsid w:val="00933D3E"/>
    <w:rsid w:val="0093432B"/>
    <w:rsid w:val="00935220"/>
    <w:rsid w:val="00935250"/>
    <w:rsid w:val="00935327"/>
    <w:rsid w:val="009354D1"/>
    <w:rsid w:val="009362C1"/>
    <w:rsid w:val="00940048"/>
    <w:rsid w:val="0094043B"/>
    <w:rsid w:val="009408B4"/>
    <w:rsid w:val="009414F3"/>
    <w:rsid w:val="00941619"/>
    <w:rsid w:val="00942623"/>
    <w:rsid w:val="00942B96"/>
    <w:rsid w:val="009435D4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1DEB"/>
    <w:rsid w:val="009525D6"/>
    <w:rsid w:val="00952676"/>
    <w:rsid w:val="0095270F"/>
    <w:rsid w:val="00954EAF"/>
    <w:rsid w:val="0095591D"/>
    <w:rsid w:val="00955FB7"/>
    <w:rsid w:val="0095616E"/>
    <w:rsid w:val="009564F9"/>
    <w:rsid w:val="0095678E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546"/>
    <w:rsid w:val="00960685"/>
    <w:rsid w:val="0096089B"/>
    <w:rsid w:val="00960CF2"/>
    <w:rsid w:val="009618C5"/>
    <w:rsid w:val="009618D5"/>
    <w:rsid w:val="009619A7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0"/>
    <w:rsid w:val="009705B5"/>
    <w:rsid w:val="00972490"/>
    <w:rsid w:val="009725BB"/>
    <w:rsid w:val="00974610"/>
    <w:rsid w:val="00974C34"/>
    <w:rsid w:val="00974E6C"/>
    <w:rsid w:val="00975C9E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5CE"/>
    <w:rsid w:val="00981A4B"/>
    <w:rsid w:val="00981BAA"/>
    <w:rsid w:val="009825A5"/>
    <w:rsid w:val="009832F1"/>
    <w:rsid w:val="009838CC"/>
    <w:rsid w:val="009839DE"/>
    <w:rsid w:val="00984CC5"/>
    <w:rsid w:val="00984D43"/>
    <w:rsid w:val="009856CD"/>
    <w:rsid w:val="00985738"/>
    <w:rsid w:val="0098596A"/>
    <w:rsid w:val="00985A84"/>
    <w:rsid w:val="00985E86"/>
    <w:rsid w:val="00986240"/>
    <w:rsid w:val="0098657C"/>
    <w:rsid w:val="00987D60"/>
    <w:rsid w:val="009903C2"/>
    <w:rsid w:val="009904F8"/>
    <w:rsid w:val="009909B8"/>
    <w:rsid w:val="0099105C"/>
    <w:rsid w:val="00991134"/>
    <w:rsid w:val="00991A97"/>
    <w:rsid w:val="00991B1E"/>
    <w:rsid w:val="00992175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9F5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432"/>
    <w:rsid w:val="009A474B"/>
    <w:rsid w:val="009A5E81"/>
    <w:rsid w:val="009A645A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C96"/>
    <w:rsid w:val="009B4E17"/>
    <w:rsid w:val="009B4FCC"/>
    <w:rsid w:val="009B5696"/>
    <w:rsid w:val="009B5AC0"/>
    <w:rsid w:val="009B5B04"/>
    <w:rsid w:val="009B6A75"/>
    <w:rsid w:val="009B71A3"/>
    <w:rsid w:val="009B7580"/>
    <w:rsid w:val="009B7B4A"/>
    <w:rsid w:val="009B7D95"/>
    <w:rsid w:val="009C08DC"/>
    <w:rsid w:val="009C0C35"/>
    <w:rsid w:val="009C0F09"/>
    <w:rsid w:val="009C1623"/>
    <w:rsid w:val="009C18A3"/>
    <w:rsid w:val="009C18F2"/>
    <w:rsid w:val="009C25B0"/>
    <w:rsid w:val="009C2DE8"/>
    <w:rsid w:val="009C30BE"/>
    <w:rsid w:val="009C3802"/>
    <w:rsid w:val="009C39A7"/>
    <w:rsid w:val="009C3A31"/>
    <w:rsid w:val="009C40DA"/>
    <w:rsid w:val="009C416A"/>
    <w:rsid w:val="009C4E0A"/>
    <w:rsid w:val="009C57AC"/>
    <w:rsid w:val="009C61A9"/>
    <w:rsid w:val="009C6C2E"/>
    <w:rsid w:val="009C7000"/>
    <w:rsid w:val="009C79A7"/>
    <w:rsid w:val="009D057E"/>
    <w:rsid w:val="009D120E"/>
    <w:rsid w:val="009D13D9"/>
    <w:rsid w:val="009D17CB"/>
    <w:rsid w:val="009D1F69"/>
    <w:rsid w:val="009D2CA3"/>
    <w:rsid w:val="009D327A"/>
    <w:rsid w:val="009D3A08"/>
    <w:rsid w:val="009D3B55"/>
    <w:rsid w:val="009D3D04"/>
    <w:rsid w:val="009D3F98"/>
    <w:rsid w:val="009D4CA3"/>
    <w:rsid w:val="009D517F"/>
    <w:rsid w:val="009D53F2"/>
    <w:rsid w:val="009D586D"/>
    <w:rsid w:val="009D6518"/>
    <w:rsid w:val="009D698F"/>
    <w:rsid w:val="009D7144"/>
    <w:rsid w:val="009D78A6"/>
    <w:rsid w:val="009D7AAB"/>
    <w:rsid w:val="009D7C90"/>
    <w:rsid w:val="009D7CAE"/>
    <w:rsid w:val="009D7FAF"/>
    <w:rsid w:val="009E0039"/>
    <w:rsid w:val="009E023D"/>
    <w:rsid w:val="009E067C"/>
    <w:rsid w:val="009E0D48"/>
    <w:rsid w:val="009E0DB8"/>
    <w:rsid w:val="009E0F16"/>
    <w:rsid w:val="009E12B0"/>
    <w:rsid w:val="009E1F1A"/>
    <w:rsid w:val="009E21E6"/>
    <w:rsid w:val="009E29D1"/>
    <w:rsid w:val="009E2CE6"/>
    <w:rsid w:val="009E3391"/>
    <w:rsid w:val="009E418F"/>
    <w:rsid w:val="009E4281"/>
    <w:rsid w:val="009E47C4"/>
    <w:rsid w:val="009E4D07"/>
    <w:rsid w:val="009E502E"/>
    <w:rsid w:val="009E5DF2"/>
    <w:rsid w:val="009E5E2A"/>
    <w:rsid w:val="009E635F"/>
    <w:rsid w:val="009E66FC"/>
    <w:rsid w:val="009E673F"/>
    <w:rsid w:val="009E715C"/>
    <w:rsid w:val="009E7C6C"/>
    <w:rsid w:val="009F0796"/>
    <w:rsid w:val="009F0A1E"/>
    <w:rsid w:val="009F1143"/>
    <w:rsid w:val="009F21CF"/>
    <w:rsid w:val="009F259B"/>
    <w:rsid w:val="009F2AE9"/>
    <w:rsid w:val="009F3C6D"/>
    <w:rsid w:val="009F3D19"/>
    <w:rsid w:val="009F445E"/>
    <w:rsid w:val="009F4473"/>
    <w:rsid w:val="009F4B01"/>
    <w:rsid w:val="009F51EA"/>
    <w:rsid w:val="009F5226"/>
    <w:rsid w:val="009F540B"/>
    <w:rsid w:val="009F608F"/>
    <w:rsid w:val="009F61EC"/>
    <w:rsid w:val="009F6A06"/>
    <w:rsid w:val="009F6C34"/>
    <w:rsid w:val="009F73C8"/>
    <w:rsid w:val="009F74BB"/>
    <w:rsid w:val="009F74D9"/>
    <w:rsid w:val="009F7658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5ED"/>
    <w:rsid w:val="00A05D95"/>
    <w:rsid w:val="00A0641B"/>
    <w:rsid w:val="00A1010E"/>
    <w:rsid w:val="00A10F8F"/>
    <w:rsid w:val="00A115E5"/>
    <w:rsid w:val="00A1236A"/>
    <w:rsid w:val="00A130A7"/>
    <w:rsid w:val="00A133A4"/>
    <w:rsid w:val="00A13ED7"/>
    <w:rsid w:val="00A144FE"/>
    <w:rsid w:val="00A1485B"/>
    <w:rsid w:val="00A14876"/>
    <w:rsid w:val="00A157A6"/>
    <w:rsid w:val="00A15B88"/>
    <w:rsid w:val="00A1611A"/>
    <w:rsid w:val="00A1617A"/>
    <w:rsid w:val="00A162E4"/>
    <w:rsid w:val="00A1652A"/>
    <w:rsid w:val="00A166F0"/>
    <w:rsid w:val="00A176A2"/>
    <w:rsid w:val="00A17B37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4FED"/>
    <w:rsid w:val="00A25300"/>
    <w:rsid w:val="00A254C0"/>
    <w:rsid w:val="00A2643C"/>
    <w:rsid w:val="00A26595"/>
    <w:rsid w:val="00A26710"/>
    <w:rsid w:val="00A2761C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2DE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AE7"/>
    <w:rsid w:val="00A41D01"/>
    <w:rsid w:val="00A4217E"/>
    <w:rsid w:val="00A42637"/>
    <w:rsid w:val="00A42678"/>
    <w:rsid w:val="00A42740"/>
    <w:rsid w:val="00A4286E"/>
    <w:rsid w:val="00A42B63"/>
    <w:rsid w:val="00A42D3A"/>
    <w:rsid w:val="00A42DAC"/>
    <w:rsid w:val="00A42E02"/>
    <w:rsid w:val="00A4330D"/>
    <w:rsid w:val="00A434A3"/>
    <w:rsid w:val="00A43DBC"/>
    <w:rsid w:val="00A4436E"/>
    <w:rsid w:val="00A44688"/>
    <w:rsid w:val="00A44CDE"/>
    <w:rsid w:val="00A44F35"/>
    <w:rsid w:val="00A45FF2"/>
    <w:rsid w:val="00A46F8A"/>
    <w:rsid w:val="00A4767A"/>
    <w:rsid w:val="00A47E5F"/>
    <w:rsid w:val="00A50150"/>
    <w:rsid w:val="00A508EE"/>
    <w:rsid w:val="00A5189E"/>
    <w:rsid w:val="00A51D52"/>
    <w:rsid w:val="00A52803"/>
    <w:rsid w:val="00A52875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7D5"/>
    <w:rsid w:val="00A67FDC"/>
    <w:rsid w:val="00A70793"/>
    <w:rsid w:val="00A709E3"/>
    <w:rsid w:val="00A70E07"/>
    <w:rsid w:val="00A70F94"/>
    <w:rsid w:val="00A71087"/>
    <w:rsid w:val="00A71ED5"/>
    <w:rsid w:val="00A72747"/>
    <w:rsid w:val="00A73E5C"/>
    <w:rsid w:val="00A74A3B"/>
    <w:rsid w:val="00A75194"/>
    <w:rsid w:val="00A75BB6"/>
    <w:rsid w:val="00A7608C"/>
    <w:rsid w:val="00A762D5"/>
    <w:rsid w:val="00A7646E"/>
    <w:rsid w:val="00A7679F"/>
    <w:rsid w:val="00A769D7"/>
    <w:rsid w:val="00A77496"/>
    <w:rsid w:val="00A7749F"/>
    <w:rsid w:val="00A77B3A"/>
    <w:rsid w:val="00A806B8"/>
    <w:rsid w:val="00A81815"/>
    <w:rsid w:val="00A82034"/>
    <w:rsid w:val="00A83C59"/>
    <w:rsid w:val="00A83D5B"/>
    <w:rsid w:val="00A84BFC"/>
    <w:rsid w:val="00A84E9F"/>
    <w:rsid w:val="00A857B8"/>
    <w:rsid w:val="00A868F6"/>
    <w:rsid w:val="00A869AB"/>
    <w:rsid w:val="00A86A98"/>
    <w:rsid w:val="00A86E6C"/>
    <w:rsid w:val="00A8732D"/>
    <w:rsid w:val="00A8744C"/>
    <w:rsid w:val="00A875BB"/>
    <w:rsid w:val="00A87B17"/>
    <w:rsid w:val="00A87D6F"/>
    <w:rsid w:val="00A9061E"/>
    <w:rsid w:val="00A90D3A"/>
    <w:rsid w:val="00A91650"/>
    <w:rsid w:val="00A9210B"/>
    <w:rsid w:val="00A92121"/>
    <w:rsid w:val="00A92275"/>
    <w:rsid w:val="00A92C2F"/>
    <w:rsid w:val="00A93078"/>
    <w:rsid w:val="00A9389E"/>
    <w:rsid w:val="00A93BDF"/>
    <w:rsid w:val="00A93C8E"/>
    <w:rsid w:val="00A942AC"/>
    <w:rsid w:val="00A94CC5"/>
    <w:rsid w:val="00A95F2B"/>
    <w:rsid w:val="00A966B4"/>
    <w:rsid w:val="00A967F7"/>
    <w:rsid w:val="00A977AD"/>
    <w:rsid w:val="00A9783A"/>
    <w:rsid w:val="00A97CFD"/>
    <w:rsid w:val="00AA057F"/>
    <w:rsid w:val="00AA0764"/>
    <w:rsid w:val="00AA0A2B"/>
    <w:rsid w:val="00AA0E59"/>
    <w:rsid w:val="00AA20EB"/>
    <w:rsid w:val="00AA2124"/>
    <w:rsid w:val="00AA2887"/>
    <w:rsid w:val="00AA2EF6"/>
    <w:rsid w:val="00AA2F87"/>
    <w:rsid w:val="00AA3A71"/>
    <w:rsid w:val="00AA3A9E"/>
    <w:rsid w:val="00AA3ECD"/>
    <w:rsid w:val="00AA466C"/>
    <w:rsid w:val="00AA5767"/>
    <w:rsid w:val="00AA5ABF"/>
    <w:rsid w:val="00AA6976"/>
    <w:rsid w:val="00AA6BB2"/>
    <w:rsid w:val="00AA6FBD"/>
    <w:rsid w:val="00AA75A0"/>
    <w:rsid w:val="00AA7D76"/>
    <w:rsid w:val="00AB041D"/>
    <w:rsid w:val="00AB08D6"/>
    <w:rsid w:val="00AB0CB8"/>
    <w:rsid w:val="00AB0D8C"/>
    <w:rsid w:val="00AB1617"/>
    <w:rsid w:val="00AB170B"/>
    <w:rsid w:val="00AB1ACF"/>
    <w:rsid w:val="00AB1DE7"/>
    <w:rsid w:val="00AB1FFB"/>
    <w:rsid w:val="00AB2013"/>
    <w:rsid w:val="00AB241F"/>
    <w:rsid w:val="00AB2794"/>
    <w:rsid w:val="00AB351F"/>
    <w:rsid w:val="00AB3AD3"/>
    <w:rsid w:val="00AB3DD4"/>
    <w:rsid w:val="00AB421E"/>
    <w:rsid w:val="00AB4480"/>
    <w:rsid w:val="00AB59AF"/>
    <w:rsid w:val="00AB5E93"/>
    <w:rsid w:val="00AB619B"/>
    <w:rsid w:val="00AB6BEE"/>
    <w:rsid w:val="00AB6CEB"/>
    <w:rsid w:val="00AB6EF7"/>
    <w:rsid w:val="00AB7229"/>
    <w:rsid w:val="00AB76CB"/>
    <w:rsid w:val="00AB7913"/>
    <w:rsid w:val="00AB7E1D"/>
    <w:rsid w:val="00AC09FD"/>
    <w:rsid w:val="00AC0EEB"/>
    <w:rsid w:val="00AC13C0"/>
    <w:rsid w:val="00AC1576"/>
    <w:rsid w:val="00AC2222"/>
    <w:rsid w:val="00AC309E"/>
    <w:rsid w:val="00AC384F"/>
    <w:rsid w:val="00AC38A1"/>
    <w:rsid w:val="00AC4BC9"/>
    <w:rsid w:val="00AC4DE1"/>
    <w:rsid w:val="00AC5880"/>
    <w:rsid w:val="00AC60CA"/>
    <w:rsid w:val="00AC6E16"/>
    <w:rsid w:val="00AC7126"/>
    <w:rsid w:val="00AC714C"/>
    <w:rsid w:val="00AC71BC"/>
    <w:rsid w:val="00AC762A"/>
    <w:rsid w:val="00AC7A6A"/>
    <w:rsid w:val="00AD04D6"/>
    <w:rsid w:val="00AD0804"/>
    <w:rsid w:val="00AD12AA"/>
    <w:rsid w:val="00AD1ADB"/>
    <w:rsid w:val="00AD2187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6C3"/>
    <w:rsid w:val="00AD48F8"/>
    <w:rsid w:val="00AD4F26"/>
    <w:rsid w:val="00AD5F54"/>
    <w:rsid w:val="00AD608F"/>
    <w:rsid w:val="00AD60BF"/>
    <w:rsid w:val="00AD68E3"/>
    <w:rsid w:val="00AD78C0"/>
    <w:rsid w:val="00AD7D12"/>
    <w:rsid w:val="00AE01A2"/>
    <w:rsid w:val="00AE02B2"/>
    <w:rsid w:val="00AE0718"/>
    <w:rsid w:val="00AE1206"/>
    <w:rsid w:val="00AE155F"/>
    <w:rsid w:val="00AE1A39"/>
    <w:rsid w:val="00AE27F6"/>
    <w:rsid w:val="00AE289A"/>
    <w:rsid w:val="00AE28E5"/>
    <w:rsid w:val="00AE2D50"/>
    <w:rsid w:val="00AE3699"/>
    <w:rsid w:val="00AE48D1"/>
    <w:rsid w:val="00AE4BD2"/>
    <w:rsid w:val="00AE4E21"/>
    <w:rsid w:val="00AE507E"/>
    <w:rsid w:val="00AE52D1"/>
    <w:rsid w:val="00AE5479"/>
    <w:rsid w:val="00AE5485"/>
    <w:rsid w:val="00AE5720"/>
    <w:rsid w:val="00AE6266"/>
    <w:rsid w:val="00AE636C"/>
    <w:rsid w:val="00AE6481"/>
    <w:rsid w:val="00AE6DEC"/>
    <w:rsid w:val="00AE706B"/>
    <w:rsid w:val="00AE720C"/>
    <w:rsid w:val="00AE7584"/>
    <w:rsid w:val="00AE7785"/>
    <w:rsid w:val="00AF0584"/>
    <w:rsid w:val="00AF068C"/>
    <w:rsid w:val="00AF071F"/>
    <w:rsid w:val="00AF1555"/>
    <w:rsid w:val="00AF2208"/>
    <w:rsid w:val="00AF22F1"/>
    <w:rsid w:val="00AF2742"/>
    <w:rsid w:val="00AF2943"/>
    <w:rsid w:val="00AF31E9"/>
    <w:rsid w:val="00AF3702"/>
    <w:rsid w:val="00AF3D02"/>
    <w:rsid w:val="00AF453B"/>
    <w:rsid w:val="00AF4685"/>
    <w:rsid w:val="00AF50A6"/>
    <w:rsid w:val="00AF55E9"/>
    <w:rsid w:val="00AF5F29"/>
    <w:rsid w:val="00AF5F6E"/>
    <w:rsid w:val="00AF61ED"/>
    <w:rsid w:val="00AF6B41"/>
    <w:rsid w:val="00B00A45"/>
    <w:rsid w:val="00B014AE"/>
    <w:rsid w:val="00B0181B"/>
    <w:rsid w:val="00B01F68"/>
    <w:rsid w:val="00B0289A"/>
    <w:rsid w:val="00B032D2"/>
    <w:rsid w:val="00B03BDB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077FA"/>
    <w:rsid w:val="00B100AF"/>
    <w:rsid w:val="00B1043B"/>
    <w:rsid w:val="00B10E8F"/>
    <w:rsid w:val="00B10EF6"/>
    <w:rsid w:val="00B11036"/>
    <w:rsid w:val="00B111C0"/>
    <w:rsid w:val="00B119A5"/>
    <w:rsid w:val="00B11AAB"/>
    <w:rsid w:val="00B11F4E"/>
    <w:rsid w:val="00B121A1"/>
    <w:rsid w:val="00B12576"/>
    <w:rsid w:val="00B12BC3"/>
    <w:rsid w:val="00B136E8"/>
    <w:rsid w:val="00B13822"/>
    <w:rsid w:val="00B1383A"/>
    <w:rsid w:val="00B139FC"/>
    <w:rsid w:val="00B14091"/>
    <w:rsid w:val="00B142DF"/>
    <w:rsid w:val="00B147B4"/>
    <w:rsid w:val="00B14903"/>
    <w:rsid w:val="00B15482"/>
    <w:rsid w:val="00B1555C"/>
    <w:rsid w:val="00B1564C"/>
    <w:rsid w:val="00B15949"/>
    <w:rsid w:val="00B16087"/>
    <w:rsid w:val="00B16794"/>
    <w:rsid w:val="00B17EE4"/>
    <w:rsid w:val="00B20208"/>
    <w:rsid w:val="00B202FD"/>
    <w:rsid w:val="00B20F74"/>
    <w:rsid w:val="00B2160C"/>
    <w:rsid w:val="00B21813"/>
    <w:rsid w:val="00B218FA"/>
    <w:rsid w:val="00B21BF1"/>
    <w:rsid w:val="00B222A8"/>
    <w:rsid w:val="00B22363"/>
    <w:rsid w:val="00B225C5"/>
    <w:rsid w:val="00B229CC"/>
    <w:rsid w:val="00B239E6"/>
    <w:rsid w:val="00B2408A"/>
    <w:rsid w:val="00B242AC"/>
    <w:rsid w:val="00B245FA"/>
    <w:rsid w:val="00B24675"/>
    <w:rsid w:val="00B24AA1"/>
    <w:rsid w:val="00B2583D"/>
    <w:rsid w:val="00B258FD"/>
    <w:rsid w:val="00B2591B"/>
    <w:rsid w:val="00B25E57"/>
    <w:rsid w:val="00B262A7"/>
    <w:rsid w:val="00B26D4A"/>
    <w:rsid w:val="00B26D92"/>
    <w:rsid w:val="00B26F21"/>
    <w:rsid w:val="00B27B82"/>
    <w:rsid w:val="00B27E2A"/>
    <w:rsid w:val="00B3058A"/>
    <w:rsid w:val="00B3068E"/>
    <w:rsid w:val="00B3069B"/>
    <w:rsid w:val="00B3119F"/>
    <w:rsid w:val="00B31568"/>
    <w:rsid w:val="00B31F2A"/>
    <w:rsid w:val="00B32035"/>
    <w:rsid w:val="00B330B5"/>
    <w:rsid w:val="00B33ACB"/>
    <w:rsid w:val="00B3486F"/>
    <w:rsid w:val="00B34A5D"/>
    <w:rsid w:val="00B34E15"/>
    <w:rsid w:val="00B34E83"/>
    <w:rsid w:val="00B35C65"/>
    <w:rsid w:val="00B35CD7"/>
    <w:rsid w:val="00B36210"/>
    <w:rsid w:val="00B36558"/>
    <w:rsid w:val="00B36A8C"/>
    <w:rsid w:val="00B36B8D"/>
    <w:rsid w:val="00B36FD6"/>
    <w:rsid w:val="00B37433"/>
    <w:rsid w:val="00B37D02"/>
    <w:rsid w:val="00B37FC2"/>
    <w:rsid w:val="00B4086E"/>
    <w:rsid w:val="00B40F5A"/>
    <w:rsid w:val="00B4108F"/>
    <w:rsid w:val="00B414F1"/>
    <w:rsid w:val="00B4175E"/>
    <w:rsid w:val="00B41F42"/>
    <w:rsid w:val="00B41F8C"/>
    <w:rsid w:val="00B4248E"/>
    <w:rsid w:val="00B43443"/>
    <w:rsid w:val="00B437C1"/>
    <w:rsid w:val="00B4380C"/>
    <w:rsid w:val="00B439F6"/>
    <w:rsid w:val="00B43E0F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ADA"/>
    <w:rsid w:val="00B50B99"/>
    <w:rsid w:val="00B5195B"/>
    <w:rsid w:val="00B526A2"/>
    <w:rsid w:val="00B52828"/>
    <w:rsid w:val="00B528AC"/>
    <w:rsid w:val="00B52ED1"/>
    <w:rsid w:val="00B54A72"/>
    <w:rsid w:val="00B56295"/>
    <w:rsid w:val="00B56649"/>
    <w:rsid w:val="00B6045E"/>
    <w:rsid w:val="00B60ADB"/>
    <w:rsid w:val="00B60B2F"/>
    <w:rsid w:val="00B619CD"/>
    <w:rsid w:val="00B61D9B"/>
    <w:rsid w:val="00B6289D"/>
    <w:rsid w:val="00B63B53"/>
    <w:rsid w:val="00B6436B"/>
    <w:rsid w:val="00B64A7D"/>
    <w:rsid w:val="00B64DF6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BA7"/>
    <w:rsid w:val="00B73CD3"/>
    <w:rsid w:val="00B7404F"/>
    <w:rsid w:val="00B74860"/>
    <w:rsid w:val="00B75817"/>
    <w:rsid w:val="00B75B99"/>
    <w:rsid w:val="00B75DBB"/>
    <w:rsid w:val="00B75EF8"/>
    <w:rsid w:val="00B76462"/>
    <w:rsid w:val="00B76674"/>
    <w:rsid w:val="00B7732D"/>
    <w:rsid w:val="00B8016E"/>
    <w:rsid w:val="00B8033F"/>
    <w:rsid w:val="00B80F69"/>
    <w:rsid w:val="00B813A7"/>
    <w:rsid w:val="00B81711"/>
    <w:rsid w:val="00B81DF5"/>
    <w:rsid w:val="00B8263C"/>
    <w:rsid w:val="00B83311"/>
    <w:rsid w:val="00B83B55"/>
    <w:rsid w:val="00B83D6A"/>
    <w:rsid w:val="00B8428B"/>
    <w:rsid w:val="00B84C58"/>
    <w:rsid w:val="00B84E23"/>
    <w:rsid w:val="00B84EAB"/>
    <w:rsid w:val="00B85011"/>
    <w:rsid w:val="00B854C1"/>
    <w:rsid w:val="00B85513"/>
    <w:rsid w:val="00B85708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29F8"/>
    <w:rsid w:val="00B92E9F"/>
    <w:rsid w:val="00B934E0"/>
    <w:rsid w:val="00B936A2"/>
    <w:rsid w:val="00B937FD"/>
    <w:rsid w:val="00B942DE"/>
    <w:rsid w:val="00B94DE9"/>
    <w:rsid w:val="00B9526B"/>
    <w:rsid w:val="00B95377"/>
    <w:rsid w:val="00B95942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E9F"/>
    <w:rsid w:val="00BA649B"/>
    <w:rsid w:val="00BA6FB2"/>
    <w:rsid w:val="00BA71A7"/>
    <w:rsid w:val="00BA7332"/>
    <w:rsid w:val="00BA740B"/>
    <w:rsid w:val="00BA7DD1"/>
    <w:rsid w:val="00BB05A4"/>
    <w:rsid w:val="00BB0745"/>
    <w:rsid w:val="00BB0903"/>
    <w:rsid w:val="00BB09A9"/>
    <w:rsid w:val="00BB0F3C"/>
    <w:rsid w:val="00BB1365"/>
    <w:rsid w:val="00BB1D06"/>
    <w:rsid w:val="00BB2041"/>
    <w:rsid w:val="00BB24A7"/>
    <w:rsid w:val="00BB25B8"/>
    <w:rsid w:val="00BB286A"/>
    <w:rsid w:val="00BB2B6C"/>
    <w:rsid w:val="00BB2FFB"/>
    <w:rsid w:val="00BB4908"/>
    <w:rsid w:val="00BB495C"/>
    <w:rsid w:val="00BB507E"/>
    <w:rsid w:val="00BB61CE"/>
    <w:rsid w:val="00BB6648"/>
    <w:rsid w:val="00BB6D59"/>
    <w:rsid w:val="00BB7765"/>
    <w:rsid w:val="00BB7B9B"/>
    <w:rsid w:val="00BB7CC1"/>
    <w:rsid w:val="00BB7ED7"/>
    <w:rsid w:val="00BC0385"/>
    <w:rsid w:val="00BC04A3"/>
    <w:rsid w:val="00BC103C"/>
    <w:rsid w:val="00BC1219"/>
    <w:rsid w:val="00BC1472"/>
    <w:rsid w:val="00BC1ED5"/>
    <w:rsid w:val="00BC1F1A"/>
    <w:rsid w:val="00BC1FD6"/>
    <w:rsid w:val="00BC2164"/>
    <w:rsid w:val="00BC284B"/>
    <w:rsid w:val="00BC2856"/>
    <w:rsid w:val="00BC30B9"/>
    <w:rsid w:val="00BC379D"/>
    <w:rsid w:val="00BC4353"/>
    <w:rsid w:val="00BC5219"/>
    <w:rsid w:val="00BC54E0"/>
    <w:rsid w:val="00BC5550"/>
    <w:rsid w:val="00BC586F"/>
    <w:rsid w:val="00BC611A"/>
    <w:rsid w:val="00BC65B2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411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0C10"/>
    <w:rsid w:val="00BF1937"/>
    <w:rsid w:val="00BF1955"/>
    <w:rsid w:val="00BF24AD"/>
    <w:rsid w:val="00BF26B8"/>
    <w:rsid w:val="00BF28E7"/>
    <w:rsid w:val="00BF3692"/>
    <w:rsid w:val="00BF4206"/>
    <w:rsid w:val="00BF47F5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0DD"/>
    <w:rsid w:val="00C0010B"/>
    <w:rsid w:val="00C00342"/>
    <w:rsid w:val="00C004B0"/>
    <w:rsid w:val="00C0161E"/>
    <w:rsid w:val="00C01D9C"/>
    <w:rsid w:val="00C037C0"/>
    <w:rsid w:val="00C04A6E"/>
    <w:rsid w:val="00C056C7"/>
    <w:rsid w:val="00C05B1C"/>
    <w:rsid w:val="00C05CD0"/>
    <w:rsid w:val="00C06013"/>
    <w:rsid w:val="00C0631D"/>
    <w:rsid w:val="00C06876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7A6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D0F"/>
    <w:rsid w:val="00C21EE2"/>
    <w:rsid w:val="00C22602"/>
    <w:rsid w:val="00C22633"/>
    <w:rsid w:val="00C22995"/>
    <w:rsid w:val="00C22F03"/>
    <w:rsid w:val="00C23762"/>
    <w:rsid w:val="00C23869"/>
    <w:rsid w:val="00C239AB"/>
    <w:rsid w:val="00C24332"/>
    <w:rsid w:val="00C25374"/>
    <w:rsid w:val="00C2547A"/>
    <w:rsid w:val="00C25D60"/>
    <w:rsid w:val="00C261E7"/>
    <w:rsid w:val="00C2642A"/>
    <w:rsid w:val="00C26478"/>
    <w:rsid w:val="00C26A41"/>
    <w:rsid w:val="00C279AD"/>
    <w:rsid w:val="00C279B1"/>
    <w:rsid w:val="00C302A8"/>
    <w:rsid w:val="00C30325"/>
    <w:rsid w:val="00C304F0"/>
    <w:rsid w:val="00C31549"/>
    <w:rsid w:val="00C31608"/>
    <w:rsid w:val="00C31CD0"/>
    <w:rsid w:val="00C328A1"/>
    <w:rsid w:val="00C32919"/>
    <w:rsid w:val="00C3377A"/>
    <w:rsid w:val="00C341EC"/>
    <w:rsid w:val="00C34238"/>
    <w:rsid w:val="00C34DF3"/>
    <w:rsid w:val="00C35B2C"/>
    <w:rsid w:val="00C35C55"/>
    <w:rsid w:val="00C36166"/>
    <w:rsid w:val="00C3626F"/>
    <w:rsid w:val="00C36762"/>
    <w:rsid w:val="00C36A98"/>
    <w:rsid w:val="00C36E28"/>
    <w:rsid w:val="00C37EF4"/>
    <w:rsid w:val="00C40274"/>
    <w:rsid w:val="00C40684"/>
    <w:rsid w:val="00C40E7D"/>
    <w:rsid w:val="00C413E1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8A1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76C"/>
    <w:rsid w:val="00C54FF4"/>
    <w:rsid w:val="00C55A9C"/>
    <w:rsid w:val="00C55CC9"/>
    <w:rsid w:val="00C55F3B"/>
    <w:rsid w:val="00C5621C"/>
    <w:rsid w:val="00C56361"/>
    <w:rsid w:val="00C56364"/>
    <w:rsid w:val="00C56764"/>
    <w:rsid w:val="00C56BAD"/>
    <w:rsid w:val="00C56BD9"/>
    <w:rsid w:val="00C570C3"/>
    <w:rsid w:val="00C57561"/>
    <w:rsid w:val="00C5781A"/>
    <w:rsid w:val="00C607FC"/>
    <w:rsid w:val="00C60F67"/>
    <w:rsid w:val="00C6145A"/>
    <w:rsid w:val="00C61B8D"/>
    <w:rsid w:val="00C61C8E"/>
    <w:rsid w:val="00C61EB2"/>
    <w:rsid w:val="00C621D0"/>
    <w:rsid w:val="00C632D3"/>
    <w:rsid w:val="00C6370A"/>
    <w:rsid w:val="00C6384F"/>
    <w:rsid w:val="00C63E54"/>
    <w:rsid w:val="00C63F36"/>
    <w:rsid w:val="00C64905"/>
    <w:rsid w:val="00C64ACF"/>
    <w:rsid w:val="00C64B20"/>
    <w:rsid w:val="00C64BA9"/>
    <w:rsid w:val="00C64BCE"/>
    <w:rsid w:val="00C64D58"/>
    <w:rsid w:val="00C653DF"/>
    <w:rsid w:val="00C65A27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0421"/>
    <w:rsid w:val="00C7057E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5F26"/>
    <w:rsid w:val="00C768E1"/>
    <w:rsid w:val="00C76CFC"/>
    <w:rsid w:val="00C76D37"/>
    <w:rsid w:val="00C7734C"/>
    <w:rsid w:val="00C77540"/>
    <w:rsid w:val="00C7761D"/>
    <w:rsid w:val="00C77E11"/>
    <w:rsid w:val="00C8037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04D"/>
    <w:rsid w:val="00C853DC"/>
    <w:rsid w:val="00C85703"/>
    <w:rsid w:val="00C85766"/>
    <w:rsid w:val="00C85964"/>
    <w:rsid w:val="00C86BA9"/>
    <w:rsid w:val="00C87E31"/>
    <w:rsid w:val="00C90D96"/>
    <w:rsid w:val="00C9109D"/>
    <w:rsid w:val="00C91475"/>
    <w:rsid w:val="00C92279"/>
    <w:rsid w:val="00C922EE"/>
    <w:rsid w:val="00C923DA"/>
    <w:rsid w:val="00C93AD0"/>
    <w:rsid w:val="00C93BBF"/>
    <w:rsid w:val="00C93BDB"/>
    <w:rsid w:val="00C93DC0"/>
    <w:rsid w:val="00C93EC5"/>
    <w:rsid w:val="00C93F79"/>
    <w:rsid w:val="00C9444A"/>
    <w:rsid w:val="00C949A6"/>
    <w:rsid w:val="00C94D6C"/>
    <w:rsid w:val="00C95052"/>
    <w:rsid w:val="00C955AE"/>
    <w:rsid w:val="00C95A0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D0A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6FF8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4C5D"/>
    <w:rsid w:val="00CB57F8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3C0A"/>
    <w:rsid w:val="00CC4105"/>
    <w:rsid w:val="00CC4551"/>
    <w:rsid w:val="00CC48BA"/>
    <w:rsid w:val="00CC4EE0"/>
    <w:rsid w:val="00CC4F60"/>
    <w:rsid w:val="00CC4FFC"/>
    <w:rsid w:val="00CC5215"/>
    <w:rsid w:val="00CC5C5D"/>
    <w:rsid w:val="00CC69D0"/>
    <w:rsid w:val="00CC7233"/>
    <w:rsid w:val="00CC78A8"/>
    <w:rsid w:val="00CC7D59"/>
    <w:rsid w:val="00CD0939"/>
    <w:rsid w:val="00CD0BD3"/>
    <w:rsid w:val="00CD1097"/>
    <w:rsid w:val="00CD139E"/>
    <w:rsid w:val="00CD19BB"/>
    <w:rsid w:val="00CD1AF5"/>
    <w:rsid w:val="00CD2184"/>
    <w:rsid w:val="00CD2B4E"/>
    <w:rsid w:val="00CD2D90"/>
    <w:rsid w:val="00CD301E"/>
    <w:rsid w:val="00CD30D6"/>
    <w:rsid w:val="00CD34F2"/>
    <w:rsid w:val="00CD3767"/>
    <w:rsid w:val="00CD3E15"/>
    <w:rsid w:val="00CD3E20"/>
    <w:rsid w:val="00CD43A8"/>
    <w:rsid w:val="00CD4C18"/>
    <w:rsid w:val="00CD4D91"/>
    <w:rsid w:val="00CD58BC"/>
    <w:rsid w:val="00CD5F2A"/>
    <w:rsid w:val="00CD6174"/>
    <w:rsid w:val="00CD68DA"/>
    <w:rsid w:val="00CD6E0C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35B6"/>
    <w:rsid w:val="00CE3A5A"/>
    <w:rsid w:val="00CE44BE"/>
    <w:rsid w:val="00CE458E"/>
    <w:rsid w:val="00CE4698"/>
    <w:rsid w:val="00CE640B"/>
    <w:rsid w:val="00CE6987"/>
    <w:rsid w:val="00CE6A73"/>
    <w:rsid w:val="00CE7303"/>
    <w:rsid w:val="00CF0B46"/>
    <w:rsid w:val="00CF0FCC"/>
    <w:rsid w:val="00CF1165"/>
    <w:rsid w:val="00CF2571"/>
    <w:rsid w:val="00CF2731"/>
    <w:rsid w:val="00CF2B1C"/>
    <w:rsid w:val="00CF2CC0"/>
    <w:rsid w:val="00CF338C"/>
    <w:rsid w:val="00CF35C7"/>
    <w:rsid w:val="00CF3A9B"/>
    <w:rsid w:val="00CF3C5D"/>
    <w:rsid w:val="00CF4BDC"/>
    <w:rsid w:val="00CF5E0B"/>
    <w:rsid w:val="00CF6310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A7F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6E71"/>
    <w:rsid w:val="00D0724B"/>
    <w:rsid w:val="00D077C7"/>
    <w:rsid w:val="00D077C9"/>
    <w:rsid w:val="00D0788C"/>
    <w:rsid w:val="00D112F9"/>
    <w:rsid w:val="00D117A3"/>
    <w:rsid w:val="00D11C42"/>
    <w:rsid w:val="00D11F46"/>
    <w:rsid w:val="00D127E7"/>
    <w:rsid w:val="00D12E67"/>
    <w:rsid w:val="00D14640"/>
    <w:rsid w:val="00D1481B"/>
    <w:rsid w:val="00D152C0"/>
    <w:rsid w:val="00D15C8E"/>
    <w:rsid w:val="00D16346"/>
    <w:rsid w:val="00D16373"/>
    <w:rsid w:val="00D16C6C"/>
    <w:rsid w:val="00D16EE1"/>
    <w:rsid w:val="00D171B5"/>
    <w:rsid w:val="00D176D2"/>
    <w:rsid w:val="00D17BC3"/>
    <w:rsid w:val="00D206E1"/>
    <w:rsid w:val="00D2187A"/>
    <w:rsid w:val="00D21EAD"/>
    <w:rsid w:val="00D22117"/>
    <w:rsid w:val="00D22E04"/>
    <w:rsid w:val="00D23FAC"/>
    <w:rsid w:val="00D25E8E"/>
    <w:rsid w:val="00D266E9"/>
    <w:rsid w:val="00D27BBF"/>
    <w:rsid w:val="00D27DE7"/>
    <w:rsid w:val="00D3002C"/>
    <w:rsid w:val="00D3018F"/>
    <w:rsid w:val="00D30900"/>
    <w:rsid w:val="00D309DB"/>
    <w:rsid w:val="00D31288"/>
    <w:rsid w:val="00D3180B"/>
    <w:rsid w:val="00D31EA1"/>
    <w:rsid w:val="00D32433"/>
    <w:rsid w:val="00D325AF"/>
    <w:rsid w:val="00D32791"/>
    <w:rsid w:val="00D329D8"/>
    <w:rsid w:val="00D333C8"/>
    <w:rsid w:val="00D336DA"/>
    <w:rsid w:val="00D33BE8"/>
    <w:rsid w:val="00D343C8"/>
    <w:rsid w:val="00D34D09"/>
    <w:rsid w:val="00D35043"/>
    <w:rsid w:val="00D353C8"/>
    <w:rsid w:val="00D356B3"/>
    <w:rsid w:val="00D35F2E"/>
    <w:rsid w:val="00D35F7D"/>
    <w:rsid w:val="00D3601A"/>
    <w:rsid w:val="00D361B7"/>
    <w:rsid w:val="00D36529"/>
    <w:rsid w:val="00D36784"/>
    <w:rsid w:val="00D36973"/>
    <w:rsid w:val="00D36A63"/>
    <w:rsid w:val="00D36B66"/>
    <w:rsid w:val="00D36BB6"/>
    <w:rsid w:val="00D36D1E"/>
    <w:rsid w:val="00D372E9"/>
    <w:rsid w:val="00D37571"/>
    <w:rsid w:val="00D402FD"/>
    <w:rsid w:val="00D4047A"/>
    <w:rsid w:val="00D404F0"/>
    <w:rsid w:val="00D4084E"/>
    <w:rsid w:val="00D40D9D"/>
    <w:rsid w:val="00D41C80"/>
    <w:rsid w:val="00D41FC2"/>
    <w:rsid w:val="00D4233D"/>
    <w:rsid w:val="00D424AD"/>
    <w:rsid w:val="00D4392C"/>
    <w:rsid w:val="00D43AD5"/>
    <w:rsid w:val="00D43B79"/>
    <w:rsid w:val="00D43BD9"/>
    <w:rsid w:val="00D4527D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55E"/>
    <w:rsid w:val="00D51BB5"/>
    <w:rsid w:val="00D51D60"/>
    <w:rsid w:val="00D51E50"/>
    <w:rsid w:val="00D54156"/>
    <w:rsid w:val="00D562E8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07DE"/>
    <w:rsid w:val="00D61679"/>
    <w:rsid w:val="00D62548"/>
    <w:rsid w:val="00D63342"/>
    <w:rsid w:val="00D63ADA"/>
    <w:rsid w:val="00D63F3D"/>
    <w:rsid w:val="00D6439C"/>
    <w:rsid w:val="00D6464D"/>
    <w:rsid w:val="00D647A8"/>
    <w:rsid w:val="00D64801"/>
    <w:rsid w:val="00D64822"/>
    <w:rsid w:val="00D64A66"/>
    <w:rsid w:val="00D64EA3"/>
    <w:rsid w:val="00D65CE3"/>
    <w:rsid w:val="00D66157"/>
    <w:rsid w:val="00D66A93"/>
    <w:rsid w:val="00D66AF1"/>
    <w:rsid w:val="00D66BDD"/>
    <w:rsid w:val="00D707DA"/>
    <w:rsid w:val="00D70806"/>
    <w:rsid w:val="00D70A89"/>
    <w:rsid w:val="00D70BA6"/>
    <w:rsid w:val="00D70DFE"/>
    <w:rsid w:val="00D70EA4"/>
    <w:rsid w:val="00D7120A"/>
    <w:rsid w:val="00D7127C"/>
    <w:rsid w:val="00D71535"/>
    <w:rsid w:val="00D716CC"/>
    <w:rsid w:val="00D717A1"/>
    <w:rsid w:val="00D71A6E"/>
    <w:rsid w:val="00D71EB6"/>
    <w:rsid w:val="00D72BE6"/>
    <w:rsid w:val="00D7322E"/>
    <w:rsid w:val="00D73289"/>
    <w:rsid w:val="00D73623"/>
    <w:rsid w:val="00D7378F"/>
    <w:rsid w:val="00D73EC7"/>
    <w:rsid w:val="00D73F08"/>
    <w:rsid w:val="00D74903"/>
    <w:rsid w:val="00D74CE1"/>
    <w:rsid w:val="00D74FCC"/>
    <w:rsid w:val="00D76368"/>
    <w:rsid w:val="00D77541"/>
    <w:rsid w:val="00D776EE"/>
    <w:rsid w:val="00D7778F"/>
    <w:rsid w:val="00D77AFC"/>
    <w:rsid w:val="00D77BF0"/>
    <w:rsid w:val="00D8053B"/>
    <w:rsid w:val="00D80EED"/>
    <w:rsid w:val="00D8108E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335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87DBB"/>
    <w:rsid w:val="00D90375"/>
    <w:rsid w:val="00D90475"/>
    <w:rsid w:val="00D9254A"/>
    <w:rsid w:val="00D9264E"/>
    <w:rsid w:val="00D92AB3"/>
    <w:rsid w:val="00D93668"/>
    <w:rsid w:val="00D94178"/>
    <w:rsid w:val="00D949C5"/>
    <w:rsid w:val="00D94EE9"/>
    <w:rsid w:val="00D9507D"/>
    <w:rsid w:val="00D95087"/>
    <w:rsid w:val="00D95192"/>
    <w:rsid w:val="00D951D4"/>
    <w:rsid w:val="00D95B0A"/>
    <w:rsid w:val="00D9600F"/>
    <w:rsid w:val="00D9647D"/>
    <w:rsid w:val="00D96B5E"/>
    <w:rsid w:val="00D96C78"/>
    <w:rsid w:val="00D96E73"/>
    <w:rsid w:val="00D97133"/>
    <w:rsid w:val="00D972C7"/>
    <w:rsid w:val="00D976B4"/>
    <w:rsid w:val="00D97891"/>
    <w:rsid w:val="00D97AD5"/>
    <w:rsid w:val="00D97C45"/>
    <w:rsid w:val="00DA0269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7E"/>
    <w:rsid w:val="00DA4FE5"/>
    <w:rsid w:val="00DA5C16"/>
    <w:rsid w:val="00DA7E61"/>
    <w:rsid w:val="00DB01A6"/>
    <w:rsid w:val="00DB0943"/>
    <w:rsid w:val="00DB0E8F"/>
    <w:rsid w:val="00DB12FA"/>
    <w:rsid w:val="00DB1FED"/>
    <w:rsid w:val="00DB2274"/>
    <w:rsid w:val="00DB2C51"/>
    <w:rsid w:val="00DB304C"/>
    <w:rsid w:val="00DB33C4"/>
    <w:rsid w:val="00DB3E13"/>
    <w:rsid w:val="00DB43A8"/>
    <w:rsid w:val="00DB4641"/>
    <w:rsid w:val="00DB497C"/>
    <w:rsid w:val="00DB4CE0"/>
    <w:rsid w:val="00DB4E9F"/>
    <w:rsid w:val="00DB5097"/>
    <w:rsid w:val="00DB5941"/>
    <w:rsid w:val="00DB61AA"/>
    <w:rsid w:val="00DB749D"/>
    <w:rsid w:val="00DB78B6"/>
    <w:rsid w:val="00DC003C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0FE"/>
    <w:rsid w:val="00DC55FE"/>
    <w:rsid w:val="00DC5DB0"/>
    <w:rsid w:val="00DC665A"/>
    <w:rsid w:val="00DC6710"/>
    <w:rsid w:val="00DC6AC5"/>
    <w:rsid w:val="00DC74B5"/>
    <w:rsid w:val="00DC78D1"/>
    <w:rsid w:val="00DD08D6"/>
    <w:rsid w:val="00DD0D74"/>
    <w:rsid w:val="00DD0F97"/>
    <w:rsid w:val="00DD152F"/>
    <w:rsid w:val="00DD2464"/>
    <w:rsid w:val="00DD2E3D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526"/>
    <w:rsid w:val="00DE1ABA"/>
    <w:rsid w:val="00DE1EEC"/>
    <w:rsid w:val="00DE238F"/>
    <w:rsid w:val="00DE3168"/>
    <w:rsid w:val="00DE356A"/>
    <w:rsid w:val="00DE3D81"/>
    <w:rsid w:val="00DE444C"/>
    <w:rsid w:val="00DE46C4"/>
    <w:rsid w:val="00DE4A47"/>
    <w:rsid w:val="00DE503E"/>
    <w:rsid w:val="00DE565D"/>
    <w:rsid w:val="00DE5990"/>
    <w:rsid w:val="00DE5A2A"/>
    <w:rsid w:val="00DE5B4F"/>
    <w:rsid w:val="00DE5C2C"/>
    <w:rsid w:val="00DE5F83"/>
    <w:rsid w:val="00DE63FA"/>
    <w:rsid w:val="00DE66E0"/>
    <w:rsid w:val="00DE688C"/>
    <w:rsid w:val="00DE6931"/>
    <w:rsid w:val="00DE6D1D"/>
    <w:rsid w:val="00DE6DB4"/>
    <w:rsid w:val="00DE7E44"/>
    <w:rsid w:val="00DF0177"/>
    <w:rsid w:val="00DF02A5"/>
    <w:rsid w:val="00DF03EE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4C7"/>
    <w:rsid w:val="00DF4AA9"/>
    <w:rsid w:val="00DF5B9C"/>
    <w:rsid w:val="00DF5D53"/>
    <w:rsid w:val="00DF6245"/>
    <w:rsid w:val="00DF653F"/>
    <w:rsid w:val="00DF698D"/>
    <w:rsid w:val="00DF6DFB"/>
    <w:rsid w:val="00DF7264"/>
    <w:rsid w:val="00DF7DC4"/>
    <w:rsid w:val="00DF7EC8"/>
    <w:rsid w:val="00E00352"/>
    <w:rsid w:val="00E00508"/>
    <w:rsid w:val="00E0056F"/>
    <w:rsid w:val="00E006B8"/>
    <w:rsid w:val="00E01222"/>
    <w:rsid w:val="00E017C7"/>
    <w:rsid w:val="00E017E0"/>
    <w:rsid w:val="00E020E7"/>
    <w:rsid w:val="00E03512"/>
    <w:rsid w:val="00E0353B"/>
    <w:rsid w:val="00E035CF"/>
    <w:rsid w:val="00E04940"/>
    <w:rsid w:val="00E04E1B"/>
    <w:rsid w:val="00E0529F"/>
    <w:rsid w:val="00E0536F"/>
    <w:rsid w:val="00E0540D"/>
    <w:rsid w:val="00E05AC2"/>
    <w:rsid w:val="00E0626F"/>
    <w:rsid w:val="00E06679"/>
    <w:rsid w:val="00E06ADC"/>
    <w:rsid w:val="00E06B2E"/>
    <w:rsid w:val="00E0720B"/>
    <w:rsid w:val="00E07212"/>
    <w:rsid w:val="00E07819"/>
    <w:rsid w:val="00E10524"/>
    <w:rsid w:val="00E10D1D"/>
    <w:rsid w:val="00E10D2D"/>
    <w:rsid w:val="00E10F0A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5C00"/>
    <w:rsid w:val="00E15C31"/>
    <w:rsid w:val="00E160E1"/>
    <w:rsid w:val="00E16105"/>
    <w:rsid w:val="00E1759F"/>
    <w:rsid w:val="00E17960"/>
    <w:rsid w:val="00E20516"/>
    <w:rsid w:val="00E2082C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CA2"/>
    <w:rsid w:val="00E26FC7"/>
    <w:rsid w:val="00E27FD4"/>
    <w:rsid w:val="00E300A4"/>
    <w:rsid w:val="00E3050F"/>
    <w:rsid w:val="00E306BC"/>
    <w:rsid w:val="00E30991"/>
    <w:rsid w:val="00E30AD2"/>
    <w:rsid w:val="00E31849"/>
    <w:rsid w:val="00E31C99"/>
    <w:rsid w:val="00E328F4"/>
    <w:rsid w:val="00E32A71"/>
    <w:rsid w:val="00E3376F"/>
    <w:rsid w:val="00E33D81"/>
    <w:rsid w:val="00E34152"/>
    <w:rsid w:val="00E34680"/>
    <w:rsid w:val="00E350D8"/>
    <w:rsid w:val="00E353CF"/>
    <w:rsid w:val="00E3541C"/>
    <w:rsid w:val="00E36115"/>
    <w:rsid w:val="00E36A77"/>
    <w:rsid w:val="00E36E91"/>
    <w:rsid w:val="00E37FEE"/>
    <w:rsid w:val="00E40086"/>
    <w:rsid w:val="00E40327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3EB2"/>
    <w:rsid w:val="00E4441C"/>
    <w:rsid w:val="00E44D3F"/>
    <w:rsid w:val="00E451F4"/>
    <w:rsid w:val="00E452D5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598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6A0"/>
    <w:rsid w:val="00E61E87"/>
    <w:rsid w:val="00E61F74"/>
    <w:rsid w:val="00E620B0"/>
    <w:rsid w:val="00E62503"/>
    <w:rsid w:val="00E627AA"/>
    <w:rsid w:val="00E627F1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575"/>
    <w:rsid w:val="00E668E1"/>
    <w:rsid w:val="00E66DBC"/>
    <w:rsid w:val="00E66DF1"/>
    <w:rsid w:val="00E67334"/>
    <w:rsid w:val="00E6759B"/>
    <w:rsid w:val="00E6792B"/>
    <w:rsid w:val="00E70630"/>
    <w:rsid w:val="00E71292"/>
    <w:rsid w:val="00E71368"/>
    <w:rsid w:val="00E71877"/>
    <w:rsid w:val="00E72080"/>
    <w:rsid w:val="00E72977"/>
    <w:rsid w:val="00E72FFF"/>
    <w:rsid w:val="00E731C1"/>
    <w:rsid w:val="00E734C7"/>
    <w:rsid w:val="00E73898"/>
    <w:rsid w:val="00E7395C"/>
    <w:rsid w:val="00E73A1E"/>
    <w:rsid w:val="00E73DAF"/>
    <w:rsid w:val="00E7495C"/>
    <w:rsid w:val="00E74E63"/>
    <w:rsid w:val="00E753CF"/>
    <w:rsid w:val="00E75E45"/>
    <w:rsid w:val="00E76131"/>
    <w:rsid w:val="00E76D3B"/>
    <w:rsid w:val="00E7710A"/>
    <w:rsid w:val="00E77239"/>
    <w:rsid w:val="00E77412"/>
    <w:rsid w:val="00E777EB"/>
    <w:rsid w:val="00E77EFC"/>
    <w:rsid w:val="00E77F84"/>
    <w:rsid w:val="00E805C1"/>
    <w:rsid w:val="00E806B1"/>
    <w:rsid w:val="00E808C0"/>
    <w:rsid w:val="00E808C1"/>
    <w:rsid w:val="00E808F1"/>
    <w:rsid w:val="00E809BA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0B75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1F2"/>
    <w:rsid w:val="00E96CB4"/>
    <w:rsid w:val="00E9729C"/>
    <w:rsid w:val="00E9759C"/>
    <w:rsid w:val="00E9779C"/>
    <w:rsid w:val="00EA0502"/>
    <w:rsid w:val="00EA077E"/>
    <w:rsid w:val="00EA0A7F"/>
    <w:rsid w:val="00EA0CFA"/>
    <w:rsid w:val="00EA1041"/>
    <w:rsid w:val="00EA131D"/>
    <w:rsid w:val="00EA1C76"/>
    <w:rsid w:val="00EA1CE6"/>
    <w:rsid w:val="00EA268B"/>
    <w:rsid w:val="00EA2934"/>
    <w:rsid w:val="00EA2FCB"/>
    <w:rsid w:val="00EA320E"/>
    <w:rsid w:val="00EA325B"/>
    <w:rsid w:val="00EA366C"/>
    <w:rsid w:val="00EA3879"/>
    <w:rsid w:val="00EA38CB"/>
    <w:rsid w:val="00EA38CE"/>
    <w:rsid w:val="00EA420D"/>
    <w:rsid w:val="00EA4252"/>
    <w:rsid w:val="00EA4481"/>
    <w:rsid w:val="00EA46D7"/>
    <w:rsid w:val="00EA4BC0"/>
    <w:rsid w:val="00EA4F9D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3945"/>
    <w:rsid w:val="00EC41F1"/>
    <w:rsid w:val="00EC447E"/>
    <w:rsid w:val="00EC4D88"/>
    <w:rsid w:val="00EC4EFC"/>
    <w:rsid w:val="00EC5719"/>
    <w:rsid w:val="00EC5A5E"/>
    <w:rsid w:val="00EC671B"/>
    <w:rsid w:val="00EC6A00"/>
    <w:rsid w:val="00EC703B"/>
    <w:rsid w:val="00EC741A"/>
    <w:rsid w:val="00EC78BF"/>
    <w:rsid w:val="00ED047A"/>
    <w:rsid w:val="00ED121A"/>
    <w:rsid w:val="00ED18B7"/>
    <w:rsid w:val="00ED258A"/>
    <w:rsid w:val="00ED28D5"/>
    <w:rsid w:val="00ED2BBF"/>
    <w:rsid w:val="00ED2D22"/>
    <w:rsid w:val="00ED32F1"/>
    <w:rsid w:val="00ED3492"/>
    <w:rsid w:val="00ED42F8"/>
    <w:rsid w:val="00ED472A"/>
    <w:rsid w:val="00ED4CA5"/>
    <w:rsid w:val="00ED5B95"/>
    <w:rsid w:val="00ED631F"/>
    <w:rsid w:val="00ED6D6F"/>
    <w:rsid w:val="00ED73F2"/>
    <w:rsid w:val="00ED78F9"/>
    <w:rsid w:val="00ED7B1A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375"/>
    <w:rsid w:val="00EE4B22"/>
    <w:rsid w:val="00EE5CAC"/>
    <w:rsid w:val="00EE619D"/>
    <w:rsid w:val="00EE7652"/>
    <w:rsid w:val="00EF0136"/>
    <w:rsid w:val="00EF078D"/>
    <w:rsid w:val="00EF091D"/>
    <w:rsid w:val="00EF0E61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B47"/>
    <w:rsid w:val="00EF6ED0"/>
    <w:rsid w:val="00EF7624"/>
    <w:rsid w:val="00F004CB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4529"/>
    <w:rsid w:val="00F05594"/>
    <w:rsid w:val="00F05650"/>
    <w:rsid w:val="00F05D92"/>
    <w:rsid w:val="00F05F8B"/>
    <w:rsid w:val="00F0616C"/>
    <w:rsid w:val="00F06341"/>
    <w:rsid w:val="00F068F1"/>
    <w:rsid w:val="00F06935"/>
    <w:rsid w:val="00F07737"/>
    <w:rsid w:val="00F105AA"/>
    <w:rsid w:val="00F1128D"/>
    <w:rsid w:val="00F11423"/>
    <w:rsid w:val="00F11906"/>
    <w:rsid w:val="00F11BBF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C89"/>
    <w:rsid w:val="00F25F65"/>
    <w:rsid w:val="00F26AD5"/>
    <w:rsid w:val="00F26B84"/>
    <w:rsid w:val="00F277DF"/>
    <w:rsid w:val="00F27E0E"/>
    <w:rsid w:val="00F308A5"/>
    <w:rsid w:val="00F3121D"/>
    <w:rsid w:val="00F31E8B"/>
    <w:rsid w:val="00F320F9"/>
    <w:rsid w:val="00F3214C"/>
    <w:rsid w:val="00F327DD"/>
    <w:rsid w:val="00F32B60"/>
    <w:rsid w:val="00F3372B"/>
    <w:rsid w:val="00F345FE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6F0E"/>
    <w:rsid w:val="00F37EEA"/>
    <w:rsid w:val="00F40732"/>
    <w:rsid w:val="00F41746"/>
    <w:rsid w:val="00F41E08"/>
    <w:rsid w:val="00F4233E"/>
    <w:rsid w:val="00F427D9"/>
    <w:rsid w:val="00F43556"/>
    <w:rsid w:val="00F4485B"/>
    <w:rsid w:val="00F4566E"/>
    <w:rsid w:val="00F45671"/>
    <w:rsid w:val="00F45CA3"/>
    <w:rsid w:val="00F4742C"/>
    <w:rsid w:val="00F505DC"/>
    <w:rsid w:val="00F50845"/>
    <w:rsid w:val="00F50999"/>
    <w:rsid w:val="00F50D6F"/>
    <w:rsid w:val="00F5104C"/>
    <w:rsid w:val="00F5135C"/>
    <w:rsid w:val="00F5286D"/>
    <w:rsid w:val="00F52962"/>
    <w:rsid w:val="00F52D00"/>
    <w:rsid w:val="00F52D3B"/>
    <w:rsid w:val="00F533E3"/>
    <w:rsid w:val="00F54ADB"/>
    <w:rsid w:val="00F5555D"/>
    <w:rsid w:val="00F55A47"/>
    <w:rsid w:val="00F55DFA"/>
    <w:rsid w:val="00F5634E"/>
    <w:rsid w:val="00F5642C"/>
    <w:rsid w:val="00F56ED0"/>
    <w:rsid w:val="00F57644"/>
    <w:rsid w:val="00F57D1E"/>
    <w:rsid w:val="00F60F10"/>
    <w:rsid w:val="00F60FDF"/>
    <w:rsid w:val="00F60FFB"/>
    <w:rsid w:val="00F61E60"/>
    <w:rsid w:val="00F62124"/>
    <w:rsid w:val="00F62584"/>
    <w:rsid w:val="00F625C9"/>
    <w:rsid w:val="00F631CA"/>
    <w:rsid w:val="00F63879"/>
    <w:rsid w:val="00F648F6"/>
    <w:rsid w:val="00F64C98"/>
    <w:rsid w:val="00F64E34"/>
    <w:rsid w:val="00F65F6F"/>
    <w:rsid w:val="00F6606F"/>
    <w:rsid w:val="00F661B0"/>
    <w:rsid w:val="00F665CC"/>
    <w:rsid w:val="00F66EAE"/>
    <w:rsid w:val="00F6705F"/>
    <w:rsid w:val="00F67212"/>
    <w:rsid w:val="00F6739A"/>
    <w:rsid w:val="00F70127"/>
    <w:rsid w:val="00F71BB9"/>
    <w:rsid w:val="00F71E72"/>
    <w:rsid w:val="00F72A05"/>
    <w:rsid w:val="00F73337"/>
    <w:rsid w:val="00F733DD"/>
    <w:rsid w:val="00F73786"/>
    <w:rsid w:val="00F737C8"/>
    <w:rsid w:val="00F73B93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0E87"/>
    <w:rsid w:val="00F81305"/>
    <w:rsid w:val="00F8178E"/>
    <w:rsid w:val="00F817E9"/>
    <w:rsid w:val="00F81E0D"/>
    <w:rsid w:val="00F8302C"/>
    <w:rsid w:val="00F83105"/>
    <w:rsid w:val="00F8349B"/>
    <w:rsid w:val="00F83645"/>
    <w:rsid w:val="00F84488"/>
    <w:rsid w:val="00F84505"/>
    <w:rsid w:val="00F85446"/>
    <w:rsid w:val="00F85882"/>
    <w:rsid w:val="00F85916"/>
    <w:rsid w:val="00F8601C"/>
    <w:rsid w:val="00F8605B"/>
    <w:rsid w:val="00F86213"/>
    <w:rsid w:val="00F86341"/>
    <w:rsid w:val="00F86D23"/>
    <w:rsid w:val="00F86FA7"/>
    <w:rsid w:val="00F91B47"/>
    <w:rsid w:val="00F92184"/>
    <w:rsid w:val="00F92635"/>
    <w:rsid w:val="00F92FBF"/>
    <w:rsid w:val="00F935F5"/>
    <w:rsid w:val="00F93687"/>
    <w:rsid w:val="00F93A29"/>
    <w:rsid w:val="00F94015"/>
    <w:rsid w:val="00F9431B"/>
    <w:rsid w:val="00F9454B"/>
    <w:rsid w:val="00F9458A"/>
    <w:rsid w:val="00F94D8F"/>
    <w:rsid w:val="00F95288"/>
    <w:rsid w:val="00F953A6"/>
    <w:rsid w:val="00F9542C"/>
    <w:rsid w:val="00F95AE2"/>
    <w:rsid w:val="00F9604B"/>
    <w:rsid w:val="00F96607"/>
    <w:rsid w:val="00F96612"/>
    <w:rsid w:val="00F96873"/>
    <w:rsid w:val="00F96A3C"/>
    <w:rsid w:val="00F970BC"/>
    <w:rsid w:val="00F97471"/>
    <w:rsid w:val="00F97851"/>
    <w:rsid w:val="00F9787A"/>
    <w:rsid w:val="00F97F30"/>
    <w:rsid w:val="00FA0127"/>
    <w:rsid w:val="00FA03EB"/>
    <w:rsid w:val="00FA0970"/>
    <w:rsid w:val="00FA09EB"/>
    <w:rsid w:val="00FA0C44"/>
    <w:rsid w:val="00FA14F1"/>
    <w:rsid w:val="00FA1512"/>
    <w:rsid w:val="00FA1523"/>
    <w:rsid w:val="00FA21F3"/>
    <w:rsid w:val="00FA231E"/>
    <w:rsid w:val="00FA25C1"/>
    <w:rsid w:val="00FA2948"/>
    <w:rsid w:val="00FA38ED"/>
    <w:rsid w:val="00FA451F"/>
    <w:rsid w:val="00FA48E0"/>
    <w:rsid w:val="00FA512E"/>
    <w:rsid w:val="00FA52F8"/>
    <w:rsid w:val="00FA595E"/>
    <w:rsid w:val="00FA59BE"/>
    <w:rsid w:val="00FA5C56"/>
    <w:rsid w:val="00FA611C"/>
    <w:rsid w:val="00FA65B1"/>
    <w:rsid w:val="00FA6C6A"/>
    <w:rsid w:val="00FA6FB8"/>
    <w:rsid w:val="00FA7496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2EC5"/>
    <w:rsid w:val="00FB35A3"/>
    <w:rsid w:val="00FB3F53"/>
    <w:rsid w:val="00FB4DC1"/>
    <w:rsid w:val="00FB4DC2"/>
    <w:rsid w:val="00FB7A29"/>
    <w:rsid w:val="00FC0068"/>
    <w:rsid w:val="00FC09DA"/>
    <w:rsid w:val="00FC1C69"/>
    <w:rsid w:val="00FC1F10"/>
    <w:rsid w:val="00FC1FFD"/>
    <w:rsid w:val="00FC2DC7"/>
    <w:rsid w:val="00FC31E4"/>
    <w:rsid w:val="00FC33FC"/>
    <w:rsid w:val="00FC3D41"/>
    <w:rsid w:val="00FC4588"/>
    <w:rsid w:val="00FC584D"/>
    <w:rsid w:val="00FC6CE3"/>
    <w:rsid w:val="00FC790E"/>
    <w:rsid w:val="00FC7BC8"/>
    <w:rsid w:val="00FC7CF7"/>
    <w:rsid w:val="00FC7D17"/>
    <w:rsid w:val="00FD0590"/>
    <w:rsid w:val="00FD05B9"/>
    <w:rsid w:val="00FD0827"/>
    <w:rsid w:val="00FD0977"/>
    <w:rsid w:val="00FD1963"/>
    <w:rsid w:val="00FD1D6A"/>
    <w:rsid w:val="00FD1FEB"/>
    <w:rsid w:val="00FD22F4"/>
    <w:rsid w:val="00FD2302"/>
    <w:rsid w:val="00FD2D0F"/>
    <w:rsid w:val="00FD2EE7"/>
    <w:rsid w:val="00FD359F"/>
    <w:rsid w:val="00FD3F6F"/>
    <w:rsid w:val="00FD572A"/>
    <w:rsid w:val="00FD58A5"/>
    <w:rsid w:val="00FD592B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19FA"/>
    <w:rsid w:val="00FE2312"/>
    <w:rsid w:val="00FE27E7"/>
    <w:rsid w:val="00FE3826"/>
    <w:rsid w:val="00FE3915"/>
    <w:rsid w:val="00FE437E"/>
    <w:rsid w:val="00FE4C80"/>
    <w:rsid w:val="00FE5DD1"/>
    <w:rsid w:val="00FE67A3"/>
    <w:rsid w:val="00FE6846"/>
    <w:rsid w:val="00FE79CF"/>
    <w:rsid w:val="00FE7F18"/>
    <w:rsid w:val="00FF075F"/>
    <w:rsid w:val="00FF1A7A"/>
    <w:rsid w:val="00FF1C54"/>
    <w:rsid w:val="00FF2FE5"/>
    <w:rsid w:val="00FF3456"/>
    <w:rsid w:val="00FF3519"/>
    <w:rsid w:val="00FF3DE5"/>
    <w:rsid w:val="00FF3EBB"/>
    <w:rsid w:val="00FF3F0D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2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paragraph" w:styleId="NoSpacing">
    <w:name w:val="No Spacing"/>
    <w:uiPriority w:val="1"/>
    <w:qFormat/>
    <w:rsid w:val="00BB20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ccPolicyalternativeChar">
    <w:name w:val="Acc Policy alternative Char"/>
    <w:rsid w:val="00F0616C"/>
    <w:rPr>
      <w:bCs/>
      <w:i/>
      <w:iCs/>
      <w:sz w:val="22"/>
      <w:szCs w:val="22"/>
      <w:lang w:val="en-US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D3641-B15D-46DD-816C-69CA6B25E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438</Words>
  <Characters>1690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</vt:lpstr>
    </vt:vector>
  </TitlesOfParts>
  <Company>Toshiba</Company>
  <LinksUpToDate>false</LinksUpToDate>
  <CharactersWithSpaces>2124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</dc:title>
  <dc:subject/>
  <dc:creator>ladawan_e76</dc:creator>
  <cp:keywords/>
  <dc:description/>
  <cp:lastModifiedBy>Somjai, Nigonyanont</cp:lastModifiedBy>
  <cp:revision>3</cp:revision>
  <cp:lastPrinted>2021-08-06T20:00:00Z</cp:lastPrinted>
  <dcterms:created xsi:type="dcterms:W3CDTF">2021-08-11T05:15:00Z</dcterms:created>
  <dcterms:modified xsi:type="dcterms:W3CDTF">2021-08-11T05:20:00Z</dcterms:modified>
</cp:coreProperties>
</file>