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509184E" w:rsidR="0056217B" w:rsidRPr="00650105" w:rsidRDefault="003A1339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632A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32A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56BE5C5C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FEA1315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071F" w:rsidRPr="00C52C41" w14:paraId="62318A2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0474FF1" w14:textId="31EAE86B" w:rsidR="00AF071F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AD28A65" w14:textId="77777777" w:rsidR="00AF071F" w:rsidRPr="00650105" w:rsidRDefault="00AF071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2A142739" w14:textId="32C40791" w:rsidR="00AF071F" w:rsidRPr="00650105" w:rsidRDefault="00AF071F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8806B5" w:rsidRDefault="00784EB3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Angsana New" w:hAnsi="Angsana New"/>
          <w:sz w:val="24"/>
          <w:szCs w:val="24"/>
        </w:rPr>
      </w:pPr>
    </w:p>
    <w:p w14:paraId="7AB392FE" w14:textId="632862E2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21653C" w:rsidRPr="0021653C">
        <w:rPr>
          <w:rFonts w:ascii="Angsana New" w:hAnsi="Angsana New" w:hint="cs"/>
          <w:sz w:val="30"/>
          <w:szCs w:val="30"/>
        </w:rPr>
        <w:t>1</w:t>
      </w:r>
      <w:r w:rsidR="0070069C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AB1617">
        <w:rPr>
          <w:rFonts w:ascii="Angsana New" w:hAnsi="Angsana New" w:hint="cs"/>
          <w:sz w:val="30"/>
          <w:szCs w:val="30"/>
          <w:cs/>
        </w:rPr>
        <w:t xml:space="preserve"> </w:t>
      </w:r>
      <w:r w:rsidR="00F65F6F" w:rsidRPr="00F65F6F">
        <w:rPr>
          <w:rFonts w:ascii="Angsana New" w:hAnsi="Angsana New" w:hint="cs"/>
          <w:sz w:val="30"/>
          <w:szCs w:val="30"/>
        </w:rPr>
        <w:t>2564</w:t>
      </w:r>
    </w:p>
    <w:p w14:paraId="561B1AC6" w14:textId="77777777" w:rsidR="00726B9B" w:rsidRPr="008806B5" w:rsidRDefault="00726B9B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b/>
          <w:bCs/>
          <w:sz w:val="24"/>
          <w:szCs w:val="24"/>
        </w:rPr>
      </w:pPr>
    </w:p>
    <w:p w14:paraId="2A98F62B" w14:textId="21A84380" w:rsidR="00726B9B" w:rsidRPr="002B1BE4" w:rsidRDefault="00A42740" w:rsidP="0070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8806B5" w:rsidRDefault="00726B9B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36288EA" w14:textId="6B8A4B0C" w:rsidR="006E100D" w:rsidRPr="006E100D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10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6E100D">
        <w:rPr>
          <w:rFonts w:ascii="Angsana New" w:hAnsi="Angsana New"/>
          <w:sz w:val="30"/>
          <w:szCs w:val="30"/>
        </w:rPr>
        <w:t>34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เรื่อง </w:t>
      </w:r>
      <w:r w:rsidRPr="006E10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E100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E100D">
        <w:rPr>
          <w:rFonts w:ascii="Angsana New" w:hAnsi="Angsana New" w:hint="cs"/>
          <w:sz w:val="30"/>
          <w:szCs w:val="30"/>
        </w:rPr>
        <w:t>2564</w:t>
      </w:r>
    </w:p>
    <w:p w14:paraId="662B589D" w14:textId="77777777" w:rsidR="006E100D" w:rsidRPr="008806B5" w:rsidRDefault="006E100D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7B8FB7D" w14:textId="6ECAC493" w:rsidR="0070069C" w:rsidRPr="0070069C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6E10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E100D">
        <w:rPr>
          <w:rFonts w:ascii="Angsana New" w:hAnsi="Angsana New"/>
          <w:sz w:val="30"/>
          <w:szCs w:val="30"/>
        </w:rPr>
        <w:t>31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</w:p>
    <w:p w14:paraId="797E1EA5" w14:textId="77777777" w:rsidR="0070069C" w:rsidRPr="008806B5" w:rsidRDefault="0070069C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086906A" w14:textId="0D0BFD69" w:rsidR="009B3614" w:rsidRPr="00C52C41" w:rsidRDefault="00140418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8806B5" w:rsidRDefault="00917F8F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D690EEF" w14:textId="326A253E" w:rsidR="002D5F2C" w:rsidRPr="00127777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27777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3C2360" w:rsidRPr="00127777">
        <w:rPr>
          <w:rFonts w:ascii="Angsana New" w:hAnsi="Angsana New" w:hint="cs"/>
          <w:sz w:val="30"/>
          <w:szCs w:val="30"/>
          <w:cs/>
        </w:rPr>
        <w:t>ร่วม</w:t>
      </w:r>
      <w:r w:rsidRPr="00127777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A93BDF" w:rsidRPr="00127777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127777">
        <w:rPr>
          <w:rFonts w:ascii="Angsana New" w:hAnsi="Angsana New"/>
          <w:sz w:val="30"/>
          <w:szCs w:val="30"/>
          <w:cs/>
        </w:rPr>
        <w:t xml:space="preserve">ข้อ </w:t>
      </w:r>
      <w:r w:rsidR="00A84E9F" w:rsidRPr="00127777">
        <w:rPr>
          <w:rFonts w:ascii="Angsana New" w:hAnsi="Angsana New"/>
          <w:sz w:val="30"/>
          <w:szCs w:val="30"/>
        </w:rPr>
        <w:t>3</w:t>
      </w:r>
      <w:r w:rsidRPr="00127777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</w:t>
      </w:r>
      <w:r w:rsidR="00992175">
        <w:rPr>
          <w:rFonts w:ascii="Angsana New" w:hAnsi="Angsana New"/>
          <w:sz w:val="30"/>
          <w:szCs w:val="30"/>
        </w:rPr>
        <w:br/>
      </w:r>
      <w:r w:rsidRPr="00127777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B85011" w:rsidRPr="00127777">
        <w:rPr>
          <w:rFonts w:ascii="Angsana New" w:hAnsi="Angsana New" w:hint="cs"/>
          <w:sz w:val="30"/>
          <w:szCs w:val="30"/>
          <w:cs/>
        </w:rPr>
        <w:t>สาม</w:t>
      </w:r>
      <w:r w:rsidRPr="001277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1653C" w:rsidRPr="00127777">
        <w:rPr>
          <w:rFonts w:ascii="Angsana New" w:hAnsi="Angsana New" w:hint="cs"/>
          <w:sz w:val="30"/>
          <w:szCs w:val="30"/>
        </w:rPr>
        <w:t>30</w:t>
      </w:r>
      <w:r w:rsidR="00B85011" w:rsidRPr="0012777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127777">
        <w:rPr>
          <w:rFonts w:ascii="Angsana New" w:hAnsi="Angsana New" w:hint="cs"/>
          <w:sz w:val="30"/>
          <w:szCs w:val="30"/>
        </w:rPr>
        <w:t>2564</w:t>
      </w:r>
    </w:p>
    <w:p w14:paraId="62EB15E6" w14:textId="77777777" w:rsidR="00FC790E" w:rsidRPr="008806B5" w:rsidRDefault="00FC790E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B85011" w:rsidRPr="00AB351F" w14:paraId="1226A486" w14:textId="77777777" w:rsidTr="00B85011">
        <w:trPr>
          <w:tblHeader/>
        </w:trPr>
        <w:tc>
          <w:tcPr>
            <w:tcW w:w="5310" w:type="dxa"/>
          </w:tcPr>
          <w:p w14:paraId="712C6F75" w14:textId="0E5B5B74" w:rsidR="00B85011" w:rsidRPr="00AB351F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27E187E2" w14:textId="2FEF3AA3" w:rsidR="00B85011" w:rsidRPr="00B85011" w:rsidRDefault="00B85011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5011" w:rsidRPr="00A1010E" w14:paraId="1FC012BD" w14:textId="77777777" w:rsidTr="00B85011">
        <w:trPr>
          <w:tblHeader/>
        </w:trPr>
        <w:tc>
          <w:tcPr>
            <w:tcW w:w="5310" w:type="dxa"/>
          </w:tcPr>
          <w:p w14:paraId="681695AA" w14:textId="3C4C6AC0" w:rsidR="00B85011" w:rsidRPr="00AB351F" w:rsidRDefault="009B4C96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70" w:type="dxa"/>
            <w:gridSpan w:val="3"/>
          </w:tcPr>
          <w:p w14:paraId="1519F45B" w14:textId="5E1D6CF9" w:rsidR="00B85011" w:rsidRPr="00A1010E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011" w:rsidRPr="00194080" w14:paraId="7383E5A6" w14:textId="77777777" w:rsidTr="00B85011">
        <w:trPr>
          <w:tblHeader/>
        </w:trPr>
        <w:tc>
          <w:tcPr>
            <w:tcW w:w="5310" w:type="dxa"/>
          </w:tcPr>
          <w:p w14:paraId="617D4183" w14:textId="5AA80FD4" w:rsidR="00B85011" w:rsidRPr="00AB351F" w:rsidRDefault="00992175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B4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9B4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90" w:type="dxa"/>
          </w:tcPr>
          <w:p w14:paraId="295ED783" w14:textId="16C850B9" w:rsidR="00B85011" w:rsidRPr="00194080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526503" w14:textId="06A890C5" w:rsidR="00B85011" w:rsidRPr="00194080" w:rsidRDefault="00B85011" w:rsidP="00B85011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F9FDA1" w14:textId="4D3C77D4" w:rsidR="00B85011" w:rsidRPr="00194080" w:rsidRDefault="0021653C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85011" w:rsidRPr="00AB351F" w14:paraId="35005F95" w14:textId="77777777" w:rsidTr="00B85011">
        <w:trPr>
          <w:tblHeader/>
        </w:trPr>
        <w:tc>
          <w:tcPr>
            <w:tcW w:w="5310" w:type="dxa"/>
          </w:tcPr>
          <w:p w14:paraId="3DF40F26" w14:textId="77777777" w:rsidR="00B85011" w:rsidRPr="00095930" w:rsidRDefault="00B85011" w:rsidP="00B85011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870" w:type="dxa"/>
            <w:gridSpan w:val="3"/>
          </w:tcPr>
          <w:p w14:paraId="56F5F68D" w14:textId="733EDC71" w:rsidR="00B85011" w:rsidRPr="00AB351F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011" w:rsidRPr="00095930" w14:paraId="75E13953" w14:textId="77777777" w:rsidTr="00B85011">
        <w:tc>
          <w:tcPr>
            <w:tcW w:w="5310" w:type="dxa"/>
          </w:tcPr>
          <w:p w14:paraId="6A5FA13B" w14:textId="77777777" w:rsidR="00B85011" w:rsidRPr="00AB351F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6123FB4E" w14:textId="6D0C5764" w:rsidR="00B85011" w:rsidRPr="00095930" w:rsidRDefault="00B85011" w:rsidP="00B85011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B9C59F" w14:textId="0A57B0BD" w:rsidR="00B85011" w:rsidRPr="00095930" w:rsidRDefault="00B85011" w:rsidP="00B85011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4BDF15C" w14:textId="77777777" w:rsidR="00B85011" w:rsidRPr="00095930" w:rsidRDefault="00B85011" w:rsidP="00B85011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418" w:rsidRPr="00445D4E" w14:paraId="6051419C" w14:textId="77777777" w:rsidTr="00B85011">
        <w:tc>
          <w:tcPr>
            <w:tcW w:w="5310" w:type="dxa"/>
          </w:tcPr>
          <w:p w14:paraId="2339A6DC" w14:textId="5A26A86F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33E02FD0" w14:textId="247C59CF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8,630</w:t>
            </w:r>
          </w:p>
        </w:tc>
        <w:tc>
          <w:tcPr>
            <w:tcW w:w="270" w:type="dxa"/>
          </w:tcPr>
          <w:p w14:paraId="03631CC6" w14:textId="3C6CC577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A08D16" w14:textId="037E9559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8,135</w:t>
            </w:r>
          </w:p>
        </w:tc>
      </w:tr>
      <w:tr w:rsidR="00140418" w:rsidRPr="00445D4E" w14:paraId="7AD6DE38" w14:textId="77777777" w:rsidTr="00B85011">
        <w:tc>
          <w:tcPr>
            <w:tcW w:w="5310" w:type="dxa"/>
          </w:tcPr>
          <w:p w14:paraId="33EEC12B" w14:textId="73ABCEF1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890" w:type="dxa"/>
          </w:tcPr>
          <w:p w14:paraId="4DF262BB" w14:textId="518E2DBE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14:paraId="1A2E5BF4" w14:textId="3A970046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8A61CC" w14:textId="2A34268A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</w:tr>
      <w:tr w:rsidR="00140418" w:rsidRPr="00445D4E" w14:paraId="16021F16" w14:textId="77777777" w:rsidTr="00B85011">
        <w:tc>
          <w:tcPr>
            <w:tcW w:w="5310" w:type="dxa"/>
          </w:tcPr>
          <w:p w14:paraId="284ED57D" w14:textId="77777777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3D8B087D" w14:textId="567DC02B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15,450</w:t>
            </w:r>
          </w:p>
        </w:tc>
        <w:tc>
          <w:tcPr>
            <w:tcW w:w="270" w:type="dxa"/>
          </w:tcPr>
          <w:p w14:paraId="0856FE6E" w14:textId="5291C6F8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03B9F7" w14:textId="2DB7403E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11,316</w:t>
            </w:r>
          </w:p>
        </w:tc>
      </w:tr>
      <w:tr w:rsidR="00140418" w:rsidRPr="00445D4E" w14:paraId="1B810DFD" w14:textId="77777777" w:rsidTr="00B85011">
        <w:tc>
          <w:tcPr>
            <w:tcW w:w="5310" w:type="dxa"/>
          </w:tcPr>
          <w:p w14:paraId="34F46BED" w14:textId="4774A472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11A5759E" w14:textId="76C61B62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92175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10E5793B" w14:textId="19D16892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6889F3" w14:textId="6A2868A2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1,723</w:t>
            </w:r>
          </w:p>
        </w:tc>
      </w:tr>
      <w:tr w:rsidR="008806B5" w:rsidRPr="00445D4E" w14:paraId="17B8C4AC" w14:textId="77777777" w:rsidTr="00B85011">
        <w:tc>
          <w:tcPr>
            <w:tcW w:w="5310" w:type="dxa"/>
          </w:tcPr>
          <w:p w14:paraId="34D36144" w14:textId="77777777" w:rsidR="008806B5" w:rsidRDefault="008806B5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C474BBD" w14:textId="77777777" w:rsidR="008806B5" w:rsidRPr="00140418" w:rsidRDefault="008806B5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169ED" w14:textId="77777777" w:rsidR="008806B5" w:rsidRPr="00C36A98" w:rsidRDefault="008806B5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B981E3" w14:textId="77777777" w:rsidR="008806B5" w:rsidRPr="00A055ED" w:rsidRDefault="008806B5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011" w:rsidRPr="00445D4E" w14:paraId="505B0215" w14:textId="77777777" w:rsidTr="00B85011">
        <w:tc>
          <w:tcPr>
            <w:tcW w:w="5310" w:type="dxa"/>
          </w:tcPr>
          <w:p w14:paraId="268B8E14" w14:textId="4710AAAF" w:rsidR="00B85011" w:rsidRPr="008F7775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890" w:type="dxa"/>
          </w:tcPr>
          <w:p w14:paraId="6F87C713" w14:textId="78089962" w:rsidR="00B85011" w:rsidRPr="00C36A98" w:rsidRDefault="00B85011" w:rsidP="009B4C96">
            <w:pPr>
              <w:tabs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178A3" w14:textId="20581E1B" w:rsidR="00B85011" w:rsidRPr="00C36A98" w:rsidRDefault="00B85011" w:rsidP="00B85011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78CCF0" w14:textId="77777777" w:rsidR="00B85011" w:rsidRPr="00C36A98" w:rsidRDefault="00B85011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418" w:rsidRPr="00445D4E" w14:paraId="5838262E" w14:textId="77777777" w:rsidTr="00F8349B">
        <w:tc>
          <w:tcPr>
            <w:tcW w:w="5310" w:type="dxa"/>
          </w:tcPr>
          <w:p w14:paraId="5C4EAFCE" w14:textId="7A16AB55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51BB6C45" w14:textId="2271C471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E356544" w14:textId="77777777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7A9F26" w14:textId="67DDF043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140418" w:rsidRPr="00445D4E" w14:paraId="00BD7EBF" w14:textId="77777777" w:rsidTr="00B85011">
        <w:tc>
          <w:tcPr>
            <w:tcW w:w="5310" w:type="dxa"/>
          </w:tcPr>
          <w:p w14:paraId="4AD3071C" w14:textId="0B38E90D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2D7CB947" w14:textId="0189E55E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14:paraId="509E1142" w14:textId="2B63C4AC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08EEC9" w14:textId="485716BA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</w:tr>
      <w:tr w:rsidR="00140418" w:rsidRPr="00445D4E" w14:paraId="2997D4B1" w14:textId="77777777" w:rsidTr="00B85011">
        <w:tc>
          <w:tcPr>
            <w:tcW w:w="5310" w:type="dxa"/>
          </w:tcPr>
          <w:p w14:paraId="6093B485" w14:textId="7E8466D1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40ACAECF" w14:textId="2230F11C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539,150</w:t>
            </w:r>
          </w:p>
        </w:tc>
        <w:tc>
          <w:tcPr>
            <w:tcW w:w="270" w:type="dxa"/>
          </w:tcPr>
          <w:p w14:paraId="3CA65A0B" w14:textId="24DCAB84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D9261C" w14:textId="500FB5FC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336,017</w:t>
            </w:r>
          </w:p>
        </w:tc>
      </w:tr>
      <w:tr w:rsidR="00B85011" w:rsidRPr="00A055ED" w14:paraId="1769A5F1" w14:textId="77777777" w:rsidTr="00B85011">
        <w:tc>
          <w:tcPr>
            <w:tcW w:w="5310" w:type="dxa"/>
          </w:tcPr>
          <w:p w14:paraId="29228D6B" w14:textId="77777777" w:rsidR="00B85011" w:rsidRPr="00A055ED" w:rsidRDefault="00B85011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47AE943C" w14:textId="77777777" w:rsidR="00B85011" w:rsidRPr="00A055ED" w:rsidRDefault="00B85011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79A89A" w14:textId="77777777" w:rsidR="00B85011" w:rsidRPr="00A055ED" w:rsidRDefault="00B85011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945D783" w14:textId="77777777" w:rsidR="00B85011" w:rsidRPr="00A055ED" w:rsidRDefault="00B85011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5011" w:rsidRPr="00445D4E" w14:paraId="7FDAD4D2" w14:textId="77777777" w:rsidTr="00B85011">
        <w:tc>
          <w:tcPr>
            <w:tcW w:w="5310" w:type="dxa"/>
          </w:tcPr>
          <w:p w14:paraId="3F53FD73" w14:textId="5E386482" w:rsidR="00B85011" w:rsidRPr="00AB351F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</w:tcPr>
          <w:p w14:paraId="3F0578DF" w14:textId="41040577" w:rsidR="00B85011" w:rsidRPr="00445D4E" w:rsidRDefault="00B85011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BE91" w14:textId="63F166E6" w:rsidR="00B85011" w:rsidRPr="00445D4E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2328A4" w14:textId="77777777" w:rsidR="00B85011" w:rsidRPr="004B0E97" w:rsidRDefault="00B85011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418" w:rsidRPr="00445D4E" w14:paraId="57725615" w14:textId="77777777" w:rsidTr="00140418">
        <w:trPr>
          <w:trHeight w:val="299"/>
        </w:trPr>
        <w:tc>
          <w:tcPr>
            <w:tcW w:w="5310" w:type="dxa"/>
          </w:tcPr>
          <w:p w14:paraId="092373CE" w14:textId="7E525722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6359A700" w14:textId="42D71B3A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589,299</w:t>
            </w:r>
          </w:p>
        </w:tc>
        <w:tc>
          <w:tcPr>
            <w:tcW w:w="270" w:type="dxa"/>
          </w:tcPr>
          <w:p w14:paraId="7E8E5CF6" w14:textId="4FFACB64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418AAF" w14:textId="69BEA9E5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369,173</w:t>
            </w:r>
          </w:p>
        </w:tc>
      </w:tr>
      <w:tr w:rsidR="00140418" w:rsidRPr="00445D4E" w14:paraId="505C7E82" w14:textId="77777777" w:rsidTr="00B85011">
        <w:tc>
          <w:tcPr>
            <w:tcW w:w="5310" w:type="dxa"/>
          </w:tcPr>
          <w:p w14:paraId="585D3CDE" w14:textId="7B1C6DB3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21D6DC9E" w14:textId="513C5AF5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  <w:tc>
          <w:tcPr>
            <w:tcW w:w="270" w:type="dxa"/>
          </w:tcPr>
          <w:p w14:paraId="3E280AB7" w14:textId="01688584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10D8DD" w14:textId="5288A1CA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</w:tr>
      <w:tr w:rsidR="00140418" w:rsidRPr="00445D4E" w14:paraId="57BC6565" w14:textId="77777777" w:rsidTr="00B85011">
        <w:tc>
          <w:tcPr>
            <w:tcW w:w="5310" w:type="dxa"/>
          </w:tcPr>
          <w:p w14:paraId="076E348C" w14:textId="5462CAC7" w:rsidR="00140418" w:rsidRPr="00445D4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33E3A920" w14:textId="137A4F82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376,277</w:t>
            </w:r>
          </w:p>
        </w:tc>
        <w:tc>
          <w:tcPr>
            <w:tcW w:w="270" w:type="dxa"/>
          </w:tcPr>
          <w:p w14:paraId="4E5A4809" w14:textId="4ADA4DB3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EAB8B2" w14:textId="5EB395ED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289,972</w:t>
            </w:r>
          </w:p>
        </w:tc>
      </w:tr>
      <w:tr w:rsidR="00140418" w:rsidRPr="00445D4E" w14:paraId="148EF2B9" w14:textId="77777777" w:rsidTr="00B85011">
        <w:tc>
          <w:tcPr>
            <w:tcW w:w="5310" w:type="dxa"/>
          </w:tcPr>
          <w:p w14:paraId="6C2626A8" w14:textId="52FF77D6" w:rsidR="00140418" w:rsidRPr="008F7775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890" w:type="dxa"/>
          </w:tcPr>
          <w:p w14:paraId="0EA5EF06" w14:textId="5648F449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0ECF738D" w14:textId="77777777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90AECE" w14:textId="2DA51DAB" w:rsidR="00140418" w:rsidRPr="00A055ED" w:rsidRDefault="00140418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40418" w:rsidRPr="00445D4E" w14:paraId="62069E8B" w14:textId="77777777" w:rsidTr="00B85011">
        <w:tc>
          <w:tcPr>
            <w:tcW w:w="5310" w:type="dxa"/>
          </w:tcPr>
          <w:p w14:paraId="56CAEA63" w14:textId="0F0BDADE" w:rsidR="00140418" w:rsidRPr="00AB351F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71A5CBBD" w14:textId="47D067FD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270" w:type="dxa"/>
          </w:tcPr>
          <w:p w14:paraId="1E86988D" w14:textId="57C9BEB3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67391C" w14:textId="2A8B933E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</w:tr>
      <w:tr w:rsidR="00140418" w:rsidRPr="00445D4E" w14:paraId="45B85A58" w14:textId="77777777" w:rsidTr="00B85011">
        <w:tc>
          <w:tcPr>
            <w:tcW w:w="5310" w:type="dxa"/>
          </w:tcPr>
          <w:p w14:paraId="32FD1D41" w14:textId="1C9D1F0C" w:rsidR="0014041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890" w:type="dxa"/>
          </w:tcPr>
          <w:p w14:paraId="32EF3708" w14:textId="21323C17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6,612</w:t>
            </w:r>
          </w:p>
        </w:tc>
        <w:tc>
          <w:tcPr>
            <w:tcW w:w="270" w:type="dxa"/>
          </w:tcPr>
          <w:p w14:paraId="6EA49FD1" w14:textId="00861563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5A42D" w14:textId="479C8BD0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7,797</w:t>
            </w:r>
          </w:p>
        </w:tc>
      </w:tr>
      <w:tr w:rsidR="00140418" w:rsidRPr="00445D4E" w14:paraId="2E9952C4" w14:textId="77777777" w:rsidTr="00B85011">
        <w:tc>
          <w:tcPr>
            <w:tcW w:w="5310" w:type="dxa"/>
          </w:tcPr>
          <w:p w14:paraId="4C6EAF85" w14:textId="7F0A4AF7" w:rsidR="0014041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2376D5BB" w14:textId="1F37F667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8,986</w:t>
            </w:r>
          </w:p>
        </w:tc>
        <w:tc>
          <w:tcPr>
            <w:tcW w:w="270" w:type="dxa"/>
          </w:tcPr>
          <w:p w14:paraId="1EA1F32E" w14:textId="1E1EED00" w:rsidR="00140418" w:rsidRPr="00C36A9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6FAEFF" w14:textId="3FB9A273" w:rsidR="00140418" w:rsidRPr="00A055ED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55E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B14091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9B4C96" w:rsidRPr="00A055ED" w14:paraId="70CA2394" w14:textId="77777777" w:rsidTr="00B85011">
        <w:tc>
          <w:tcPr>
            <w:tcW w:w="5310" w:type="dxa"/>
          </w:tcPr>
          <w:p w14:paraId="415DC256" w14:textId="77777777" w:rsidR="009B4C96" w:rsidRPr="00A055ED" w:rsidRDefault="009B4C96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44F53BBA" w14:textId="77777777" w:rsidR="009B4C96" w:rsidRPr="00A055ED" w:rsidRDefault="009B4C96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012A49" w14:textId="77777777" w:rsidR="009B4C96" w:rsidRPr="00A055ED" w:rsidRDefault="009B4C96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ABFF295" w14:textId="77777777" w:rsidR="009B4C96" w:rsidRPr="00A055ED" w:rsidRDefault="009B4C96" w:rsidP="00A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5011" w:rsidRPr="00445D4E" w14:paraId="7FA23760" w14:textId="77777777" w:rsidTr="00B85011">
        <w:tc>
          <w:tcPr>
            <w:tcW w:w="5310" w:type="dxa"/>
            <w:vAlign w:val="center"/>
          </w:tcPr>
          <w:p w14:paraId="22BC0609" w14:textId="2610597E" w:rsidR="00B85011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890" w:type="dxa"/>
            <w:vAlign w:val="center"/>
          </w:tcPr>
          <w:p w14:paraId="070F402A" w14:textId="590F5FA4" w:rsidR="00B85011" w:rsidRPr="00C36A9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center"/>
          </w:tcPr>
          <w:p w14:paraId="7ACB7F73" w14:textId="20F23606" w:rsidR="00B85011" w:rsidRPr="00C36A98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04EF1E1" w14:textId="040E6867" w:rsidR="00B85011" w:rsidRPr="00C36A98" w:rsidRDefault="00A055ED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140418" w:rsidRPr="00445D4E" w14:paraId="340C1D91" w14:textId="77777777" w:rsidTr="00B85011">
        <w:tc>
          <w:tcPr>
            <w:tcW w:w="5310" w:type="dxa"/>
            <w:vAlign w:val="center"/>
          </w:tcPr>
          <w:p w14:paraId="72B6B7B2" w14:textId="77777777" w:rsidR="00140418" w:rsidRPr="008F7775" w:rsidRDefault="00140418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66B2107D" w14:textId="77777777" w:rsidR="00140418" w:rsidRPr="00C36A9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2F69BE" w14:textId="77777777" w:rsidR="00140418" w:rsidRPr="00C36A98" w:rsidRDefault="00140418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DF8922A" w14:textId="77777777" w:rsidR="00140418" w:rsidRDefault="00140418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011" w:rsidRPr="00445D4E" w14:paraId="41F66918" w14:textId="77777777" w:rsidTr="00B85011">
        <w:tc>
          <w:tcPr>
            <w:tcW w:w="5310" w:type="dxa"/>
          </w:tcPr>
          <w:p w14:paraId="54C94C5F" w14:textId="38EC2720" w:rsidR="00B85011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</w:tcPr>
          <w:p w14:paraId="7C79230A" w14:textId="4E7ED787" w:rsidR="00B85011" w:rsidRPr="00C36A98" w:rsidRDefault="00B85011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4419" w14:textId="52C22102" w:rsidR="00B85011" w:rsidRPr="00C36A98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A7445D" w14:textId="1091B839" w:rsidR="00B85011" w:rsidRPr="00C36A98" w:rsidRDefault="00B85011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011" w:rsidRPr="00445D4E" w14:paraId="19C2C13F" w14:textId="77777777" w:rsidTr="00B85011">
        <w:tc>
          <w:tcPr>
            <w:tcW w:w="5310" w:type="dxa"/>
            <w:shd w:val="clear" w:color="auto" w:fill="auto"/>
          </w:tcPr>
          <w:p w14:paraId="252A983C" w14:textId="5266647C" w:rsidR="00B85011" w:rsidRPr="00292C8B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14:paraId="5A75A18F" w14:textId="0F6E37EA" w:rsidR="00B85011" w:rsidRPr="00292C8B" w:rsidRDefault="00B85011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21E581" w14:textId="4E422441" w:rsidR="00B85011" w:rsidRPr="00292C8B" w:rsidRDefault="00B85011" w:rsidP="00B8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A85600D" w14:textId="19EAC2EB" w:rsidR="00B85011" w:rsidRPr="00292C8B" w:rsidRDefault="00B85011" w:rsidP="009B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170" w:rsidRPr="00445D4E" w14:paraId="388CDDDB" w14:textId="77777777" w:rsidTr="008E1A1E">
        <w:trPr>
          <w:trHeight w:val="335"/>
        </w:trPr>
        <w:tc>
          <w:tcPr>
            <w:tcW w:w="5310" w:type="dxa"/>
            <w:shd w:val="clear" w:color="auto" w:fill="auto"/>
          </w:tcPr>
          <w:p w14:paraId="06DA9143" w14:textId="5D89232F" w:rsidR="00254170" w:rsidRPr="00292C8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0F0A3563" w14:textId="2A86624D" w:rsidR="00254170" w:rsidRPr="00292C8B" w:rsidRDefault="00992175" w:rsidP="0099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5B938" w14:textId="6DC3E3E2" w:rsidR="00254170" w:rsidRPr="00292C8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78F8923" w14:textId="73E8F632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11,960</w:t>
            </w:r>
          </w:p>
        </w:tc>
      </w:tr>
      <w:tr w:rsidR="00254170" w:rsidRPr="00445D4E" w14:paraId="2CB75340" w14:textId="77777777" w:rsidTr="008E1A1E">
        <w:tc>
          <w:tcPr>
            <w:tcW w:w="5310" w:type="dxa"/>
            <w:shd w:val="clear" w:color="auto" w:fill="auto"/>
            <w:vAlign w:val="center"/>
          </w:tcPr>
          <w:p w14:paraId="654DEB9E" w14:textId="4FA1E20D" w:rsidR="00254170" w:rsidRPr="00292C8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FF4C790" w14:textId="38DDBC70" w:rsidR="00254170" w:rsidRPr="00292C8B" w:rsidRDefault="008E1A1E" w:rsidP="0099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336358" w14:textId="15AEDA2E" w:rsidR="00254170" w:rsidRPr="00292C8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C7702E7" w14:textId="4B39E06A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254170" w:rsidRPr="00445D4E" w14:paraId="3F39202F" w14:textId="77777777" w:rsidTr="008E1A1E">
        <w:tc>
          <w:tcPr>
            <w:tcW w:w="5310" w:type="dxa"/>
            <w:shd w:val="clear" w:color="auto" w:fill="auto"/>
          </w:tcPr>
          <w:p w14:paraId="4D254E5A" w14:textId="2B916A41" w:rsid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C4277" w14:textId="2C888306" w:rsidR="00254170" w:rsidRPr="004D7EA2" w:rsidRDefault="008E1A1E" w:rsidP="0099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12,479</w:t>
            </w:r>
          </w:p>
        </w:tc>
        <w:tc>
          <w:tcPr>
            <w:tcW w:w="270" w:type="dxa"/>
            <w:shd w:val="clear" w:color="auto" w:fill="auto"/>
          </w:tcPr>
          <w:p w14:paraId="0523D3B3" w14:textId="1C98C9A3" w:rsidR="00254170" w:rsidRPr="004D7EA2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D2D21" w14:textId="06630CEA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12,026</w:t>
            </w:r>
          </w:p>
        </w:tc>
      </w:tr>
    </w:tbl>
    <w:p w14:paraId="42BCA332" w14:textId="20211229" w:rsidR="004D11E6" w:rsidRDefault="004D11E6">
      <w:pPr>
        <w:rPr>
          <w:rFonts w:asciiTheme="majorBidi" w:hAnsiTheme="majorBidi" w:cstheme="majorBidi"/>
          <w:sz w:val="30"/>
          <w:szCs w:val="30"/>
        </w:rPr>
      </w:pPr>
    </w:p>
    <w:p w14:paraId="34EF6772" w14:textId="77777777" w:rsidR="00140418" w:rsidRDefault="0014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2E58F3A2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254170" w:rsidRDefault="008D3612" w:rsidP="0014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1739B4" w:rsidRPr="00B0181B" w14:paraId="1DE1624E" w14:textId="5DD5EFFB" w:rsidTr="00254170">
        <w:trPr>
          <w:trHeight w:val="829"/>
          <w:tblHeader/>
        </w:trPr>
        <w:tc>
          <w:tcPr>
            <w:tcW w:w="5310" w:type="dxa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254170">
        <w:trPr>
          <w:trHeight w:val="414"/>
          <w:tblHeader/>
        </w:trPr>
        <w:tc>
          <w:tcPr>
            <w:tcW w:w="5310" w:type="dxa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C405845" w14:textId="5B47C532" w:rsidR="001739B4" w:rsidRPr="00284595" w:rsidRDefault="00B14091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254170">
        <w:trPr>
          <w:trHeight w:val="414"/>
          <w:tblHeader/>
        </w:trPr>
        <w:tc>
          <w:tcPr>
            <w:tcW w:w="5310" w:type="dxa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AD9E23E" w14:textId="4D1BD08F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56D667" w14:textId="4E7B69F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E55A0" w:rsidRPr="00B0181B" w14:paraId="7FAC1E10" w14:textId="277527F6" w:rsidTr="00254170">
        <w:trPr>
          <w:trHeight w:val="272"/>
          <w:tblHeader/>
        </w:trPr>
        <w:tc>
          <w:tcPr>
            <w:tcW w:w="5310" w:type="dxa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254170">
        <w:trPr>
          <w:trHeight w:val="119"/>
        </w:trPr>
        <w:tc>
          <w:tcPr>
            <w:tcW w:w="5310" w:type="dxa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870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40418" w:rsidRPr="00B0181B" w14:paraId="5F5C8EA8" w14:textId="3571D451" w:rsidTr="00254170">
        <w:trPr>
          <w:trHeight w:val="115"/>
        </w:trPr>
        <w:tc>
          <w:tcPr>
            <w:tcW w:w="5310" w:type="dxa"/>
          </w:tcPr>
          <w:p w14:paraId="449796E7" w14:textId="35B50441" w:rsidR="00140418" w:rsidRPr="00C1540E" w:rsidRDefault="00140418" w:rsidP="001404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0684F22A" w14:textId="7FE29478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270" w:type="dxa"/>
          </w:tcPr>
          <w:p w14:paraId="354AEB5B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33E172" w14:textId="3DE5E98A" w:rsidR="00140418" w:rsidRPr="00254170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</w:tr>
      <w:tr w:rsidR="00140418" w:rsidRPr="00B0181B" w14:paraId="3F38C219" w14:textId="505250C7" w:rsidTr="00254170">
        <w:trPr>
          <w:trHeight w:val="115"/>
        </w:trPr>
        <w:tc>
          <w:tcPr>
            <w:tcW w:w="5310" w:type="dxa"/>
          </w:tcPr>
          <w:p w14:paraId="54A14931" w14:textId="662847A6" w:rsidR="00140418" w:rsidRPr="00062DCB" w:rsidRDefault="00140418" w:rsidP="0014041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3266C5CB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463,382</w:t>
            </w:r>
          </w:p>
        </w:tc>
        <w:tc>
          <w:tcPr>
            <w:tcW w:w="270" w:type="dxa"/>
          </w:tcPr>
          <w:p w14:paraId="711CB726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5AB145A" w14:textId="1D85E30C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559,087</w:t>
            </w:r>
          </w:p>
        </w:tc>
      </w:tr>
      <w:tr w:rsidR="00140418" w:rsidRPr="001739B4" w14:paraId="124350DF" w14:textId="54EDB478" w:rsidTr="00254170">
        <w:trPr>
          <w:trHeight w:val="115"/>
        </w:trPr>
        <w:tc>
          <w:tcPr>
            <w:tcW w:w="5310" w:type="dxa"/>
          </w:tcPr>
          <w:p w14:paraId="4F8026D0" w14:textId="33C8440D" w:rsidR="00140418" w:rsidRPr="001739B4" w:rsidRDefault="00140418" w:rsidP="0014041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2BBEBC83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468,184</w:t>
            </w:r>
          </w:p>
        </w:tc>
        <w:tc>
          <w:tcPr>
            <w:tcW w:w="270" w:type="dxa"/>
          </w:tcPr>
          <w:p w14:paraId="63EB8EF1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3463F989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561,786</w:t>
            </w:r>
          </w:p>
        </w:tc>
      </w:tr>
      <w:tr w:rsidR="00254170" w:rsidRPr="00140418" w14:paraId="520DBA73" w14:textId="77777777" w:rsidTr="00140418">
        <w:trPr>
          <w:trHeight w:val="422"/>
        </w:trPr>
        <w:tc>
          <w:tcPr>
            <w:tcW w:w="5310" w:type="dxa"/>
          </w:tcPr>
          <w:p w14:paraId="3473419B" w14:textId="77777777" w:rsidR="00254170" w:rsidRPr="00140418" w:rsidRDefault="00254170" w:rsidP="0014041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A8AE9A" w14:textId="77777777" w:rsidR="00254170" w:rsidRPr="00140418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3F14E0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10A16E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54170" w:rsidRPr="00B0181B" w14:paraId="3A50FD74" w14:textId="114C84A2" w:rsidTr="00254170">
        <w:trPr>
          <w:trHeight w:hRule="exact" w:val="427"/>
        </w:trPr>
        <w:tc>
          <w:tcPr>
            <w:tcW w:w="5310" w:type="dxa"/>
          </w:tcPr>
          <w:p w14:paraId="01677F03" w14:textId="3B459368" w:rsidR="00254170" w:rsidRPr="00B0181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7A803CF9" w14:textId="77777777" w:rsidR="00254170" w:rsidRPr="00CD6174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02714" w14:textId="77777777" w:rsidR="00254170" w:rsidRPr="00CD6174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D7EAA2" w14:textId="77777777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418" w:rsidRPr="00B0181B" w14:paraId="515A482B" w14:textId="04AFECBB" w:rsidTr="00254170">
        <w:trPr>
          <w:trHeight w:val="396"/>
        </w:trPr>
        <w:tc>
          <w:tcPr>
            <w:tcW w:w="5310" w:type="dxa"/>
          </w:tcPr>
          <w:p w14:paraId="7A7D55AB" w14:textId="0A51C0A6" w:rsidR="00140418" w:rsidRPr="00B0181B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  <w:shd w:val="clear" w:color="auto" w:fill="auto"/>
          </w:tcPr>
          <w:p w14:paraId="354C82D3" w14:textId="23BBD189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270" w:type="dxa"/>
          </w:tcPr>
          <w:p w14:paraId="53439C50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D083B9" w14:textId="7A68BCC1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140418" w:rsidRPr="00B0181B" w14:paraId="7E11D1A4" w14:textId="2A85CE9E" w:rsidTr="00254170">
        <w:trPr>
          <w:trHeight w:val="414"/>
        </w:trPr>
        <w:tc>
          <w:tcPr>
            <w:tcW w:w="5310" w:type="dxa"/>
          </w:tcPr>
          <w:p w14:paraId="39051013" w14:textId="46B8DEF7" w:rsidR="00140418" w:rsidRPr="00B0181B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</w:tcPr>
          <w:p w14:paraId="12468BBC" w14:textId="77623189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4,398</w:t>
            </w:r>
          </w:p>
        </w:tc>
        <w:tc>
          <w:tcPr>
            <w:tcW w:w="270" w:type="dxa"/>
          </w:tcPr>
          <w:p w14:paraId="376B752D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B1CEF" w14:textId="1F1E3CF7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4,738</w:t>
            </w:r>
          </w:p>
        </w:tc>
      </w:tr>
      <w:tr w:rsidR="00140418" w:rsidRPr="00B0181B" w14:paraId="504B3533" w14:textId="77777777" w:rsidTr="00254170">
        <w:trPr>
          <w:trHeight w:val="396"/>
        </w:trPr>
        <w:tc>
          <w:tcPr>
            <w:tcW w:w="5310" w:type="dxa"/>
          </w:tcPr>
          <w:p w14:paraId="08D1F83F" w14:textId="4ADED81A" w:rsidR="00140418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7A2D2C53" w14:textId="0D133A87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sz w:val="30"/>
                <w:szCs w:val="30"/>
              </w:rPr>
              <w:t>23,887</w:t>
            </w:r>
          </w:p>
        </w:tc>
        <w:tc>
          <w:tcPr>
            <w:tcW w:w="270" w:type="dxa"/>
          </w:tcPr>
          <w:p w14:paraId="320A6922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70164A" w14:textId="66158527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30,346</w:t>
            </w:r>
          </w:p>
        </w:tc>
      </w:tr>
      <w:tr w:rsidR="00140418" w:rsidRPr="001739B4" w14:paraId="274FFF1C" w14:textId="3D2E7103" w:rsidTr="00254170">
        <w:trPr>
          <w:trHeight w:val="396"/>
        </w:trPr>
        <w:tc>
          <w:tcPr>
            <w:tcW w:w="5310" w:type="dxa"/>
          </w:tcPr>
          <w:p w14:paraId="0BC5A691" w14:textId="291E487A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35B8F3EF" w:rsidR="00140418" w:rsidRPr="00140418" w:rsidRDefault="0014041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30,335</w:t>
            </w:r>
          </w:p>
        </w:tc>
        <w:tc>
          <w:tcPr>
            <w:tcW w:w="270" w:type="dxa"/>
          </w:tcPr>
          <w:p w14:paraId="14CE8B0D" w14:textId="77777777" w:rsidR="00140418" w:rsidRPr="001739B4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62A21690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35,542</w:t>
            </w:r>
          </w:p>
        </w:tc>
      </w:tr>
      <w:tr w:rsidR="000E1AA6" w:rsidRPr="00C52C41" w14:paraId="4990DF69" w14:textId="77777777" w:rsidTr="00140418">
        <w:trPr>
          <w:trHeight w:hRule="exact" w:val="464"/>
        </w:trPr>
        <w:tc>
          <w:tcPr>
            <w:tcW w:w="5310" w:type="dxa"/>
          </w:tcPr>
          <w:p w14:paraId="15533AFC" w14:textId="77777777" w:rsidR="000E1AA6" w:rsidRPr="0009788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bookmarkStart w:id="0" w:name="_Hlk31287039"/>
          </w:p>
        </w:tc>
        <w:tc>
          <w:tcPr>
            <w:tcW w:w="1890" w:type="dxa"/>
          </w:tcPr>
          <w:p w14:paraId="350A9D2E" w14:textId="77777777" w:rsidR="000E1AA6" w:rsidRPr="00CD6174" w:rsidRDefault="000E1AA6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3CBA0F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BAD52B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1739B4" w:rsidRPr="00C52C41" w14:paraId="067F3CFA" w14:textId="5BE92B00" w:rsidTr="00254170">
        <w:trPr>
          <w:trHeight w:hRule="exact" w:val="427"/>
        </w:trPr>
        <w:tc>
          <w:tcPr>
            <w:tcW w:w="5310" w:type="dxa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890" w:type="dxa"/>
          </w:tcPr>
          <w:p w14:paraId="436FF8D8" w14:textId="4A4AA0FD" w:rsidR="001739B4" w:rsidRPr="00CD6174" w:rsidRDefault="001739B4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948" w:rsidRPr="00C52C41" w14:paraId="59238E5B" w14:textId="77777777" w:rsidTr="00632AE0">
        <w:trPr>
          <w:trHeight w:val="414"/>
        </w:trPr>
        <w:tc>
          <w:tcPr>
            <w:tcW w:w="5310" w:type="dxa"/>
          </w:tcPr>
          <w:p w14:paraId="1EAE4B78" w14:textId="1FFFB13D" w:rsid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1F91FE7B" w14:textId="5B80947D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3EDC7DE4" w14:textId="77777777" w:rsidR="00FA2948" w:rsidRPr="001739B4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D65910" w14:textId="26759B7B" w:rsidR="00FA2948" w:rsidRPr="00254170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A2948" w:rsidRPr="00C52C41" w14:paraId="4CD8AEFC" w14:textId="77777777" w:rsidTr="00254170">
        <w:trPr>
          <w:trHeight w:val="414"/>
        </w:trPr>
        <w:tc>
          <w:tcPr>
            <w:tcW w:w="5310" w:type="dxa"/>
          </w:tcPr>
          <w:p w14:paraId="7002CAD9" w14:textId="06A96C13" w:rsid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362CCDA2" w14:textId="6ECD7917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191,485</w:t>
            </w:r>
          </w:p>
        </w:tc>
        <w:tc>
          <w:tcPr>
            <w:tcW w:w="270" w:type="dxa"/>
          </w:tcPr>
          <w:p w14:paraId="6FD9A1C8" w14:textId="77777777" w:rsidR="00FA2948" w:rsidRPr="001739B4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205F02" w14:textId="05BAA0A1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182,526</w:t>
            </w:r>
          </w:p>
        </w:tc>
      </w:tr>
      <w:tr w:rsidR="00FA2948" w:rsidRPr="00C52C41" w14:paraId="4B631B96" w14:textId="77777777" w:rsidTr="00254170">
        <w:trPr>
          <w:trHeight w:val="396"/>
        </w:trPr>
        <w:tc>
          <w:tcPr>
            <w:tcW w:w="5310" w:type="dxa"/>
          </w:tcPr>
          <w:p w14:paraId="1E5A4E00" w14:textId="2FF47285" w:rsid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</w:tcPr>
          <w:p w14:paraId="096F104C" w14:textId="5BAB66F5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232,344</w:t>
            </w:r>
          </w:p>
        </w:tc>
        <w:tc>
          <w:tcPr>
            <w:tcW w:w="270" w:type="dxa"/>
          </w:tcPr>
          <w:p w14:paraId="04D0F33A" w14:textId="77777777" w:rsidR="00FA2948" w:rsidRPr="001739B4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5F0FB3B6" w14:textId="63B0EA5F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200,772</w:t>
            </w:r>
          </w:p>
        </w:tc>
      </w:tr>
      <w:tr w:rsidR="00FA2948" w:rsidRPr="001739B4" w14:paraId="4C27276E" w14:textId="3D5DC511" w:rsidTr="00254170">
        <w:trPr>
          <w:trHeight w:val="396"/>
        </w:trPr>
        <w:tc>
          <w:tcPr>
            <w:tcW w:w="5310" w:type="dxa"/>
          </w:tcPr>
          <w:p w14:paraId="5A52F35F" w14:textId="629BC624" w:rsidR="00FA2948" w:rsidRPr="001739B4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5999ABBB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423,984</w:t>
            </w:r>
          </w:p>
        </w:tc>
        <w:tc>
          <w:tcPr>
            <w:tcW w:w="270" w:type="dxa"/>
          </w:tcPr>
          <w:p w14:paraId="72C7E8CF" w14:textId="77777777" w:rsidR="00FA2948" w:rsidRPr="001739B4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151C2CF5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383,298</w:t>
            </w:r>
          </w:p>
        </w:tc>
      </w:tr>
      <w:tr w:rsidR="001739B4" w:rsidRPr="00C52C41" w14:paraId="1DACAB86" w14:textId="1DA91CD1" w:rsidTr="00254170">
        <w:trPr>
          <w:trHeight w:val="50"/>
        </w:trPr>
        <w:tc>
          <w:tcPr>
            <w:tcW w:w="5310" w:type="dxa"/>
          </w:tcPr>
          <w:p w14:paraId="152077F6" w14:textId="54B1E6A0" w:rsidR="001739B4" w:rsidRPr="0076586E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9A6D968" w14:textId="47E95DFE" w:rsidR="001739B4" w:rsidRPr="00AF4685" w:rsidRDefault="001739B4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0EF37BC" w14:textId="77777777" w:rsidR="001739B4" w:rsidRPr="00AF4685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39EFAD" w14:textId="5EC7B941" w:rsidR="001739B4" w:rsidRPr="00254170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1B12ED89" w14:textId="484E0F03" w:rsidTr="00254170">
        <w:trPr>
          <w:trHeight w:hRule="exact" w:val="427"/>
        </w:trPr>
        <w:tc>
          <w:tcPr>
            <w:tcW w:w="531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608D237C" w14:textId="57A4AA2C" w:rsidR="001739B4" w:rsidRPr="00CD6174" w:rsidRDefault="001739B4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97CFFD" w14:textId="5A7DCF6C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335"/>
                <w:tab w:val="decimal" w:pos="1436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948" w:rsidRPr="00C52C41" w14:paraId="3EDF43E6" w14:textId="77777777" w:rsidTr="00254170">
        <w:trPr>
          <w:trHeight w:val="414"/>
        </w:trPr>
        <w:tc>
          <w:tcPr>
            <w:tcW w:w="5310" w:type="dxa"/>
          </w:tcPr>
          <w:p w14:paraId="640496B2" w14:textId="241330A2" w:rsidR="00FA2948" w:rsidRPr="00C52C4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1F16282C" w14:textId="168C4AC3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41,088</w:t>
            </w:r>
          </w:p>
        </w:tc>
        <w:tc>
          <w:tcPr>
            <w:tcW w:w="270" w:type="dxa"/>
          </w:tcPr>
          <w:p w14:paraId="300FDCFA" w14:textId="77777777" w:rsidR="00FA2948" w:rsidRPr="009400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9D371D" w14:textId="45E18F22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134,169</w:t>
            </w:r>
          </w:p>
        </w:tc>
      </w:tr>
      <w:tr w:rsidR="00FA2948" w:rsidRPr="00C52C41" w14:paraId="26FA59D9" w14:textId="77777777" w:rsidTr="00254170">
        <w:trPr>
          <w:trHeight w:val="396"/>
        </w:trPr>
        <w:tc>
          <w:tcPr>
            <w:tcW w:w="5310" w:type="dxa"/>
          </w:tcPr>
          <w:p w14:paraId="6D76FD24" w14:textId="016080E6" w:rsid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08DA45BE" w14:textId="1F1CD6B6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240A6" w14:textId="77777777" w:rsidR="00FA2948" w:rsidRPr="009400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66E3BE" w14:textId="793CF78B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FA2948" w:rsidRPr="00C52C41" w14:paraId="5210B2E5" w14:textId="0286DE29" w:rsidTr="00254170">
        <w:trPr>
          <w:trHeight w:val="396"/>
        </w:trPr>
        <w:tc>
          <w:tcPr>
            <w:tcW w:w="5310" w:type="dxa"/>
          </w:tcPr>
          <w:p w14:paraId="45DDD5BD" w14:textId="59C0DC7B" w:rsid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</w:tcPr>
          <w:p w14:paraId="6A5D7D2A" w14:textId="3065CAFB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10,478</w:t>
            </w:r>
          </w:p>
        </w:tc>
        <w:tc>
          <w:tcPr>
            <w:tcW w:w="270" w:type="dxa"/>
          </w:tcPr>
          <w:p w14:paraId="1F97955E" w14:textId="77777777" w:rsidR="00FA2948" w:rsidRPr="009400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1549FA36" w14:textId="32F19ACA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29,247</w:t>
            </w:r>
          </w:p>
        </w:tc>
      </w:tr>
      <w:tr w:rsidR="00FA2948" w:rsidRPr="00940048" w14:paraId="2777BEA3" w14:textId="6A7DAED3" w:rsidTr="00254170">
        <w:trPr>
          <w:trHeight w:val="396"/>
        </w:trPr>
        <w:tc>
          <w:tcPr>
            <w:tcW w:w="5310" w:type="dxa"/>
          </w:tcPr>
          <w:p w14:paraId="363A17C2" w14:textId="380C53F3" w:rsidR="00FA2948" w:rsidRPr="009400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4C28DA72" w:rsidR="00FA2948" w:rsidRPr="00FA2948" w:rsidRDefault="00FA2948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51,566</w:t>
            </w:r>
          </w:p>
        </w:tc>
        <w:tc>
          <w:tcPr>
            <w:tcW w:w="270" w:type="dxa"/>
          </w:tcPr>
          <w:p w14:paraId="5334B19D" w14:textId="77777777" w:rsidR="00FA2948" w:rsidRPr="009400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79CC04A1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163,732</w:t>
            </w:r>
          </w:p>
        </w:tc>
      </w:tr>
      <w:tr w:rsidR="004D11E6" w:rsidRPr="00C52C41" w14:paraId="13EF58ED" w14:textId="77777777" w:rsidTr="00254170">
        <w:trPr>
          <w:trHeight w:val="50"/>
        </w:trPr>
        <w:tc>
          <w:tcPr>
            <w:tcW w:w="5310" w:type="dxa"/>
          </w:tcPr>
          <w:p w14:paraId="099C3C12" w14:textId="77777777" w:rsidR="004D11E6" w:rsidRPr="0076586E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9B93337" w14:textId="77777777" w:rsidR="004D11E6" w:rsidRPr="00AF4685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0EE930E" w14:textId="77777777" w:rsidR="004D11E6" w:rsidRPr="00AF4685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B8C6444" w14:textId="77777777" w:rsidR="004D11E6" w:rsidRPr="00254170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418" w:rsidRPr="00C52C41" w14:paraId="2B0D9FBD" w14:textId="77777777" w:rsidTr="00254170">
        <w:trPr>
          <w:trHeight w:val="50"/>
        </w:trPr>
        <w:tc>
          <w:tcPr>
            <w:tcW w:w="5310" w:type="dxa"/>
          </w:tcPr>
          <w:p w14:paraId="218274D0" w14:textId="77777777" w:rsidR="00140418" w:rsidRPr="0076586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4C81C84" w14:textId="77777777" w:rsidR="00140418" w:rsidRPr="00AF4685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BFABC56" w14:textId="77777777" w:rsidR="00140418" w:rsidRPr="00AF4685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17F48D" w14:textId="77777777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59B309AA" w14:textId="7DAB2964" w:rsidTr="00254170">
        <w:trPr>
          <w:trHeight w:val="414"/>
        </w:trPr>
        <w:tc>
          <w:tcPr>
            <w:tcW w:w="531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890" w:type="dxa"/>
          </w:tcPr>
          <w:p w14:paraId="4FDE4D91" w14:textId="77777777" w:rsidR="001739B4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C8F51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254170">
        <w:trPr>
          <w:trHeight w:val="414"/>
        </w:trPr>
        <w:tc>
          <w:tcPr>
            <w:tcW w:w="531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63D6CF1D" w14:textId="77777777" w:rsidR="001739B4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4442E3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2948" w:rsidRPr="00C52C41" w14:paraId="6CD04D99" w14:textId="38F4CBD4" w:rsidTr="00632AE0">
        <w:trPr>
          <w:trHeight w:val="110"/>
        </w:trPr>
        <w:tc>
          <w:tcPr>
            <w:tcW w:w="5310" w:type="dxa"/>
          </w:tcPr>
          <w:p w14:paraId="79D7A74D" w14:textId="6CF4234E" w:rsidR="00FA2948" w:rsidRPr="00C52C41" w:rsidRDefault="00FA2948" w:rsidP="00FA2948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890" w:type="dxa"/>
          </w:tcPr>
          <w:p w14:paraId="613A25BD" w14:textId="029AE989" w:rsidR="00FA2948" w:rsidRPr="00FA2948" w:rsidRDefault="00FA2948" w:rsidP="004C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EC6ABBD" w14:textId="77777777" w:rsidR="00FA2948" w:rsidRPr="00155636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73099" w14:textId="68F3B45C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FA2948" w:rsidRPr="00C52C41" w14:paraId="0AA12E0D" w14:textId="01D241C2" w:rsidTr="00254170">
        <w:trPr>
          <w:trHeight w:val="396"/>
        </w:trPr>
        <w:tc>
          <w:tcPr>
            <w:tcW w:w="5310" w:type="dxa"/>
          </w:tcPr>
          <w:p w14:paraId="61918412" w14:textId="7DC87C97" w:rsidR="00FA2948" w:rsidRPr="00076138" w:rsidRDefault="00FA2948" w:rsidP="00FA2948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6848F5E" w14:textId="0BFDCCD8" w:rsidR="00FA2948" w:rsidRPr="00FA2948" w:rsidRDefault="00FA2948" w:rsidP="004C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25,791</w:t>
            </w:r>
          </w:p>
        </w:tc>
        <w:tc>
          <w:tcPr>
            <w:tcW w:w="270" w:type="dxa"/>
          </w:tcPr>
          <w:p w14:paraId="467CC10B" w14:textId="77777777" w:rsidR="00FA2948" w:rsidRPr="00155636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06B02B" w14:textId="685B1CD7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27,024</w:t>
            </w:r>
          </w:p>
        </w:tc>
      </w:tr>
      <w:tr w:rsidR="00FA2948" w:rsidRPr="00155636" w14:paraId="0B73F7E2" w14:textId="5554894E" w:rsidTr="00254170">
        <w:trPr>
          <w:trHeight w:val="414"/>
        </w:trPr>
        <w:tc>
          <w:tcPr>
            <w:tcW w:w="5310" w:type="dxa"/>
          </w:tcPr>
          <w:p w14:paraId="14AE0BD4" w14:textId="20246A97" w:rsidR="00FA2948" w:rsidRPr="00155636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22A8240F" w:rsidR="00FA2948" w:rsidRPr="00FA2948" w:rsidRDefault="00FA2948" w:rsidP="004C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30,725</w:t>
            </w:r>
          </w:p>
        </w:tc>
        <w:tc>
          <w:tcPr>
            <w:tcW w:w="270" w:type="dxa"/>
          </w:tcPr>
          <w:p w14:paraId="035E7424" w14:textId="77777777" w:rsidR="00FA2948" w:rsidRPr="00155636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0A6E41C5" w:rsidR="00FA2948" w:rsidRPr="00254170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31,958</w:t>
            </w:r>
          </w:p>
        </w:tc>
      </w:tr>
    </w:tbl>
    <w:p w14:paraId="6DA83E26" w14:textId="77777777" w:rsidR="003D49FB" w:rsidRPr="000553E8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0553E8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8"/>
          <w:szCs w:val="28"/>
          <w:lang w:val="en-US"/>
        </w:rPr>
      </w:pPr>
    </w:p>
    <w:p w14:paraId="504CDAD2" w14:textId="02836110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B14091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54170">
        <w:rPr>
          <w:rFonts w:ascii="Angsana New" w:hAnsi="Angsana New"/>
          <w:spacing w:val="-2"/>
          <w:sz w:val="30"/>
          <w:szCs w:val="30"/>
        </w:rPr>
        <w:t xml:space="preserve">30 </w:t>
      </w:r>
      <w:r w:rsidR="0025417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21653C" w:rsidRPr="0021653C">
        <w:rPr>
          <w:rFonts w:ascii="Angsana New" w:hAnsi="Angsana New" w:hint="cs"/>
          <w:spacing w:val="-2"/>
          <w:sz w:val="30"/>
          <w:szCs w:val="30"/>
        </w:rPr>
        <w:t>2564</w:t>
      </w:r>
    </w:p>
    <w:p w14:paraId="69DC700B" w14:textId="2DC164C8" w:rsidR="00AE6481" w:rsidRPr="000553E8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2AAFC01" w14:textId="65D16F45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0553E8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2A5D68" w:rsidRPr="003D047D" w14:paraId="2B22B8B2" w14:textId="77777777" w:rsidTr="00B14091">
        <w:trPr>
          <w:tblHeader/>
        </w:trPr>
        <w:tc>
          <w:tcPr>
            <w:tcW w:w="531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870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B14091">
        <w:trPr>
          <w:tblHeader/>
        </w:trPr>
        <w:tc>
          <w:tcPr>
            <w:tcW w:w="531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870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B14091">
        <w:trPr>
          <w:tblHeader/>
        </w:trPr>
        <w:tc>
          <w:tcPr>
            <w:tcW w:w="531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</w:tcPr>
          <w:p w14:paraId="3F89834C" w14:textId="5BADC4EE" w:rsidR="002A5D68" w:rsidRPr="000568D6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53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5417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B14091">
        <w:trPr>
          <w:tblHeader/>
        </w:trPr>
        <w:tc>
          <w:tcPr>
            <w:tcW w:w="531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</w:tcPr>
          <w:p w14:paraId="2BDF09D2" w14:textId="4AE1CA9C" w:rsidR="002A5D68" w:rsidRPr="000568D6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261E24" w14:textId="18D974AB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162E4" w:rsidRPr="003D047D" w14:paraId="13D32642" w14:textId="2917BF34" w:rsidTr="00B14091">
        <w:trPr>
          <w:tblHeader/>
        </w:trPr>
        <w:tc>
          <w:tcPr>
            <w:tcW w:w="531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870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B14091">
        <w:tc>
          <w:tcPr>
            <w:tcW w:w="531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89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B14091">
        <w:tc>
          <w:tcPr>
            <w:tcW w:w="531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0A99CE8" w14:textId="605D6DBD" w:rsidR="002A5D68" w:rsidRPr="001000B3" w:rsidRDefault="00FA2948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67,648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2D125B" w14:textId="434BC889" w:rsidR="002A5D68" w:rsidRPr="001000B3" w:rsidRDefault="0021653C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  <w:r w:rsid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,775</w:t>
            </w:r>
          </w:p>
        </w:tc>
      </w:tr>
    </w:tbl>
    <w:p w14:paraId="3BCD4BE3" w14:textId="77777777" w:rsidR="006E55A0" w:rsidRPr="009F608F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4DE52219" w14:textId="054369BE"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6A5A02BB" w14:textId="77777777" w:rsidR="006E55A0" w:rsidRPr="009F608F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1D9945AA" w14:textId="6003F870" w:rsidR="00FA2948" w:rsidRDefault="006E55A0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cs/>
          <w:lang w:val="th-TH"/>
        </w:rPr>
        <w:t>และบริษัทที่เกี่ยวข้องกันบางแห่ง</w:t>
      </w:r>
      <w:r w:rsidR="00FA2948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22CD76E4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020D95E7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4515658B" w14:textId="426A24A1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0A9FC727" w:rsidR="004D2B8B" w:rsidRPr="000F6BDD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3415DF0C" w:rsidR="004D2B8B" w:rsidRPr="00396777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7AFE85C9" w:rsidR="004D2B8B" w:rsidRPr="00C37EF4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26" w:rsidRPr="008F7775" w14:paraId="1978361C" w14:textId="77777777" w:rsidTr="004D2B8B">
        <w:tc>
          <w:tcPr>
            <w:tcW w:w="3510" w:type="dxa"/>
          </w:tcPr>
          <w:p w14:paraId="2818192F" w14:textId="3FB185C5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555F40B3" w:rsidR="008D5726" w:rsidRPr="002A5D68" w:rsidRDefault="00FA2948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</w:tcPr>
          <w:p w14:paraId="50AB22CD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68B5EF34" w:rsidR="008D5726" w:rsidRPr="002A5D68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2B8B">
              <w:rPr>
                <w:rFonts w:asciiTheme="majorBidi" w:hAnsiTheme="majorBidi" w:cstheme="majorBidi"/>
                <w:sz w:val="30"/>
                <w:szCs w:val="30"/>
              </w:rPr>
              <w:t>,528,360</w:t>
            </w:r>
          </w:p>
        </w:tc>
        <w:tc>
          <w:tcPr>
            <w:tcW w:w="270" w:type="dxa"/>
            <w:gridSpan w:val="2"/>
          </w:tcPr>
          <w:p w14:paraId="4CDA753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7AD02BEE" w:rsidR="008D5726" w:rsidRPr="00BC103C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251A2827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503,990</w:t>
            </w:r>
          </w:p>
        </w:tc>
      </w:tr>
      <w:tr w:rsidR="00B14091" w:rsidRPr="008F7775" w14:paraId="4D890F54" w14:textId="77777777" w:rsidTr="004D2B8B">
        <w:tc>
          <w:tcPr>
            <w:tcW w:w="3510" w:type="dxa"/>
          </w:tcPr>
          <w:p w14:paraId="623DDE07" w14:textId="7CD41B74" w:rsidR="00B14091" w:rsidRPr="008F7775" w:rsidRDefault="00B14091" w:rsidP="00B140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  <w:vAlign w:val="bottom"/>
          </w:tcPr>
          <w:p w14:paraId="7A7B9179" w14:textId="50ACD8FE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21,477</w:t>
            </w:r>
          </w:p>
        </w:tc>
        <w:tc>
          <w:tcPr>
            <w:tcW w:w="270" w:type="dxa"/>
            <w:vAlign w:val="bottom"/>
          </w:tcPr>
          <w:p w14:paraId="7188D47A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4089" w14:textId="12C3FC13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8,531</w:t>
            </w:r>
          </w:p>
        </w:tc>
        <w:tc>
          <w:tcPr>
            <w:tcW w:w="270" w:type="dxa"/>
            <w:gridSpan w:val="2"/>
          </w:tcPr>
          <w:p w14:paraId="0ED8E1A8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0ECA4" w14:textId="1F323BC4" w:rsidR="00B14091" w:rsidRPr="00992175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217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726" w:rsidRPr="008F7775" w14:paraId="1942F9DF" w14:textId="77777777" w:rsidTr="004D2B8B">
        <w:tc>
          <w:tcPr>
            <w:tcW w:w="3510" w:type="dxa"/>
          </w:tcPr>
          <w:p w14:paraId="2FDE02C0" w14:textId="374CDC5F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 w:rsidR="004D2B8B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="00B1409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</w:tcPr>
          <w:p w14:paraId="731C4847" w14:textId="269F2287" w:rsidR="008D5726" w:rsidRPr="002A5D68" w:rsidRDefault="00FA2948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14:paraId="1F0DC567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AD2C3" w14:textId="35A9BD30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70" w:type="dxa"/>
            <w:gridSpan w:val="2"/>
          </w:tcPr>
          <w:p w14:paraId="3DFE0516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004FA" w14:textId="652B9875" w:rsidR="008D5726" w:rsidRPr="00992175" w:rsidRDefault="004D2B8B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217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8D5726" w:rsidRPr="002A5D68" w:rsidRDefault="004D2B8B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726" w:rsidRPr="002A5D68" w14:paraId="4C2EAD37" w14:textId="77777777" w:rsidTr="004D2B8B">
        <w:trPr>
          <w:trHeight w:val="352"/>
        </w:trPr>
        <w:tc>
          <w:tcPr>
            <w:tcW w:w="3510" w:type="dxa"/>
          </w:tcPr>
          <w:p w14:paraId="3A2B08E1" w14:textId="5BCC1DEE" w:rsidR="008D5726" w:rsidRPr="002A5D68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02BFA557" w:rsidR="008D5726" w:rsidRPr="002A5D68" w:rsidRDefault="00FA2948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1,534,640</w:t>
            </w:r>
          </w:p>
        </w:tc>
        <w:tc>
          <w:tcPr>
            <w:tcW w:w="270" w:type="dxa"/>
          </w:tcPr>
          <w:p w14:paraId="4ECEC2B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54EDCE30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1,536,793</w:t>
            </w:r>
          </w:p>
        </w:tc>
        <w:tc>
          <w:tcPr>
            <w:tcW w:w="270" w:type="dxa"/>
            <w:gridSpan w:val="2"/>
          </w:tcPr>
          <w:p w14:paraId="46CD9980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6B299B0B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1393C3" w14:textId="16B71D24" w:rsidR="007F0404" w:rsidRDefault="006C6F12" w:rsidP="001419F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2564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6319E62" w14:textId="77777777" w:rsidR="00AA0E59" w:rsidRPr="008806B5" w:rsidRDefault="00AA0E59" w:rsidP="008806B5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92B210" w14:textId="4CB810A0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1419F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8806B5" w:rsidRDefault="006C6F1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48224695" w:rsidR="006C6F12" w:rsidRPr="00343FE6" w:rsidRDefault="00B14091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232E95F2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60987913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21069948" w:rsidR="006C6F12" w:rsidRPr="00343FE6" w:rsidRDefault="00B14091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F12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78D6805B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314C" w:rsidRPr="00343FE6" w14:paraId="598F8CF0" w14:textId="77777777" w:rsidTr="00786FF0">
        <w:tc>
          <w:tcPr>
            <w:tcW w:w="2340" w:type="dxa"/>
          </w:tcPr>
          <w:p w14:paraId="11F89B0D" w14:textId="7DA97E60" w:rsidR="005A314C" w:rsidRPr="00D06E71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21653C"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1419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21653C"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961004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153DAC27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29C93B9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5B5ECB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6F91760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3FC586F3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1F0036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5FA35C49" w:rsidR="005A314C" w:rsidRPr="00343FE6" w:rsidRDefault="00FA2948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1,534,640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309A5AAB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3AB1578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45A67D0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033EFA2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5FE3BDB6" w:rsidR="005A314C" w:rsidRPr="00343FE6" w:rsidRDefault="0021653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419FC">
              <w:rPr>
                <w:rFonts w:ascii="Angsana New" w:hAnsi="Angsana New"/>
                <w:b/>
                <w:bCs/>
                <w:sz w:val="30"/>
                <w:szCs w:val="30"/>
              </w:rPr>
              <w:t>,513,115</w:t>
            </w:r>
          </w:p>
        </w:tc>
      </w:tr>
    </w:tbl>
    <w:p w14:paraId="25E116D2" w14:textId="77777777" w:rsidR="00B47D4C" w:rsidRPr="008806B5" w:rsidRDefault="00B47D4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5B149C" w14:textId="709875DD" w:rsidR="00B14091" w:rsidRDefault="00B14091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2D1460BF" w14:textId="77777777" w:rsidR="00B14091" w:rsidRPr="008806B5" w:rsidRDefault="00B14091" w:rsidP="008806B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18E50F" w14:textId="2C329F42" w:rsidR="00377B2D" w:rsidRDefault="00FF78A5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2A44B0C" w14:textId="5D94F627" w:rsidR="00FA2948" w:rsidRDefault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3C37ABE4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5733" w:type="dxa"/>
            <w:gridSpan w:val="7"/>
          </w:tcPr>
          <w:p w14:paraId="2C720609" w14:textId="38F6170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E777EB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4633D3CE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419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3"/>
          </w:tcPr>
          <w:p w14:paraId="77B9F1F8" w14:textId="7165724E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109C8374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50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948" w:rsidRPr="008F7775" w14:paraId="5C2C573D" w14:textId="77777777" w:rsidTr="00BB7ED7">
        <w:tc>
          <w:tcPr>
            <w:tcW w:w="3600" w:type="dxa"/>
          </w:tcPr>
          <w:p w14:paraId="022A9EDF" w14:textId="11C574F6" w:rsidR="00FA2948" w:rsidRPr="008F7775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4C208B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52" w:type="dxa"/>
          </w:tcPr>
          <w:p w14:paraId="5DEF526A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17933FFB" w:rsidR="00FA2948" w:rsidRPr="00FA2948" w:rsidRDefault="00FA2948" w:rsidP="0013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C04BD" w14:textId="5258DB64" w:rsidR="00FA2948" w:rsidRPr="00396777" w:rsidRDefault="0021653C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6EE9183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23D3E173" w:rsidR="00FA2948" w:rsidRPr="009E29D1" w:rsidRDefault="00FA2948" w:rsidP="0013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948" w:rsidRPr="008F7775" w14:paraId="67BFFE65" w14:textId="77777777" w:rsidTr="00BB7ED7">
        <w:tc>
          <w:tcPr>
            <w:tcW w:w="3600" w:type="dxa"/>
          </w:tcPr>
          <w:p w14:paraId="2C1BB58C" w14:textId="77777777" w:rsidR="00FA2948" w:rsidRPr="008F7775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070A3B4E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</w:p>
        </w:tc>
        <w:tc>
          <w:tcPr>
            <w:tcW w:w="252" w:type="dxa"/>
          </w:tcPr>
          <w:p w14:paraId="1D404638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2E91DEE0" w:rsidR="00FA2948" w:rsidRPr="00FA2948" w:rsidRDefault="00FA2948" w:rsidP="0013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BBF49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62D5C" w14:textId="5D04CD2F" w:rsidR="00FA2948" w:rsidRPr="00D5155E" w:rsidRDefault="0021653C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FA2948">
              <w:rPr>
                <w:rFonts w:asciiTheme="majorBidi" w:hAnsiTheme="majorBidi" w:cstheme="majorBidi"/>
                <w:sz w:val="30"/>
                <w:szCs w:val="30"/>
              </w:rPr>
              <w:t>,649</w:t>
            </w:r>
          </w:p>
        </w:tc>
        <w:tc>
          <w:tcPr>
            <w:tcW w:w="270" w:type="dxa"/>
          </w:tcPr>
          <w:p w14:paraId="11B6F419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2671AB03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</w:tc>
      </w:tr>
      <w:tr w:rsidR="00FA2948" w:rsidRPr="008F7775" w14:paraId="42213274" w14:textId="77777777" w:rsidTr="00BB7ED7">
        <w:tc>
          <w:tcPr>
            <w:tcW w:w="3600" w:type="dxa"/>
          </w:tcPr>
          <w:p w14:paraId="4B8F5ACF" w14:textId="77777777" w:rsidR="00FA2948" w:rsidRPr="008F7775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426F3A95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  <w:tc>
          <w:tcPr>
            <w:tcW w:w="252" w:type="dxa"/>
          </w:tcPr>
          <w:p w14:paraId="4A04363B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3E5A8CEB" w:rsidR="00FA2948" w:rsidRPr="00FA2948" w:rsidRDefault="00FA2948" w:rsidP="0013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51A98" w14:textId="14DBB72C" w:rsidR="00FA2948" w:rsidRPr="00D5155E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270" w:type="dxa"/>
          </w:tcPr>
          <w:p w14:paraId="29CA3993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1AB4B1DB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2948" w:rsidRPr="008F7775" w14:paraId="17348699" w14:textId="77777777" w:rsidTr="00BB7ED7">
        <w:tc>
          <w:tcPr>
            <w:tcW w:w="3600" w:type="dxa"/>
          </w:tcPr>
          <w:p w14:paraId="0E995B1E" w14:textId="2EA88365" w:rsidR="00FA2948" w:rsidRPr="008F7775" w:rsidRDefault="00B14091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="00FA2948"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6176776D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  <w:tc>
          <w:tcPr>
            <w:tcW w:w="252" w:type="dxa"/>
          </w:tcPr>
          <w:p w14:paraId="13F2F3CE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0E5C5EB1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475E911C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1CCF2" w14:textId="60B80576" w:rsidR="00FA2948" w:rsidRPr="00396777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8,411</w:t>
            </w:r>
          </w:p>
        </w:tc>
        <w:tc>
          <w:tcPr>
            <w:tcW w:w="270" w:type="dxa"/>
          </w:tcPr>
          <w:p w14:paraId="0450175D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74CFD459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10,807</w:t>
            </w:r>
          </w:p>
        </w:tc>
      </w:tr>
      <w:tr w:rsidR="00FA2948" w:rsidRPr="008F7775" w14:paraId="1CAEE29F" w14:textId="77777777" w:rsidTr="00BB7ED7">
        <w:tc>
          <w:tcPr>
            <w:tcW w:w="3600" w:type="dxa"/>
          </w:tcPr>
          <w:p w14:paraId="551C574D" w14:textId="77777777" w:rsidR="00FA2948" w:rsidRPr="008F7775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08A95CC8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52" w:type="dxa"/>
          </w:tcPr>
          <w:p w14:paraId="38DF32A0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64592C23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270" w:type="dxa"/>
          </w:tcPr>
          <w:p w14:paraId="2ABC6D89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2E99A" w14:textId="05529E0E" w:rsidR="00FA2948" w:rsidRPr="00396777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658881B3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738EFBD6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9,408</w:t>
            </w:r>
          </w:p>
        </w:tc>
      </w:tr>
      <w:tr w:rsidR="00FA2948" w:rsidRPr="008F7775" w14:paraId="361EBF09" w14:textId="77777777" w:rsidTr="00BB7ED7">
        <w:tc>
          <w:tcPr>
            <w:tcW w:w="3600" w:type="dxa"/>
          </w:tcPr>
          <w:p w14:paraId="0A4658EC" w14:textId="77777777" w:rsidR="00FA2948" w:rsidRPr="008F7775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4BFF1F7E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12,534</w:t>
            </w:r>
          </w:p>
        </w:tc>
        <w:tc>
          <w:tcPr>
            <w:tcW w:w="252" w:type="dxa"/>
          </w:tcPr>
          <w:p w14:paraId="45EDF22B" w14:textId="77777777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15680A61" w:rsidR="00FA2948" w:rsidRPr="00FA2948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3,842</w:t>
            </w:r>
          </w:p>
        </w:tc>
        <w:tc>
          <w:tcPr>
            <w:tcW w:w="270" w:type="dxa"/>
          </w:tcPr>
          <w:p w14:paraId="70F63392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50B7" w14:textId="427BD62A" w:rsidR="00FA2948" w:rsidRPr="00635939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21,038</w:t>
            </w:r>
          </w:p>
        </w:tc>
        <w:tc>
          <w:tcPr>
            <w:tcW w:w="270" w:type="dxa"/>
          </w:tcPr>
          <w:p w14:paraId="22964CE1" w14:textId="77777777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7B15500E" w:rsidR="00FA2948" w:rsidRPr="009E29D1" w:rsidRDefault="00FA2948" w:rsidP="00FA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</w:t>
            </w:r>
            <w:r w:rsidR="00B92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13E31701" w14:textId="7777777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386A6A1" w14:textId="77777777" w:rsidR="00C31CD0" w:rsidRDefault="00C3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2C911E" w14:textId="07993AE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4FC925E9" w14:textId="1C75D793" w:rsidR="00404FF4" w:rsidRPr="009F608F" w:rsidRDefault="00404FF4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14:paraId="45DB8B9B" w14:textId="77777777" w:rsidTr="00960546">
        <w:trPr>
          <w:tblHeader/>
        </w:trPr>
        <w:tc>
          <w:tcPr>
            <w:tcW w:w="2430" w:type="dxa"/>
          </w:tcPr>
          <w:p w14:paraId="53E78581" w14:textId="6E911B1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73F9812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960546">
        <w:trPr>
          <w:tblHeader/>
        </w:trPr>
        <w:tc>
          <w:tcPr>
            <w:tcW w:w="2430" w:type="dxa"/>
          </w:tcPr>
          <w:p w14:paraId="1287913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52A6B58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C78A8" w:rsidRPr="006C7560" w14:paraId="2B873D6F" w14:textId="77777777" w:rsidTr="00960546">
        <w:trPr>
          <w:tblHeader/>
        </w:trPr>
        <w:tc>
          <w:tcPr>
            <w:tcW w:w="2430" w:type="dxa"/>
          </w:tcPr>
          <w:p w14:paraId="458140E4" w14:textId="7BFA895D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AA34B7D" w14:textId="31C3AFD6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593BA06" w14:textId="77777777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07BBFF26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214AD64" w14:textId="77777777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3EB86820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086C3AB" w14:textId="77777777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49D94CE1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5E45CB8" w14:textId="77777777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07CB801C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06A01A" w14:textId="77777777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8E3C8" w14:textId="0437B6D1" w:rsidR="00CC78A8" w:rsidRPr="00D84DD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D06AC" w:rsidRPr="00D47FE8" w14:paraId="55EB726F" w14:textId="77777777" w:rsidTr="00960546">
        <w:trPr>
          <w:tblHeader/>
        </w:trPr>
        <w:tc>
          <w:tcPr>
            <w:tcW w:w="2430" w:type="dxa"/>
          </w:tcPr>
          <w:p w14:paraId="7E4C93A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5AC86C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9D7AAB">
        <w:tc>
          <w:tcPr>
            <w:tcW w:w="9833" w:type="dxa"/>
            <w:gridSpan w:val="12"/>
          </w:tcPr>
          <w:p w14:paraId="2E9403BE" w14:textId="21332C02"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C31CD0" w:rsidRPr="00C96298" w14:paraId="6ABBE5CF" w14:textId="77777777" w:rsidTr="009D7AAB">
        <w:tc>
          <w:tcPr>
            <w:tcW w:w="2430" w:type="dxa"/>
          </w:tcPr>
          <w:p w14:paraId="4491F5F9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54AF1692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1,013,475</w:t>
            </w:r>
          </w:p>
        </w:tc>
        <w:tc>
          <w:tcPr>
            <w:tcW w:w="270" w:type="dxa"/>
          </w:tcPr>
          <w:p w14:paraId="52AE8CC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3AFFA476" w:rsidR="00C31CD0" w:rsidRPr="004D2D44" w:rsidRDefault="0021653C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C31CD0" w:rsidRPr="004D2D44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  <w:tc>
          <w:tcPr>
            <w:tcW w:w="270" w:type="dxa"/>
          </w:tcPr>
          <w:p w14:paraId="0FDD9FD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7749F715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670102EF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42B82BD2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505,545</w:t>
            </w:r>
          </w:p>
        </w:tc>
        <w:tc>
          <w:tcPr>
            <w:tcW w:w="270" w:type="dxa"/>
          </w:tcPr>
          <w:p w14:paraId="572B5C2E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60B5304E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1,932,002</w:t>
            </w:r>
          </w:p>
        </w:tc>
        <w:tc>
          <w:tcPr>
            <w:tcW w:w="270" w:type="dxa"/>
          </w:tcPr>
          <w:p w14:paraId="7836EC5B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65B5D" w14:textId="3A21A826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1,128,616</w:t>
            </w:r>
          </w:p>
        </w:tc>
      </w:tr>
      <w:tr w:rsidR="00C31CD0" w:rsidRPr="00C96298" w14:paraId="10C9EB8D" w14:textId="77777777" w:rsidTr="009D7AAB">
        <w:tc>
          <w:tcPr>
            <w:tcW w:w="2430" w:type="dxa"/>
          </w:tcPr>
          <w:p w14:paraId="456C2D1C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5C01D32D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(966,718)</w:t>
            </w:r>
          </w:p>
        </w:tc>
        <w:tc>
          <w:tcPr>
            <w:tcW w:w="270" w:type="dxa"/>
          </w:tcPr>
          <w:p w14:paraId="6BB3044D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764333B4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(784,693)</w:t>
            </w:r>
          </w:p>
        </w:tc>
        <w:tc>
          <w:tcPr>
            <w:tcW w:w="270" w:type="dxa"/>
          </w:tcPr>
          <w:p w14:paraId="4A07D80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6B98EA0C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(853,137)</w:t>
            </w:r>
          </w:p>
        </w:tc>
        <w:tc>
          <w:tcPr>
            <w:tcW w:w="270" w:type="dxa"/>
          </w:tcPr>
          <w:p w14:paraId="190DF527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2AB7BCBB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(503,876)</w:t>
            </w:r>
          </w:p>
        </w:tc>
        <w:tc>
          <w:tcPr>
            <w:tcW w:w="270" w:type="dxa"/>
          </w:tcPr>
          <w:p w14:paraId="7ACF944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220AF9F4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(1,819,855)</w:t>
            </w:r>
          </w:p>
        </w:tc>
        <w:tc>
          <w:tcPr>
            <w:tcW w:w="270" w:type="dxa"/>
          </w:tcPr>
          <w:p w14:paraId="7EF2437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341A4" w14:textId="487CAE73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(1,288,569)</w:t>
            </w:r>
          </w:p>
        </w:tc>
      </w:tr>
      <w:tr w:rsidR="00C31CD0" w:rsidRPr="00812335" w14:paraId="2F5274AA" w14:textId="77777777" w:rsidTr="009D7AAB">
        <w:tc>
          <w:tcPr>
            <w:tcW w:w="2430" w:type="dxa"/>
          </w:tcPr>
          <w:p w14:paraId="2D5E31D4" w14:textId="136517B8" w:rsidR="00C31CD0" w:rsidRPr="00812335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1315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4D0F5404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46,757</w:t>
            </w:r>
          </w:p>
        </w:tc>
        <w:tc>
          <w:tcPr>
            <w:tcW w:w="270" w:type="dxa"/>
          </w:tcPr>
          <w:p w14:paraId="4DA2F426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0099C4F1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(161,622)</w:t>
            </w:r>
          </w:p>
        </w:tc>
        <w:tc>
          <w:tcPr>
            <w:tcW w:w="270" w:type="dxa"/>
          </w:tcPr>
          <w:p w14:paraId="0334809D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6457AD4B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65,390</w:t>
            </w:r>
          </w:p>
        </w:tc>
        <w:tc>
          <w:tcPr>
            <w:tcW w:w="270" w:type="dxa"/>
          </w:tcPr>
          <w:p w14:paraId="1F05809C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423DC4AB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70" w:type="dxa"/>
          </w:tcPr>
          <w:p w14:paraId="411BF7C1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1A23C269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112,147</w:t>
            </w:r>
          </w:p>
        </w:tc>
        <w:tc>
          <w:tcPr>
            <w:tcW w:w="270" w:type="dxa"/>
          </w:tcPr>
          <w:p w14:paraId="3BEE6B2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1338E30B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(159,953)</w:t>
            </w:r>
          </w:p>
        </w:tc>
      </w:tr>
      <w:tr w:rsidR="00DE503E" w:rsidRPr="00D47FE8" w14:paraId="69914D34" w14:textId="77777777" w:rsidTr="009F608F">
        <w:trPr>
          <w:trHeight w:hRule="exact" w:val="370"/>
        </w:trPr>
        <w:tc>
          <w:tcPr>
            <w:tcW w:w="2430" w:type="dxa"/>
          </w:tcPr>
          <w:p w14:paraId="09525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0EAEE" w14:textId="77777777" w:rsidR="00DE503E" w:rsidRPr="004D2D44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C31CD0" w:rsidRPr="00D47FE8" w14:paraId="1671CBDB" w14:textId="77777777" w:rsidTr="009D7AAB">
        <w:tc>
          <w:tcPr>
            <w:tcW w:w="2430" w:type="dxa"/>
          </w:tcPr>
          <w:p w14:paraId="064BAC32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435ABDD8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(72,69</w:t>
            </w:r>
            <w:r w:rsidR="00933D3E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FCA20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05D8E" w14:textId="0AC5D902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(45,180)</w:t>
            </w:r>
          </w:p>
        </w:tc>
      </w:tr>
      <w:tr w:rsidR="00C31CD0" w:rsidRPr="00D47FE8" w14:paraId="0F5DC694" w14:textId="77777777" w:rsidTr="00CC78A8">
        <w:tc>
          <w:tcPr>
            <w:tcW w:w="2430" w:type="dxa"/>
          </w:tcPr>
          <w:p w14:paraId="26A65E09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233A7B71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(48,</w:t>
            </w:r>
            <w:r w:rsidR="00933D3E">
              <w:rPr>
                <w:rFonts w:asciiTheme="majorBidi" w:hAnsiTheme="majorBidi" w:cstheme="majorBidi"/>
                <w:bCs/>
                <w:sz w:val="26"/>
                <w:szCs w:val="26"/>
              </w:rPr>
              <w:t>397</w:t>
            </w: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C8BFD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47FF6" w14:textId="3181BF4A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(53,086)</w:t>
            </w:r>
          </w:p>
        </w:tc>
      </w:tr>
      <w:tr w:rsidR="00C31CD0" w:rsidRPr="00D47FE8" w14:paraId="7C79CC61" w14:textId="77777777" w:rsidTr="00CC78A8">
        <w:tc>
          <w:tcPr>
            <w:tcW w:w="2430" w:type="dxa"/>
          </w:tcPr>
          <w:p w14:paraId="3A1A6EB3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3158A97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29A3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4E9B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B583D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50463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616D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71DE1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2308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ACAB8B" w14:textId="06F13A45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26,512</w:t>
            </w:r>
          </w:p>
        </w:tc>
        <w:tc>
          <w:tcPr>
            <w:tcW w:w="270" w:type="dxa"/>
          </w:tcPr>
          <w:p w14:paraId="5A3DE10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F2C0E" w14:textId="6CE105DC" w:rsidR="00C31CD0" w:rsidRPr="004D2D44" w:rsidRDefault="0021653C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31CD0" w:rsidRPr="004D2D44">
              <w:rPr>
                <w:rFonts w:asciiTheme="majorBidi" w:hAnsiTheme="majorBidi" w:cstheme="majorBidi"/>
                <w:sz w:val="26"/>
                <w:szCs w:val="26"/>
              </w:rPr>
              <w:t>,733</w:t>
            </w:r>
          </w:p>
        </w:tc>
      </w:tr>
      <w:tr w:rsidR="00CC78A8" w:rsidRPr="00D47FE8" w14:paraId="0FC80DAE" w14:textId="77777777" w:rsidTr="00375966">
        <w:tc>
          <w:tcPr>
            <w:tcW w:w="2430" w:type="dxa"/>
          </w:tcPr>
          <w:p w14:paraId="4E79A20F" w14:textId="5CE02347" w:rsidR="00CC78A8" w:rsidRP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จากกิจกรรม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00" w:type="dxa"/>
          </w:tcPr>
          <w:p w14:paraId="2B4B0A71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C6797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7F0431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D09ADA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ED168E0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B11E62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E77A9B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576074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15C5777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1C1B4E" w14:textId="130F0BB0" w:rsidR="00CC78A8" w:rsidRPr="004D2D44" w:rsidRDefault="00C31CD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17,567</w:t>
            </w:r>
          </w:p>
        </w:tc>
        <w:tc>
          <w:tcPr>
            <w:tcW w:w="270" w:type="dxa"/>
          </w:tcPr>
          <w:p w14:paraId="76505F04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84D19" w14:textId="77777777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5A1AF0" w14:textId="498B7C1C" w:rsidR="00CC78A8" w:rsidRPr="004D2D44" w:rsidRDefault="00CC78A8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(247,486)</w:t>
            </w:r>
          </w:p>
        </w:tc>
      </w:tr>
      <w:tr w:rsidR="00C31CD0" w:rsidRPr="00D47FE8" w14:paraId="21CE01F4" w14:textId="77777777" w:rsidTr="00375966">
        <w:tc>
          <w:tcPr>
            <w:tcW w:w="2430" w:type="dxa"/>
          </w:tcPr>
          <w:p w14:paraId="6C1B8D05" w14:textId="1956A78E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7ADDE91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(4,997)</w:t>
            </w:r>
          </w:p>
        </w:tc>
        <w:tc>
          <w:tcPr>
            <w:tcW w:w="270" w:type="dxa"/>
          </w:tcPr>
          <w:p w14:paraId="2A5F7F3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06EF9" w14:textId="34D35B4E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(10,255)</w:t>
            </w:r>
          </w:p>
        </w:tc>
      </w:tr>
      <w:tr w:rsidR="00C31CD0" w:rsidRPr="00D47FE8" w14:paraId="50ECDC8E" w14:textId="77777777" w:rsidTr="009D7AAB">
        <w:tc>
          <w:tcPr>
            <w:tcW w:w="2430" w:type="dxa"/>
          </w:tcPr>
          <w:p w14:paraId="45948305" w14:textId="77777777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2189516A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5EC74" w14:textId="7770BDBE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CD0" w:rsidRPr="00D47FE8" w14:paraId="0A9BE02F" w14:textId="77777777" w:rsidTr="009D7AAB">
        <w:tc>
          <w:tcPr>
            <w:tcW w:w="2430" w:type="dxa"/>
          </w:tcPr>
          <w:p w14:paraId="29D61931" w14:textId="4C139E50" w:rsidR="00C31CD0" w:rsidRPr="00D47FE8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15912BF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2868E34" w14:textId="03D0AC5C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21,477</w:t>
            </w:r>
          </w:p>
        </w:tc>
        <w:tc>
          <w:tcPr>
            <w:tcW w:w="270" w:type="dxa"/>
          </w:tcPr>
          <w:p w14:paraId="0F0A53C2" w14:textId="77777777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3BFE6A" w14:textId="3B2C0BBF" w:rsidR="00C31CD0" w:rsidRPr="004D2D44" w:rsidRDefault="00C31CD0" w:rsidP="00C3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8,531</w:t>
            </w:r>
          </w:p>
        </w:tc>
      </w:tr>
      <w:tr w:rsidR="004D2D44" w:rsidRPr="00D47FE8" w14:paraId="0FEFFC32" w14:textId="77777777" w:rsidTr="009D7AAB">
        <w:tc>
          <w:tcPr>
            <w:tcW w:w="2430" w:type="dxa"/>
            <w:vAlign w:val="bottom"/>
          </w:tcPr>
          <w:p w14:paraId="18F41CFB" w14:textId="49003845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30603C" w:rsidRPr="00183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3E1F6C6F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3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34,047</w:t>
            </w:r>
          </w:p>
        </w:tc>
        <w:tc>
          <w:tcPr>
            <w:tcW w:w="270" w:type="dxa"/>
            <w:vAlign w:val="bottom"/>
          </w:tcPr>
          <w:p w14:paraId="0FE913C8" w14:textId="77777777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A8A5DD" w14:textId="67C4C22B" w:rsidR="004D2D44" w:rsidRPr="00183EE9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3E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(249,210)</w:t>
            </w:r>
          </w:p>
        </w:tc>
      </w:tr>
      <w:tr w:rsidR="004D2D44" w:rsidRPr="00D47FE8" w14:paraId="4D8A1DE6" w14:textId="77777777" w:rsidTr="009D7AAB">
        <w:tc>
          <w:tcPr>
            <w:tcW w:w="2430" w:type="dxa"/>
          </w:tcPr>
          <w:p w14:paraId="04AAD16D" w14:textId="3A706A64" w:rsidR="004D2D44" w:rsidRPr="00D47FE8" w:rsidRDefault="005A4916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(ค่าใช้จ่าย) </w:t>
            </w:r>
            <w:r w:rsidR="004D2D44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00" w:type="dxa"/>
          </w:tcPr>
          <w:p w14:paraId="2830EC1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568FAF3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(2,425)</w:t>
            </w:r>
          </w:p>
        </w:tc>
        <w:tc>
          <w:tcPr>
            <w:tcW w:w="270" w:type="dxa"/>
          </w:tcPr>
          <w:p w14:paraId="1B0188B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703D1" w14:textId="4E525DF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51,947</w:t>
            </w:r>
          </w:p>
        </w:tc>
      </w:tr>
      <w:tr w:rsidR="004D2D44" w:rsidRPr="00D47FE8" w14:paraId="1F10C746" w14:textId="77777777" w:rsidTr="009D7AAB">
        <w:tc>
          <w:tcPr>
            <w:tcW w:w="2430" w:type="dxa"/>
          </w:tcPr>
          <w:p w14:paraId="46A9EA81" w14:textId="6C9FFF9D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30603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6142E45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31,622</w:t>
            </w:r>
          </w:p>
        </w:tc>
        <w:tc>
          <w:tcPr>
            <w:tcW w:w="270" w:type="dxa"/>
          </w:tcPr>
          <w:p w14:paraId="6E80036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430CA22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(197,263)</w:t>
            </w:r>
          </w:p>
        </w:tc>
      </w:tr>
    </w:tbl>
    <w:p w14:paraId="1647ABC5" w14:textId="7BE96B6C" w:rsidR="00404FF4" w:rsidRDefault="00404FF4"/>
    <w:p w14:paraId="0F2644F5" w14:textId="77777777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78A8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7C258196" w:rsid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2EE87B18" w:rsidR="00CC78A8" w:rsidRPr="00E616A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1D3CBE2D" w:rsid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09B28A37" w:rsid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71484FE4" w:rsidR="00CC78A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CC78A8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4D0A546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1229C79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7E6CAF50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37E88D8E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4EF68655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3949631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C78A8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C78A8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CC78A8" w:rsidRPr="006B6EC6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CC78A8" w:rsidRPr="00D47FE8" w:rsidRDefault="00CC78A8" w:rsidP="00CC7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D44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6CA2DDE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478,958</w:t>
            </w:r>
          </w:p>
        </w:tc>
        <w:tc>
          <w:tcPr>
            <w:tcW w:w="270" w:type="dxa"/>
          </w:tcPr>
          <w:p w14:paraId="4EA6BC0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5B252EB3" w:rsidR="004D2D44" w:rsidRPr="004D2D44" w:rsidRDefault="0021653C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4D2D44" w:rsidRPr="004D2D44">
              <w:rPr>
                <w:rFonts w:asciiTheme="majorBidi" w:hAnsiTheme="majorBidi" w:cstheme="majorBidi"/>
                <w:sz w:val="26"/>
                <w:szCs w:val="26"/>
              </w:rPr>
              <w:t>,032</w:t>
            </w:r>
          </w:p>
        </w:tc>
        <w:tc>
          <w:tcPr>
            <w:tcW w:w="270" w:type="dxa"/>
          </w:tcPr>
          <w:p w14:paraId="1A0ACD6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483D496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961,550</w:t>
            </w:r>
          </w:p>
        </w:tc>
        <w:tc>
          <w:tcPr>
            <w:tcW w:w="270" w:type="dxa"/>
          </w:tcPr>
          <w:p w14:paraId="194BD1B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2C28CAB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1,032,878</w:t>
            </w:r>
          </w:p>
        </w:tc>
        <w:tc>
          <w:tcPr>
            <w:tcW w:w="270" w:type="dxa"/>
          </w:tcPr>
          <w:p w14:paraId="473232D6" w14:textId="5630F75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44E227B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1,440,508</w:t>
            </w:r>
          </w:p>
        </w:tc>
        <w:tc>
          <w:tcPr>
            <w:tcW w:w="270" w:type="dxa"/>
          </w:tcPr>
          <w:p w14:paraId="694ABF8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2312CFA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1,519,910</w:t>
            </w:r>
          </w:p>
        </w:tc>
      </w:tr>
      <w:tr w:rsidR="004D2D44" w:rsidRPr="00D87B1A" w14:paraId="76EAF878" w14:textId="77777777" w:rsidTr="00632AE0">
        <w:tc>
          <w:tcPr>
            <w:tcW w:w="2340" w:type="dxa"/>
            <w:shd w:val="clear" w:color="auto" w:fill="auto"/>
          </w:tcPr>
          <w:p w14:paraId="29D5D0F0" w14:textId="1228BE35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="005A49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A491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A491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BD5ED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21F0B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844A1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2D44" w:rsidRPr="00D87B1A" w14:paraId="6BA401DB" w14:textId="77777777" w:rsidTr="00632AE0">
        <w:tc>
          <w:tcPr>
            <w:tcW w:w="2340" w:type="dxa"/>
            <w:shd w:val="clear" w:color="auto" w:fill="auto"/>
          </w:tcPr>
          <w:p w14:paraId="2F4AFEE4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6B214EDC" w14:textId="3F27798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749,096</w:t>
            </w:r>
          </w:p>
        </w:tc>
        <w:tc>
          <w:tcPr>
            <w:tcW w:w="270" w:type="dxa"/>
          </w:tcPr>
          <w:p w14:paraId="77DB4C8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498F3CC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732,686</w:t>
            </w:r>
          </w:p>
        </w:tc>
        <w:tc>
          <w:tcPr>
            <w:tcW w:w="270" w:type="dxa"/>
          </w:tcPr>
          <w:p w14:paraId="37D1941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E2BE19E" w14:textId="7235C19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299,926</w:t>
            </w:r>
          </w:p>
        </w:tc>
        <w:tc>
          <w:tcPr>
            <w:tcW w:w="270" w:type="dxa"/>
          </w:tcPr>
          <w:p w14:paraId="747B565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6667819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248,412</w:t>
            </w:r>
          </w:p>
        </w:tc>
        <w:tc>
          <w:tcPr>
            <w:tcW w:w="270" w:type="dxa"/>
          </w:tcPr>
          <w:p w14:paraId="2514234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09953A0" w14:textId="331B2C3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1,049,022</w:t>
            </w:r>
          </w:p>
        </w:tc>
        <w:tc>
          <w:tcPr>
            <w:tcW w:w="270" w:type="dxa"/>
          </w:tcPr>
          <w:p w14:paraId="6529E0E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286C550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981,098</w:t>
            </w:r>
          </w:p>
        </w:tc>
      </w:tr>
      <w:tr w:rsidR="004D2D44" w:rsidRPr="00D87B1A" w14:paraId="67CBD672" w14:textId="77777777" w:rsidTr="00632AE0">
        <w:tc>
          <w:tcPr>
            <w:tcW w:w="2340" w:type="dxa"/>
            <w:shd w:val="clear" w:color="auto" w:fill="auto"/>
          </w:tcPr>
          <w:p w14:paraId="0DE813DD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57F39E8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65BC3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5F07364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04EB6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1350C18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391D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32BA0CD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973A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A63339" w14:textId="347B25E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189,472</w:t>
            </w:r>
          </w:p>
        </w:tc>
        <w:tc>
          <w:tcPr>
            <w:tcW w:w="270" w:type="dxa"/>
          </w:tcPr>
          <w:p w14:paraId="2507C09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74F7AE0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189,185</w:t>
            </w:r>
          </w:p>
        </w:tc>
      </w:tr>
      <w:tr w:rsidR="004D2D44" w:rsidRPr="00D87B1A" w14:paraId="1AE29EF5" w14:textId="77777777" w:rsidTr="00632AE0">
        <w:tc>
          <w:tcPr>
            <w:tcW w:w="2340" w:type="dxa"/>
            <w:shd w:val="clear" w:color="auto" w:fill="auto"/>
          </w:tcPr>
          <w:p w14:paraId="11EEB127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0E23" w14:textId="736AAB9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1,238,494</w:t>
            </w:r>
          </w:p>
        </w:tc>
        <w:tc>
          <w:tcPr>
            <w:tcW w:w="270" w:type="dxa"/>
          </w:tcPr>
          <w:p w14:paraId="120321D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2060C2F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1,170,283</w:t>
            </w:r>
          </w:p>
        </w:tc>
      </w:tr>
      <w:tr w:rsidR="00CC78A8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35521B55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5A491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5A491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CC78A8" w:rsidRPr="004D2D44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D2D44" w:rsidRPr="00D87B1A" w14:paraId="6ADAA3C0" w14:textId="77777777" w:rsidTr="00632AE0">
        <w:tc>
          <w:tcPr>
            <w:tcW w:w="2340" w:type="dxa"/>
            <w:shd w:val="clear" w:color="auto" w:fill="auto"/>
          </w:tcPr>
          <w:p w14:paraId="6785A8F4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0DAF879D" w14:textId="6E6DABF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1,963,556</w:t>
            </w:r>
          </w:p>
        </w:tc>
        <w:tc>
          <w:tcPr>
            <w:tcW w:w="270" w:type="dxa"/>
          </w:tcPr>
          <w:p w14:paraId="21F245E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FE39D" w14:textId="138D7D9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2,056,723</w:t>
            </w:r>
          </w:p>
        </w:tc>
        <w:tc>
          <w:tcPr>
            <w:tcW w:w="270" w:type="dxa"/>
          </w:tcPr>
          <w:p w14:paraId="6D7BE92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5AD802C" w14:textId="0069963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548,332</w:t>
            </w:r>
          </w:p>
        </w:tc>
        <w:tc>
          <w:tcPr>
            <w:tcW w:w="270" w:type="dxa"/>
          </w:tcPr>
          <w:p w14:paraId="2C1AF89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EB1B0" w14:textId="1ACAEE5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578,074</w:t>
            </w:r>
          </w:p>
        </w:tc>
        <w:tc>
          <w:tcPr>
            <w:tcW w:w="270" w:type="dxa"/>
          </w:tcPr>
          <w:p w14:paraId="2BB36CB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D5DFEF9" w14:textId="41E35F5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2,511,888</w:t>
            </w:r>
          </w:p>
        </w:tc>
        <w:tc>
          <w:tcPr>
            <w:tcW w:w="270" w:type="dxa"/>
          </w:tcPr>
          <w:p w14:paraId="3A0B582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145ADED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2,634,797</w:t>
            </w:r>
          </w:p>
        </w:tc>
      </w:tr>
      <w:tr w:rsidR="004D2D44" w:rsidRPr="00D87B1A" w14:paraId="6ECB22C1" w14:textId="77777777" w:rsidTr="00632AE0">
        <w:tc>
          <w:tcPr>
            <w:tcW w:w="2340" w:type="dxa"/>
            <w:shd w:val="clear" w:color="auto" w:fill="auto"/>
          </w:tcPr>
          <w:p w14:paraId="60C8EBCB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70AAC15" w14:textId="74B9584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78533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1DE1B7" w14:textId="245D235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8F6C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1280F" w14:textId="057CA96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A9E8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00A57" w14:textId="2421560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B9840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D0A9A8B" w14:textId="4ACD40E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266,516</w:t>
            </w:r>
          </w:p>
        </w:tc>
        <w:tc>
          <w:tcPr>
            <w:tcW w:w="270" w:type="dxa"/>
          </w:tcPr>
          <w:p w14:paraId="2AD7A17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430458F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282,227</w:t>
            </w:r>
          </w:p>
        </w:tc>
      </w:tr>
      <w:tr w:rsidR="004D2D44" w:rsidRPr="00D87B1A" w14:paraId="047A9C31" w14:textId="77777777" w:rsidTr="00632AE0">
        <w:tc>
          <w:tcPr>
            <w:tcW w:w="2340" w:type="dxa"/>
            <w:shd w:val="clear" w:color="auto" w:fill="auto"/>
          </w:tcPr>
          <w:p w14:paraId="02014053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50D6D8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2F581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353D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46CF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453D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0FD0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D6D50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8045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C61C" w14:textId="3F3FD5E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2,778,404</w:t>
            </w:r>
          </w:p>
        </w:tc>
        <w:tc>
          <w:tcPr>
            <w:tcW w:w="270" w:type="dxa"/>
          </w:tcPr>
          <w:p w14:paraId="023C231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631128F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2,917,024</w:t>
            </w:r>
          </w:p>
        </w:tc>
      </w:tr>
      <w:tr w:rsidR="004D2D44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5495C020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8BF9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2D44" w:rsidRPr="00D87B1A" w14:paraId="59288708" w14:textId="77777777" w:rsidTr="00632AE0">
        <w:tc>
          <w:tcPr>
            <w:tcW w:w="2340" w:type="dxa"/>
            <w:shd w:val="clear" w:color="auto" w:fill="auto"/>
          </w:tcPr>
          <w:p w14:paraId="212308A4" w14:textId="79DC414E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580F3D70" w14:textId="605201B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300,40</w:t>
            </w:r>
            <w:r w:rsidR="0024120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BB4E4E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43151DB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307,872</w:t>
            </w:r>
          </w:p>
        </w:tc>
        <w:tc>
          <w:tcPr>
            <w:tcW w:w="270" w:type="dxa"/>
          </w:tcPr>
          <w:p w14:paraId="55023DC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209E1F9" w14:textId="7DD9287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270" w:type="dxa"/>
          </w:tcPr>
          <w:p w14:paraId="602EFB0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44F52F4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70" w:type="dxa"/>
          </w:tcPr>
          <w:p w14:paraId="53760CC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2D58569" w14:textId="70D650C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302,98</w:t>
            </w:r>
            <w:r w:rsidR="0024120D">
              <w:rPr>
                <w:rFonts w:asciiTheme="majorBidi" w:hAnsiTheme="majorBidi" w:cstheme="majorBidi"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46BF9C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205E771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308,563</w:t>
            </w:r>
          </w:p>
        </w:tc>
      </w:tr>
      <w:tr w:rsidR="004D2D44" w:rsidRPr="00D87B1A" w14:paraId="6527980E" w14:textId="77777777" w:rsidTr="00632AE0">
        <w:tc>
          <w:tcPr>
            <w:tcW w:w="2340" w:type="dxa"/>
            <w:shd w:val="clear" w:color="auto" w:fill="auto"/>
          </w:tcPr>
          <w:p w14:paraId="2EA0A42F" w14:textId="11C2344A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63C7685A" w14:textId="0EBC9C0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B3742" w14:textId="104C3343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56ACA86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62B5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3A3F31" w14:textId="1A7BE05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96FB5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38C67FA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15069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ADE44" w14:textId="213C7AE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21,330</w:t>
            </w:r>
          </w:p>
        </w:tc>
        <w:tc>
          <w:tcPr>
            <w:tcW w:w="270" w:type="dxa"/>
          </w:tcPr>
          <w:p w14:paraId="5D1DC9D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351742E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</w:tr>
      <w:tr w:rsidR="004D2D44" w:rsidRPr="00D87B1A" w14:paraId="53C7CB07" w14:textId="77777777" w:rsidTr="00632AE0">
        <w:tc>
          <w:tcPr>
            <w:tcW w:w="2340" w:type="dxa"/>
            <w:shd w:val="clear" w:color="auto" w:fill="auto"/>
          </w:tcPr>
          <w:p w14:paraId="7567E935" w14:textId="57B8B656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B146" w14:textId="1EB6572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324,31</w:t>
            </w:r>
            <w:r w:rsidR="0024120D">
              <w:rPr>
                <w:rFonts w:asciiTheme="majorBidi" w:hAnsiTheme="majorBidi" w:cstheme="majorBidi"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272A2F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753B76F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331,220</w:t>
            </w:r>
          </w:p>
        </w:tc>
      </w:tr>
      <w:tr w:rsidR="004D2D44" w:rsidRPr="00D87B1A" w14:paraId="448E8D91" w14:textId="77777777" w:rsidTr="00632AE0">
        <w:tc>
          <w:tcPr>
            <w:tcW w:w="3330" w:type="dxa"/>
            <w:gridSpan w:val="2"/>
            <w:shd w:val="clear" w:color="auto" w:fill="auto"/>
          </w:tcPr>
          <w:p w14:paraId="0C8E552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84C02" w14:textId="77777777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F6677FB" w14:textId="7FE717E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Cs/>
                <w:sz w:val="26"/>
                <w:szCs w:val="26"/>
              </w:rPr>
              <w:t>2,741,85</w:t>
            </w:r>
            <w:r w:rsidR="0024120D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center"/>
          </w:tcPr>
          <w:p w14:paraId="5915B581" w14:textId="2D1B196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0D6B0F5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2,618,372</w:t>
            </w:r>
          </w:p>
        </w:tc>
      </w:tr>
      <w:tr w:rsidR="004D2D44" w:rsidRPr="00297BC3" w14:paraId="01EF7810" w14:textId="77777777" w:rsidTr="00F5286D">
        <w:trPr>
          <w:trHeight w:val="379"/>
        </w:trPr>
        <w:tc>
          <w:tcPr>
            <w:tcW w:w="2340" w:type="dxa"/>
          </w:tcPr>
          <w:p w14:paraId="2BD9C234" w14:textId="77777777" w:rsidR="004D2D44" w:rsidRPr="00297BC3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0D7DCD1" w14:textId="5059970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8,523,583</w:t>
            </w:r>
          </w:p>
        </w:tc>
        <w:tc>
          <w:tcPr>
            <w:tcW w:w="270" w:type="dxa"/>
          </w:tcPr>
          <w:p w14:paraId="243F3C7B" w14:textId="4D39F1D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6957B35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8,556,809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7EDB4F54" w14:textId="77777777" w:rsidR="00F8349B" w:rsidRDefault="00F8349B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144D7A" w:rsidRPr="004D2D44" w14:paraId="47738B56" w14:textId="77777777" w:rsidTr="00BB0745">
        <w:tc>
          <w:tcPr>
            <w:tcW w:w="2250" w:type="dxa"/>
          </w:tcPr>
          <w:p w14:paraId="19839407" w14:textId="72BAAF13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4D2D44" w14:paraId="1E735921" w14:textId="77777777" w:rsidTr="00BB0745">
        <w:tc>
          <w:tcPr>
            <w:tcW w:w="2250" w:type="dxa"/>
          </w:tcPr>
          <w:p w14:paraId="58AF2F4B" w14:textId="231B5E06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  <w:r w:rsidR="00933D3E"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349B" w:rsidRPr="004D2D44" w14:paraId="307174C8" w14:textId="77777777" w:rsidTr="00BB0745">
        <w:tc>
          <w:tcPr>
            <w:tcW w:w="2250" w:type="dxa"/>
          </w:tcPr>
          <w:p w14:paraId="4A2F081A" w14:textId="419F9B73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956A15E" w14:textId="57FD4505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653C"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B795768" w14:textId="77777777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64DFA418" w:rsidR="00F8349B" w:rsidRPr="004D2D44" w:rsidRDefault="0021653C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7" w:type="dxa"/>
          </w:tcPr>
          <w:p w14:paraId="002DC803" w14:textId="77777777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01A134CF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653C"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0A7DC9FC" w14:textId="77777777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0D546662" w:rsidR="00F8349B" w:rsidRPr="004D2D44" w:rsidRDefault="0021653C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97FD783" w14:textId="77777777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0EE9A38A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653C"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2" w:type="dxa"/>
          </w:tcPr>
          <w:p w14:paraId="0458B8E7" w14:textId="77777777" w:rsidR="00F8349B" w:rsidRPr="004D2D44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65245F7D" w:rsidR="00F8349B" w:rsidRPr="004D2D44" w:rsidRDefault="0021653C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44D7A" w:rsidRPr="004D2D44" w14:paraId="7F6EBD6A" w14:textId="77777777" w:rsidTr="00BB0745">
        <w:tc>
          <w:tcPr>
            <w:tcW w:w="2250" w:type="dxa"/>
          </w:tcPr>
          <w:p w14:paraId="1E3131F9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A4916" w:rsidRPr="004D2D44" w14:paraId="54457CC1" w14:textId="77777777" w:rsidTr="00BB0745">
        <w:tc>
          <w:tcPr>
            <w:tcW w:w="2250" w:type="dxa"/>
          </w:tcPr>
          <w:p w14:paraId="4D07EFAB" w14:textId="3D51F70C" w:rsidR="005A4916" w:rsidRPr="004D2D44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48242B2" w14:textId="77777777" w:rsidR="005A4916" w:rsidRPr="004D2D44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44D7A" w:rsidRPr="004D2D44" w14:paraId="528269C8" w14:textId="77777777" w:rsidTr="00BB0745">
        <w:tc>
          <w:tcPr>
            <w:tcW w:w="2250" w:type="dxa"/>
          </w:tcPr>
          <w:p w14:paraId="566577B4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4D2D44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2D44" w:rsidRPr="004D2D44" w14:paraId="0026E176" w14:textId="77777777" w:rsidTr="00632AE0">
        <w:tc>
          <w:tcPr>
            <w:tcW w:w="2250" w:type="dxa"/>
          </w:tcPr>
          <w:p w14:paraId="70210F8B" w14:textId="5012501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3F5E4B4C" w14:textId="617439A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961,823</w:t>
            </w:r>
          </w:p>
        </w:tc>
        <w:tc>
          <w:tcPr>
            <w:tcW w:w="252" w:type="dxa"/>
            <w:vAlign w:val="bottom"/>
          </w:tcPr>
          <w:p w14:paraId="1F7B699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5CAB67B6" w:rsidR="004D2D44" w:rsidRPr="004D2D44" w:rsidRDefault="0021653C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573</w:t>
            </w:r>
            <w:r w:rsidR="004D2D44" w:rsidRPr="004D2D44">
              <w:rPr>
                <w:rFonts w:asciiTheme="majorBidi" w:hAnsiTheme="majorBidi" w:cstheme="majorBidi"/>
                <w:sz w:val="26"/>
                <w:szCs w:val="26"/>
              </w:rPr>
              <w:t>,804</w:t>
            </w:r>
          </w:p>
        </w:tc>
        <w:tc>
          <w:tcPr>
            <w:tcW w:w="247" w:type="dxa"/>
            <w:vAlign w:val="bottom"/>
          </w:tcPr>
          <w:p w14:paraId="4426EDB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A8EC0" w14:textId="0611560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918,066</w:t>
            </w:r>
          </w:p>
        </w:tc>
        <w:tc>
          <w:tcPr>
            <w:tcW w:w="237" w:type="dxa"/>
            <w:vAlign w:val="bottom"/>
          </w:tcPr>
          <w:p w14:paraId="0CC32C9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10025D93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504,610</w:t>
            </w:r>
          </w:p>
        </w:tc>
        <w:tc>
          <w:tcPr>
            <w:tcW w:w="270" w:type="dxa"/>
          </w:tcPr>
          <w:p w14:paraId="3751788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3946982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1,879,889</w:t>
            </w:r>
          </w:p>
        </w:tc>
        <w:tc>
          <w:tcPr>
            <w:tcW w:w="262" w:type="dxa"/>
          </w:tcPr>
          <w:p w14:paraId="213DDBB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4E23E34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1,078,414</w:t>
            </w:r>
          </w:p>
        </w:tc>
      </w:tr>
      <w:tr w:rsidR="004D2D44" w:rsidRPr="004D2D44" w14:paraId="59EC6B02" w14:textId="77777777" w:rsidTr="00632AE0">
        <w:trPr>
          <w:trHeight w:hRule="exact" w:val="360"/>
        </w:trPr>
        <w:tc>
          <w:tcPr>
            <w:tcW w:w="2250" w:type="dxa"/>
          </w:tcPr>
          <w:p w14:paraId="46156E94" w14:textId="31B11F26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3F3FF12B" w14:textId="42D4FAA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28,059</w:t>
            </w:r>
          </w:p>
        </w:tc>
        <w:tc>
          <w:tcPr>
            <w:tcW w:w="252" w:type="dxa"/>
            <w:vAlign w:val="bottom"/>
          </w:tcPr>
          <w:p w14:paraId="1313CA7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A70B8" w14:textId="7B054CA9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12,923</w:t>
            </w:r>
          </w:p>
        </w:tc>
        <w:tc>
          <w:tcPr>
            <w:tcW w:w="247" w:type="dxa"/>
            <w:vAlign w:val="bottom"/>
          </w:tcPr>
          <w:p w14:paraId="37D345F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301023" w14:textId="621DD5E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1E7EEC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9BFF687" w14:textId="7E0635C2" w:rsidR="004D2D44" w:rsidRPr="004D2D44" w:rsidRDefault="00F05650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614F4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2BB734" w14:textId="6446D76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28,059</w:t>
            </w:r>
          </w:p>
        </w:tc>
        <w:tc>
          <w:tcPr>
            <w:tcW w:w="262" w:type="dxa"/>
          </w:tcPr>
          <w:p w14:paraId="7C20204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78239B2" w14:textId="0DFA226C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12,923</w:t>
            </w:r>
          </w:p>
        </w:tc>
      </w:tr>
      <w:tr w:rsidR="004D2D44" w:rsidRPr="004D2D44" w14:paraId="6402A053" w14:textId="77777777" w:rsidTr="00632AE0">
        <w:tc>
          <w:tcPr>
            <w:tcW w:w="2250" w:type="dxa"/>
          </w:tcPr>
          <w:p w14:paraId="360295C2" w14:textId="2FAD981B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1C37FAF6" w14:textId="7FA0FF4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14,318</w:t>
            </w:r>
          </w:p>
        </w:tc>
        <w:tc>
          <w:tcPr>
            <w:tcW w:w="252" w:type="dxa"/>
            <w:vAlign w:val="bottom"/>
          </w:tcPr>
          <w:p w14:paraId="2AA36DC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B77742" w14:textId="155AE4F6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23,534</w:t>
            </w:r>
          </w:p>
        </w:tc>
        <w:tc>
          <w:tcPr>
            <w:tcW w:w="247" w:type="dxa"/>
            <w:vAlign w:val="bottom"/>
          </w:tcPr>
          <w:p w14:paraId="4B67048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A24A76C" w14:textId="2DA4FCA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237" w:type="dxa"/>
            <w:vAlign w:val="bottom"/>
          </w:tcPr>
          <w:p w14:paraId="7B37BCE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4573F51" w14:textId="5FC95645" w:rsidR="004D2D44" w:rsidRPr="004D2D44" w:rsidRDefault="00F05650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70" w:type="dxa"/>
          </w:tcPr>
          <w:p w14:paraId="4224C5E4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7C88FE7" w14:textId="0CC21A6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14,779</w:t>
            </w:r>
          </w:p>
        </w:tc>
        <w:tc>
          <w:tcPr>
            <w:tcW w:w="262" w:type="dxa"/>
          </w:tcPr>
          <w:p w14:paraId="04453CC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F38758D" w14:textId="7BD0A295" w:rsidR="004D2D44" w:rsidRPr="004D2D44" w:rsidRDefault="00F05650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24,469</w:t>
            </w:r>
          </w:p>
        </w:tc>
      </w:tr>
      <w:tr w:rsidR="004D2D44" w:rsidRPr="004D2D44" w14:paraId="240C0AE8" w14:textId="77777777" w:rsidTr="00632AE0">
        <w:tc>
          <w:tcPr>
            <w:tcW w:w="2250" w:type="dxa"/>
          </w:tcPr>
          <w:p w14:paraId="1FC769C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032FB6C" w14:textId="5E6F525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6,198</w:t>
            </w:r>
          </w:p>
        </w:tc>
        <w:tc>
          <w:tcPr>
            <w:tcW w:w="252" w:type="dxa"/>
            <w:vAlign w:val="bottom"/>
          </w:tcPr>
          <w:p w14:paraId="7EE4342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2894D" w14:textId="31347C8D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12,810</w:t>
            </w:r>
          </w:p>
        </w:tc>
        <w:tc>
          <w:tcPr>
            <w:tcW w:w="247" w:type="dxa"/>
            <w:vAlign w:val="bottom"/>
          </w:tcPr>
          <w:p w14:paraId="434A18A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9FA12C" w14:textId="2D7E644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2F6CFC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8EDBDE" w14:textId="3F68CE6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9598C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409C7" w14:textId="0D7AC92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6,198</w:t>
            </w:r>
          </w:p>
        </w:tc>
        <w:tc>
          <w:tcPr>
            <w:tcW w:w="262" w:type="dxa"/>
          </w:tcPr>
          <w:p w14:paraId="19C7E33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463CF14" w14:textId="4215A2F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12,810</w:t>
            </w:r>
          </w:p>
        </w:tc>
      </w:tr>
      <w:tr w:rsidR="004D2D44" w:rsidRPr="004D2D44" w14:paraId="1568C381" w14:textId="77777777" w:rsidTr="00632AE0">
        <w:tc>
          <w:tcPr>
            <w:tcW w:w="2250" w:type="dxa"/>
          </w:tcPr>
          <w:p w14:paraId="716FD237" w14:textId="123551F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69E07706" w14:textId="6FB6A8F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3,077</w:t>
            </w:r>
          </w:p>
        </w:tc>
        <w:tc>
          <w:tcPr>
            <w:tcW w:w="252" w:type="dxa"/>
            <w:vAlign w:val="bottom"/>
          </w:tcPr>
          <w:p w14:paraId="6343028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459AF0A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2DFAB1D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865EFA" w14:textId="64DA7D3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29EF65DF" w:rsidR="004D2D44" w:rsidRPr="004D2D44" w:rsidRDefault="005A4916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3A84268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3,077</w:t>
            </w:r>
          </w:p>
        </w:tc>
        <w:tc>
          <w:tcPr>
            <w:tcW w:w="262" w:type="dxa"/>
          </w:tcPr>
          <w:p w14:paraId="42FD9E5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531A886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2D44" w:rsidRPr="004D2D44" w14:paraId="0A96758B" w14:textId="77777777" w:rsidTr="00632AE0">
        <w:tc>
          <w:tcPr>
            <w:tcW w:w="2250" w:type="dxa"/>
          </w:tcPr>
          <w:p w14:paraId="6F20EDCC" w14:textId="6866E8D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5A49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FA551" w14:textId="4D7C47D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1,013,475</w:t>
            </w:r>
          </w:p>
        </w:tc>
        <w:tc>
          <w:tcPr>
            <w:tcW w:w="252" w:type="dxa"/>
            <w:vAlign w:val="bottom"/>
          </w:tcPr>
          <w:p w14:paraId="5385F82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5920E45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623,071</w:t>
            </w:r>
          </w:p>
        </w:tc>
        <w:tc>
          <w:tcPr>
            <w:tcW w:w="247" w:type="dxa"/>
            <w:vAlign w:val="bottom"/>
          </w:tcPr>
          <w:p w14:paraId="3FEF6DD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F555DB1" w14:textId="2D029D5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918,527</w:t>
            </w:r>
          </w:p>
        </w:tc>
        <w:tc>
          <w:tcPr>
            <w:tcW w:w="237" w:type="dxa"/>
            <w:vAlign w:val="bottom"/>
          </w:tcPr>
          <w:p w14:paraId="68F83CE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5E8BAE8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505,545</w:t>
            </w:r>
          </w:p>
        </w:tc>
        <w:tc>
          <w:tcPr>
            <w:tcW w:w="270" w:type="dxa"/>
          </w:tcPr>
          <w:p w14:paraId="1585A14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7AC5D8F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1,932,002</w:t>
            </w:r>
          </w:p>
        </w:tc>
        <w:tc>
          <w:tcPr>
            <w:tcW w:w="262" w:type="dxa"/>
          </w:tcPr>
          <w:p w14:paraId="17D97A8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0DCBB85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1,128,616</w:t>
            </w:r>
          </w:p>
        </w:tc>
      </w:tr>
      <w:tr w:rsidR="00D32433" w:rsidRPr="004D2D44" w14:paraId="7A8BEE63" w14:textId="77777777" w:rsidTr="00BB0745">
        <w:tc>
          <w:tcPr>
            <w:tcW w:w="2250" w:type="dxa"/>
          </w:tcPr>
          <w:p w14:paraId="4927FD0F" w14:textId="77777777" w:rsidR="00D32433" w:rsidRPr="009F608F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4D2D44" w14:paraId="492B7DD3" w14:textId="77777777" w:rsidTr="00BB0745">
        <w:tc>
          <w:tcPr>
            <w:tcW w:w="2250" w:type="dxa"/>
          </w:tcPr>
          <w:p w14:paraId="65453AEF" w14:textId="13FAF010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F2BD1D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D32433" w:rsidRPr="004D2D4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2D44" w:rsidRPr="004D2D44" w14:paraId="75F6A1E7" w14:textId="77777777" w:rsidTr="00632AE0">
        <w:tc>
          <w:tcPr>
            <w:tcW w:w="2250" w:type="dxa"/>
            <w:shd w:val="clear" w:color="auto" w:fill="auto"/>
          </w:tcPr>
          <w:p w14:paraId="243C832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07F31AD" w14:textId="4AD362B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962,092</w:t>
            </w:r>
          </w:p>
        </w:tc>
        <w:tc>
          <w:tcPr>
            <w:tcW w:w="252" w:type="dxa"/>
            <w:vAlign w:val="bottom"/>
          </w:tcPr>
          <w:p w14:paraId="6AA1858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8C510D" w14:textId="09BDAB18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618,619</w:t>
            </w:r>
          </w:p>
        </w:tc>
        <w:tc>
          <w:tcPr>
            <w:tcW w:w="247" w:type="dxa"/>
          </w:tcPr>
          <w:p w14:paraId="0F0E44B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6F67B7" w14:textId="095B7C2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EAB0A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B8789A0" w14:textId="2FB40B00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7973D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31F061" w14:textId="743315F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962,092</w:t>
            </w:r>
          </w:p>
        </w:tc>
        <w:tc>
          <w:tcPr>
            <w:tcW w:w="262" w:type="dxa"/>
          </w:tcPr>
          <w:p w14:paraId="7DDF7E6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00DBA3" w14:textId="47B99A2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618,619</w:t>
            </w:r>
          </w:p>
        </w:tc>
      </w:tr>
      <w:tr w:rsidR="004D2D44" w:rsidRPr="004D2D44" w14:paraId="20F14007" w14:textId="77777777" w:rsidTr="00632AE0">
        <w:tc>
          <w:tcPr>
            <w:tcW w:w="2250" w:type="dxa"/>
          </w:tcPr>
          <w:p w14:paraId="760FDFB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5A07380A" w14:textId="2A7EFF5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4C596C0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15B5949F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848,070</w:t>
            </w:r>
          </w:p>
        </w:tc>
        <w:tc>
          <w:tcPr>
            <w:tcW w:w="237" w:type="dxa"/>
          </w:tcPr>
          <w:p w14:paraId="0A0F9136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03C0FEC9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464,037</w:t>
            </w:r>
          </w:p>
        </w:tc>
        <w:tc>
          <w:tcPr>
            <w:tcW w:w="270" w:type="dxa"/>
          </w:tcPr>
          <w:p w14:paraId="1C3F544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66DE710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848,070</w:t>
            </w:r>
          </w:p>
        </w:tc>
        <w:tc>
          <w:tcPr>
            <w:tcW w:w="262" w:type="dxa"/>
          </w:tcPr>
          <w:p w14:paraId="22927A2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1DFE62E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464,037</w:t>
            </w:r>
          </w:p>
        </w:tc>
      </w:tr>
      <w:tr w:rsidR="004D2D44" w:rsidRPr="004D2D44" w14:paraId="39D29041" w14:textId="77777777" w:rsidTr="00632AE0">
        <w:tc>
          <w:tcPr>
            <w:tcW w:w="2250" w:type="dxa"/>
          </w:tcPr>
          <w:p w14:paraId="6232136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200FFE" w14:textId="651685EB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51,383</w:t>
            </w:r>
          </w:p>
        </w:tc>
        <w:tc>
          <w:tcPr>
            <w:tcW w:w="252" w:type="dxa"/>
            <w:vAlign w:val="bottom"/>
          </w:tcPr>
          <w:p w14:paraId="0712637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43CAC39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4,452</w:t>
            </w:r>
          </w:p>
        </w:tc>
        <w:tc>
          <w:tcPr>
            <w:tcW w:w="247" w:type="dxa"/>
          </w:tcPr>
          <w:p w14:paraId="19023A5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721345B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70,457</w:t>
            </w:r>
          </w:p>
        </w:tc>
        <w:tc>
          <w:tcPr>
            <w:tcW w:w="237" w:type="dxa"/>
          </w:tcPr>
          <w:p w14:paraId="675080B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687CC3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41,508</w:t>
            </w:r>
          </w:p>
        </w:tc>
        <w:tc>
          <w:tcPr>
            <w:tcW w:w="270" w:type="dxa"/>
          </w:tcPr>
          <w:p w14:paraId="223A7D35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7EA23044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121,840</w:t>
            </w:r>
          </w:p>
        </w:tc>
        <w:tc>
          <w:tcPr>
            <w:tcW w:w="262" w:type="dxa"/>
          </w:tcPr>
          <w:p w14:paraId="5815187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53A53CC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45,960</w:t>
            </w:r>
          </w:p>
        </w:tc>
      </w:tr>
      <w:tr w:rsidR="004D2D44" w:rsidRPr="004D2D44" w14:paraId="4A504387" w14:textId="77777777" w:rsidTr="00632AE0">
        <w:tc>
          <w:tcPr>
            <w:tcW w:w="2250" w:type="dxa"/>
          </w:tcPr>
          <w:p w14:paraId="10622AD4" w14:textId="1343D9A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5A49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C210" w14:textId="2C1C75F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1,013,475</w:t>
            </w:r>
          </w:p>
        </w:tc>
        <w:tc>
          <w:tcPr>
            <w:tcW w:w="252" w:type="dxa"/>
            <w:vAlign w:val="bottom"/>
          </w:tcPr>
          <w:p w14:paraId="414E986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0F197BA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623,071</w:t>
            </w:r>
          </w:p>
        </w:tc>
        <w:tc>
          <w:tcPr>
            <w:tcW w:w="247" w:type="dxa"/>
          </w:tcPr>
          <w:p w14:paraId="402DF48A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68657E66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918,527</w:t>
            </w:r>
          </w:p>
        </w:tc>
        <w:tc>
          <w:tcPr>
            <w:tcW w:w="237" w:type="dxa"/>
          </w:tcPr>
          <w:p w14:paraId="4FB9691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51F386BE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505,545</w:t>
            </w:r>
          </w:p>
        </w:tc>
        <w:tc>
          <w:tcPr>
            <w:tcW w:w="270" w:type="dxa"/>
          </w:tcPr>
          <w:p w14:paraId="166CE52E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2F22990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1,932,002</w:t>
            </w:r>
          </w:p>
        </w:tc>
        <w:tc>
          <w:tcPr>
            <w:tcW w:w="262" w:type="dxa"/>
          </w:tcPr>
          <w:p w14:paraId="3889231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5EEA8C5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1,128,616</w:t>
            </w:r>
          </w:p>
        </w:tc>
      </w:tr>
      <w:tr w:rsidR="00D32433" w:rsidRPr="004D2D44" w14:paraId="69674336" w14:textId="77777777" w:rsidTr="00BB0745">
        <w:tc>
          <w:tcPr>
            <w:tcW w:w="2250" w:type="dxa"/>
          </w:tcPr>
          <w:p w14:paraId="2FEB8213" w14:textId="77777777" w:rsidR="00D32433" w:rsidRPr="009F608F" w:rsidRDefault="00D32433" w:rsidP="009F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D32433" w:rsidRPr="004D2D4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D32433" w:rsidRPr="004D2D4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4D2D44" w14:paraId="535667EF" w14:textId="77777777" w:rsidTr="00BB0745">
        <w:tc>
          <w:tcPr>
            <w:tcW w:w="3330" w:type="dxa"/>
            <w:gridSpan w:val="2"/>
          </w:tcPr>
          <w:p w14:paraId="398A5E1C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0C493CC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0AE5C23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C11987C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A13AAE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915D3A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6B26225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6C0AB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50B0B" w14:textId="77777777" w:rsidR="00D32433" w:rsidRPr="004D2D4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E56DAE" w14:textId="77777777" w:rsidR="00D32433" w:rsidRPr="004D2D4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AD6707" w14:textId="77777777" w:rsidR="00D32433" w:rsidRPr="004D2D4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2D44" w:rsidRPr="004D2D44" w14:paraId="264A1B80" w14:textId="77777777" w:rsidTr="00632AE0">
        <w:tc>
          <w:tcPr>
            <w:tcW w:w="2250" w:type="dxa"/>
          </w:tcPr>
          <w:p w14:paraId="34DE2759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84DE9" w14:textId="12987CF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1,013,475</w:t>
            </w:r>
          </w:p>
        </w:tc>
        <w:tc>
          <w:tcPr>
            <w:tcW w:w="252" w:type="dxa"/>
          </w:tcPr>
          <w:p w14:paraId="72F1AF8B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0CF5AC8D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623,071</w:t>
            </w:r>
          </w:p>
        </w:tc>
        <w:tc>
          <w:tcPr>
            <w:tcW w:w="247" w:type="dxa"/>
          </w:tcPr>
          <w:p w14:paraId="3AE1EF9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47E9626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918,527</w:t>
            </w:r>
          </w:p>
        </w:tc>
        <w:tc>
          <w:tcPr>
            <w:tcW w:w="237" w:type="dxa"/>
          </w:tcPr>
          <w:p w14:paraId="77906A4C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6A0FAE9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505,545</w:t>
            </w:r>
          </w:p>
        </w:tc>
        <w:tc>
          <w:tcPr>
            <w:tcW w:w="270" w:type="dxa"/>
          </w:tcPr>
          <w:p w14:paraId="23BBACA1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76AA96F2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1,932,002</w:t>
            </w:r>
          </w:p>
        </w:tc>
        <w:tc>
          <w:tcPr>
            <w:tcW w:w="262" w:type="dxa"/>
          </w:tcPr>
          <w:p w14:paraId="609378E2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528ECCB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1,128,616</w:t>
            </w:r>
          </w:p>
        </w:tc>
      </w:tr>
      <w:tr w:rsidR="004D2D44" w:rsidRPr="004D2D44" w14:paraId="77E7F0D9" w14:textId="77777777" w:rsidTr="00632AE0">
        <w:tc>
          <w:tcPr>
            <w:tcW w:w="2250" w:type="dxa"/>
          </w:tcPr>
          <w:p w14:paraId="043B7A6C" w14:textId="58F9A7CA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5A49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44351" w14:textId="4B505E0C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1,013,475</w:t>
            </w:r>
          </w:p>
        </w:tc>
        <w:tc>
          <w:tcPr>
            <w:tcW w:w="252" w:type="dxa"/>
          </w:tcPr>
          <w:p w14:paraId="02278293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3808B57D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623,071</w:t>
            </w:r>
          </w:p>
        </w:tc>
        <w:tc>
          <w:tcPr>
            <w:tcW w:w="247" w:type="dxa"/>
          </w:tcPr>
          <w:p w14:paraId="78A66A90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41275BA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918,527</w:t>
            </w:r>
          </w:p>
        </w:tc>
        <w:tc>
          <w:tcPr>
            <w:tcW w:w="237" w:type="dxa"/>
          </w:tcPr>
          <w:p w14:paraId="46DE28E7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25F24D41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505,545</w:t>
            </w:r>
          </w:p>
        </w:tc>
        <w:tc>
          <w:tcPr>
            <w:tcW w:w="270" w:type="dxa"/>
          </w:tcPr>
          <w:p w14:paraId="0704A748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5B8A7973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1,932,002</w:t>
            </w:r>
          </w:p>
        </w:tc>
        <w:tc>
          <w:tcPr>
            <w:tcW w:w="262" w:type="dxa"/>
          </w:tcPr>
          <w:p w14:paraId="7ABA7A2F" w14:textId="77777777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4E609F85" w:rsidR="004D2D44" w:rsidRP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1,128,616</w:t>
            </w:r>
          </w:p>
        </w:tc>
      </w:tr>
    </w:tbl>
    <w:p w14:paraId="5732E985" w14:textId="77777777" w:rsidR="00F8349B" w:rsidRPr="00F8349B" w:rsidRDefault="00F8349B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7D6E2D25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7310343" w14:textId="77777777" w:rsidR="002059AA" w:rsidRPr="00F8349B" w:rsidRDefault="002059AA" w:rsidP="00F8349B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87E497C" w14:textId="23C134E2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="00B03BDB">
        <w:rPr>
          <w:rFonts w:ascii="Angsana New" w:hAnsi="Angsana New"/>
          <w:sz w:val="30"/>
          <w:szCs w:val="30"/>
        </w:rPr>
        <w:t xml:space="preserve"> </w:t>
      </w:r>
      <w:r w:rsidR="00B03BDB"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F05650">
        <w:rPr>
          <w:rFonts w:ascii="Angsana New" w:hAnsi="Angsana New" w:hint="cs"/>
          <w:sz w:val="30"/>
          <w:szCs w:val="30"/>
          <w:cs/>
        </w:rPr>
        <w:t>สาม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8349B">
        <w:rPr>
          <w:rFonts w:ascii="Angsana New" w:hAnsi="Angsana New"/>
          <w:sz w:val="30"/>
          <w:szCs w:val="30"/>
        </w:rPr>
        <w:t xml:space="preserve">30 </w:t>
      </w:r>
      <w:r w:rsidR="00F8349B">
        <w:rPr>
          <w:rFonts w:ascii="Angsana New" w:hAnsi="Angsana New" w:hint="cs"/>
          <w:sz w:val="30"/>
          <w:szCs w:val="30"/>
          <w:cs/>
        </w:rPr>
        <w:t>มิถุนายน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3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 xml:space="preserve">ละ </w:t>
      </w:r>
      <w:r w:rsidR="004D2D44" w:rsidRPr="004D2D44">
        <w:rPr>
          <w:rFonts w:ascii="Angsana New" w:hAnsi="Angsana New"/>
          <w:sz w:val="30"/>
          <w:szCs w:val="30"/>
        </w:rPr>
        <w:t>7</w:t>
      </w:r>
      <w:r w:rsidR="004D2D44">
        <w:rPr>
          <w:rFonts w:ascii="Angsana New" w:hAnsi="Angsana New"/>
          <w:sz w:val="30"/>
          <w:szCs w:val="30"/>
        </w:rPr>
        <w:t>.12</w:t>
      </w:r>
      <w:r w:rsidR="005012E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C000DD">
        <w:rPr>
          <w:rFonts w:ascii="Angsana New" w:hAnsi="Angsana New"/>
          <w:sz w:val="30"/>
          <w:szCs w:val="30"/>
        </w:rPr>
        <w:t>(</w:t>
      </w:r>
      <w:r w:rsidR="00F8349B">
        <w:rPr>
          <w:rFonts w:ascii="Angsana New" w:hAnsi="Angsana New"/>
          <w:sz w:val="30"/>
          <w:szCs w:val="30"/>
        </w:rPr>
        <w:t>20.84</w:t>
      </w:r>
      <w:r w:rsidR="00C000DD">
        <w:rPr>
          <w:rFonts w:ascii="Angsana New" w:hAnsi="Angsana New"/>
          <w:sz w:val="30"/>
          <w:szCs w:val="30"/>
        </w:rPr>
        <w:t>)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30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มิถุนายน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4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2563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2B06E1" w:rsidRPr="004D2D44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D2D44">
        <w:rPr>
          <w:rFonts w:ascii="Angsana New" w:hAnsi="Angsana New"/>
          <w:i/>
          <w:iCs/>
          <w:sz w:val="30"/>
          <w:szCs w:val="30"/>
        </w:rPr>
        <w:t>19.29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4D2D4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B7E1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0DD">
        <w:rPr>
          <w:rFonts w:ascii="Angsana New" w:hAnsi="Angsana New"/>
          <w:i/>
          <w:iCs/>
          <w:sz w:val="30"/>
          <w:szCs w:val="30"/>
        </w:rPr>
        <w:t>(</w:t>
      </w:r>
      <w:r w:rsidR="00F8349B">
        <w:rPr>
          <w:rFonts w:ascii="Angsana New" w:hAnsi="Angsana New"/>
          <w:i/>
          <w:iCs/>
          <w:sz w:val="30"/>
          <w:szCs w:val="30"/>
        </w:rPr>
        <w:t>20.15</w:t>
      </w:r>
      <w:r w:rsidR="00C000DD">
        <w:rPr>
          <w:rFonts w:ascii="Angsana New" w:hAnsi="Angsana New"/>
          <w:i/>
          <w:iCs/>
          <w:sz w:val="30"/>
          <w:szCs w:val="30"/>
        </w:rPr>
        <w:t>)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</w:t>
      </w:r>
      <w:r w:rsidR="00F8349B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="00F8349B">
        <w:rPr>
          <w:rFonts w:ascii="Angsana New" w:hAnsi="Angsana New"/>
          <w:sz w:val="30"/>
          <w:szCs w:val="30"/>
        </w:rPr>
        <w:br/>
      </w:r>
      <w:r w:rsidR="00796FF5" w:rsidRPr="0044007D">
        <w:rPr>
          <w:rFonts w:ascii="Angsana New" w:hAnsi="Angsana New" w:hint="cs"/>
          <w:sz w:val="30"/>
          <w:szCs w:val="30"/>
          <w:cs/>
        </w:rPr>
        <w:t>ในเรื่องเกี่ยวกับ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66641701" w14:textId="1564151B" w:rsidR="00DF698D" w:rsidRPr="007146C6" w:rsidRDefault="004D2D4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1CD85C79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806B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7DFCD20C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D2D44" w:rsidRPr="00F0616C" w14:paraId="3618A1AE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4D2D44" w:rsidRPr="00B95942" w:rsidRDefault="004D2D44" w:rsidP="004D2D44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86D24A0" w14:textId="77777777" w:rsidR="00462B36" w:rsidRDefault="00462B36" w:rsidP="004D2D4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607E8" w14:textId="7544B8A9" w:rsidR="004D2D44" w:rsidRPr="00462B36" w:rsidRDefault="004D2D44" w:rsidP="004D2D4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539A19FC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5404E9" w14:textId="77777777" w:rsidR="00462B36" w:rsidRDefault="00462B36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3B60E" w14:textId="3E230A6E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52,119</w:t>
            </w:r>
          </w:p>
        </w:tc>
        <w:tc>
          <w:tcPr>
            <w:tcW w:w="180" w:type="dxa"/>
          </w:tcPr>
          <w:p w14:paraId="0FCC2B4E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9D8B3" w14:textId="77777777" w:rsidR="00462B36" w:rsidRDefault="00462B36" w:rsidP="004D2D4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A5F840" w14:textId="6F4D4E83" w:rsidR="004D2D44" w:rsidRPr="00462B36" w:rsidRDefault="004D2D44" w:rsidP="004D2D4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EA851A2" w14:textId="77777777" w:rsidR="00462B36" w:rsidRDefault="00462B36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7FF9B" w14:textId="718B0E16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66,729</w:t>
            </w:r>
          </w:p>
        </w:tc>
        <w:tc>
          <w:tcPr>
            <w:tcW w:w="180" w:type="dxa"/>
            <w:vAlign w:val="bottom"/>
          </w:tcPr>
          <w:p w14:paraId="0A059D14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50D5B1FC" w:rsidR="004D2D44" w:rsidRPr="00462B36" w:rsidRDefault="004D2D44" w:rsidP="004D2D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66,729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3119FF5E" w:rsidR="004D2D44" w:rsidRPr="00462B36" w:rsidRDefault="004D2D44" w:rsidP="005753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4D66856D" w:rsidR="004D2D44" w:rsidRPr="00462B36" w:rsidRDefault="004D2D44" w:rsidP="004D2D4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71197CFD" w:rsidR="004D2D44" w:rsidRPr="00462B36" w:rsidRDefault="004D2D44" w:rsidP="004D2D4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66,729</w:t>
            </w:r>
          </w:p>
        </w:tc>
      </w:tr>
      <w:tr w:rsidR="004D2D44" w:rsidRPr="00F0616C" w14:paraId="6A24748F" w14:textId="77777777" w:rsidTr="005A4916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4D2D44" w:rsidRPr="00B95942" w:rsidRDefault="004D2D44" w:rsidP="004D2D44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2312E61D" w14:textId="77777777" w:rsidR="00462B36" w:rsidRDefault="00462B36" w:rsidP="004D2D4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47F58" w14:textId="1A50A692" w:rsidR="004D2D44" w:rsidRPr="00462B36" w:rsidRDefault="004D2D44" w:rsidP="005753CA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6363F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293B545" w14:textId="77777777" w:rsidR="00462B36" w:rsidRDefault="00462B36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6C0294" w14:textId="2712AD6B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45ABACA0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8ABA2E" w14:textId="77777777" w:rsidR="00462B36" w:rsidRDefault="00462B36" w:rsidP="004D2D4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A4D31" w14:textId="479DD1E9" w:rsidR="004D2D44" w:rsidRPr="00462B36" w:rsidRDefault="004D2D44" w:rsidP="004D2D4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959AFBD" w14:textId="77777777" w:rsidR="00462B36" w:rsidRDefault="00462B36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262DB" w14:textId="0753EA8C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4D2D44" w:rsidRPr="00462B36" w:rsidRDefault="004D2D44" w:rsidP="004D2D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923F6" w14:textId="77777777" w:rsidR="00462B36" w:rsidRDefault="00462B36" w:rsidP="004D2D4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0CD7B3" w14:textId="4B305BA8" w:rsidR="004D2D44" w:rsidRPr="00462B36" w:rsidRDefault="004D2D44" w:rsidP="004D2D4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0E31F68" w14:textId="77777777" w:rsidR="00462B36" w:rsidRDefault="00462B36" w:rsidP="004D2D4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20C1A8" w14:textId="4025455F" w:rsidR="004D2D44" w:rsidRPr="00462B36" w:rsidRDefault="004D2D44" w:rsidP="005753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3A0C21" w14:textId="77777777" w:rsidR="00462B36" w:rsidRDefault="00462B36" w:rsidP="004D2D4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71573E" w14:textId="5438C713" w:rsidR="004D2D44" w:rsidRPr="00462B36" w:rsidRDefault="004D2D44" w:rsidP="004D2D4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4D2D44" w:rsidRPr="00462B36" w:rsidRDefault="004D2D44" w:rsidP="004D2D4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843780F" w14:textId="77777777" w:rsidR="00462B36" w:rsidRDefault="00462B36" w:rsidP="00462B3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72AB5B" w14:textId="4AF01ADD" w:rsidR="004D2D44" w:rsidRPr="00462B36" w:rsidRDefault="004D2D44" w:rsidP="00462B3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F0616C" w:rsidRPr="00F0616C" w14:paraId="228B4170" w14:textId="77777777" w:rsidTr="00D15C8E">
        <w:trPr>
          <w:cantSplit/>
          <w:trHeight w:hRule="exact" w:val="335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A24FED">
            <w:pPr>
              <w:spacing w:line="160" w:lineRule="exact"/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A24FE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09252" w14:textId="66FD81D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A24FED">
            <w:pPr>
              <w:pStyle w:val="acctfourfigures"/>
              <w:tabs>
                <w:tab w:val="decimal" w:pos="440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B36" w:rsidRPr="00F0616C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242B6EDF" w:rsidR="00462B36" w:rsidRPr="00F0616C" w:rsidRDefault="00462B36" w:rsidP="00462B3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1559BEDC" w14:textId="31CF89BB" w:rsidR="00462B36" w:rsidRPr="00462B36" w:rsidRDefault="00462B36" w:rsidP="008806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(6,769)</w:t>
            </w:r>
          </w:p>
        </w:tc>
        <w:tc>
          <w:tcPr>
            <w:tcW w:w="180" w:type="dxa"/>
          </w:tcPr>
          <w:p w14:paraId="4881BCB1" w14:textId="51FDEC29" w:rsidR="00462B36" w:rsidRPr="00462B36" w:rsidRDefault="00462B36" w:rsidP="00462B3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DFBD" w14:textId="01E38B00" w:rsidR="00462B36" w:rsidRPr="00462B36" w:rsidRDefault="00462B36" w:rsidP="005753C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2A6950" w14:textId="082112E7" w:rsidR="00462B36" w:rsidRPr="00462B36" w:rsidRDefault="00462B36" w:rsidP="00462B3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7CFA2" w14:textId="11583E18" w:rsidR="00462B36" w:rsidRPr="00462B36" w:rsidRDefault="00462B36" w:rsidP="00462B3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462B36" w:rsidRPr="00462B36" w:rsidRDefault="00462B36" w:rsidP="00462B3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0C92AD" w14:textId="0152CFF4" w:rsidR="00462B36" w:rsidRPr="00462B36" w:rsidRDefault="00462B36" w:rsidP="008806B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(6,769)</w:t>
            </w:r>
          </w:p>
        </w:tc>
        <w:tc>
          <w:tcPr>
            <w:tcW w:w="180" w:type="dxa"/>
            <w:vAlign w:val="bottom"/>
          </w:tcPr>
          <w:p w14:paraId="6574B3B9" w14:textId="77777777" w:rsidR="00462B36" w:rsidRPr="00462B36" w:rsidRDefault="00462B36" w:rsidP="00462B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610074B8" w:rsidR="00462B36" w:rsidRPr="00462B36" w:rsidRDefault="00462B36" w:rsidP="00462B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462B36" w:rsidRPr="00462B36" w:rsidRDefault="00462B36" w:rsidP="00462B3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174108" w14:textId="698A8FB5" w:rsidR="00462B36" w:rsidRPr="00462B36" w:rsidRDefault="00462B36" w:rsidP="008806B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(6,769)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462B36" w:rsidRPr="00462B36" w:rsidRDefault="00462B36" w:rsidP="00462B36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03B80865" w:rsidR="00462B36" w:rsidRPr="00462B36" w:rsidRDefault="00462B36" w:rsidP="00462B3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462B36" w:rsidRPr="00462B36" w:rsidRDefault="00462B36" w:rsidP="00462B36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4E6769D" w14:textId="4626C4E9" w:rsidR="00462B36" w:rsidRPr="00462B36" w:rsidRDefault="00462B36" w:rsidP="008806B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2B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(6,769)</w:t>
            </w:r>
          </w:p>
        </w:tc>
      </w:tr>
      <w:tr w:rsidR="00A24FED" w:rsidRPr="00F0616C" w14:paraId="3388A9EB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77777777" w:rsidR="00A24FED" w:rsidRPr="00F0616C" w:rsidRDefault="00A24FED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B4541D" w14:textId="77777777" w:rsidR="00A24FED" w:rsidRPr="00F65F6F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B952F" w14:textId="77777777" w:rsidR="00A24FED" w:rsidRPr="00B077FA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6EBD7" w14:textId="77777777" w:rsidR="00A24FED" w:rsidRDefault="00A24FED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726C31" w14:textId="77777777" w:rsidR="00A24FED" w:rsidRPr="00B077FA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AD3DC3" w14:textId="77777777" w:rsidR="00A24FED" w:rsidRDefault="00A24FED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2730E3" w14:textId="77777777" w:rsidR="00A24FED" w:rsidRPr="00B077FA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8B6682" w14:textId="77777777" w:rsidR="00A24FED" w:rsidRPr="00F65F6F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E84E62" w14:textId="77777777" w:rsidR="00A24FED" w:rsidRPr="00F0616C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77777777" w:rsidR="00A24FED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A24FED" w:rsidRPr="00F0616C" w:rsidRDefault="00A24FED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77777777" w:rsidR="00A24FED" w:rsidRPr="00F65F6F" w:rsidRDefault="00A24FED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A24FED" w:rsidRPr="00F0616C" w:rsidRDefault="00A24FED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77777777" w:rsidR="00A24FED" w:rsidRDefault="00A24FED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A24FED" w:rsidRPr="00F0616C" w:rsidRDefault="00A24FED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77777777" w:rsidR="00A24FED" w:rsidRPr="00F65F6F" w:rsidRDefault="00A24FED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23DC064A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18D526B8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43B0E1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98CA32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1B65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0CB05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D71004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E4BB0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FA576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91584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B3AC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CAA541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6329AF5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6F9BDF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B7EF2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01E7F2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2C2D8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11700BDB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08428ABF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D1833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A4FB21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2E28C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FA1298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A7FCC1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8400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DDCE39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3D2D95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0A94E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FF51B6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EE8D41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ADE429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16C1F4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64F1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FC26F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60DFCF03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0C00EC6C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A7AB56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8E769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8DCA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E57297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6A0417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BBC26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DDD6D3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70809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4C21A1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BB2E798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6B7E58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AE4C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87E5A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25AC9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AE1BB6C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20D4498D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38F1D194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001DE4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B91685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A1C62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3BBE34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FCAA4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5A62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212D5B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D5C80A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67E227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5BC6B1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E22394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7BD635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5893D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EEF21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28BC7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185EF017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1B7EF39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611096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C60AC8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6EA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D9C7E6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D6841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74A43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08E49B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6AFE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60C9A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1E3CD3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3102C11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7519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828FD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4C720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E81449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69B79976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4388B885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F1B9D4E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B51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271C6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7AB4A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22F5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8EABA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5C862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3678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6717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6BC582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84FFE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5A9F3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B7180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E17E4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C737E2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5EF70ADB" w:rsidR="00A24FED" w:rsidRPr="00A24FED" w:rsidRDefault="00A24FED" w:rsidP="00A24FE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348350DD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A24FED" w:rsidRPr="00A24FED" w:rsidRDefault="00A24FED" w:rsidP="00A24FE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A24FED" w:rsidRPr="00A24FED" w:rsidRDefault="00A24FED" w:rsidP="00A24FE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A24FED" w:rsidRPr="00A24FED" w:rsidRDefault="00A24FED" w:rsidP="00A24FE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A24FED" w:rsidRPr="00A24FED" w:rsidRDefault="00A24FED" w:rsidP="00933D3E">
            <w:pPr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D7B7ED5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A24FED" w:rsidRPr="00A24FED" w:rsidRDefault="00A24FED" w:rsidP="0014041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A24FED" w:rsidRPr="00F0616C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A24FED" w:rsidRPr="00F0616C" w:rsidRDefault="00A24FED" w:rsidP="00A24F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A24FED" w:rsidRPr="00A24FED" w:rsidRDefault="00A24FED" w:rsidP="00A24FE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A24FED" w:rsidRPr="00A24FED" w:rsidRDefault="00A24FED" w:rsidP="00A24FE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A24FED" w:rsidRPr="00F0616C" w:rsidRDefault="00A24FED" w:rsidP="0014041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A24FED" w:rsidRPr="00A24FED" w:rsidRDefault="00A24FED" w:rsidP="00A24FE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A24FED" w:rsidRPr="00F0616C" w:rsidRDefault="00A24FED" w:rsidP="0014041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6F4255" w:rsidRPr="00B95942" w:rsidRDefault="006F4255" w:rsidP="008806B5">
            <w:pPr>
              <w:tabs>
                <w:tab w:val="clear" w:pos="227"/>
              </w:tabs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3E14399" w14:textId="77777777" w:rsid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663E4" w14:textId="54F270E1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1723075C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0A7D6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DE0C9E" w14:textId="65D01774" w:rsidR="006F4255" w:rsidRPr="006F4255" w:rsidRDefault="006F4255" w:rsidP="006F42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59,270</w:t>
            </w:r>
          </w:p>
        </w:tc>
        <w:tc>
          <w:tcPr>
            <w:tcW w:w="180" w:type="dxa"/>
          </w:tcPr>
          <w:p w14:paraId="2296EC15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47934" w14:textId="77777777" w:rsid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B9D93" w14:textId="23EB38F3" w:rsidR="006F4255" w:rsidRP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5A8561" w14:textId="77777777" w:rsid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B4BB9" w14:textId="6ADA78D5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0" w:type="dxa"/>
            <w:vAlign w:val="bottom"/>
          </w:tcPr>
          <w:p w14:paraId="5F34A430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D2AB1D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BB72F" w14:textId="5DBBB9C5" w:rsidR="006F4255" w:rsidRPr="006F4255" w:rsidRDefault="006F4255" w:rsidP="008806B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6F4255" w:rsidRPr="006F4255" w:rsidRDefault="006F4255" w:rsidP="006F4255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26AB2F67" w14:textId="77777777" w:rsidR="006F4255" w:rsidRDefault="006F4255" w:rsidP="0088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C2F9BE" w14:textId="7DFB2444" w:rsidR="006F4255" w:rsidRPr="006F4255" w:rsidRDefault="006F4255" w:rsidP="0088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543868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B1397" w14:textId="10464F13" w:rsidR="006F4255" w:rsidRP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D8F7546" w14:textId="77777777" w:rsid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9A679" w14:textId="5E04E9F0" w:rsidR="006F4255" w:rsidRP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</w:tr>
      <w:tr w:rsidR="006F4255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6F4255" w:rsidRPr="00A24FED" w:rsidRDefault="006F4255" w:rsidP="008806B5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50811BA" w14:textId="77777777" w:rsid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4E5A2" w14:textId="58F9DFB5" w:rsidR="006F4255" w:rsidRPr="006F4255" w:rsidRDefault="006F4255" w:rsidP="006F425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9A4628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8EBD63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218E4" w14:textId="219CC06C" w:rsidR="006F4255" w:rsidRPr="006F4255" w:rsidRDefault="006F4255" w:rsidP="006F42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1601AAB0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A7ECD9" w14:textId="77777777" w:rsid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DDCD4" w14:textId="200443C0" w:rsidR="006F4255" w:rsidRP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A9DEA6" w14:textId="77777777" w:rsid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015248" w14:textId="6B362156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60E2E0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079C4" w14:textId="0DCF4A45" w:rsidR="006F4255" w:rsidRPr="006F4255" w:rsidRDefault="006F4255" w:rsidP="008806B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6F4255" w:rsidRPr="006F4255" w:rsidRDefault="006F4255" w:rsidP="006F4255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5CA891D" w14:textId="77777777" w:rsidR="006F4255" w:rsidRDefault="006F4255" w:rsidP="0088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B4EE4" w14:textId="73EC92D9" w:rsidR="006F4255" w:rsidRPr="006F4255" w:rsidRDefault="006F4255" w:rsidP="0088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74D295" w14:textId="77777777" w:rsid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64A14" w14:textId="55FB0828" w:rsidR="006F4255" w:rsidRPr="006F4255" w:rsidRDefault="006F4255" w:rsidP="006F42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C3D3DE5" w14:textId="77777777" w:rsid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1EDCEB" w14:textId="0EBF4EC3" w:rsidR="006F4255" w:rsidRP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6F4255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6F4255" w:rsidRPr="00F0616C" w:rsidRDefault="006F4255" w:rsidP="006F4255">
            <w:pPr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6F4255" w:rsidRPr="006F4255" w:rsidRDefault="006F4255" w:rsidP="006F4255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6F4255" w:rsidRPr="006F4255" w:rsidRDefault="006F4255" w:rsidP="006F4255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6F4255" w:rsidRPr="006F4255" w:rsidRDefault="006F4255" w:rsidP="006F4255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6F4255" w:rsidRPr="00A24FED" w:rsidRDefault="006F4255" w:rsidP="006F425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6B19A1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6F4255" w:rsidRPr="006F4255" w:rsidRDefault="006F4255" w:rsidP="006F4255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77777777" w:rsidR="006F4255" w:rsidRPr="00F0616C" w:rsidRDefault="006F4255" w:rsidP="006F42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725EEFF7" w14:textId="1E9AAE6B" w:rsidR="006F4255" w:rsidRPr="006F4255" w:rsidRDefault="006F4255" w:rsidP="006F42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</w:tcPr>
          <w:p w14:paraId="3F28DC54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995743" w14:textId="2F21F80B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E1EC2" w14:textId="4535882D" w:rsidR="006F4255" w:rsidRPr="006F4255" w:rsidRDefault="006F4255" w:rsidP="006F425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D81CE5" w14:textId="31B5F972" w:rsidR="006F4255" w:rsidRPr="006F4255" w:rsidRDefault="006F4255" w:rsidP="006F425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vAlign w:val="bottom"/>
          </w:tcPr>
          <w:p w14:paraId="09D9839E" w14:textId="77777777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2D2F4EC0" w:rsidR="006F4255" w:rsidRPr="006F4255" w:rsidRDefault="006F4255" w:rsidP="006F42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6F4255" w:rsidRPr="006F4255" w:rsidRDefault="006F4255" w:rsidP="006F4255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0AECE868" w:rsidR="006F4255" w:rsidRPr="006F4255" w:rsidRDefault="006F4255" w:rsidP="006F425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3D9C8A4A" w:rsidR="006F4255" w:rsidRPr="006F4255" w:rsidRDefault="006F4255" w:rsidP="006F42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6F4255" w:rsidRPr="006F4255" w:rsidRDefault="006F4255" w:rsidP="006F425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39720EAD" w:rsidR="006F4255" w:rsidRPr="006F4255" w:rsidRDefault="006F4255" w:rsidP="006F42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</w:tr>
    </w:tbl>
    <w:p w14:paraId="70E7C109" w14:textId="77777777" w:rsidR="00D15C8E" w:rsidRPr="00D15C8E" w:rsidRDefault="00D15C8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24C22F75" w14:textId="2D1DF25E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D15C8E" w:rsidRDefault="00D647A8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D15C8E" w:rsidRDefault="007146C6" w:rsidP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D15C8E" w:rsidRDefault="000929E4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2A6BD0E1" w14:textId="77777777" w:rsidR="00C000DD" w:rsidRDefault="00C00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9BE1DDC" w14:textId="00ED4B3B" w:rsidR="00686A2E" w:rsidRPr="00C52C41" w:rsidRDefault="00462B36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2848CC" w:rsidRDefault="006C6F12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845"/>
        <w:gridCol w:w="270"/>
        <w:gridCol w:w="1665"/>
      </w:tblGrid>
      <w:tr w:rsidR="009054A5" w:rsidRPr="00C52C41" w14:paraId="459347B2" w14:textId="634AF06C" w:rsidTr="00D15C8E">
        <w:trPr>
          <w:trHeight w:val="405"/>
          <w:tblHeader/>
        </w:trPr>
        <w:tc>
          <w:tcPr>
            <w:tcW w:w="585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D15C8E">
        <w:trPr>
          <w:trHeight w:val="405"/>
          <w:tblHeader/>
        </w:trPr>
        <w:tc>
          <w:tcPr>
            <w:tcW w:w="585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D15C8E">
        <w:trPr>
          <w:tblHeader/>
        </w:trPr>
        <w:tc>
          <w:tcPr>
            <w:tcW w:w="585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2C50A952" w14:textId="721DE9A6" w:rsidR="009054A5" w:rsidRDefault="002848C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D15C8E">
        <w:trPr>
          <w:tblHeader/>
        </w:trPr>
        <w:tc>
          <w:tcPr>
            <w:tcW w:w="585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0621A0C" w14:textId="350E711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9F8C894" w14:textId="0F2528D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F3F0D" w:rsidRPr="00C52C41" w14:paraId="5320E932" w14:textId="06BE912C" w:rsidTr="00D15C8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85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D15C8E">
        <w:tc>
          <w:tcPr>
            <w:tcW w:w="585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45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D15C8E">
        <w:tc>
          <w:tcPr>
            <w:tcW w:w="585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5" w:type="dxa"/>
            <w:tcBorders>
              <w:bottom w:val="double" w:sz="4" w:space="0" w:color="auto"/>
            </w:tcBorders>
          </w:tcPr>
          <w:p w14:paraId="3777EEC9" w14:textId="77B0644A" w:rsidR="00872832" w:rsidRPr="00691476" w:rsidRDefault="00462B36" w:rsidP="00880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bottom w:val="double" w:sz="4" w:space="0" w:color="auto"/>
            </w:tcBorders>
          </w:tcPr>
          <w:p w14:paraId="036B8BC1" w14:textId="288CB8F6" w:rsidR="00872832" w:rsidRPr="00691476" w:rsidRDefault="0021653C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739</w:t>
            </w:r>
          </w:p>
        </w:tc>
      </w:tr>
      <w:tr w:rsidR="00872832" w:rsidRPr="00872832" w14:paraId="371AE89B" w14:textId="77777777" w:rsidTr="00D15C8E">
        <w:trPr>
          <w:trHeight w:val="350"/>
        </w:trPr>
        <w:tc>
          <w:tcPr>
            <w:tcW w:w="5850" w:type="dxa"/>
          </w:tcPr>
          <w:p w14:paraId="31041493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D15C8E">
        <w:tc>
          <w:tcPr>
            <w:tcW w:w="585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45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D15C8E">
        <w:tc>
          <w:tcPr>
            <w:tcW w:w="5850" w:type="dxa"/>
          </w:tcPr>
          <w:p w14:paraId="7D3CB2F6" w14:textId="219FCBC0" w:rsidR="009054A5" w:rsidRPr="00345C4C" w:rsidRDefault="009054A5" w:rsidP="0093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33D3E">
              <w:rPr>
                <w:rFonts w:ascii="Angsana New" w:hAnsi="Angsana New"/>
                <w:sz w:val="30"/>
                <w:szCs w:val="30"/>
              </w:rPr>
              <w:br/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  <w:r w:rsidR="00D15C8E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845" w:type="dxa"/>
            <w:vAlign w:val="bottom"/>
          </w:tcPr>
          <w:p w14:paraId="1CAA85B3" w14:textId="5D8DE51E" w:rsidR="009054A5" w:rsidRPr="00AF3702" w:rsidRDefault="00323EC9" w:rsidP="00880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7,616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8E330FA" w14:textId="4E49D3D8" w:rsidR="009054A5" w:rsidRPr="00AF3702" w:rsidRDefault="002848CC" w:rsidP="00880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54A5" w:rsidRPr="0057423C" w14:paraId="46C10273" w14:textId="77777777" w:rsidTr="00D15C8E">
        <w:tc>
          <w:tcPr>
            <w:tcW w:w="585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845" w:type="dxa"/>
            <w:vAlign w:val="bottom"/>
          </w:tcPr>
          <w:p w14:paraId="72522FF4" w14:textId="06903047" w:rsidR="009054A5" w:rsidRDefault="00323EC9" w:rsidP="00880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16,746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38F97D7" w14:textId="5ECF2029" w:rsidR="009054A5" w:rsidRDefault="0021653C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2841BE" w:rsidRPr="00C52C41" w14:paraId="6094B2DB" w14:textId="77777777" w:rsidTr="00D15C8E">
        <w:tc>
          <w:tcPr>
            <w:tcW w:w="585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845" w:type="dxa"/>
            <w:vAlign w:val="bottom"/>
          </w:tcPr>
          <w:p w14:paraId="1D62F810" w14:textId="503ABCB2" w:rsidR="002841BE" w:rsidRPr="00AF3702" w:rsidRDefault="002841BE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EC9" w:rsidRPr="00C52C41" w14:paraId="75F21148" w14:textId="77777777" w:rsidTr="00D15C8E">
        <w:tc>
          <w:tcPr>
            <w:tcW w:w="5850" w:type="dxa"/>
          </w:tcPr>
          <w:p w14:paraId="5D87BB58" w14:textId="202083C4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845" w:type="dxa"/>
          </w:tcPr>
          <w:p w14:paraId="3B2AFF54" w14:textId="0CC626E0" w:rsidR="00323EC9" w:rsidRPr="00323EC9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23EC9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BA1B6E4" w14:textId="091774AB" w:rsidR="00323EC9" w:rsidRPr="00AF3702" w:rsidRDefault="0021653C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323EC9">
              <w:rPr>
                <w:rFonts w:asciiTheme="majorBidi" w:hAnsiTheme="majorBidi" w:cstheme="majorBidi"/>
                <w:sz w:val="30"/>
                <w:szCs w:val="30"/>
              </w:rPr>
              <w:t>,857</w:t>
            </w:r>
          </w:p>
        </w:tc>
      </w:tr>
      <w:tr w:rsidR="00323EC9" w:rsidRPr="00C52C41" w14:paraId="6DAAC15C" w14:textId="45778556" w:rsidTr="00D15C8E">
        <w:tc>
          <w:tcPr>
            <w:tcW w:w="5850" w:type="dxa"/>
          </w:tcPr>
          <w:p w14:paraId="729C3B1D" w14:textId="1A6BBAB1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845" w:type="dxa"/>
          </w:tcPr>
          <w:p w14:paraId="6E94B501" w14:textId="28CE22D0" w:rsidR="00323EC9" w:rsidRPr="00323EC9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23EC9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065E608D" w14:textId="28391051" w:rsidR="00323EC9" w:rsidRPr="00AF3702" w:rsidRDefault="00323EC9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323EC9" w:rsidRPr="00C52C41" w14:paraId="2B466BD1" w14:textId="7FE3459A" w:rsidTr="00D15C8E">
        <w:tc>
          <w:tcPr>
            <w:tcW w:w="5850" w:type="dxa"/>
          </w:tcPr>
          <w:p w14:paraId="41DBC551" w14:textId="77777777" w:rsidR="00323EC9" w:rsidRPr="00C52C41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071A4B53" w:rsidR="00323EC9" w:rsidRPr="00323EC9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05F4DBA0" w:rsidR="00323EC9" w:rsidRPr="00AF3702" w:rsidRDefault="00323EC9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93,664</w:t>
            </w:r>
          </w:p>
        </w:tc>
      </w:tr>
    </w:tbl>
    <w:p w14:paraId="10EFC24E" w14:textId="2D220BEC" w:rsidR="007A3DE2" w:rsidRPr="002848CC" w:rsidRDefault="007A3DE2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B936FA3" w14:textId="7196DF75" w:rsidR="00DE5F83" w:rsidRPr="00DE5F83" w:rsidRDefault="00323EC9" w:rsidP="00DE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t>9</w:t>
      </w:r>
      <w:r w:rsid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DE5F83"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3105BD14" w14:textId="77777777" w:rsidR="00DE5F83" w:rsidRPr="002848CC" w:rsidRDefault="00DE5F83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19FD52" w14:textId="19A041D7" w:rsidR="00052F09" w:rsidRDefault="002848CC" w:rsidP="00323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EC9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23EC9">
        <w:rPr>
          <w:rFonts w:ascii="Angsana New" w:hAnsi="Angsana New"/>
          <w:sz w:val="30"/>
          <w:szCs w:val="30"/>
        </w:rPr>
        <w:t>29</w:t>
      </w:r>
      <w:r w:rsidRPr="00323EC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 w:rsidRPr="00323EC9">
        <w:rPr>
          <w:rFonts w:ascii="Angsana New" w:hAnsi="Angsana New"/>
          <w:sz w:val="30"/>
          <w:szCs w:val="30"/>
        </w:rPr>
        <w:t>4</w:t>
      </w:r>
      <w:r w:rsidRPr="00323EC9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ผู้ถือหุ้นมีมติอนุมัติจัดสรรกำไร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="00323EC9" w:rsidRPr="00323EC9">
        <w:rPr>
          <w:rFonts w:ascii="Angsana New" w:hAnsi="Angsana New"/>
          <w:sz w:val="30"/>
          <w:szCs w:val="30"/>
        </w:rPr>
        <w:t>0.50</w:t>
      </w:r>
      <w:r w:rsidRPr="00323EC9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323EC9">
        <w:rPr>
          <w:rFonts w:ascii="Angsana New" w:hAnsi="Angsana New" w:hint="cs"/>
          <w:sz w:val="30"/>
          <w:szCs w:val="30"/>
        </w:rPr>
        <w:t>57</w:t>
      </w:r>
      <w:r w:rsidRPr="00323EC9">
        <w:rPr>
          <w:rFonts w:ascii="Angsana New" w:hAnsi="Angsana New" w:hint="cs"/>
          <w:sz w:val="30"/>
          <w:szCs w:val="30"/>
          <w:cs/>
        </w:rPr>
        <w:t>.</w:t>
      </w:r>
      <w:r w:rsidRPr="00323EC9">
        <w:rPr>
          <w:rFonts w:ascii="Angsana New" w:hAnsi="Angsana New" w:hint="cs"/>
          <w:sz w:val="30"/>
          <w:szCs w:val="30"/>
        </w:rPr>
        <w:t>84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 w:rsidR="00323EC9" w:rsidRPr="00323EC9">
        <w:rPr>
          <w:rFonts w:ascii="Angsana New" w:hAnsi="Angsana New"/>
          <w:sz w:val="30"/>
          <w:szCs w:val="30"/>
        </w:rPr>
        <w:t>28.92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 w:rsidRPr="00323EC9">
        <w:rPr>
          <w:rFonts w:ascii="Angsana New" w:hAnsi="Angsana New" w:hint="cs"/>
          <w:sz w:val="30"/>
          <w:szCs w:val="30"/>
        </w:rPr>
        <w:t>2</w:t>
      </w:r>
      <w:r w:rsidR="00323EC9" w:rsidRPr="00323EC9">
        <w:rPr>
          <w:rFonts w:ascii="Angsana New" w:hAnsi="Angsana New"/>
          <w:sz w:val="30"/>
          <w:szCs w:val="30"/>
        </w:rPr>
        <w:t>7</w:t>
      </w:r>
      <w:r w:rsidRPr="00323EC9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 w:rsidRPr="00323EC9">
        <w:rPr>
          <w:rFonts w:ascii="Angsana New" w:hAnsi="Angsana New"/>
          <w:sz w:val="30"/>
          <w:szCs w:val="30"/>
        </w:rPr>
        <w:t>4</w:t>
      </w:r>
    </w:p>
    <w:sectPr w:rsidR="00052F09" w:rsidSect="00386A26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3F9EC" w14:textId="77777777" w:rsidR="005D7E78" w:rsidRDefault="005D7E78">
      <w:r>
        <w:separator/>
      </w:r>
    </w:p>
  </w:endnote>
  <w:endnote w:type="continuationSeparator" w:id="0">
    <w:p w14:paraId="6EAB5409" w14:textId="77777777" w:rsidR="005D7E78" w:rsidRDefault="005D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82676559-FCB3-4B9E-ACBB-872908995394}"/>
    <w:embedBold r:id="rId2" w:fontKey="{B3E52447-890D-4606-8F30-7DEE7A9C691C}"/>
    <w:embedItalic r:id="rId3" w:fontKey="{306FDAF4-2A95-4AB7-8F60-CB84177893F7}"/>
    <w:embedBoldItalic r:id="rId4" w:fontKey="{4529547C-86F2-411A-8D68-67C1AB95E54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98F05" w14:textId="77777777" w:rsidR="005D7E78" w:rsidRDefault="005D7E78">
      <w:r>
        <w:separator/>
      </w:r>
    </w:p>
  </w:footnote>
  <w:footnote w:type="continuationSeparator" w:id="0">
    <w:p w14:paraId="505CACF4" w14:textId="77777777" w:rsidR="005D7E78" w:rsidRDefault="005D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FE19E" w14:textId="57ED42F9" w:rsidR="008806B5" w:rsidRPr="004C2CF4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8806B5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022DD3FE" w:rsidR="008806B5" w:rsidRPr="00016CBC" w:rsidRDefault="008806B5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21653C">
      <w:rPr>
        <w:rFonts w:ascii="Angsana New" w:hAnsi="Angsana New" w:hint="cs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8806B5" w:rsidRPr="00985A84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85A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571F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7B2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2324</Words>
  <Characters>10795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13093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2021-08-06T20:00:00Z</cp:lastPrinted>
  <dcterms:created xsi:type="dcterms:W3CDTF">2021-08-11T05:15:00Z</dcterms:created>
  <dcterms:modified xsi:type="dcterms:W3CDTF">2021-08-11T05:16:00Z</dcterms:modified>
</cp:coreProperties>
</file>