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CD982A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0B5347F8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4FCBE3A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F1A7556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75143BE8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244B210E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13FCD9B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7BFA400" w14:textId="77777777" w:rsidR="00125806" w:rsidRPr="00C218AD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/>
          <w:sz w:val="52"/>
          <w:szCs w:val="52"/>
          <w:cs/>
        </w:rPr>
        <w:t>บริษัท เนชั่น มัลติมีเดีย กรุ๊ป จำกัด (มหาชน)</w:t>
      </w:r>
    </w:p>
    <w:p w14:paraId="4E037508" w14:textId="77777777" w:rsidR="00125806" w:rsidRPr="00C218AD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218AD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5AD965C" w14:textId="77777777" w:rsidR="00125806" w:rsidRPr="00EE0C3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F6E3B30" w14:textId="4E4B0CEB" w:rsidR="00125806" w:rsidRDefault="0005200B" w:rsidP="000520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ED4AE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2E16C57" w14:textId="404F39B5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Pr="004756F6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</w:t>
      </w:r>
      <w:r w:rsidR="00797A16" w:rsidRPr="004756F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น</w:t>
      </w:r>
      <w:r w:rsidR="004756F6" w:rsidRPr="004756F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4756F6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C514F5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A535AF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C514F5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C514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</w:t>
      </w:r>
      <w:r w:rsidR="00A535A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ิถุนายน</w:t>
      </w:r>
      <w:r w:rsidR="00C514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C514F5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7D061F84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32ED159" w14:textId="04656E15" w:rsidR="00125806" w:rsidRDefault="00112EF2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12EF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C67F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12EF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C4F058D" w14:textId="31B46098" w:rsidR="00125806" w:rsidRDefault="004504B4" w:rsidP="0045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2824"/>
          <w:tab w:val="left" w:pos="3530"/>
          <w:tab w:val="left" w:pos="4236"/>
          <w:tab w:val="center" w:pos="4802"/>
          <w:tab w:val="left" w:pos="4942"/>
          <w:tab w:val="left" w:pos="8330"/>
        </w:tabs>
        <w:spacing w:line="240" w:lineRule="auto"/>
        <w:rPr>
          <w:rFonts w:ascii="Angsana New" w:hAnsi="Angsana New"/>
          <w:sz w:val="52"/>
          <w:szCs w:val="52"/>
        </w:rPr>
      </w:pP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</w:p>
    <w:p w14:paraId="562218F9" w14:textId="158F5BBC" w:rsidR="004504B4" w:rsidRPr="004504B4" w:rsidRDefault="004504B4" w:rsidP="004504B4">
      <w:pPr>
        <w:tabs>
          <w:tab w:val="center" w:pos="4802"/>
          <w:tab w:val="left" w:pos="8330"/>
        </w:tabs>
        <w:rPr>
          <w:rFonts w:ascii="Angsana New" w:hAnsi="Angsana New"/>
          <w:sz w:val="52"/>
          <w:szCs w:val="52"/>
        </w:rPr>
        <w:sectPr w:rsidR="004504B4" w:rsidRPr="004504B4" w:rsidSect="00621170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</w:p>
    <w:p w14:paraId="43E6455D" w14:textId="77777777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E329AA" w14:textId="77777777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8C3C8F" w14:textId="77777777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120647" w14:textId="77777777" w:rsidR="00716443" w:rsidRPr="00AE1A37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5ADF5A" w14:textId="10306C0F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9FA764" w14:textId="77777777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24F9E5" w14:textId="233782BF" w:rsidR="002D4BD0" w:rsidRPr="00A4230F" w:rsidRDefault="002D4BD0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2D4BD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693C68C" w14:textId="77777777" w:rsidR="00125806" w:rsidRPr="0089373A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E34A22F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เนชั่น มัลติมีเดีย กรุ๊ป จำกัด (มหาชน)</w:t>
      </w:r>
    </w:p>
    <w:p w14:paraId="143E96D4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2D0DDF" w14:textId="0EA62C43" w:rsidR="00125806" w:rsidRPr="00397D5C" w:rsidRDefault="00125806" w:rsidP="008D7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97D5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</w:t>
      </w:r>
      <w:r w:rsidRPr="00A85E5A">
        <w:rPr>
          <w:rFonts w:ascii="Angsana New" w:hAnsi="Angsana New"/>
          <w:sz w:val="30"/>
          <w:szCs w:val="30"/>
          <w:cs/>
        </w:rPr>
        <w:t xml:space="preserve">วันที่ </w:t>
      </w:r>
      <w:r w:rsidR="00C514F5">
        <w:rPr>
          <w:rFonts w:ascii="Angsana New" w:hAnsi="Angsana New"/>
          <w:sz w:val="30"/>
          <w:szCs w:val="30"/>
        </w:rPr>
        <w:t>3</w:t>
      </w:r>
      <w:r w:rsidR="00A535AF">
        <w:rPr>
          <w:rFonts w:ascii="Angsana New" w:hAnsi="Angsana New"/>
          <w:sz w:val="30"/>
          <w:szCs w:val="30"/>
        </w:rPr>
        <w:t>0</w:t>
      </w:r>
      <w:r w:rsidR="00C514F5">
        <w:rPr>
          <w:rFonts w:ascii="Angsana New" w:hAnsi="Angsana New"/>
          <w:sz w:val="30"/>
          <w:szCs w:val="30"/>
        </w:rPr>
        <w:t xml:space="preserve"> </w:t>
      </w:r>
      <w:r w:rsidR="00C514F5">
        <w:rPr>
          <w:rFonts w:ascii="Angsana New" w:hAnsi="Angsana New" w:hint="cs"/>
          <w:sz w:val="30"/>
          <w:szCs w:val="30"/>
          <w:cs/>
        </w:rPr>
        <w:t>ม</w:t>
      </w:r>
      <w:r w:rsidR="00A535AF">
        <w:rPr>
          <w:rFonts w:ascii="Angsana New" w:hAnsi="Angsana New" w:hint="cs"/>
          <w:sz w:val="30"/>
          <w:szCs w:val="30"/>
          <w:cs/>
        </w:rPr>
        <w:t>ิถุนายน</w:t>
      </w:r>
      <w:r w:rsidRPr="00A85E5A">
        <w:rPr>
          <w:rFonts w:ascii="Angsana New" w:hAnsi="Angsana New"/>
          <w:sz w:val="30"/>
          <w:szCs w:val="30"/>
          <w:cs/>
        </w:rPr>
        <w:t xml:space="preserve"> </w:t>
      </w:r>
      <w:r w:rsidR="0006747C" w:rsidRPr="0006747C">
        <w:rPr>
          <w:rFonts w:ascii="Angsana New" w:hAnsi="Angsana New"/>
          <w:sz w:val="30"/>
          <w:szCs w:val="30"/>
        </w:rPr>
        <w:t>256</w:t>
      </w:r>
      <w:r w:rsidR="00C514F5">
        <w:rPr>
          <w:rFonts w:ascii="Angsana New" w:hAnsi="Angsana New"/>
          <w:sz w:val="30"/>
          <w:szCs w:val="30"/>
        </w:rPr>
        <w:t>4</w:t>
      </w:r>
      <w:r w:rsidR="00CD0CB6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="00797A16">
        <w:rPr>
          <w:rFonts w:ascii="Angsana New" w:hAnsi="Angsana New" w:hint="cs"/>
          <w:sz w:val="30"/>
          <w:szCs w:val="30"/>
          <w:cs/>
        </w:rPr>
        <w:t>รสำหรับงวด</w:t>
      </w:r>
      <w:r w:rsidR="004756F6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A535AF">
        <w:rPr>
          <w:rFonts w:ascii="Angsana New" w:hAnsi="Angsana New" w:hint="cs"/>
          <w:sz w:val="30"/>
          <w:szCs w:val="30"/>
          <w:cs/>
        </w:rPr>
        <w:t>หก</w:t>
      </w:r>
      <w:r w:rsidR="00797A1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A535AF" w:rsidRPr="00A535AF">
        <w:rPr>
          <w:rFonts w:ascii="Angsana New" w:hAnsi="Angsana New"/>
          <w:sz w:val="30"/>
          <w:szCs w:val="30"/>
        </w:rPr>
        <w:t xml:space="preserve">30 </w:t>
      </w:r>
      <w:r w:rsidR="00A535AF" w:rsidRPr="00A535AF">
        <w:rPr>
          <w:rFonts w:ascii="Angsana New" w:hAnsi="Angsana New"/>
          <w:sz w:val="30"/>
          <w:szCs w:val="30"/>
          <w:cs/>
        </w:rPr>
        <w:t>มิถุนายน</w:t>
      </w:r>
      <w:r w:rsidR="00C514F5">
        <w:rPr>
          <w:rFonts w:ascii="Angsana New" w:hAnsi="Angsana New"/>
          <w:sz w:val="30"/>
          <w:szCs w:val="30"/>
          <w:cs/>
        </w:rPr>
        <w:t xml:space="preserve"> </w:t>
      </w:r>
      <w:r w:rsidR="00C514F5">
        <w:rPr>
          <w:rFonts w:ascii="Angsana New" w:hAnsi="Angsana New"/>
          <w:sz w:val="30"/>
          <w:szCs w:val="30"/>
        </w:rPr>
        <w:t>2564</w:t>
      </w:r>
      <w:r w:rsidRPr="00397D5C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8D73CD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และ</w:t>
      </w:r>
      <w:r w:rsidR="008D73CD">
        <w:rPr>
          <w:rFonts w:ascii="Angsana New" w:hAnsi="Angsana New"/>
          <w:sz w:val="30"/>
          <w:szCs w:val="30"/>
        </w:rPr>
        <w:br/>
      </w:r>
      <w:r w:rsidRPr="00397D5C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8D73CD">
        <w:rPr>
          <w:rFonts w:ascii="Angsana New" w:hAnsi="Angsana New"/>
          <w:sz w:val="30"/>
          <w:szCs w:val="30"/>
          <w:cs/>
        </w:rPr>
        <w:t>สำหรับงวด</w:t>
      </w:r>
      <w:r w:rsidR="00A535AF" w:rsidRPr="008D73CD">
        <w:rPr>
          <w:rFonts w:ascii="Angsana New" w:hAnsi="Angsana New" w:hint="cs"/>
          <w:sz w:val="30"/>
          <w:szCs w:val="30"/>
          <w:cs/>
        </w:rPr>
        <w:t>หก</w:t>
      </w:r>
      <w:r w:rsidRPr="008D73C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535AF" w:rsidRPr="00A535AF">
        <w:rPr>
          <w:rFonts w:ascii="Angsana New" w:hAnsi="Angsana New"/>
          <w:sz w:val="30"/>
          <w:szCs w:val="30"/>
        </w:rPr>
        <w:t xml:space="preserve">30 </w:t>
      </w:r>
      <w:r w:rsidR="00A535AF" w:rsidRPr="00A535AF">
        <w:rPr>
          <w:rFonts w:ascii="Angsana New" w:hAnsi="Angsana New"/>
          <w:sz w:val="30"/>
          <w:szCs w:val="30"/>
          <w:cs/>
        </w:rPr>
        <w:t>มิถุนายน</w:t>
      </w:r>
      <w:r w:rsidR="00A535AF">
        <w:rPr>
          <w:rFonts w:ascii="Angsana New" w:hAnsi="Angsana New" w:hint="cs"/>
          <w:sz w:val="30"/>
          <w:szCs w:val="30"/>
          <w:cs/>
        </w:rPr>
        <w:t xml:space="preserve"> </w:t>
      </w:r>
      <w:r w:rsidR="00C514F5">
        <w:rPr>
          <w:rFonts w:ascii="Angsana New" w:hAnsi="Angsana New"/>
          <w:sz w:val="30"/>
          <w:szCs w:val="30"/>
        </w:rPr>
        <w:t>2564</w:t>
      </w:r>
      <w:r w:rsidRPr="008D73CD">
        <w:rPr>
          <w:rFonts w:ascii="Angsana New" w:hAnsi="Angsana New"/>
          <w:sz w:val="30"/>
          <w:szCs w:val="30"/>
          <w:cs/>
        </w:rPr>
        <w:t xml:space="preserve"> และหมายเหตุ</w:t>
      </w:r>
      <w:r w:rsidRPr="008D73CD">
        <w:rPr>
          <w:rFonts w:ascii="Angsana New" w:hAnsi="Angsana New"/>
          <w:spacing w:val="-6"/>
          <w:sz w:val="30"/>
          <w:szCs w:val="30"/>
          <w:cs/>
        </w:rPr>
        <w:t xml:space="preserve">ประกอบงบการเงินแบบย่อ (ข้อมูลทางการเงินระหว่างกาล) ของบริษัท เนชั่น มัลติมีเดีย กรุ๊ป จำกัด </w:t>
      </w:r>
      <w:r w:rsidRPr="008D73CD">
        <w:rPr>
          <w:rFonts w:ascii="Angsana New" w:hAnsi="Angsana New"/>
          <w:spacing w:val="-6"/>
          <w:sz w:val="30"/>
          <w:szCs w:val="30"/>
        </w:rPr>
        <w:t>(</w:t>
      </w:r>
      <w:r w:rsidRPr="008D73CD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Pr="008D73CD">
        <w:rPr>
          <w:rFonts w:ascii="Angsana New" w:hAnsi="Angsana New"/>
          <w:spacing w:val="-6"/>
          <w:sz w:val="30"/>
          <w:szCs w:val="30"/>
        </w:rPr>
        <w:t>)</w:t>
      </w:r>
      <w:r w:rsidRPr="008D73CD">
        <w:rPr>
          <w:rFonts w:ascii="Angsana New" w:hAnsi="Angsana New"/>
          <w:spacing w:val="-6"/>
          <w:sz w:val="30"/>
          <w:szCs w:val="30"/>
          <w:cs/>
        </w:rPr>
        <w:t xml:space="preserve"> และบริษัทย่อย</w:t>
      </w:r>
      <w:r w:rsidRPr="00397D5C">
        <w:rPr>
          <w:rFonts w:ascii="Angsana New" w:hAnsi="Angsana New"/>
          <w:sz w:val="30"/>
          <w:szCs w:val="30"/>
          <w:cs/>
        </w:rPr>
        <w:t xml:space="preserve"> </w:t>
      </w:r>
      <w:r w:rsidRPr="008D73CD">
        <w:rPr>
          <w:rFonts w:ascii="Angsana New" w:hAnsi="Angsana New"/>
          <w:spacing w:val="-6"/>
          <w:sz w:val="30"/>
          <w:szCs w:val="30"/>
          <w:cs/>
        </w:rPr>
        <w:t xml:space="preserve">และของเฉพาะบริษัท เนชั่น มัลติมีเดีย กรุ๊ป จำกัด </w:t>
      </w:r>
      <w:r w:rsidRPr="008D73CD">
        <w:rPr>
          <w:rFonts w:ascii="Angsana New" w:hAnsi="Angsana New"/>
          <w:spacing w:val="-6"/>
          <w:sz w:val="30"/>
          <w:szCs w:val="30"/>
        </w:rPr>
        <w:t>(</w:t>
      </w:r>
      <w:r w:rsidRPr="008D73CD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Pr="008D73CD">
        <w:rPr>
          <w:rFonts w:ascii="Angsana New" w:hAnsi="Angsana New"/>
          <w:spacing w:val="-6"/>
          <w:sz w:val="30"/>
          <w:szCs w:val="30"/>
        </w:rPr>
        <w:t>)</w:t>
      </w:r>
      <w:r w:rsidRPr="008D73CD">
        <w:rPr>
          <w:rFonts w:ascii="Angsana New" w:hAnsi="Angsana New"/>
          <w:spacing w:val="-6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</w:t>
      </w:r>
      <w:r w:rsidR="008D73CD">
        <w:rPr>
          <w:rFonts w:ascii="Angsana New" w:hAnsi="Angsana New"/>
          <w:spacing w:val="-6"/>
          <w:sz w:val="30"/>
          <w:szCs w:val="30"/>
        </w:rPr>
        <w:br/>
      </w:r>
      <w:r w:rsidRPr="008D73CD">
        <w:rPr>
          <w:rFonts w:ascii="Angsana New" w:hAnsi="Angsana New"/>
          <w:spacing w:val="-6"/>
          <w:sz w:val="30"/>
          <w:szCs w:val="30"/>
          <w:cs/>
        </w:rPr>
        <w:t>และนำเสนอข้อมูลทางการเงินระหว่างกาลเหล่านี้ตามมาตรฐานการบัญชี</w:t>
      </w:r>
      <w:r w:rsidR="00A604A6">
        <w:rPr>
          <w:rFonts w:ascii="Angsana New" w:hAnsi="Angsana New"/>
          <w:spacing w:val="-6"/>
          <w:sz w:val="30"/>
          <w:szCs w:val="30"/>
        </w:rPr>
        <w:t xml:space="preserve"> </w:t>
      </w:r>
      <w:r w:rsidRPr="008D73CD">
        <w:rPr>
          <w:rFonts w:ascii="Angsana New" w:hAnsi="Angsana New"/>
          <w:spacing w:val="-6"/>
          <w:sz w:val="30"/>
          <w:szCs w:val="30"/>
          <w:cs/>
        </w:rPr>
        <w:t xml:space="preserve">ฉบับที่ </w:t>
      </w:r>
      <w:r w:rsidR="0006747C" w:rsidRPr="008D73CD">
        <w:rPr>
          <w:rFonts w:ascii="Angsana New" w:hAnsi="Angsana New"/>
          <w:spacing w:val="-6"/>
          <w:sz w:val="30"/>
          <w:szCs w:val="30"/>
        </w:rPr>
        <w:t>34</w:t>
      </w:r>
      <w:r w:rsidRPr="008D73CD">
        <w:rPr>
          <w:rFonts w:ascii="Angsana New" w:hAnsi="Angsana New"/>
          <w:spacing w:val="-6"/>
          <w:sz w:val="30"/>
          <w:szCs w:val="30"/>
          <w:cs/>
        </w:rPr>
        <w:t xml:space="preserve"> เรื่อง</w:t>
      </w:r>
      <w:r w:rsidRPr="008D73CD">
        <w:rPr>
          <w:rFonts w:ascii="Angsana New" w:hAnsi="Angsana New"/>
          <w:spacing w:val="-6"/>
          <w:sz w:val="30"/>
          <w:szCs w:val="30"/>
        </w:rPr>
        <w:t xml:space="preserve"> </w:t>
      </w:r>
      <w:r w:rsidRPr="008D73CD">
        <w:rPr>
          <w:rFonts w:ascii="Angsana New" w:hAnsi="Angsana New"/>
          <w:spacing w:val="-6"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8D73CD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</w:t>
      </w:r>
      <w:r w:rsidRPr="00AB7BB5">
        <w:rPr>
          <w:rFonts w:ascii="Angsana New" w:hAnsi="Angsana New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1B79E919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F029B1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3757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E7C3B53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839973" w14:textId="460BAAA6" w:rsidR="00112EF2" w:rsidRPr="000C3948" w:rsidRDefault="00112EF2" w:rsidP="00112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="0006747C" w:rsidRPr="0006747C">
        <w:rPr>
          <w:rFonts w:ascii="Angsana New" w:hAnsi="Angsana New"/>
          <w:sz w:val="30"/>
          <w:szCs w:val="30"/>
        </w:rPr>
        <w:t>2410</w:t>
      </w:r>
      <w:r w:rsidRPr="000C3948">
        <w:rPr>
          <w:rFonts w:ascii="Angsana New" w:hAnsi="Angsana New"/>
          <w:sz w:val="30"/>
          <w:szCs w:val="30"/>
        </w:rPr>
        <w:t xml:space="preserve">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0C394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</w:t>
      </w:r>
      <w:r w:rsidRPr="008D73CD">
        <w:rPr>
          <w:rFonts w:ascii="Angsana New" w:hAnsi="Angsana New"/>
          <w:spacing w:val="-6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D73CD">
        <w:rPr>
          <w:rFonts w:ascii="Angsana New" w:hAnsi="Angsana New"/>
          <w:spacing w:val="-6"/>
          <w:sz w:val="30"/>
          <w:szCs w:val="30"/>
        </w:rPr>
        <w:t xml:space="preserve"> </w:t>
      </w:r>
      <w:r w:rsidRPr="008D73CD">
        <w:rPr>
          <w:rFonts w:ascii="Angsana New" w:hAnsi="Angsana New"/>
          <w:spacing w:val="-6"/>
          <w:sz w:val="30"/>
          <w:szCs w:val="30"/>
          <w:cs/>
        </w:rPr>
        <w:t>การสอบทานนี้มีขอบเขตจำกัด</w:t>
      </w:r>
      <w:r w:rsidR="008D73CD">
        <w:rPr>
          <w:rFonts w:ascii="Angsana New" w:hAnsi="Angsana New"/>
          <w:spacing w:val="-6"/>
          <w:sz w:val="30"/>
          <w:szCs w:val="30"/>
        </w:rPr>
        <w:br/>
      </w:r>
      <w:r w:rsidRPr="000C3948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/>
          <w:sz w:val="30"/>
          <w:szCs w:val="30"/>
          <w:cs/>
        </w:rPr>
        <w:t>ข้อมูลทางการเงิน</w:t>
      </w:r>
      <w:r w:rsidRPr="000C3948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10463A77" w14:textId="77777777"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5CC07BF" w14:textId="77777777" w:rsidR="00125806" w:rsidRPr="00135F0C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135F0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F522A96" w14:textId="77777777" w:rsidR="00125806" w:rsidRPr="00853A45" w:rsidRDefault="00125806" w:rsidP="0085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A373728" w14:textId="47FEF062" w:rsidR="00112EF2" w:rsidRDefault="00112EF2" w:rsidP="00112EF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5187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</w:t>
      </w:r>
      <w:r>
        <w:rPr>
          <w:rFonts w:ascii="Angsana New" w:hAnsi="Angsana New"/>
          <w:spacing w:val="-6"/>
          <w:sz w:val="30"/>
          <w:szCs w:val="30"/>
          <w:cs/>
        </w:rPr>
        <w:t>้อมูลทางการเงินระหว่างกาลดังก</w:t>
      </w:r>
      <w:r w:rsidRPr="00375187">
        <w:rPr>
          <w:rFonts w:ascii="Angsana New" w:hAnsi="Angsana New"/>
          <w:spacing w:val="-6"/>
          <w:sz w:val="30"/>
          <w:szCs w:val="30"/>
          <w:cs/>
        </w:rPr>
        <w:t>ล่าว ไม่ได้จัดทำขึ้นตามมาตรฐานการบัญชี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375187">
        <w:rPr>
          <w:rFonts w:ascii="Angsana New" w:hAnsi="Angsana New"/>
          <w:spacing w:val="-6"/>
          <w:sz w:val="30"/>
          <w:szCs w:val="30"/>
          <w:cs/>
        </w:rPr>
        <w:t>ฉบับ</w:t>
      </w:r>
      <w:r>
        <w:rPr>
          <w:rFonts w:ascii="Angsana New" w:hAnsi="Angsana New"/>
          <w:sz w:val="30"/>
          <w:szCs w:val="30"/>
          <w:cs/>
        </w:rPr>
        <w:t xml:space="preserve">ที่ </w:t>
      </w:r>
      <w:r w:rsidR="0006747C" w:rsidRPr="0006747C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0727870" w14:textId="77777777" w:rsidR="00D07826" w:rsidRPr="001A141D" w:rsidRDefault="00D07826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41EDE5DD" w14:textId="77777777" w:rsidR="00716443" w:rsidRDefault="00716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</w:rPr>
        <w:sectPr w:rsidR="00716443" w:rsidSect="001A141D">
          <w:headerReference w:type="default" r:id="rId11"/>
          <w:footerReference w:type="default" r:id="rId12"/>
          <w:footerReference w:type="firs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28308A1" w14:textId="20CC1DCB" w:rsidR="00D07826" w:rsidRDefault="00D07826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F054EB">
        <w:rPr>
          <w:rFonts w:ascii="Angsana New" w:hAnsi="Angsana New" w:cs="Angsana New"/>
          <w:i/>
          <w:iCs/>
          <w:cs/>
        </w:rPr>
        <w:lastRenderedPageBreak/>
        <w:t>ข้อมูลและเหตุการณ์ที่เน้น</w:t>
      </w:r>
    </w:p>
    <w:p w14:paraId="47EEB4D8" w14:textId="77777777" w:rsidR="00D07826" w:rsidRPr="003D5246" w:rsidRDefault="00D07826" w:rsidP="00D07826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12"/>
          <w:szCs w:val="12"/>
          <w:lang w:val="en-US"/>
        </w:rPr>
      </w:pPr>
    </w:p>
    <w:p w14:paraId="27690A5A" w14:textId="77777777" w:rsidR="00AA61EC" w:rsidRDefault="00AA61EC" w:rsidP="00AA61EC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  <w:r w:rsidRPr="004C47F3">
        <w:rPr>
          <w:rFonts w:ascii="Angsana New" w:hAnsi="Angsana New" w:cs="Angsana New" w:hint="cs"/>
          <w:cs/>
        </w:rPr>
        <w:t>ข้าพเจ้าขอให้</w:t>
      </w:r>
      <w:r>
        <w:rPr>
          <w:rFonts w:ascii="Angsana New" w:hAnsi="Angsana New" w:cs="Angsana New" w:hint="cs"/>
          <w:cs/>
          <w:lang w:val="en-US"/>
        </w:rPr>
        <w:t xml:space="preserve">สังเกตเรื่องดังต่อไปนี้ </w:t>
      </w:r>
    </w:p>
    <w:p w14:paraId="03BEEDC0" w14:textId="77777777" w:rsidR="00AA61EC" w:rsidRPr="003D5246" w:rsidRDefault="00AA61EC" w:rsidP="00AA61EC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12"/>
          <w:szCs w:val="12"/>
          <w:lang w:val="en-US"/>
        </w:rPr>
      </w:pPr>
    </w:p>
    <w:p w14:paraId="4EB38410" w14:textId="1D0C7EB8" w:rsidR="00AA61EC" w:rsidRPr="00347940" w:rsidRDefault="00AA61EC" w:rsidP="001923BD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Angsana New" w:eastAsia="Calibri" w:hAnsi="Angsana New"/>
          <w:spacing w:val="-8"/>
          <w:sz w:val="30"/>
          <w:szCs w:val="30"/>
        </w:rPr>
      </w:pP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 w:rsidR="005D3889">
        <w:rPr>
          <w:rFonts w:ascii="Angsana New" w:eastAsia="Calibri" w:hAnsi="Angsana New"/>
          <w:spacing w:val="-4"/>
          <w:sz w:val="30"/>
          <w:szCs w:val="30"/>
          <w:lang w:val="en-US"/>
        </w:rPr>
        <w:t>3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 ซึ่งระบุว่าสำหรับงวดสามเดือน</w:t>
      </w:r>
      <w:r w:rsidR="00A535AF" w:rsidRPr="00622F90">
        <w:rPr>
          <w:rFonts w:ascii="Angsana New" w:eastAsia="Calibri" w:hAnsi="Angsana New" w:hint="cs"/>
          <w:spacing w:val="-4"/>
          <w:sz w:val="30"/>
          <w:szCs w:val="30"/>
          <w:cs/>
        </w:rPr>
        <w:t>และหกเดือน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สิ้นสุดวันที่ </w:t>
      </w:r>
      <w:r w:rsidR="00A535AF" w:rsidRPr="00622F90">
        <w:rPr>
          <w:rFonts w:ascii="Angsana New" w:eastAsia="Calibri" w:hAnsi="Angsana New"/>
          <w:spacing w:val="-4"/>
          <w:sz w:val="30"/>
          <w:szCs w:val="30"/>
        </w:rPr>
        <w:t xml:space="preserve">30 </w:t>
      </w:r>
      <w:r w:rsidR="00A535AF"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มิถุนายน </w:t>
      </w:r>
      <w:r w:rsidRPr="00622F90">
        <w:rPr>
          <w:rFonts w:ascii="Angsana New" w:eastAsia="Calibri" w:hAnsi="Angsana New"/>
          <w:spacing w:val="-4"/>
          <w:sz w:val="30"/>
          <w:szCs w:val="30"/>
        </w:rPr>
        <w:t>2564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 กลุ่มบริษัทมีขาดทุน</w:t>
      </w:r>
      <w:r w:rsidRPr="00182675">
        <w:rPr>
          <w:rFonts w:ascii="Angsana New" w:eastAsia="Calibri" w:hAnsi="Angsana New"/>
          <w:sz w:val="30"/>
          <w:szCs w:val="30"/>
          <w:cs/>
        </w:rPr>
        <w:t>สุทธิ</w:t>
      </w:r>
      <w:r w:rsidR="00A535AF" w:rsidRPr="00182675">
        <w:rPr>
          <w:rFonts w:ascii="Angsana New" w:eastAsia="Calibri" w:hAnsi="Angsana New"/>
          <w:sz w:val="30"/>
          <w:szCs w:val="30"/>
          <w:cs/>
        </w:rPr>
        <w:t xml:space="preserve">จำนวน </w:t>
      </w:r>
      <w:r w:rsidR="005E0016" w:rsidRPr="00182675">
        <w:rPr>
          <w:rFonts w:ascii="Angsana New" w:eastAsia="Calibri" w:hAnsi="Angsana New"/>
          <w:sz w:val="30"/>
          <w:szCs w:val="30"/>
          <w:lang w:val="en-US"/>
        </w:rPr>
        <w:t>57.82</w:t>
      </w:r>
      <w:r w:rsidR="00A535AF" w:rsidRPr="00182675">
        <w:rPr>
          <w:rFonts w:ascii="Angsana New" w:eastAsia="Calibri" w:hAnsi="Angsana New"/>
          <w:sz w:val="30"/>
          <w:szCs w:val="30"/>
          <w:cs/>
        </w:rPr>
        <w:t xml:space="preserve"> ล้านบาท </w:t>
      </w:r>
      <w:r w:rsidR="00D01D00" w:rsidRPr="00182675"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 w:rsidR="00D01D00" w:rsidRPr="00182675">
        <w:rPr>
          <w:rFonts w:ascii="Angsana New" w:eastAsia="Calibri" w:hAnsi="Angsana New"/>
          <w:sz w:val="30"/>
          <w:szCs w:val="30"/>
          <w:lang w:val="en-US"/>
        </w:rPr>
        <w:t xml:space="preserve">138.79 </w:t>
      </w:r>
      <w:r w:rsidR="00D01D00" w:rsidRPr="00182675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ล้านบาท ตามลำดับ </w:t>
      </w:r>
      <w:r w:rsidRPr="00182675">
        <w:rPr>
          <w:rFonts w:ascii="Angsana New" w:eastAsia="Calibri" w:hAnsi="Angsana New"/>
          <w:sz w:val="30"/>
          <w:szCs w:val="30"/>
          <w:cs/>
        </w:rPr>
        <w:t>และบริษัทมีกำไรสุทธิจำนวน</w:t>
      </w:r>
      <w:r w:rsidR="007D3B2B" w:rsidRPr="00182675">
        <w:rPr>
          <w:rFonts w:ascii="Angsana New" w:eastAsia="Calibri" w:hAnsi="Angsana New"/>
          <w:sz w:val="30"/>
          <w:szCs w:val="30"/>
          <w:lang w:val="en-US"/>
        </w:rPr>
        <w:t xml:space="preserve"> </w:t>
      </w:r>
      <w:r w:rsidR="008E6522" w:rsidRPr="00182675">
        <w:rPr>
          <w:rFonts w:ascii="Angsana New" w:eastAsia="Calibri" w:hAnsi="Angsana New"/>
          <w:sz w:val="30"/>
          <w:szCs w:val="30"/>
          <w:lang w:val="en-US"/>
        </w:rPr>
        <w:t>28</w:t>
      </w:r>
      <w:r w:rsidR="005E0016" w:rsidRPr="00182675">
        <w:rPr>
          <w:rFonts w:ascii="Angsana New" w:eastAsia="Calibri" w:hAnsi="Angsana New"/>
          <w:sz w:val="30"/>
          <w:szCs w:val="30"/>
          <w:lang w:val="en-US"/>
        </w:rPr>
        <w:t>2.24</w:t>
      </w:r>
      <w:r w:rsidRPr="00182675">
        <w:rPr>
          <w:rFonts w:ascii="Angsana New" w:eastAsia="Calibri" w:hAnsi="Angsana New"/>
          <w:sz w:val="30"/>
          <w:szCs w:val="30"/>
          <w:cs/>
        </w:rPr>
        <w:t xml:space="preserve"> ล้านบาท </w:t>
      </w:r>
      <w:r w:rsidR="00A535AF" w:rsidRPr="00182675">
        <w:rPr>
          <w:rFonts w:ascii="Angsana New" w:eastAsia="Calibri" w:hAnsi="Angsana New"/>
          <w:sz w:val="30"/>
          <w:szCs w:val="30"/>
          <w:cs/>
        </w:rPr>
        <w:t>และ</w:t>
      </w:r>
      <w:r w:rsidR="007D3B2B" w:rsidRPr="00182675">
        <w:rPr>
          <w:rFonts w:ascii="Angsana New" w:eastAsia="Calibri" w:hAnsi="Angsana New"/>
          <w:sz w:val="30"/>
          <w:szCs w:val="30"/>
          <w:lang w:val="en-US"/>
        </w:rPr>
        <w:t xml:space="preserve"> </w:t>
      </w:r>
      <w:r w:rsidR="008E6522" w:rsidRPr="00182675">
        <w:rPr>
          <w:rFonts w:ascii="Angsana New" w:eastAsia="Calibri" w:hAnsi="Angsana New"/>
          <w:sz w:val="30"/>
          <w:szCs w:val="30"/>
          <w:lang w:val="en-US"/>
        </w:rPr>
        <w:t>29</w:t>
      </w:r>
      <w:r w:rsidR="005E0016" w:rsidRPr="00182675">
        <w:rPr>
          <w:rFonts w:ascii="Angsana New" w:eastAsia="Calibri" w:hAnsi="Angsana New"/>
          <w:sz w:val="30"/>
          <w:szCs w:val="30"/>
          <w:lang w:val="en-US"/>
        </w:rPr>
        <w:t>4.04</w:t>
      </w:r>
      <w:r w:rsidR="007D3B2B" w:rsidRPr="00182675">
        <w:rPr>
          <w:rFonts w:ascii="Angsana New" w:eastAsia="Calibri" w:hAnsi="Angsana New"/>
          <w:sz w:val="30"/>
          <w:szCs w:val="30"/>
          <w:lang w:val="en-US"/>
        </w:rPr>
        <w:t xml:space="preserve"> </w:t>
      </w:r>
      <w:r w:rsidR="00A535AF" w:rsidRPr="00182675">
        <w:rPr>
          <w:rFonts w:ascii="Angsana New" w:eastAsia="Calibri" w:hAnsi="Angsana New"/>
          <w:sz w:val="30"/>
          <w:szCs w:val="30"/>
          <w:cs/>
        </w:rPr>
        <w:t xml:space="preserve">ล้านบาท ตามลำดับ </w:t>
      </w:r>
      <w:r w:rsidR="00CF55A1" w:rsidRPr="00182675">
        <w:rPr>
          <w:rFonts w:ascii="Angsana New" w:eastAsia="Calibri" w:hAnsi="Angsana New"/>
          <w:sz w:val="30"/>
          <w:szCs w:val="30"/>
          <w:lang w:val="en-US"/>
        </w:rPr>
        <w:t>(</w:t>
      </w:r>
      <w:r w:rsidRPr="00182675">
        <w:rPr>
          <w:rFonts w:ascii="Angsana New" w:eastAsia="Calibri" w:hAnsi="Angsana New"/>
          <w:sz w:val="30"/>
          <w:szCs w:val="30"/>
          <w:cs/>
        </w:rPr>
        <w:t>ทั้งนี้หากไม่รวม</w:t>
      </w:r>
      <w:r w:rsidR="0046525E" w:rsidRPr="00182675">
        <w:rPr>
          <w:rFonts w:ascii="Angsana New" w:eastAsia="Calibri" w:hAnsi="Angsana New" w:hint="cs"/>
          <w:sz w:val="30"/>
          <w:szCs w:val="30"/>
          <w:cs/>
        </w:rPr>
        <w:t>การกลับรายการผลขาดทุนจากการ</w:t>
      </w:r>
      <w:r w:rsidR="0046525E" w:rsidRPr="001C5F0E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ด้อยค่าจำนวน </w:t>
      </w:r>
      <w:r w:rsidR="0046525E" w:rsidRPr="001C5F0E">
        <w:rPr>
          <w:rFonts w:ascii="Angsana New" w:eastAsia="Calibri" w:hAnsi="Angsana New"/>
          <w:spacing w:val="-4"/>
          <w:sz w:val="30"/>
          <w:szCs w:val="30"/>
          <w:lang w:val="en-US"/>
        </w:rPr>
        <w:t>270.</w:t>
      </w:r>
      <w:r w:rsidR="00B96D96" w:rsidRPr="001C5F0E">
        <w:rPr>
          <w:rFonts w:ascii="Angsana New" w:eastAsia="Calibri" w:hAnsi="Angsana New"/>
          <w:spacing w:val="-4"/>
          <w:sz w:val="30"/>
          <w:szCs w:val="30"/>
          <w:lang w:val="en-US"/>
        </w:rPr>
        <w:t>53</w:t>
      </w:r>
      <w:r w:rsidR="0046525E" w:rsidRPr="001C5F0E">
        <w:rPr>
          <w:rFonts w:ascii="Angsana New" w:eastAsia="Calibri" w:hAnsi="Angsana New"/>
          <w:spacing w:val="-4"/>
          <w:sz w:val="30"/>
          <w:szCs w:val="30"/>
          <w:lang w:val="en-US"/>
        </w:rPr>
        <w:t xml:space="preserve"> </w:t>
      </w:r>
      <w:r w:rsidR="0046525E" w:rsidRPr="001C5F0E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 xml:space="preserve">ล้านบาท สำหรับงวดสามเดือนสิ้นสุดวันที่ </w:t>
      </w:r>
      <w:r w:rsidR="0046525E" w:rsidRPr="001C5F0E">
        <w:rPr>
          <w:rFonts w:ascii="Angsana New" w:eastAsia="Calibri" w:hAnsi="Angsana New"/>
          <w:spacing w:val="-4"/>
          <w:sz w:val="30"/>
          <w:szCs w:val="30"/>
          <w:lang w:val="en-US"/>
        </w:rPr>
        <w:t xml:space="preserve">30 </w:t>
      </w:r>
      <w:r w:rsidR="0046525E" w:rsidRPr="001C5F0E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 w:rsidR="0046525E" w:rsidRPr="001C5F0E">
        <w:rPr>
          <w:rFonts w:ascii="Angsana New" w:eastAsia="Calibri" w:hAnsi="Angsana New"/>
          <w:spacing w:val="-4"/>
          <w:sz w:val="30"/>
          <w:szCs w:val="30"/>
          <w:lang w:val="en-US"/>
        </w:rPr>
        <w:t xml:space="preserve">2564 </w:t>
      </w:r>
      <w:r w:rsidR="0046525E" w:rsidRPr="001C5F0E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>และ</w:t>
      </w:r>
      <w:r w:rsidRPr="001C5F0E">
        <w:rPr>
          <w:rFonts w:ascii="Angsana New" w:eastAsia="Calibri" w:hAnsi="Angsana New"/>
          <w:spacing w:val="-4"/>
          <w:sz w:val="30"/>
          <w:szCs w:val="30"/>
          <w:cs/>
        </w:rPr>
        <w:t>การรับรู้</w:t>
      </w:r>
      <w:r w:rsidR="00CF55A1" w:rsidRPr="001C5F0E">
        <w:rPr>
          <w:rFonts w:ascii="Angsana New" w:eastAsia="Calibri" w:hAnsi="Angsana New" w:hint="cs"/>
          <w:spacing w:val="-4"/>
          <w:sz w:val="30"/>
          <w:szCs w:val="30"/>
          <w:cs/>
        </w:rPr>
        <w:t>กำไร</w:t>
      </w:r>
      <w:r w:rsidRPr="001C5F0E">
        <w:rPr>
          <w:rFonts w:ascii="Angsana New" w:eastAsia="Calibri" w:hAnsi="Angsana New"/>
          <w:spacing w:val="-4"/>
          <w:sz w:val="30"/>
          <w:szCs w:val="30"/>
          <w:cs/>
        </w:rPr>
        <w:t xml:space="preserve">จากการจำหน่ายเครื่องหมายการค้าจำนวน </w:t>
      </w:r>
      <w:r w:rsidR="007D3B2B" w:rsidRPr="001C5F0E">
        <w:rPr>
          <w:rFonts w:ascii="Angsana New" w:eastAsia="Calibri" w:hAnsi="Angsana New"/>
          <w:spacing w:val="-4"/>
          <w:sz w:val="30"/>
          <w:szCs w:val="30"/>
          <w:lang w:val="en-US"/>
        </w:rPr>
        <w:t>29.08</w:t>
      </w:r>
      <w:r w:rsidRPr="001C5F0E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 </w:t>
      </w:r>
      <w:r w:rsidR="008E6522" w:rsidRPr="001C5F0E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>และ</w:t>
      </w:r>
      <w:r w:rsidR="0046525E" w:rsidRPr="001C5F0E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>การ</w:t>
      </w:r>
      <w:r w:rsidR="008E6522" w:rsidRPr="001C5F0E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>กลับรายการผลขาดทุนจากการด้อยค่า</w:t>
      </w:r>
      <w:r w:rsidR="0046525E" w:rsidRPr="001C5F0E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>จำนวน</w:t>
      </w:r>
      <w:r w:rsidR="008E6522" w:rsidRPr="001C5F0E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 xml:space="preserve"> </w:t>
      </w:r>
      <w:r w:rsidR="008E6522" w:rsidRPr="001C5F0E">
        <w:rPr>
          <w:rFonts w:ascii="Angsana New" w:eastAsia="Calibri" w:hAnsi="Angsana New"/>
          <w:spacing w:val="-4"/>
          <w:sz w:val="30"/>
          <w:szCs w:val="30"/>
          <w:lang w:val="en-US"/>
        </w:rPr>
        <w:t xml:space="preserve">270.84 </w:t>
      </w:r>
      <w:r w:rsidR="008E6522" w:rsidRPr="001C5F0E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>ล้านบาท</w:t>
      </w:r>
      <w:r w:rsidR="0046525E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 xml:space="preserve"> สำหรับงวดหกเดือนสิ้นสุดวันที่ </w:t>
      </w:r>
      <w:r w:rsidR="0046525E">
        <w:rPr>
          <w:rFonts w:ascii="Angsana New" w:eastAsia="Calibri" w:hAnsi="Angsana New"/>
          <w:spacing w:val="-4"/>
          <w:sz w:val="30"/>
          <w:szCs w:val="30"/>
          <w:lang w:val="en-US"/>
        </w:rPr>
        <w:t xml:space="preserve">30 </w:t>
      </w:r>
      <w:r w:rsidR="0046525E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 w:rsidR="0046525E">
        <w:rPr>
          <w:rFonts w:ascii="Angsana New" w:eastAsia="Calibri" w:hAnsi="Angsana New"/>
          <w:spacing w:val="-4"/>
          <w:sz w:val="30"/>
          <w:szCs w:val="30"/>
          <w:lang w:val="en-US"/>
        </w:rPr>
        <w:t>2564</w:t>
      </w:r>
      <w:r w:rsidR="008E6522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>บริษัทจะมี</w:t>
      </w:r>
      <w:r w:rsidR="00A17C88">
        <w:rPr>
          <w:rFonts w:ascii="Angsana New" w:eastAsia="Calibri" w:hAnsi="Angsana New" w:hint="cs"/>
          <w:spacing w:val="-4"/>
          <w:sz w:val="30"/>
          <w:szCs w:val="30"/>
          <w:cs/>
        </w:rPr>
        <w:t>กำไร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>สุทธิจำนวน</w:t>
      </w:r>
      <w:r w:rsidR="0056362F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="0056362F">
        <w:rPr>
          <w:rFonts w:ascii="Angsana New" w:eastAsia="Calibri" w:hAnsi="Angsana New"/>
          <w:spacing w:val="-4"/>
          <w:sz w:val="30"/>
          <w:szCs w:val="30"/>
          <w:lang w:val="en-US"/>
        </w:rPr>
        <w:t>1</w:t>
      </w:r>
      <w:r w:rsidR="00A17C88">
        <w:rPr>
          <w:rFonts w:ascii="Angsana New" w:eastAsia="Calibri" w:hAnsi="Angsana New"/>
          <w:spacing w:val="-4"/>
          <w:sz w:val="30"/>
          <w:szCs w:val="30"/>
          <w:lang w:val="en-US"/>
        </w:rPr>
        <w:t>1</w:t>
      </w:r>
      <w:r w:rsidR="0056362F">
        <w:rPr>
          <w:rFonts w:ascii="Angsana New" w:eastAsia="Calibri" w:hAnsi="Angsana New"/>
          <w:spacing w:val="-4"/>
          <w:sz w:val="30"/>
          <w:szCs w:val="30"/>
          <w:lang w:val="en-US"/>
        </w:rPr>
        <w:t>.</w:t>
      </w:r>
      <w:r w:rsidR="0046525E">
        <w:rPr>
          <w:rFonts w:ascii="Angsana New" w:eastAsia="Calibri" w:hAnsi="Angsana New"/>
          <w:spacing w:val="-4"/>
          <w:sz w:val="30"/>
          <w:szCs w:val="30"/>
          <w:lang w:val="en-US"/>
        </w:rPr>
        <w:t>71</w:t>
      </w:r>
      <w:r w:rsidR="0056362F">
        <w:rPr>
          <w:rFonts w:ascii="Angsana New" w:eastAsia="Calibri" w:hAnsi="Angsana New"/>
          <w:spacing w:val="-4"/>
          <w:sz w:val="30"/>
          <w:szCs w:val="30"/>
          <w:lang w:val="en-US"/>
        </w:rPr>
        <w:t xml:space="preserve"> </w:t>
      </w:r>
      <w:r w:rsidR="0056362F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>ล้านบาท และ</w:t>
      </w:r>
      <w:r w:rsidR="000E65AE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>ขาดทุนสุทธิ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5E0016">
        <w:rPr>
          <w:rFonts w:ascii="Angsana New" w:eastAsia="Calibri" w:hAnsi="Angsana New"/>
          <w:spacing w:val="-4"/>
          <w:sz w:val="30"/>
          <w:szCs w:val="30"/>
          <w:lang w:val="en-US"/>
        </w:rPr>
        <w:t>5.</w:t>
      </w:r>
      <w:r w:rsidR="008E6522">
        <w:rPr>
          <w:rFonts w:ascii="Angsana New" w:eastAsia="Calibri" w:hAnsi="Angsana New"/>
          <w:spacing w:val="-4"/>
          <w:sz w:val="30"/>
          <w:szCs w:val="30"/>
          <w:lang w:val="en-US"/>
        </w:rPr>
        <w:t>88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="0056362F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 xml:space="preserve"> ตามลำดับ</w:t>
      </w:r>
      <w:r w:rsidR="00D01D00">
        <w:rPr>
          <w:rFonts w:ascii="Angsana New" w:eastAsia="Calibri" w:hAnsi="Angsana New"/>
          <w:spacing w:val="-4"/>
          <w:sz w:val="30"/>
          <w:szCs w:val="30"/>
          <w:lang w:val="en-US"/>
        </w:rPr>
        <w:t>)</w:t>
      </w:r>
      <w:r w:rsidR="00D727D6" w:rsidRPr="00622F90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 xml:space="preserve"> </w:t>
      </w:r>
      <w:bookmarkStart w:id="0" w:name="_Hlk71554403"/>
      <w:r w:rsidR="002F1950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>นอกจากนี้</w:t>
      </w:r>
      <w:r w:rsidR="00D727D6" w:rsidRPr="00622F90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>กลุ่มบริษัท</w:t>
      </w:r>
      <w:r w:rsidR="0056362F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>และบริษัท</w:t>
      </w:r>
      <w:r w:rsidR="00D727D6" w:rsidRPr="00622F90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>มี</w:t>
      </w:r>
      <w:r w:rsidR="00D727D6" w:rsidRPr="00622F90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กระแสเงินสด</w:t>
      </w:r>
      <w:r w:rsidR="007926DF" w:rsidRPr="00622F90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>จาก</w:t>
      </w:r>
      <w:r w:rsidR="00D727D6" w:rsidRPr="00622F90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กิจกรรมดำเนินงาน</w:t>
      </w:r>
      <w:r w:rsidR="00D727D6" w:rsidRPr="00622F90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>ติดลบจำนวน</w:t>
      </w:r>
      <w:r w:rsidR="007B17C8"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7D3B2B">
        <w:rPr>
          <w:rFonts w:ascii="Angsana New" w:eastAsia="Calibri" w:hAnsi="Angsana New"/>
          <w:spacing w:val="-4"/>
          <w:sz w:val="30"/>
          <w:szCs w:val="30"/>
          <w:lang w:val="en-US"/>
        </w:rPr>
        <w:t>117.82</w:t>
      </w:r>
      <w:r w:rsidR="007B17C8"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D727D6" w:rsidRPr="00622F90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>ล้านบาท</w:t>
      </w:r>
      <w:bookmarkEnd w:id="0"/>
      <w:r w:rsidR="00BD5AB7" w:rsidRPr="00622F90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 xml:space="preserve"> </w:t>
      </w:r>
      <w:r w:rsidR="00D01D00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 xml:space="preserve">และ </w:t>
      </w:r>
      <w:r w:rsidR="00D01D00">
        <w:rPr>
          <w:rFonts w:ascii="Angsana New" w:eastAsia="Calibri" w:hAnsi="Angsana New"/>
          <w:spacing w:val="-4"/>
          <w:sz w:val="30"/>
          <w:szCs w:val="30"/>
          <w:lang w:val="en-US"/>
        </w:rPr>
        <w:t xml:space="preserve">18.74 </w:t>
      </w:r>
      <w:r w:rsidR="00D01D00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 xml:space="preserve">ล้านบาท ตามลำดับ </w:t>
      </w:r>
      <w:r w:rsidR="00D727D6" w:rsidRPr="00622F90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>และ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 ณ วันเดียวกัน กลุ่มบริษัทและบริษัทมีหนี้สินหมุนเวียนรวมสูงกว่าสินทรัพย์หมุนเวียนรวมจำนวน </w:t>
      </w:r>
      <w:r w:rsidR="0063293B">
        <w:rPr>
          <w:rFonts w:ascii="Angsana New" w:eastAsia="Calibri" w:hAnsi="Angsana New"/>
          <w:spacing w:val="-4"/>
          <w:sz w:val="30"/>
          <w:szCs w:val="30"/>
          <w:lang w:val="en-US"/>
        </w:rPr>
        <w:t>68</w:t>
      </w:r>
      <w:r w:rsidR="00544498">
        <w:rPr>
          <w:rFonts w:ascii="Angsana New" w:eastAsia="Calibri" w:hAnsi="Angsana New"/>
          <w:spacing w:val="-4"/>
          <w:sz w:val="30"/>
          <w:szCs w:val="30"/>
          <w:lang w:val="en-US"/>
        </w:rPr>
        <w:t>9</w:t>
      </w:r>
      <w:r w:rsidR="005E0016">
        <w:rPr>
          <w:rFonts w:ascii="Angsana New" w:eastAsia="Calibri" w:hAnsi="Angsana New"/>
          <w:spacing w:val="-4"/>
          <w:sz w:val="30"/>
          <w:szCs w:val="30"/>
          <w:lang w:val="en-US"/>
        </w:rPr>
        <w:t>.</w:t>
      </w:r>
      <w:r w:rsidR="0063293B">
        <w:rPr>
          <w:rFonts w:ascii="Angsana New" w:eastAsia="Calibri" w:hAnsi="Angsana New"/>
          <w:spacing w:val="-4"/>
          <w:sz w:val="30"/>
          <w:szCs w:val="30"/>
          <w:lang w:val="en-US"/>
        </w:rPr>
        <w:t>57</w:t>
      </w:r>
      <w:r w:rsidR="007B17C8" w:rsidRPr="006526B1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6526B1">
        <w:rPr>
          <w:rFonts w:ascii="Angsana New" w:eastAsia="Calibri" w:hAnsi="Angsana New"/>
          <w:spacing w:val="-4"/>
          <w:sz w:val="30"/>
          <w:szCs w:val="30"/>
          <w:cs/>
        </w:rPr>
        <w:t>ล้านบาท และ</w:t>
      </w:r>
      <w:r w:rsidRPr="006526B1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="008E6522">
        <w:rPr>
          <w:rFonts w:ascii="Angsana New" w:eastAsia="Calibri" w:hAnsi="Angsana New"/>
          <w:spacing w:val="-4"/>
          <w:sz w:val="30"/>
          <w:szCs w:val="30"/>
          <w:lang w:val="en-US"/>
        </w:rPr>
        <w:t>4</w:t>
      </w:r>
      <w:r w:rsidR="0063293B">
        <w:rPr>
          <w:rFonts w:ascii="Angsana New" w:eastAsia="Calibri" w:hAnsi="Angsana New"/>
          <w:spacing w:val="-4"/>
          <w:sz w:val="30"/>
          <w:szCs w:val="30"/>
          <w:lang w:val="en-US"/>
        </w:rPr>
        <w:t>7</w:t>
      </w:r>
      <w:r w:rsidR="005E0016">
        <w:rPr>
          <w:rFonts w:ascii="Angsana New" w:eastAsia="Calibri" w:hAnsi="Angsana New"/>
          <w:spacing w:val="-4"/>
          <w:sz w:val="30"/>
          <w:szCs w:val="30"/>
          <w:lang w:val="en-US"/>
        </w:rPr>
        <w:t>3.</w:t>
      </w:r>
      <w:r w:rsidR="0063293B">
        <w:rPr>
          <w:rFonts w:ascii="Angsana New" w:eastAsia="Calibri" w:hAnsi="Angsana New"/>
          <w:spacing w:val="-4"/>
          <w:sz w:val="30"/>
          <w:szCs w:val="30"/>
          <w:lang w:val="en-US"/>
        </w:rPr>
        <w:t>13</w:t>
      </w:r>
      <w:r w:rsidRPr="006526B1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6526B1">
        <w:rPr>
          <w:rFonts w:ascii="Angsana New" w:eastAsia="Calibri" w:hAnsi="Angsana New"/>
          <w:spacing w:val="-4"/>
          <w:sz w:val="30"/>
          <w:szCs w:val="30"/>
          <w:cs/>
        </w:rPr>
        <w:t>ล้านบาท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 ตามลำดับ และมีขาดทุนสะสมจำนวน </w:t>
      </w:r>
      <w:r w:rsidR="007D3B2B">
        <w:rPr>
          <w:rFonts w:ascii="Angsana New" w:eastAsia="Calibri" w:hAnsi="Angsana New"/>
          <w:spacing w:val="-4"/>
          <w:sz w:val="30"/>
          <w:szCs w:val="30"/>
          <w:lang w:val="en-US"/>
        </w:rPr>
        <w:t>3,4</w:t>
      </w:r>
      <w:r w:rsidR="005E0016">
        <w:rPr>
          <w:rFonts w:ascii="Angsana New" w:eastAsia="Calibri" w:hAnsi="Angsana New"/>
          <w:spacing w:val="-4"/>
          <w:sz w:val="30"/>
          <w:szCs w:val="30"/>
          <w:lang w:val="en-US"/>
        </w:rPr>
        <w:t>58.74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 และ </w:t>
      </w:r>
      <w:r w:rsidR="007D3B2B">
        <w:rPr>
          <w:rFonts w:ascii="Angsana New" w:eastAsia="Calibri" w:hAnsi="Angsana New"/>
          <w:spacing w:val="-4"/>
          <w:sz w:val="30"/>
          <w:szCs w:val="30"/>
          <w:lang w:val="en-US"/>
        </w:rPr>
        <w:t>3,</w:t>
      </w:r>
      <w:r w:rsidR="008E6522">
        <w:rPr>
          <w:rFonts w:ascii="Angsana New" w:eastAsia="Calibri" w:hAnsi="Angsana New"/>
          <w:spacing w:val="-4"/>
          <w:sz w:val="30"/>
          <w:szCs w:val="30"/>
          <w:lang w:val="en-US"/>
        </w:rPr>
        <w:t>29</w:t>
      </w:r>
      <w:r w:rsidR="005E0016">
        <w:rPr>
          <w:rFonts w:ascii="Angsana New" w:eastAsia="Calibri" w:hAnsi="Angsana New"/>
          <w:spacing w:val="-4"/>
          <w:sz w:val="30"/>
          <w:szCs w:val="30"/>
          <w:lang w:val="en-US"/>
        </w:rPr>
        <w:t>9.46</w:t>
      </w:r>
      <w:r w:rsidR="007B17C8"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ล้านบาท ตามลำดับ </w:t>
      </w:r>
      <w:r w:rsidRPr="00622F90">
        <w:rPr>
          <w:rFonts w:ascii="Angsana New" w:eastAsia="Calibri" w:hAnsi="Angsana New" w:hint="cs"/>
          <w:spacing w:val="-4"/>
          <w:sz w:val="30"/>
          <w:szCs w:val="30"/>
          <w:cs/>
        </w:rPr>
        <w:t>ตามที่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>กล่าว</w:t>
      </w:r>
      <w:r w:rsidRPr="00622F90">
        <w:rPr>
          <w:rFonts w:ascii="Angsana New" w:eastAsia="Calibri" w:hAnsi="Angsana New" w:hint="cs"/>
          <w:spacing w:val="-4"/>
          <w:sz w:val="30"/>
          <w:szCs w:val="30"/>
          <w:cs/>
        </w:rPr>
        <w:t>ไว้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ในหมายเหตุประกอบข้อมูลทางการเงินระหว่างกาลข้อ </w:t>
      </w:r>
      <w:r w:rsidR="005D3889">
        <w:rPr>
          <w:rFonts w:ascii="Angsana New" w:eastAsia="Calibri" w:hAnsi="Angsana New"/>
          <w:spacing w:val="-4"/>
          <w:sz w:val="30"/>
          <w:szCs w:val="30"/>
          <w:lang w:val="en-US"/>
        </w:rPr>
        <w:t>3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 ผู้บริหารของกลุ่มบริษัทอยู่ในระหว่างการดำเนินการเพื่อปรับปรุงผลการดำเนินงานและสภาพคล่องของกลุ่มบริษัทและบริษัท ทั้งนี้ สถานการณ์ดังกล่าวตลอดจนเรื่องอื่นที่กล่าวถึงในหมายเหตุประกอบงบการเงิ</w:t>
      </w:r>
      <w:r w:rsidRPr="00622F90">
        <w:rPr>
          <w:rFonts w:ascii="Angsana New" w:eastAsia="Calibri" w:hAnsi="Angsana New" w:hint="cs"/>
          <w:spacing w:val="-4"/>
          <w:sz w:val="30"/>
          <w:szCs w:val="30"/>
          <w:cs/>
        </w:rPr>
        <w:t>น</w:t>
      </w:r>
      <w:r w:rsidRPr="00347940">
        <w:rPr>
          <w:rFonts w:ascii="Angsana New" w:eastAsia="Calibri" w:hAnsi="Angsana New" w:hint="cs"/>
          <w:sz w:val="30"/>
          <w:szCs w:val="30"/>
          <w:cs/>
        </w:rPr>
        <w:t>ระหว่างกาล</w:t>
      </w:r>
      <w:r w:rsidRPr="00347940">
        <w:rPr>
          <w:rFonts w:ascii="Angsana New" w:eastAsia="Calibri" w:hAnsi="Angsana New"/>
          <w:sz w:val="30"/>
          <w:szCs w:val="30"/>
          <w:cs/>
        </w:rPr>
        <w:t xml:space="preserve">ข้อ </w:t>
      </w:r>
      <w:r w:rsidR="005D3889">
        <w:rPr>
          <w:rFonts w:ascii="Angsana New" w:eastAsia="Calibri" w:hAnsi="Angsana New"/>
          <w:sz w:val="30"/>
          <w:szCs w:val="30"/>
          <w:lang w:val="en-US"/>
        </w:rPr>
        <w:t>3</w:t>
      </w:r>
      <w:r w:rsidRPr="00347940">
        <w:rPr>
          <w:rFonts w:ascii="Angsana New" w:eastAsia="Calibri" w:hAnsi="Angsana New"/>
          <w:sz w:val="30"/>
          <w:szCs w:val="30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ความเหมาะสมของการใช้เกณฑ์ในการดำเนินงานต่อเนื่องขึ้นอยู่กับผลสำเร็จของแผนงานของผู้บริหารและการสนับสนุนอย่างต่อเนื่องจากผู้ให้กู้ยืมเงินและเจ้าหนี้</w:t>
      </w:r>
      <w:r w:rsidRPr="00347940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</w:p>
    <w:p w14:paraId="57DE452F" w14:textId="77777777" w:rsidR="00AA61EC" w:rsidRPr="0046525E" w:rsidRDefault="00AA61EC" w:rsidP="00AA61EC">
      <w:pPr>
        <w:pStyle w:val="ListParagraph"/>
        <w:jc w:val="thaiDistribute"/>
        <w:rPr>
          <w:rFonts w:ascii="Angsana New" w:eastAsia="Calibri" w:hAnsi="Angsana New"/>
          <w:spacing w:val="-6"/>
          <w:szCs w:val="18"/>
        </w:rPr>
      </w:pPr>
    </w:p>
    <w:p w14:paraId="23DB0345" w14:textId="146CAF73" w:rsidR="00656E96" w:rsidRPr="00622F90" w:rsidRDefault="00656E96" w:rsidP="00622F90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หมายเหตุประกอบข้อมูลทางการเงินระหว่างกาลข้อ</w:t>
      </w:r>
      <w:r w:rsidRPr="00622F90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5D3889">
        <w:rPr>
          <w:rFonts w:ascii="Angsana New" w:eastAsia="Calibri" w:hAnsi="Angsana New"/>
          <w:spacing w:val="-2"/>
          <w:sz w:val="30"/>
          <w:szCs w:val="30"/>
          <w:lang w:val="en-US"/>
        </w:rPr>
        <w:t>4</w:t>
      </w:r>
      <w:r w:rsidRPr="00622F90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="0088358E" w:rsidRPr="00622F90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และข้อ </w:t>
      </w:r>
      <w:r w:rsidR="007B5445">
        <w:rPr>
          <w:rFonts w:ascii="Angsana New" w:eastAsia="Calibri" w:hAnsi="Angsana New"/>
          <w:spacing w:val="-2"/>
          <w:sz w:val="30"/>
          <w:szCs w:val="30"/>
          <w:lang w:val="en-US"/>
        </w:rPr>
        <w:t>5</w:t>
      </w:r>
      <w:r w:rsidR="0088358E" w:rsidRPr="00622F90">
        <w:rPr>
          <w:rFonts w:ascii="Angsana New" w:eastAsia="Calibri" w:hAnsi="Angsana New"/>
          <w:spacing w:val="-2"/>
          <w:sz w:val="30"/>
          <w:szCs w:val="30"/>
          <w:lang w:val="en-US"/>
        </w:rPr>
        <w:t xml:space="preserve"> </w:t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ซึ่งระบุว่าในระหว่างงวด</w:t>
      </w:r>
      <w:r w:rsidR="00A535AF" w:rsidRPr="00622F90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>หกเดือน</w:t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สิ้นสุดวันที่ </w:t>
      </w:r>
      <w:r w:rsidR="00A535AF" w:rsidRPr="00622F90">
        <w:rPr>
          <w:rFonts w:ascii="Angsana New" w:eastAsia="Calibri" w:hAnsi="Angsana New"/>
          <w:spacing w:val="-2"/>
          <w:sz w:val="30"/>
          <w:szCs w:val="30"/>
        </w:rPr>
        <w:t xml:space="preserve">30 </w:t>
      </w:r>
      <w:r w:rsidR="00A535AF" w:rsidRPr="00622F90">
        <w:rPr>
          <w:rFonts w:ascii="Angsana New" w:eastAsia="Calibri" w:hAnsi="Angsana New"/>
          <w:spacing w:val="-2"/>
          <w:sz w:val="30"/>
          <w:szCs w:val="30"/>
          <w:cs/>
        </w:rPr>
        <w:t xml:space="preserve">มิถุนายน </w:t>
      </w:r>
      <w:r w:rsidRPr="00622F90">
        <w:rPr>
          <w:rFonts w:ascii="Angsana New" w:eastAsia="Calibri" w:hAnsi="Angsana New"/>
          <w:spacing w:val="-2"/>
          <w:sz w:val="30"/>
          <w:szCs w:val="30"/>
        </w:rPr>
        <w:t>2564</w:t>
      </w:r>
      <w:r w:rsidRPr="00622F90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บริษัทย่อยได้เข้าซื้อธุรกิจแห่งหนึ่งจากผู้ถือหุ้น</w:t>
      </w:r>
      <w:r w:rsidR="00C13747"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รายหนึ่ง</w:t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ของ</w:t>
      </w:r>
      <w:bookmarkStart w:id="1" w:name="_Hlk71264716"/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บริษัท</w:t>
      </w:r>
      <w:r w:rsidRPr="00622F90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ณ วันที่รายงานบริษัทย่อยอยู่ระหว่างการ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</w:t>
      </w:r>
      <w:r w:rsidRPr="00622F90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622F90">
        <w:rPr>
          <w:rFonts w:ascii="Angsana New" w:eastAsia="Calibri" w:hAnsi="Angsana New"/>
          <w:spacing w:val="-2"/>
          <w:sz w:val="30"/>
          <w:szCs w:val="30"/>
          <w:cs/>
        </w:rPr>
        <w:t>ในการจัดท</w:t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ำงบ</w:t>
      </w:r>
      <w:r w:rsidRPr="00622F90">
        <w:rPr>
          <w:rFonts w:ascii="Angsana New" w:eastAsia="Calibri" w:hAnsi="Angsana New"/>
          <w:spacing w:val="-2"/>
          <w:sz w:val="30"/>
          <w:szCs w:val="30"/>
          <w:cs/>
        </w:rPr>
        <w:t>การเงิน</w:t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622F90">
        <w:rPr>
          <w:rFonts w:ascii="Angsana New" w:eastAsia="Calibri" w:hAnsi="Angsana New"/>
          <w:spacing w:val="-2"/>
          <w:sz w:val="30"/>
          <w:szCs w:val="30"/>
          <w:cs/>
        </w:rPr>
        <w:t>ระหว่างกาลสำหรับ</w:t>
      </w:r>
      <w:r w:rsidR="0056362F">
        <w:rPr>
          <w:rFonts w:ascii="Angsana New" w:eastAsia="Calibri" w:hAnsi="Angsana New" w:hint="cs"/>
          <w:spacing w:val="-2"/>
          <w:sz w:val="30"/>
          <w:szCs w:val="30"/>
          <w:cs/>
        </w:rPr>
        <w:t>งวด</w:t>
      </w:r>
      <w:r w:rsidR="00A535AF" w:rsidRPr="00622F90">
        <w:rPr>
          <w:rFonts w:ascii="Angsana New" w:eastAsia="Calibri" w:hAnsi="Angsana New"/>
          <w:spacing w:val="-2"/>
          <w:sz w:val="30"/>
          <w:szCs w:val="30"/>
          <w:cs/>
        </w:rPr>
        <w:t xml:space="preserve">หกเดือนสิ้นสุดวันที่ </w:t>
      </w:r>
      <w:r w:rsidR="009C3096" w:rsidRPr="00622F90">
        <w:rPr>
          <w:rFonts w:ascii="Angsana New" w:eastAsia="Calibri" w:hAnsi="Angsana New"/>
          <w:spacing w:val="-2"/>
          <w:sz w:val="30"/>
          <w:szCs w:val="30"/>
          <w:lang w:val="en-US"/>
        </w:rPr>
        <w:t xml:space="preserve">30 </w:t>
      </w:r>
      <w:r w:rsidR="00A535AF" w:rsidRPr="00622F90">
        <w:rPr>
          <w:rFonts w:ascii="Angsana New" w:eastAsia="Calibri" w:hAnsi="Angsana New"/>
          <w:spacing w:val="-2"/>
          <w:sz w:val="30"/>
          <w:szCs w:val="30"/>
          <w:cs/>
        </w:rPr>
        <w:t>มิถุนาย</w:t>
      </w:r>
      <w:r w:rsidR="009C3096" w:rsidRPr="00622F90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น </w:t>
      </w:r>
      <w:r w:rsidR="009C3096" w:rsidRPr="00622F90">
        <w:rPr>
          <w:rFonts w:ascii="Angsana New" w:eastAsia="Calibri" w:hAnsi="Angsana New"/>
          <w:spacing w:val="-2"/>
          <w:sz w:val="30"/>
          <w:szCs w:val="30"/>
          <w:lang w:val="en-US"/>
        </w:rPr>
        <w:t>2564</w:t>
      </w:r>
      <w:r w:rsidRPr="00622F90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7177EE">
        <w:rPr>
          <w:rFonts w:ascii="Angsana New" w:eastAsia="Calibri" w:hAnsi="Angsana New"/>
          <w:spacing w:val="-2"/>
          <w:sz w:val="30"/>
          <w:szCs w:val="30"/>
        </w:rPr>
        <w:br/>
      </w:r>
      <w:r w:rsidRPr="00622F90">
        <w:rPr>
          <w:rFonts w:ascii="Angsana New" w:eastAsia="Calibri" w:hAnsi="Angsana New"/>
          <w:spacing w:val="-2"/>
          <w:sz w:val="30"/>
          <w:szCs w:val="30"/>
          <w:cs/>
        </w:rPr>
        <w:t>กลุ่มบริษัทได้ประมาณ</w:t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การ</w:t>
      </w:r>
      <w:r w:rsidRPr="00622F90">
        <w:rPr>
          <w:rFonts w:ascii="Angsana New" w:eastAsia="Calibri" w:hAnsi="Angsana New"/>
          <w:spacing w:val="-2"/>
          <w:sz w:val="30"/>
          <w:szCs w:val="30"/>
          <w:cs/>
        </w:rPr>
        <w:t>มูลค่า</w:t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หนี้สินสุทธิและประมาณการส่วนเกินระหว่างราคาจ่ายซื้อและมูลค่าหนี้สินสุทธิ</w:t>
      </w:r>
      <w:r w:rsidR="007177EE">
        <w:rPr>
          <w:rFonts w:ascii="Angsana New" w:eastAsia="Calibri" w:hAnsi="Angsana New"/>
          <w:spacing w:val="-2"/>
          <w:sz w:val="30"/>
          <w:szCs w:val="30"/>
        </w:rPr>
        <w:br/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ที่ได้มาและบันทึกในบัญชี </w:t>
      </w:r>
      <w:r w:rsidRPr="00622F90">
        <w:rPr>
          <w:rFonts w:ascii="Angsana New" w:eastAsia="Calibri" w:hAnsi="Angsana New"/>
          <w:spacing w:val="-2"/>
          <w:sz w:val="30"/>
          <w:szCs w:val="30"/>
        </w:rPr>
        <w:t>“</w:t>
      </w:r>
      <w:proofErr w:type="spellStart"/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ค่าความนิยม</w:t>
      </w:r>
      <w:proofErr w:type="spellEnd"/>
      <w:r w:rsidRPr="00622F90">
        <w:rPr>
          <w:rFonts w:ascii="Angsana New" w:eastAsia="Calibri" w:hAnsi="Angsana New"/>
          <w:spacing w:val="-2"/>
          <w:sz w:val="30"/>
          <w:szCs w:val="30"/>
        </w:rPr>
        <w:t xml:space="preserve">” </w:t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จำนวน </w:t>
      </w:r>
      <w:r w:rsidRPr="00622F90">
        <w:rPr>
          <w:rFonts w:ascii="Angsana New" w:eastAsia="Calibri" w:hAnsi="Angsana New"/>
          <w:spacing w:val="-2"/>
          <w:sz w:val="30"/>
          <w:szCs w:val="30"/>
        </w:rPr>
        <w:t>19</w:t>
      </w:r>
      <w:r w:rsidRPr="00622F90">
        <w:rPr>
          <w:rFonts w:ascii="Angsana New" w:eastAsia="Calibri" w:hAnsi="Angsana New"/>
          <w:spacing w:val="-2"/>
          <w:sz w:val="30"/>
          <w:szCs w:val="30"/>
          <w:lang w:val="en-US"/>
        </w:rPr>
        <w:t>7.37</w:t>
      </w:r>
      <w:r w:rsidRPr="00622F90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ล้านบาท  ทั้งนี้ มูลค่าหนี้สินสุทธิ</w:t>
      </w:r>
      <w:r w:rsidR="0088358E"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ที่</w:t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ได้มาและประมาณการค่าความนิยมอาจมีการปรับปรุงเมื่อรายงานของผู้ประเมินอิสระแล้วเสร็จ</w:t>
      </w:r>
    </w:p>
    <w:bookmarkEnd w:id="1"/>
    <w:p w14:paraId="78633068" w14:textId="77777777" w:rsidR="00AA61EC" w:rsidRPr="0046525E" w:rsidRDefault="00AA61EC" w:rsidP="00AA61EC">
      <w:pPr>
        <w:pStyle w:val="ListParagraph"/>
        <w:jc w:val="both"/>
        <w:rPr>
          <w:rFonts w:ascii="Angsana New" w:eastAsia="Calibri" w:hAnsi="Angsana New"/>
          <w:szCs w:val="18"/>
          <w:cs/>
        </w:rPr>
      </w:pPr>
    </w:p>
    <w:p w14:paraId="10450550" w14:textId="69248508" w:rsidR="00AA61EC" w:rsidRPr="005B1397" w:rsidRDefault="00AA61EC" w:rsidP="00AA61EC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cs/>
        </w:rPr>
      </w:pPr>
      <w:r w:rsidRPr="005B1397">
        <w:rPr>
          <w:rFonts w:ascii="Angsana New" w:hAnsi="Angsana New" w:cs="Angsana New"/>
          <w:cs/>
        </w:rPr>
        <w:t xml:space="preserve">ทั้งนี้ </w:t>
      </w:r>
      <w:r w:rsidRPr="005B1397">
        <w:rPr>
          <w:rFonts w:ascii="Angsana New" w:hAnsi="Angsana New" w:cs="Angsana New" w:hint="cs"/>
          <w:cs/>
        </w:rPr>
        <w:t>ข้อสรุป</w:t>
      </w:r>
      <w:r w:rsidRPr="005B1397">
        <w:rPr>
          <w:rFonts w:ascii="Angsana New" w:hAnsi="Angsana New" w:cs="Angsana New"/>
          <w:cs/>
        </w:rPr>
        <w:t>ของข้าพเจ้าไม่ได้เปลี่ยนแปลงไปเนื่องจาก</w:t>
      </w:r>
      <w:r w:rsidRPr="002B4D33">
        <w:rPr>
          <w:rFonts w:ascii="Angsana New" w:hAnsi="Angsana New" w:cs="Angsana New"/>
          <w:cs/>
        </w:rPr>
        <w:t>เรื่อง</w:t>
      </w:r>
      <w:r w:rsidR="002E29DC" w:rsidRPr="002B4D33">
        <w:rPr>
          <w:rFonts w:ascii="Angsana New" w:hAnsi="Angsana New" w:cs="Angsana New" w:hint="cs"/>
          <w:cs/>
        </w:rPr>
        <w:t>เหล่า</w:t>
      </w:r>
      <w:r w:rsidRPr="002B4D33">
        <w:rPr>
          <w:rFonts w:ascii="Angsana New" w:hAnsi="Angsana New" w:cs="Angsana New"/>
          <w:cs/>
        </w:rPr>
        <w:t>นี้</w:t>
      </w:r>
    </w:p>
    <w:p w14:paraId="148C384C" w14:textId="77777777" w:rsidR="00D07826" w:rsidRPr="003D5246" w:rsidRDefault="00D0782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797BC4B1" w14:textId="77777777" w:rsidR="00125806" w:rsidRPr="003D524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C35A5FA" w14:textId="77777777" w:rsidR="00125806" w:rsidRPr="005553EE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(</w:t>
      </w:r>
      <w:r w:rsidR="00E2586C">
        <w:rPr>
          <w:rFonts w:ascii="Angsana New" w:hAnsi="Angsana New"/>
          <w:sz w:val="30"/>
          <w:szCs w:val="30"/>
          <w:cs/>
        </w:rPr>
        <w:t>ศศิธร พงศ์อดิศักดิ์</w:t>
      </w:r>
      <w:r w:rsidRPr="005553EE">
        <w:rPr>
          <w:rFonts w:ascii="Angsana New" w:hAnsi="Angsana New"/>
          <w:sz w:val="30"/>
          <w:szCs w:val="30"/>
          <w:cs/>
        </w:rPr>
        <w:t>)</w:t>
      </w:r>
    </w:p>
    <w:p w14:paraId="512D1C0B" w14:textId="77777777" w:rsidR="00125806" w:rsidRPr="005553EE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A99C2FD" w14:textId="637FF4B4" w:rsidR="00125806" w:rsidRDefault="00125806" w:rsidP="00125806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06747C" w:rsidRPr="0006747C">
        <w:rPr>
          <w:rFonts w:ascii="Angsana New" w:hAnsi="Angsana New" w:cs="Angsana New"/>
          <w:sz w:val="30"/>
          <w:szCs w:val="30"/>
          <w:lang w:val="en-US"/>
        </w:rPr>
        <w:t>8802</w:t>
      </w:r>
    </w:p>
    <w:p w14:paraId="07DA3A75" w14:textId="77777777" w:rsidR="00125806" w:rsidRPr="0046525E" w:rsidRDefault="00125806" w:rsidP="00125806">
      <w:pPr>
        <w:pStyle w:val="10"/>
        <w:tabs>
          <w:tab w:val="clear" w:pos="1080"/>
        </w:tabs>
        <w:rPr>
          <w:rFonts w:ascii="Angsana New" w:hAnsi="Angsana New" w:cs="Angsana New"/>
          <w:sz w:val="18"/>
          <w:szCs w:val="18"/>
          <w:lang w:val="en-US"/>
        </w:rPr>
      </w:pPr>
    </w:p>
    <w:p w14:paraId="5A01461C" w14:textId="77777777" w:rsidR="00125806" w:rsidRPr="0027726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EB956E" w14:textId="77777777" w:rsidR="00125806" w:rsidRPr="0027726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CB3F436" w14:textId="34A4E55D" w:rsidR="009A53E5" w:rsidRPr="00C514F5" w:rsidRDefault="00C514F5" w:rsidP="005B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A535AF">
        <w:rPr>
          <w:rFonts w:ascii="Angsana New" w:hAnsi="Angsana New"/>
          <w:sz w:val="30"/>
          <w:szCs w:val="30"/>
        </w:rPr>
        <w:t>6</w:t>
      </w:r>
      <w:r w:rsidR="00CC340A">
        <w:rPr>
          <w:rFonts w:ascii="Angsana New" w:hAnsi="Angsana New"/>
          <w:sz w:val="30"/>
          <w:szCs w:val="30"/>
        </w:rPr>
        <w:t xml:space="preserve"> </w:t>
      </w:r>
      <w:r w:rsidR="00A535AF">
        <w:rPr>
          <w:rFonts w:ascii="Angsana New" w:hAnsi="Angsana New" w:hint="cs"/>
          <w:sz w:val="30"/>
          <w:szCs w:val="30"/>
          <w:cs/>
        </w:rPr>
        <w:t>สิงหาคม</w:t>
      </w:r>
      <w:r w:rsidR="00EC6C55">
        <w:rPr>
          <w:rFonts w:ascii="Angsana New" w:hAnsi="Angsana New" w:hint="cs"/>
          <w:sz w:val="30"/>
          <w:szCs w:val="30"/>
          <w:cs/>
        </w:rPr>
        <w:t xml:space="preserve"> </w:t>
      </w:r>
      <w:r w:rsidR="0006747C" w:rsidRPr="0006747C">
        <w:rPr>
          <w:rFonts w:ascii="Angsana New" w:hAnsi="Angsana New"/>
          <w:sz w:val="30"/>
          <w:szCs w:val="30"/>
        </w:rPr>
        <w:t>2564</w:t>
      </w:r>
    </w:p>
    <w:sectPr w:rsidR="009A53E5" w:rsidRPr="00C514F5" w:rsidSect="001A141D">
      <w:footerReference w:type="default" r:id="rId14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0DB883" w14:textId="77777777" w:rsidR="007447B1" w:rsidRDefault="007447B1">
      <w:r>
        <w:separator/>
      </w:r>
    </w:p>
  </w:endnote>
  <w:endnote w:type="continuationSeparator" w:id="0">
    <w:p w14:paraId="7C674D80" w14:textId="77777777" w:rsidR="007447B1" w:rsidRDefault="00744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3A91D" w14:textId="0A8D3393" w:rsidR="003C73E0" w:rsidRDefault="003C73E0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</w:t>
    </w:r>
    <w:r w:rsidR="0006747C" w:rsidRPr="0006747C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094B95F4" w14:textId="77777777" w:rsidR="003C73E0" w:rsidRDefault="003C73E0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566B54" w14:textId="3AF32FA6" w:rsidR="003C73E0" w:rsidRPr="00305593" w:rsidRDefault="003C73E0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6747C" w:rsidRPr="0006747C">
      <w:rPr>
        <w:rStyle w:val="PageNumber"/>
        <w:rFonts w:ascii="Angsana New" w:hAnsi="Angsana New"/>
        <w:noProof/>
        <w:sz w:val="30"/>
        <w:szCs w:val="30"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8603CA0" w14:textId="155A1430" w:rsidR="003C73E0" w:rsidRPr="002D3586" w:rsidRDefault="003C73E0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6A3700">
      <w:rPr>
        <w:rFonts w:ascii="Angsana New" w:hAnsi="Angsana New"/>
        <w:i/>
        <w:iCs/>
        <w:noProof/>
        <w:sz w:val="30"/>
        <w:szCs w:val="30"/>
      </w:rPr>
      <w:t>FS NMG Q2-2021 (Report) TH V18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E30D" w14:textId="77777777" w:rsidR="003C73E0" w:rsidRPr="00E4104E" w:rsidRDefault="003C73E0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138917" w14:textId="16A84035" w:rsidR="003C73E0" w:rsidRPr="004B7A13" w:rsidRDefault="003C73E0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6A3700">
      <w:rPr>
        <w:rFonts w:ascii="Angsana New" w:hAnsi="Angsana New"/>
        <w:noProof/>
        <w:sz w:val="30"/>
        <w:szCs w:val="30"/>
      </w:rPr>
      <w:t>FS NMG Q2-2021 (Report) TH V18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="0006747C" w:rsidRPr="0006747C">
      <w:rPr>
        <w:rFonts w:ascii="Angsana New" w:hAnsi="Angsana New"/>
        <w:noProof/>
        <w:sz w:val="30"/>
        <w:szCs w:val="30"/>
      </w:rPr>
      <w:t>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1033B" w14:textId="77777777" w:rsidR="00716443" w:rsidRPr="001E26BA" w:rsidRDefault="00716443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5E0016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59A7D" w14:textId="77777777" w:rsidR="00716443" w:rsidRPr="00E4104E" w:rsidRDefault="00716443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4DA537" w14:textId="77777777" w:rsidR="007447B1" w:rsidRDefault="007447B1">
      <w:r>
        <w:separator/>
      </w:r>
    </w:p>
  </w:footnote>
  <w:footnote w:type="continuationSeparator" w:id="0">
    <w:p w14:paraId="7E865A4F" w14:textId="77777777" w:rsidR="007447B1" w:rsidRDefault="00744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FCCE2" w14:textId="77777777" w:rsidR="003C73E0" w:rsidRDefault="003C73E0">
    <w:pPr>
      <w:rPr>
        <w:lang w:val="en-GB"/>
      </w:rPr>
    </w:pPr>
  </w:p>
  <w:p w14:paraId="7CA3FAAD" w14:textId="77777777" w:rsidR="003C73E0" w:rsidRDefault="003C73E0">
    <w:pPr>
      <w:rPr>
        <w:lang w:val="en-GB"/>
      </w:rPr>
    </w:pPr>
  </w:p>
  <w:p w14:paraId="39D4B35D" w14:textId="77777777" w:rsidR="003C73E0" w:rsidRDefault="003C73E0">
    <w:pPr>
      <w:rPr>
        <w:lang w:val="en-GB"/>
      </w:rPr>
    </w:pPr>
  </w:p>
  <w:p w14:paraId="2FF1BBA5" w14:textId="77777777" w:rsidR="003C73E0" w:rsidRDefault="003C73E0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BDC7D" w14:textId="77777777" w:rsidR="003C73E0" w:rsidRPr="00742C21" w:rsidRDefault="003C73E0" w:rsidP="001A14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22"/>
        <w:szCs w:val="22"/>
        <w:lang w:val="en-GB"/>
      </w:rPr>
    </w:pPr>
  </w:p>
  <w:p w14:paraId="36367BC8" w14:textId="77777777" w:rsidR="001A141D" w:rsidRDefault="001A141D" w:rsidP="001A14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B13671"/>
    <w:multiLevelType w:val="hybridMultilevel"/>
    <w:tmpl w:val="97F8ACF6"/>
    <w:lvl w:ilvl="0" w:tplc="8D9054B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57E6CDF"/>
    <w:multiLevelType w:val="hybridMultilevel"/>
    <w:tmpl w:val="5D68B5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AB1452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6786CD4"/>
    <w:multiLevelType w:val="singleLevel"/>
    <w:tmpl w:val="6B2E29B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0AFF102E"/>
    <w:multiLevelType w:val="hybridMultilevel"/>
    <w:tmpl w:val="1BCE1B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6D6B66"/>
    <w:multiLevelType w:val="hybridMultilevel"/>
    <w:tmpl w:val="DB6C6104"/>
    <w:lvl w:ilvl="0" w:tplc="39389F08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E296292"/>
    <w:multiLevelType w:val="hybridMultilevel"/>
    <w:tmpl w:val="E3C479F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0A40B2A"/>
    <w:multiLevelType w:val="multilevel"/>
    <w:tmpl w:val="79CACF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12D062BE"/>
    <w:multiLevelType w:val="multilevel"/>
    <w:tmpl w:val="C7C08532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  <w:szCs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1CF6417D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4D70C6"/>
    <w:multiLevelType w:val="hybridMultilevel"/>
    <w:tmpl w:val="3F2ABDD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C5151E"/>
    <w:multiLevelType w:val="hybridMultilevel"/>
    <w:tmpl w:val="5C06A6B8"/>
    <w:lvl w:ilvl="0" w:tplc="901622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C434601"/>
    <w:multiLevelType w:val="hybridMultilevel"/>
    <w:tmpl w:val="E9EA32C6"/>
    <w:lvl w:ilvl="0" w:tplc="2ABCEAE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2ECC7EF1"/>
    <w:multiLevelType w:val="hybridMultilevel"/>
    <w:tmpl w:val="60F4DE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4F2520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4AC5C3C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5CA47B7"/>
    <w:multiLevelType w:val="singleLevel"/>
    <w:tmpl w:val="F7FE5D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372250CA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D4D690F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7" w15:restartNumberingAfterBreak="0">
    <w:nsid w:val="426F4F49"/>
    <w:multiLevelType w:val="hybridMultilevel"/>
    <w:tmpl w:val="265E3D8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4C46713A"/>
    <w:multiLevelType w:val="hybridMultilevel"/>
    <w:tmpl w:val="003AF31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636C21"/>
    <w:multiLevelType w:val="singleLevel"/>
    <w:tmpl w:val="D87A4C7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50F76198"/>
    <w:multiLevelType w:val="hybridMultilevel"/>
    <w:tmpl w:val="9DD6845E"/>
    <w:lvl w:ilvl="0" w:tplc="82C4333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312907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41A78EF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5" w15:restartNumberingAfterBreak="0">
    <w:nsid w:val="66F76F59"/>
    <w:multiLevelType w:val="singleLevel"/>
    <w:tmpl w:val="519AFD6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6D441AD5"/>
    <w:multiLevelType w:val="hybridMultilevel"/>
    <w:tmpl w:val="C5FE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1E7CEE"/>
    <w:multiLevelType w:val="singleLevel"/>
    <w:tmpl w:val="8B0276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8" w15:restartNumberingAfterBreak="0">
    <w:nsid w:val="7ED7450B"/>
    <w:multiLevelType w:val="hybridMultilevel"/>
    <w:tmpl w:val="16FE910E"/>
    <w:lvl w:ilvl="0" w:tplc="2ABCEAEE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abstractNum w:abstractNumId="4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3"/>
  </w:num>
  <w:num w:numId="12">
    <w:abstractNumId w:val="22"/>
  </w:num>
  <w:num w:numId="13">
    <w:abstractNumId w:val="44"/>
  </w:num>
  <w:num w:numId="14">
    <w:abstractNumId w:val="29"/>
  </w:num>
  <w:num w:numId="15">
    <w:abstractNumId w:val="35"/>
  </w:num>
  <w:num w:numId="16">
    <w:abstractNumId w:val="18"/>
  </w:num>
  <w:num w:numId="17">
    <w:abstractNumId w:val="15"/>
  </w:num>
  <w:num w:numId="18">
    <w:abstractNumId w:val="31"/>
  </w:num>
  <w:num w:numId="19">
    <w:abstractNumId w:val="47"/>
  </w:num>
  <w:num w:numId="20">
    <w:abstractNumId w:val="45"/>
  </w:num>
  <w:num w:numId="21">
    <w:abstractNumId w:val="13"/>
  </w:num>
  <w:num w:numId="22">
    <w:abstractNumId w:val="39"/>
  </w:num>
  <w:num w:numId="23">
    <w:abstractNumId w:val="19"/>
  </w:num>
  <w:num w:numId="24">
    <w:abstractNumId w:val="26"/>
  </w:num>
  <w:num w:numId="25">
    <w:abstractNumId w:val="36"/>
  </w:num>
  <w:num w:numId="26">
    <w:abstractNumId w:val="20"/>
  </w:num>
  <w:num w:numId="27">
    <w:abstractNumId w:val="37"/>
  </w:num>
  <w:num w:numId="28">
    <w:abstractNumId w:val="17"/>
  </w:num>
  <w:num w:numId="29">
    <w:abstractNumId w:val="16"/>
  </w:num>
  <w:num w:numId="30">
    <w:abstractNumId w:val="23"/>
  </w:num>
  <w:num w:numId="31">
    <w:abstractNumId w:val="38"/>
  </w:num>
  <w:num w:numId="32">
    <w:abstractNumId w:val="49"/>
  </w:num>
  <w:num w:numId="33">
    <w:abstractNumId w:val="40"/>
  </w:num>
  <w:num w:numId="34">
    <w:abstractNumId w:val="46"/>
  </w:num>
  <w:num w:numId="35">
    <w:abstractNumId w:val="25"/>
  </w:num>
  <w:num w:numId="36">
    <w:abstractNumId w:val="43"/>
  </w:num>
  <w:num w:numId="37">
    <w:abstractNumId w:val="28"/>
  </w:num>
  <w:num w:numId="38">
    <w:abstractNumId w:val="34"/>
  </w:num>
  <w:num w:numId="39">
    <w:abstractNumId w:val="10"/>
  </w:num>
  <w:num w:numId="40">
    <w:abstractNumId w:val="48"/>
  </w:num>
  <w:num w:numId="41">
    <w:abstractNumId w:val="11"/>
  </w:num>
  <w:num w:numId="42">
    <w:abstractNumId w:val="24"/>
  </w:num>
  <w:num w:numId="43">
    <w:abstractNumId w:val="32"/>
  </w:num>
  <w:num w:numId="44">
    <w:abstractNumId w:val="41"/>
  </w:num>
  <w:num w:numId="45">
    <w:abstractNumId w:val="21"/>
  </w:num>
  <w:num w:numId="46">
    <w:abstractNumId w:val="42"/>
  </w:num>
  <w:num w:numId="47">
    <w:abstractNumId w:val="30"/>
  </w:num>
  <w:num w:numId="48">
    <w:abstractNumId w:val="12"/>
  </w:num>
  <w:num w:numId="49">
    <w:abstractNumId w:val="27"/>
  </w:num>
  <w:num w:numId="50">
    <w:abstractNumId w:val="1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5939"/>
    <w:rsid w:val="0000050B"/>
    <w:rsid w:val="00000911"/>
    <w:rsid w:val="00000DF2"/>
    <w:rsid w:val="000012A2"/>
    <w:rsid w:val="00001385"/>
    <w:rsid w:val="0000142E"/>
    <w:rsid w:val="00001A27"/>
    <w:rsid w:val="00001A46"/>
    <w:rsid w:val="00001A62"/>
    <w:rsid w:val="00001B39"/>
    <w:rsid w:val="00002543"/>
    <w:rsid w:val="000026AE"/>
    <w:rsid w:val="000035E3"/>
    <w:rsid w:val="0000361A"/>
    <w:rsid w:val="0000398E"/>
    <w:rsid w:val="00003D19"/>
    <w:rsid w:val="00003EEC"/>
    <w:rsid w:val="000041FE"/>
    <w:rsid w:val="000052FE"/>
    <w:rsid w:val="00005628"/>
    <w:rsid w:val="00005682"/>
    <w:rsid w:val="000058F6"/>
    <w:rsid w:val="00005A16"/>
    <w:rsid w:val="00005B3B"/>
    <w:rsid w:val="000062F0"/>
    <w:rsid w:val="00006422"/>
    <w:rsid w:val="00006499"/>
    <w:rsid w:val="00006C0F"/>
    <w:rsid w:val="00006C56"/>
    <w:rsid w:val="00007083"/>
    <w:rsid w:val="000076F5"/>
    <w:rsid w:val="00007780"/>
    <w:rsid w:val="00007C5B"/>
    <w:rsid w:val="00007F68"/>
    <w:rsid w:val="00010187"/>
    <w:rsid w:val="0001025E"/>
    <w:rsid w:val="000105E2"/>
    <w:rsid w:val="00010B2D"/>
    <w:rsid w:val="00010F2D"/>
    <w:rsid w:val="00011114"/>
    <w:rsid w:val="00011511"/>
    <w:rsid w:val="00011725"/>
    <w:rsid w:val="00011A78"/>
    <w:rsid w:val="0001215B"/>
    <w:rsid w:val="000121F3"/>
    <w:rsid w:val="00012211"/>
    <w:rsid w:val="00012304"/>
    <w:rsid w:val="0001249B"/>
    <w:rsid w:val="000125D2"/>
    <w:rsid w:val="0001280D"/>
    <w:rsid w:val="0001281E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D93"/>
    <w:rsid w:val="000150F7"/>
    <w:rsid w:val="00015241"/>
    <w:rsid w:val="000156D3"/>
    <w:rsid w:val="00015BCB"/>
    <w:rsid w:val="00015F48"/>
    <w:rsid w:val="00015FE9"/>
    <w:rsid w:val="000160C4"/>
    <w:rsid w:val="0001616C"/>
    <w:rsid w:val="00016378"/>
    <w:rsid w:val="000164FD"/>
    <w:rsid w:val="0001652C"/>
    <w:rsid w:val="00016611"/>
    <w:rsid w:val="00016752"/>
    <w:rsid w:val="0001689D"/>
    <w:rsid w:val="00016AFB"/>
    <w:rsid w:val="00016B39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CB6"/>
    <w:rsid w:val="00020331"/>
    <w:rsid w:val="000204CD"/>
    <w:rsid w:val="00020593"/>
    <w:rsid w:val="000207E3"/>
    <w:rsid w:val="000208D9"/>
    <w:rsid w:val="000209F7"/>
    <w:rsid w:val="00020A78"/>
    <w:rsid w:val="00020BF2"/>
    <w:rsid w:val="00020E0D"/>
    <w:rsid w:val="00021D0E"/>
    <w:rsid w:val="00021FD7"/>
    <w:rsid w:val="000221BA"/>
    <w:rsid w:val="0002244C"/>
    <w:rsid w:val="00022492"/>
    <w:rsid w:val="0002290B"/>
    <w:rsid w:val="000229D6"/>
    <w:rsid w:val="00022B08"/>
    <w:rsid w:val="00022CF4"/>
    <w:rsid w:val="00022E4A"/>
    <w:rsid w:val="0002311B"/>
    <w:rsid w:val="00023338"/>
    <w:rsid w:val="00023527"/>
    <w:rsid w:val="00023970"/>
    <w:rsid w:val="000239D0"/>
    <w:rsid w:val="00024601"/>
    <w:rsid w:val="000246AF"/>
    <w:rsid w:val="00024976"/>
    <w:rsid w:val="00024CEE"/>
    <w:rsid w:val="00024F50"/>
    <w:rsid w:val="000251F7"/>
    <w:rsid w:val="000252BF"/>
    <w:rsid w:val="00025352"/>
    <w:rsid w:val="000254DB"/>
    <w:rsid w:val="000256A5"/>
    <w:rsid w:val="00025941"/>
    <w:rsid w:val="00025CF5"/>
    <w:rsid w:val="00025D4C"/>
    <w:rsid w:val="0002616B"/>
    <w:rsid w:val="000264F2"/>
    <w:rsid w:val="0002656A"/>
    <w:rsid w:val="0002674C"/>
    <w:rsid w:val="00026BE1"/>
    <w:rsid w:val="0002700E"/>
    <w:rsid w:val="000272E6"/>
    <w:rsid w:val="00027E5C"/>
    <w:rsid w:val="00030466"/>
    <w:rsid w:val="0003047C"/>
    <w:rsid w:val="00030BBF"/>
    <w:rsid w:val="00030ED3"/>
    <w:rsid w:val="00030FE7"/>
    <w:rsid w:val="000310D3"/>
    <w:rsid w:val="0003114D"/>
    <w:rsid w:val="00031619"/>
    <w:rsid w:val="0003176E"/>
    <w:rsid w:val="00031790"/>
    <w:rsid w:val="00031A08"/>
    <w:rsid w:val="00031BD2"/>
    <w:rsid w:val="00031C37"/>
    <w:rsid w:val="00031F8D"/>
    <w:rsid w:val="000320A2"/>
    <w:rsid w:val="000322D6"/>
    <w:rsid w:val="00032346"/>
    <w:rsid w:val="00032821"/>
    <w:rsid w:val="00032918"/>
    <w:rsid w:val="00032DD3"/>
    <w:rsid w:val="000336BA"/>
    <w:rsid w:val="000336F6"/>
    <w:rsid w:val="0003374D"/>
    <w:rsid w:val="000340BA"/>
    <w:rsid w:val="000342DC"/>
    <w:rsid w:val="00034301"/>
    <w:rsid w:val="00034954"/>
    <w:rsid w:val="00034A07"/>
    <w:rsid w:val="00034BB8"/>
    <w:rsid w:val="00034C10"/>
    <w:rsid w:val="00034CEA"/>
    <w:rsid w:val="0003532E"/>
    <w:rsid w:val="0003554B"/>
    <w:rsid w:val="0003564F"/>
    <w:rsid w:val="000359BE"/>
    <w:rsid w:val="000359C7"/>
    <w:rsid w:val="00035F3B"/>
    <w:rsid w:val="00035F6D"/>
    <w:rsid w:val="000361D8"/>
    <w:rsid w:val="000364B9"/>
    <w:rsid w:val="000364E2"/>
    <w:rsid w:val="00036929"/>
    <w:rsid w:val="00036BEC"/>
    <w:rsid w:val="0003704C"/>
    <w:rsid w:val="000374FD"/>
    <w:rsid w:val="00037926"/>
    <w:rsid w:val="00037BBB"/>
    <w:rsid w:val="00037C28"/>
    <w:rsid w:val="00037CDD"/>
    <w:rsid w:val="00037F1A"/>
    <w:rsid w:val="00037F3B"/>
    <w:rsid w:val="0004002E"/>
    <w:rsid w:val="00040183"/>
    <w:rsid w:val="000409F1"/>
    <w:rsid w:val="00040A75"/>
    <w:rsid w:val="00041233"/>
    <w:rsid w:val="000413F1"/>
    <w:rsid w:val="00041565"/>
    <w:rsid w:val="0004164F"/>
    <w:rsid w:val="0004184D"/>
    <w:rsid w:val="00041B29"/>
    <w:rsid w:val="00041E6E"/>
    <w:rsid w:val="0004206D"/>
    <w:rsid w:val="00042286"/>
    <w:rsid w:val="0004274A"/>
    <w:rsid w:val="000429D6"/>
    <w:rsid w:val="000429EA"/>
    <w:rsid w:val="00042AD7"/>
    <w:rsid w:val="00042B40"/>
    <w:rsid w:val="00042CCB"/>
    <w:rsid w:val="00042EE6"/>
    <w:rsid w:val="00042EE8"/>
    <w:rsid w:val="00043048"/>
    <w:rsid w:val="000434EE"/>
    <w:rsid w:val="00043A5B"/>
    <w:rsid w:val="00043C06"/>
    <w:rsid w:val="00043E2A"/>
    <w:rsid w:val="00044391"/>
    <w:rsid w:val="0004444F"/>
    <w:rsid w:val="00044584"/>
    <w:rsid w:val="000447C9"/>
    <w:rsid w:val="000449B1"/>
    <w:rsid w:val="00044D09"/>
    <w:rsid w:val="00044E7D"/>
    <w:rsid w:val="000453BA"/>
    <w:rsid w:val="0004562F"/>
    <w:rsid w:val="0004591E"/>
    <w:rsid w:val="00045D7E"/>
    <w:rsid w:val="00045ECF"/>
    <w:rsid w:val="0004629C"/>
    <w:rsid w:val="000465F4"/>
    <w:rsid w:val="00046696"/>
    <w:rsid w:val="00046F76"/>
    <w:rsid w:val="00047125"/>
    <w:rsid w:val="00047256"/>
    <w:rsid w:val="00047389"/>
    <w:rsid w:val="00047622"/>
    <w:rsid w:val="00047C73"/>
    <w:rsid w:val="00047D8B"/>
    <w:rsid w:val="0005024D"/>
    <w:rsid w:val="00050828"/>
    <w:rsid w:val="00050A99"/>
    <w:rsid w:val="00050C53"/>
    <w:rsid w:val="00051141"/>
    <w:rsid w:val="00051285"/>
    <w:rsid w:val="0005146F"/>
    <w:rsid w:val="0005184E"/>
    <w:rsid w:val="0005194B"/>
    <w:rsid w:val="00051B33"/>
    <w:rsid w:val="00051CFE"/>
    <w:rsid w:val="0005200B"/>
    <w:rsid w:val="0005208D"/>
    <w:rsid w:val="00052332"/>
    <w:rsid w:val="00052738"/>
    <w:rsid w:val="000527EE"/>
    <w:rsid w:val="00052A8A"/>
    <w:rsid w:val="00053015"/>
    <w:rsid w:val="00053733"/>
    <w:rsid w:val="000539F4"/>
    <w:rsid w:val="00053ACC"/>
    <w:rsid w:val="00053B60"/>
    <w:rsid w:val="00053D6E"/>
    <w:rsid w:val="00053DDD"/>
    <w:rsid w:val="00053E50"/>
    <w:rsid w:val="00053EA2"/>
    <w:rsid w:val="0005425D"/>
    <w:rsid w:val="00054312"/>
    <w:rsid w:val="00054588"/>
    <w:rsid w:val="0005460B"/>
    <w:rsid w:val="000547D0"/>
    <w:rsid w:val="00054F94"/>
    <w:rsid w:val="000554B8"/>
    <w:rsid w:val="00055882"/>
    <w:rsid w:val="00056175"/>
    <w:rsid w:val="000561AA"/>
    <w:rsid w:val="00056335"/>
    <w:rsid w:val="00057122"/>
    <w:rsid w:val="0005749E"/>
    <w:rsid w:val="00057A15"/>
    <w:rsid w:val="000601C5"/>
    <w:rsid w:val="000602DB"/>
    <w:rsid w:val="00060383"/>
    <w:rsid w:val="00060918"/>
    <w:rsid w:val="00060D03"/>
    <w:rsid w:val="000612BE"/>
    <w:rsid w:val="00061E5B"/>
    <w:rsid w:val="00062182"/>
    <w:rsid w:val="00062223"/>
    <w:rsid w:val="0006235E"/>
    <w:rsid w:val="000625CF"/>
    <w:rsid w:val="000625DB"/>
    <w:rsid w:val="000626E8"/>
    <w:rsid w:val="0006274E"/>
    <w:rsid w:val="0006284F"/>
    <w:rsid w:val="000632AF"/>
    <w:rsid w:val="00063E9C"/>
    <w:rsid w:val="000647B3"/>
    <w:rsid w:val="000647F8"/>
    <w:rsid w:val="000648D5"/>
    <w:rsid w:val="00064996"/>
    <w:rsid w:val="000649E3"/>
    <w:rsid w:val="00064B02"/>
    <w:rsid w:val="00064D98"/>
    <w:rsid w:val="000651A1"/>
    <w:rsid w:val="000651F3"/>
    <w:rsid w:val="000654D3"/>
    <w:rsid w:val="00065A5B"/>
    <w:rsid w:val="00065B6B"/>
    <w:rsid w:val="00065C3E"/>
    <w:rsid w:val="00066212"/>
    <w:rsid w:val="000662C9"/>
    <w:rsid w:val="00066625"/>
    <w:rsid w:val="000668A7"/>
    <w:rsid w:val="00066A80"/>
    <w:rsid w:val="00066B5F"/>
    <w:rsid w:val="00066DA8"/>
    <w:rsid w:val="00067062"/>
    <w:rsid w:val="0006716F"/>
    <w:rsid w:val="0006747C"/>
    <w:rsid w:val="000674A8"/>
    <w:rsid w:val="0006761C"/>
    <w:rsid w:val="0006761E"/>
    <w:rsid w:val="0006764D"/>
    <w:rsid w:val="00067658"/>
    <w:rsid w:val="0006791F"/>
    <w:rsid w:val="0006799D"/>
    <w:rsid w:val="00067A6C"/>
    <w:rsid w:val="00067DBE"/>
    <w:rsid w:val="00070054"/>
    <w:rsid w:val="0007075F"/>
    <w:rsid w:val="000707C2"/>
    <w:rsid w:val="000707D9"/>
    <w:rsid w:val="000709CB"/>
    <w:rsid w:val="00070BC6"/>
    <w:rsid w:val="00070CA0"/>
    <w:rsid w:val="00070D5A"/>
    <w:rsid w:val="00071ADA"/>
    <w:rsid w:val="00071B7B"/>
    <w:rsid w:val="00071B82"/>
    <w:rsid w:val="00071CA3"/>
    <w:rsid w:val="00071E45"/>
    <w:rsid w:val="00071E61"/>
    <w:rsid w:val="00071E72"/>
    <w:rsid w:val="0007213A"/>
    <w:rsid w:val="00072357"/>
    <w:rsid w:val="00072C13"/>
    <w:rsid w:val="00072CDE"/>
    <w:rsid w:val="000730A5"/>
    <w:rsid w:val="000737E9"/>
    <w:rsid w:val="00073898"/>
    <w:rsid w:val="00073A56"/>
    <w:rsid w:val="00073A73"/>
    <w:rsid w:val="00074147"/>
    <w:rsid w:val="00074279"/>
    <w:rsid w:val="0007458D"/>
    <w:rsid w:val="00074735"/>
    <w:rsid w:val="00074740"/>
    <w:rsid w:val="00074934"/>
    <w:rsid w:val="000749A4"/>
    <w:rsid w:val="00074B3F"/>
    <w:rsid w:val="000752A6"/>
    <w:rsid w:val="00075B3B"/>
    <w:rsid w:val="000764B2"/>
    <w:rsid w:val="0007655A"/>
    <w:rsid w:val="00076709"/>
    <w:rsid w:val="000767AD"/>
    <w:rsid w:val="00076A05"/>
    <w:rsid w:val="00076C72"/>
    <w:rsid w:val="000771EA"/>
    <w:rsid w:val="000776A9"/>
    <w:rsid w:val="000777BB"/>
    <w:rsid w:val="00077C97"/>
    <w:rsid w:val="00077CAF"/>
    <w:rsid w:val="00077E06"/>
    <w:rsid w:val="00077E5C"/>
    <w:rsid w:val="00077F3F"/>
    <w:rsid w:val="00080546"/>
    <w:rsid w:val="00080553"/>
    <w:rsid w:val="000806C2"/>
    <w:rsid w:val="000807B8"/>
    <w:rsid w:val="00080900"/>
    <w:rsid w:val="00080F97"/>
    <w:rsid w:val="00081568"/>
    <w:rsid w:val="00081954"/>
    <w:rsid w:val="0008199E"/>
    <w:rsid w:val="00081BFB"/>
    <w:rsid w:val="00081FC8"/>
    <w:rsid w:val="00082093"/>
    <w:rsid w:val="00082352"/>
    <w:rsid w:val="000823A8"/>
    <w:rsid w:val="00082455"/>
    <w:rsid w:val="00082931"/>
    <w:rsid w:val="0008293E"/>
    <w:rsid w:val="00082C3E"/>
    <w:rsid w:val="00082F9E"/>
    <w:rsid w:val="000832C3"/>
    <w:rsid w:val="00083970"/>
    <w:rsid w:val="00083A59"/>
    <w:rsid w:val="00083CA4"/>
    <w:rsid w:val="00083D79"/>
    <w:rsid w:val="00083DDB"/>
    <w:rsid w:val="00083EDC"/>
    <w:rsid w:val="00084149"/>
    <w:rsid w:val="000843FA"/>
    <w:rsid w:val="000845C7"/>
    <w:rsid w:val="000847B5"/>
    <w:rsid w:val="00084EC3"/>
    <w:rsid w:val="00084FCA"/>
    <w:rsid w:val="00085376"/>
    <w:rsid w:val="00085638"/>
    <w:rsid w:val="00085CD9"/>
    <w:rsid w:val="00085DF2"/>
    <w:rsid w:val="00085E24"/>
    <w:rsid w:val="0008605D"/>
    <w:rsid w:val="0008635C"/>
    <w:rsid w:val="00086531"/>
    <w:rsid w:val="000867AA"/>
    <w:rsid w:val="00086D70"/>
    <w:rsid w:val="00086DC1"/>
    <w:rsid w:val="00086E2A"/>
    <w:rsid w:val="00087462"/>
    <w:rsid w:val="00087836"/>
    <w:rsid w:val="00087963"/>
    <w:rsid w:val="000879E9"/>
    <w:rsid w:val="00087D22"/>
    <w:rsid w:val="00090095"/>
    <w:rsid w:val="00090C88"/>
    <w:rsid w:val="00091066"/>
    <w:rsid w:val="0009129E"/>
    <w:rsid w:val="000917D6"/>
    <w:rsid w:val="00091C47"/>
    <w:rsid w:val="00091F4C"/>
    <w:rsid w:val="00092105"/>
    <w:rsid w:val="00092193"/>
    <w:rsid w:val="0009285A"/>
    <w:rsid w:val="000928A3"/>
    <w:rsid w:val="00092944"/>
    <w:rsid w:val="0009297E"/>
    <w:rsid w:val="00092D78"/>
    <w:rsid w:val="0009333E"/>
    <w:rsid w:val="00093389"/>
    <w:rsid w:val="00093403"/>
    <w:rsid w:val="00093736"/>
    <w:rsid w:val="00093AD9"/>
    <w:rsid w:val="0009417A"/>
    <w:rsid w:val="0009419B"/>
    <w:rsid w:val="00094447"/>
    <w:rsid w:val="000945CD"/>
    <w:rsid w:val="00094894"/>
    <w:rsid w:val="00094BD7"/>
    <w:rsid w:val="000950D5"/>
    <w:rsid w:val="0009518B"/>
    <w:rsid w:val="000951B7"/>
    <w:rsid w:val="0009520F"/>
    <w:rsid w:val="00095820"/>
    <w:rsid w:val="00095A5B"/>
    <w:rsid w:val="00095FF9"/>
    <w:rsid w:val="00096385"/>
    <w:rsid w:val="000965DF"/>
    <w:rsid w:val="00096658"/>
    <w:rsid w:val="000966F6"/>
    <w:rsid w:val="00096A81"/>
    <w:rsid w:val="00096B72"/>
    <w:rsid w:val="00096BA2"/>
    <w:rsid w:val="00096D61"/>
    <w:rsid w:val="0009745D"/>
    <w:rsid w:val="00097726"/>
    <w:rsid w:val="0009782D"/>
    <w:rsid w:val="00097F4E"/>
    <w:rsid w:val="00097FC6"/>
    <w:rsid w:val="000A019F"/>
    <w:rsid w:val="000A05C9"/>
    <w:rsid w:val="000A09C1"/>
    <w:rsid w:val="000A0C50"/>
    <w:rsid w:val="000A0C6C"/>
    <w:rsid w:val="000A0F37"/>
    <w:rsid w:val="000A12A9"/>
    <w:rsid w:val="000A14B5"/>
    <w:rsid w:val="000A1773"/>
    <w:rsid w:val="000A17FD"/>
    <w:rsid w:val="000A1CDD"/>
    <w:rsid w:val="000A21CF"/>
    <w:rsid w:val="000A232B"/>
    <w:rsid w:val="000A260A"/>
    <w:rsid w:val="000A2777"/>
    <w:rsid w:val="000A2861"/>
    <w:rsid w:val="000A30FC"/>
    <w:rsid w:val="000A3162"/>
    <w:rsid w:val="000A32AC"/>
    <w:rsid w:val="000A3329"/>
    <w:rsid w:val="000A3E00"/>
    <w:rsid w:val="000A405B"/>
    <w:rsid w:val="000A4384"/>
    <w:rsid w:val="000A4611"/>
    <w:rsid w:val="000A4813"/>
    <w:rsid w:val="000A483C"/>
    <w:rsid w:val="000A4C16"/>
    <w:rsid w:val="000A4E6D"/>
    <w:rsid w:val="000A50D3"/>
    <w:rsid w:val="000A52D8"/>
    <w:rsid w:val="000A544F"/>
    <w:rsid w:val="000A598F"/>
    <w:rsid w:val="000A62A0"/>
    <w:rsid w:val="000A630F"/>
    <w:rsid w:val="000A65F1"/>
    <w:rsid w:val="000A67FA"/>
    <w:rsid w:val="000A683F"/>
    <w:rsid w:val="000A6A51"/>
    <w:rsid w:val="000A6C7A"/>
    <w:rsid w:val="000A774A"/>
    <w:rsid w:val="000A7D4E"/>
    <w:rsid w:val="000A7E06"/>
    <w:rsid w:val="000A7FA6"/>
    <w:rsid w:val="000B0173"/>
    <w:rsid w:val="000B02BF"/>
    <w:rsid w:val="000B0CC4"/>
    <w:rsid w:val="000B0D4B"/>
    <w:rsid w:val="000B0DD5"/>
    <w:rsid w:val="000B0EF3"/>
    <w:rsid w:val="000B0F7B"/>
    <w:rsid w:val="000B1068"/>
    <w:rsid w:val="000B13F1"/>
    <w:rsid w:val="000B1748"/>
    <w:rsid w:val="000B18C6"/>
    <w:rsid w:val="000B1A48"/>
    <w:rsid w:val="000B1A80"/>
    <w:rsid w:val="000B1A8E"/>
    <w:rsid w:val="000B1ACE"/>
    <w:rsid w:val="000B1FF0"/>
    <w:rsid w:val="000B2041"/>
    <w:rsid w:val="000B2188"/>
    <w:rsid w:val="000B22AD"/>
    <w:rsid w:val="000B232C"/>
    <w:rsid w:val="000B23BA"/>
    <w:rsid w:val="000B243C"/>
    <w:rsid w:val="000B25A7"/>
    <w:rsid w:val="000B2B32"/>
    <w:rsid w:val="000B2BE0"/>
    <w:rsid w:val="000B2F10"/>
    <w:rsid w:val="000B35A7"/>
    <w:rsid w:val="000B3872"/>
    <w:rsid w:val="000B409C"/>
    <w:rsid w:val="000B41D2"/>
    <w:rsid w:val="000B4285"/>
    <w:rsid w:val="000B431C"/>
    <w:rsid w:val="000B4481"/>
    <w:rsid w:val="000B4847"/>
    <w:rsid w:val="000B4A2D"/>
    <w:rsid w:val="000B4A7F"/>
    <w:rsid w:val="000B4BF4"/>
    <w:rsid w:val="000B4BFD"/>
    <w:rsid w:val="000B4EC0"/>
    <w:rsid w:val="000B5075"/>
    <w:rsid w:val="000B5376"/>
    <w:rsid w:val="000B598F"/>
    <w:rsid w:val="000B5A4A"/>
    <w:rsid w:val="000B5F36"/>
    <w:rsid w:val="000B65A0"/>
    <w:rsid w:val="000B687F"/>
    <w:rsid w:val="000B69E4"/>
    <w:rsid w:val="000B69EE"/>
    <w:rsid w:val="000B6D8D"/>
    <w:rsid w:val="000B6DE0"/>
    <w:rsid w:val="000B6E1A"/>
    <w:rsid w:val="000B726B"/>
    <w:rsid w:val="000B7753"/>
    <w:rsid w:val="000B77E7"/>
    <w:rsid w:val="000B79C3"/>
    <w:rsid w:val="000C021F"/>
    <w:rsid w:val="000C054A"/>
    <w:rsid w:val="000C05D8"/>
    <w:rsid w:val="000C08C9"/>
    <w:rsid w:val="000C095E"/>
    <w:rsid w:val="000C0AC3"/>
    <w:rsid w:val="000C0E6A"/>
    <w:rsid w:val="000C0EE1"/>
    <w:rsid w:val="000C131C"/>
    <w:rsid w:val="000C1472"/>
    <w:rsid w:val="000C1BC9"/>
    <w:rsid w:val="000C1D71"/>
    <w:rsid w:val="000C2531"/>
    <w:rsid w:val="000C2568"/>
    <w:rsid w:val="000C27DC"/>
    <w:rsid w:val="000C27E3"/>
    <w:rsid w:val="000C29E5"/>
    <w:rsid w:val="000C2B17"/>
    <w:rsid w:val="000C2B90"/>
    <w:rsid w:val="000C320E"/>
    <w:rsid w:val="000C342C"/>
    <w:rsid w:val="000C3562"/>
    <w:rsid w:val="000C3DB4"/>
    <w:rsid w:val="000C3F10"/>
    <w:rsid w:val="000C401E"/>
    <w:rsid w:val="000C423A"/>
    <w:rsid w:val="000C43E4"/>
    <w:rsid w:val="000C4BD0"/>
    <w:rsid w:val="000C4D46"/>
    <w:rsid w:val="000C4DC3"/>
    <w:rsid w:val="000C5180"/>
    <w:rsid w:val="000C55F3"/>
    <w:rsid w:val="000C59AC"/>
    <w:rsid w:val="000C59E1"/>
    <w:rsid w:val="000C6132"/>
    <w:rsid w:val="000C6217"/>
    <w:rsid w:val="000C6381"/>
    <w:rsid w:val="000C662B"/>
    <w:rsid w:val="000C6F34"/>
    <w:rsid w:val="000C7432"/>
    <w:rsid w:val="000C75F8"/>
    <w:rsid w:val="000C775E"/>
    <w:rsid w:val="000C778D"/>
    <w:rsid w:val="000C799A"/>
    <w:rsid w:val="000C7A0C"/>
    <w:rsid w:val="000D043D"/>
    <w:rsid w:val="000D04BD"/>
    <w:rsid w:val="000D04D1"/>
    <w:rsid w:val="000D062E"/>
    <w:rsid w:val="000D067A"/>
    <w:rsid w:val="000D0713"/>
    <w:rsid w:val="000D097D"/>
    <w:rsid w:val="000D0A35"/>
    <w:rsid w:val="000D0B16"/>
    <w:rsid w:val="000D0DD9"/>
    <w:rsid w:val="000D0F76"/>
    <w:rsid w:val="000D11E2"/>
    <w:rsid w:val="000D171B"/>
    <w:rsid w:val="000D17BF"/>
    <w:rsid w:val="000D1B08"/>
    <w:rsid w:val="000D1C7D"/>
    <w:rsid w:val="000D21AC"/>
    <w:rsid w:val="000D21BA"/>
    <w:rsid w:val="000D23B0"/>
    <w:rsid w:val="000D24E6"/>
    <w:rsid w:val="000D29A6"/>
    <w:rsid w:val="000D29C9"/>
    <w:rsid w:val="000D2E95"/>
    <w:rsid w:val="000D3062"/>
    <w:rsid w:val="000D3086"/>
    <w:rsid w:val="000D320C"/>
    <w:rsid w:val="000D38D0"/>
    <w:rsid w:val="000D3AE0"/>
    <w:rsid w:val="000D3F52"/>
    <w:rsid w:val="000D415C"/>
    <w:rsid w:val="000D4705"/>
    <w:rsid w:val="000D4C01"/>
    <w:rsid w:val="000D4F53"/>
    <w:rsid w:val="000D5431"/>
    <w:rsid w:val="000D54C6"/>
    <w:rsid w:val="000D587B"/>
    <w:rsid w:val="000D5D4A"/>
    <w:rsid w:val="000D5F19"/>
    <w:rsid w:val="000D610E"/>
    <w:rsid w:val="000D63C6"/>
    <w:rsid w:val="000D65B6"/>
    <w:rsid w:val="000D6A4C"/>
    <w:rsid w:val="000D6BE9"/>
    <w:rsid w:val="000D6C01"/>
    <w:rsid w:val="000D6FEF"/>
    <w:rsid w:val="000D7461"/>
    <w:rsid w:val="000D748A"/>
    <w:rsid w:val="000D7843"/>
    <w:rsid w:val="000D795B"/>
    <w:rsid w:val="000D7B1B"/>
    <w:rsid w:val="000D7D8E"/>
    <w:rsid w:val="000D7E3D"/>
    <w:rsid w:val="000E07A4"/>
    <w:rsid w:val="000E093B"/>
    <w:rsid w:val="000E098F"/>
    <w:rsid w:val="000E0A01"/>
    <w:rsid w:val="000E0AD5"/>
    <w:rsid w:val="000E0E9F"/>
    <w:rsid w:val="000E0EEB"/>
    <w:rsid w:val="000E1AE3"/>
    <w:rsid w:val="000E2561"/>
    <w:rsid w:val="000E269A"/>
    <w:rsid w:val="000E26FC"/>
    <w:rsid w:val="000E2AA7"/>
    <w:rsid w:val="000E2D0A"/>
    <w:rsid w:val="000E2EE8"/>
    <w:rsid w:val="000E2F89"/>
    <w:rsid w:val="000E363D"/>
    <w:rsid w:val="000E38AD"/>
    <w:rsid w:val="000E3937"/>
    <w:rsid w:val="000E39CD"/>
    <w:rsid w:val="000E3AA6"/>
    <w:rsid w:val="000E44CA"/>
    <w:rsid w:val="000E46DD"/>
    <w:rsid w:val="000E4913"/>
    <w:rsid w:val="000E4B37"/>
    <w:rsid w:val="000E4B8A"/>
    <w:rsid w:val="000E4C8C"/>
    <w:rsid w:val="000E542C"/>
    <w:rsid w:val="000E58EA"/>
    <w:rsid w:val="000E5939"/>
    <w:rsid w:val="000E598F"/>
    <w:rsid w:val="000E61A1"/>
    <w:rsid w:val="000E643F"/>
    <w:rsid w:val="000E6441"/>
    <w:rsid w:val="000E64F9"/>
    <w:rsid w:val="000E65A8"/>
    <w:rsid w:val="000E65AE"/>
    <w:rsid w:val="000E6693"/>
    <w:rsid w:val="000E6EC4"/>
    <w:rsid w:val="000E71ED"/>
    <w:rsid w:val="000E77E0"/>
    <w:rsid w:val="000E79B9"/>
    <w:rsid w:val="000F002D"/>
    <w:rsid w:val="000F07DF"/>
    <w:rsid w:val="000F080B"/>
    <w:rsid w:val="000F0AC3"/>
    <w:rsid w:val="000F1056"/>
    <w:rsid w:val="000F17EB"/>
    <w:rsid w:val="000F1F2D"/>
    <w:rsid w:val="000F1FC1"/>
    <w:rsid w:val="000F200D"/>
    <w:rsid w:val="000F2063"/>
    <w:rsid w:val="000F2288"/>
    <w:rsid w:val="000F2349"/>
    <w:rsid w:val="000F2423"/>
    <w:rsid w:val="000F2E2F"/>
    <w:rsid w:val="000F2ED0"/>
    <w:rsid w:val="000F32DB"/>
    <w:rsid w:val="000F3725"/>
    <w:rsid w:val="000F3A0E"/>
    <w:rsid w:val="000F3A17"/>
    <w:rsid w:val="000F3BB5"/>
    <w:rsid w:val="000F3EB2"/>
    <w:rsid w:val="000F47F1"/>
    <w:rsid w:val="000F4962"/>
    <w:rsid w:val="000F4CF3"/>
    <w:rsid w:val="000F4D78"/>
    <w:rsid w:val="000F4E10"/>
    <w:rsid w:val="000F4F1B"/>
    <w:rsid w:val="000F5801"/>
    <w:rsid w:val="000F58BC"/>
    <w:rsid w:val="000F5BC7"/>
    <w:rsid w:val="000F5D03"/>
    <w:rsid w:val="000F5E9B"/>
    <w:rsid w:val="000F6195"/>
    <w:rsid w:val="000F63E8"/>
    <w:rsid w:val="000F6774"/>
    <w:rsid w:val="000F6965"/>
    <w:rsid w:val="000F6C0A"/>
    <w:rsid w:val="000F72C2"/>
    <w:rsid w:val="000F7423"/>
    <w:rsid w:val="000F760B"/>
    <w:rsid w:val="000F7BF6"/>
    <w:rsid w:val="000F7F3F"/>
    <w:rsid w:val="001001BD"/>
    <w:rsid w:val="00101020"/>
    <w:rsid w:val="00101FB2"/>
    <w:rsid w:val="00102069"/>
    <w:rsid w:val="001020A3"/>
    <w:rsid w:val="0010227C"/>
    <w:rsid w:val="0010230E"/>
    <w:rsid w:val="00103041"/>
    <w:rsid w:val="001032B4"/>
    <w:rsid w:val="0010391D"/>
    <w:rsid w:val="00103BFC"/>
    <w:rsid w:val="001040EE"/>
    <w:rsid w:val="0010429B"/>
    <w:rsid w:val="00104B7D"/>
    <w:rsid w:val="00104E6A"/>
    <w:rsid w:val="001051BB"/>
    <w:rsid w:val="00105210"/>
    <w:rsid w:val="0010537A"/>
    <w:rsid w:val="001053B9"/>
    <w:rsid w:val="00105EB5"/>
    <w:rsid w:val="00106162"/>
    <w:rsid w:val="00106579"/>
    <w:rsid w:val="0010674E"/>
    <w:rsid w:val="001068B6"/>
    <w:rsid w:val="00106901"/>
    <w:rsid w:val="00106B89"/>
    <w:rsid w:val="00106BD3"/>
    <w:rsid w:val="00107460"/>
    <w:rsid w:val="0010751B"/>
    <w:rsid w:val="00107C13"/>
    <w:rsid w:val="00107D74"/>
    <w:rsid w:val="00110463"/>
    <w:rsid w:val="001104E9"/>
    <w:rsid w:val="00110A08"/>
    <w:rsid w:val="0011184D"/>
    <w:rsid w:val="00111CFE"/>
    <w:rsid w:val="00111D6E"/>
    <w:rsid w:val="0011219F"/>
    <w:rsid w:val="001122B2"/>
    <w:rsid w:val="001124F9"/>
    <w:rsid w:val="00112889"/>
    <w:rsid w:val="00112C63"/>
    <w:rsid w:val="00112D1C"/>
    <w:rsid w:val="00112EF2"/>
    <w:rsid w:val="00112F82"/>
    <w:rsid w:val="0011331F"/>
    <w:rsid w:val="0011362C"/>
    <w:rsid w:val="001137C5"/>
    <w:rsid w:val="001138EF"/>
    <w:rsid w:val="00113B22"/>
    <w:rsid w:val="00113C5E"/>
    <w:rsid w:val="00113EC0"/>
    <w:rsid w:val="00114118"/>
    <w:rsid w:val="001141EE"/>
    <w:rsid w:val="001142F4"/>
    <w:rsid w:val="0011448E"/>
    <w:rsid w:val="001145D4"/>
    <w:rsid w:val="00114C17"/>
    <w:rsid w:val="00114E26"/>
    <w:rsid w:val="00114E63"/>
    <w:rsid w:val="00115470"/>
    <w:rsid w:val="001154BD"/>
    <w:rsid w:val="001155B1"/>
    <w:rsid w:val="001155C7"/>
    <w:rsid w:val="0011566A"/>
    <w:rsid w:val="0011577F"/>
    <w:rsid w:val="001157C0"/>
    <w:rsid w:val="001160FC"/>
    <w:rsid w:val="001165FA"/>
    <w:rsid w:val="00116710"/>
    <w:rsid w:val="0011676D"/>
    <w:rsid w:val="001167B0"/>
    <w:rsid w:val="001168D8"/>
    <w:rsid w:val="001169AC"/>
    <w:rsid w:val="00116D85"/>
    <w:rsid w:val="00117AA6"/>
    <w:rsid w:val="00117CD8"/>
    <w:rsid w:val="001205DF"/>
    <w:rsid w:val="00120A9F"/>
    <w:rsid w:val="00120AAC"/>
    <w:rsid w:val="00120E9F"/>
    <w:rsid w:val="00121427"/>
    <w:rsid w:val="0012162B"/>
    <w:rsid w:val="00121B28"/>
    <w:rsid w:val="00121B8F"/>
    <w:rsid w:val="00121EB6"/>
    <w:rsid w:val="0012209B"/>
    <w:rsid w:val="001225E0"/>
    <w:rsid w:val="001228F2"/>
    <w:rsid w:val="00122ACE"/>
    <w:rsid w:val="00122B1A"/>
    <w:rsid w:val="00122C37"/>
    <w:rsid w:val="00122E2F"/>
    <w:rsid w:val="00123228"/>
    <w:rsid w:val="001235F4"/>
    <w:rsid w:val="00123789"/>
    <w:rsid w:val="00123935"/>
    <w:rsid w:val="00123A1E"/>
    <w:rsid w:val="00123A2C"/>
    <w:rsid w:val="0012444E"/>
    <w:rsid w:val="001248D0"/>
    <w:rsid w:val="00124A32"/>
    <w:rsid w:val="00124AEF"/>
    <w:rsid w:val="00124FD7"/>
    <w:rsid w:val="0012523B"/>
    <w:rsid w:val="001254C6"/>
    <w:rsid w:val="001256A9"/>
    <w:rsid w:val="00125806"/>
    <w:rsid w:val="00125F62"/>
    <w:rsid w:val="0012602A"/>
    <w:rsid w:val="0012691E"/>
    <w:rsid w:val="00126B46"/>
    <w:rsid w:val="00126E57"/>
    <w:rsid w:val="001275C6"/>
    <w:rsid w:val="001279CB"/>
    <w:rsid w:val="00127BD5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0D71"/>
    <w:rsid w:val="001312E1"/>
    <w:rsid w:val="001316DD"/>
    <w:rsid w:val="001316F3"/>
    <w:rsid w:val="00131876"/>
    <w:rsid w:val="00131E72"/>
    <w:rsid w:val="001320D5"/>
    <w:rsid w:val="00132257"/>
    <w:rsid w:val="00132433"/>
    <w:rsid w:val="001324E7"/>
    <w:rsid w:val="00132874"/>
    <w:rsid w:val="001328DF"/>
    <w:rsid w:val="0013307B"/>
    <w:rsid w:val="001330B6"/>
    <w:rsid w:val="00133286"/>
    <w:rsid w:val="001334B5"/>
    <w:rsid w:val="0013355E"/>
    <w:rsid w:val="001336D9"/>
    <w:rsid w:val="00133C4A"/>
    <w:rsid w:val="00133EDC"/>
    <w:rsid w:val="00134B29"/>
    <w:rsid w:val="00134C0F"/>
    <w:rsid w:val="001353DF"/>
    <w:rsid w:val="00135570"/>
    <w:rsid w:val="001355AF"/>
    <w:rsid w:val="001356CD"/>
    <w:rsid w:val="001358A8"/>
    <w:rsid w:val="00135F0C"/>
    <w:rsid w:val="00136098"/>
    <w:rsid w:val="00136131"/>
    <w:rsid w:val="0013614B"/>
    <w:rsid w:val="00136217"/>
    <w:rsid w:val="00136628"/>
    <w:rsid w:val="00136941"/>
    <w:rsid w:val="001378C0"/>
    <w:rsid w:val="001379FE"/>
    <w:rsid w:val="00140107"/>
    <w:rsid w:val="0014031F"/>
    <w:rsid w:val="00140687"/>
    <w:rsid w:val="001406C5"/>
    <w:rsid w:val="00140A87"/>
    <w:rsid w:val="00140D40"/>
    <w:rsid w:val="001414F5"/>
    <w:rsid w:val="00141987"/>
    <w:rsid w:val="00141A17"/>
    <w:rsid w:val="00141C2A"/>
    <w:rsid w:val="00141CB0"/>
    <w:rsid w:val="00141E5F"/>
    <w:rsid w:val="00141FBD"/>
    <w:rsid w:val="00142181"/>
    <w:rsid w:val="001428A7"/>
    <w:rsid w:val="00142A5B"/>
    <w:rsid w:val="00142B42"/>
    <w:rsid w:val="00142C1E"/>
    <w:rsid w:val="00142F02"/>
    <w:rsid w:val="0014311F"/>
    <w:rsid w:val="0014350C"/>
    <w:rsid w:val="001437BD"/>
    <w:rsid w:val="00143987"/>
    <w:rsid w:val="00143CDA"/>
    <w:rsid w:val="001449F8"/>
    <w:rsid w:val="00144E1B"/>
    <w:rsid w:val="00145122"/>
    <w:rsid w:val="001451A2"/>
    <w:rsid w:val="00145601"/>
    <w:rsid w:val="0014579B"/>
    <w:rsid w:val="00145906"/>
    <w:rsid w:val="00145911"/>
    <w:rsid w:val="001461A3"/>
    <w:rsid w:val="001468FE"/>
    <w:rsid w:val="00146C54"/>
    <w:rsid w:val="00146D9D"/>
    <w:rsid w:val="00146FC4"/>
    <w:rsid w:val="001470BB"/>
    <w:rsid w:val="0014714A"/>
    <w:rsid w:val="00147251"/>
    <w:rsid w:val="001474A4"/>
    <w:rsid w:val="001477E9"/>
    <w:rsid w:val="0014796C"/>
    <w:rsid w:val="00147CAA"/>
    <w:rsid w:val="00150189"/>
    <w:rsid w:val="0015048A"/>
    <w:rsid w:val="001504F7"/>
    <w:rsid w:val="001509F3"/>
    <w:rsid w:val="00150A4A"/>
    <w:rsid w:val="0015111E"/>
    <w:rsid w:val="00151379"/>
    <w:rsid w:val="00151D07"/>
    <w:rsid w:val="00151F34"/>
    <w:rsid w:val="00152182"/>
    <w:rsid w:val="001521BA"/>
    <w:rsid w:val="00152944"/>
    <w:rsid w:val="00152FB9"/>
    <w:rsid w:val="00153173"/>
    <w:rsid w:val="001534B2"/>
    <w:rsid w:val="00153DD4"/>
    <w:rsid w:val="00153F35"/>
    <w:rsid w:val="00154163"/>
    <w:rsid w:val="0015446D"/>
    <w:rsid w:val="00154A5D"/>
    <w:rsid w:val="00154A65"/>
    <w:rsid w:val="00154B26"/>
    <w:rsid w:val="00154B40"/>
    <w:rsid w:val="00154F70"/>
    <w:rsid w:val="00155269"/>
    <w:rsid w:val="001555BC"/>
    <w:rsid w:val="0015576A"/>
    <w:rsid w:val="0015580B"/>
    <w:rsid w:val="00155860"/>
    <w:rsid w:val="00155A1B"/>
    <w:rsid w:val="0015609B"/>
    <w:rsid w:val="00156C39"/>
    <w:rsid w:val="001570FC"/>
    <w:rsid w:val="0015722F"/>
    <w:rsid w:val="001572E9"/>
    <w:rsid w:val="0015767F"/>
    <w:rsid w:val="001577E9"/>
    <w:rsid w:val="00157EDE"/>
    <w:rsid w:val="00160059"/>
    <w:rsid w:val="0016097F"/>
    <w:rsid w:val="00160AF2"/>
    <w:rsid w:val="00160E6C"/>
    <w:rsid w:val="00161101"/>
    <w:rsid w:val="00161467"/>
    <w:rsid w:val="00161791"/>
    <w:rsid w:val="00161A3F"/>
    <w:rsid w:val="00161DDA"/>
    <w:rsid w:val="00162094"/>
    <w:rsid w:val="0016229B"/>
    <w:rsid w:val="001622BB"/>
    <w:rsid w:val="00162440"/>
    <w:rsid w:val="00162470"/>
    <w:rsid w:val="001627C9"/>
    <w:rsid w:val="001627FC"/>
    <w:rsid w:val="0016298D"/>
    <w:rsid w:val="00162C42"/>
    <w:rsid w:val="00162DD0"/>
    <w:rsid w:val="00162DF3"/>
    <w:rsid w:val="00162EE3"/>
    <w:rsid w:val="00163086"/>
    <w:rsid w:val="00163377"/>
    <w:rsid w:val="00163D8D"/>
    <w:rsid w:val="001642C6"/>
    <w:rsid w:val="00164358"/>
    <w:rsid w:val="00164413"/>
    <w:rsid w:val="001649C5"/>
    <w:rsid w:val="00164D08"/>
    <w:rsid w:val="00164F8E"/>
    <w:rsid w:val="0016517C"/>
    <w:rsid w:val="001652DE"/>
    <w:rsid w:val="001656D2"/>
    <w:rsid w:val="00165703"/>
    <w:rsid w:val="00165AA9"/>
    <w:rsid w:val="00165D74"/>
    <w:rsid w:val="0016626E"/>
    <w:rsid w:val="00166276"/>
    <w:rsid w:val="0016645E"/>
    <w:rsid w:val="00166700"/>
    <w:rsid w:val="001668C9"/>
    <w:rsid w:val="001671AB"/>
    <w:rsid w:val="0016747E"/>
    <w:rsid w:val="001679F1"/>
    <w:rsid w:val="00167BAE"/>
    <w:rsid w:val="00167BE5"/>
    <w:rsid w:val="00167C9A"/>
    <w:rsid w:val="001704AF"/>
    <w:rsid w:val="00170649"/>
    <w:rsid w:val="00170766"/>
    <w:rsid w:val="0017118E"/>
    <w:rsid w:val="001715E5"/>
    <w:rsid w:val="00171809"/>
    <w:rsid w:val="001719CD"/>
    <w:rsid w:val="00171A28"/>
    <w:rsid w:val="0017209C"/>
    <w:rsid w:val="001729D8"/>
    <w:rsid w:val="001730A8"/>
    <w:rsid w:val="00173167"/>
    <w:rsid w:val="0017317D"/>
    <w:rsid w:val="001731E5"/>
    <w:rsid w:val="0017332C"/>
    <w:rsid w:val="00173641"/>
    <w:rsid w:val="00173878"/>
    <w:rsid w:val="00173C08"/>
    <w:rsid w:val="00173D5A"/>
    <w:rsid w:val="00173E01"/>
    <w:rsid w:val="0017421C"/>
    <w:rsid w:val="00174608"/>
    <w:rsid w:val="00174626"/>
    <w:rsid w:val="0017539E"/>
    <w:rsid w:val="00175610"/>
    <w:rsid w:val="00175892"/>
    <w:rsid w:val="00175A00"/>
    <w:rsid w:val="00175E2F"/>
    <w:rsid w:val="001762E0"/>
    <w:rsid w:val="00176325"/>
    <w:rsid w:val="001763EB"/>
    <w:rsid w:val="00176709"/>
    <w:rsid w:val="001768F9"/>
    <w:rsid w:val="00176CC5"/>
    <w:rsid w:val="00176CDE"/>
    <w:rsid w:val="00176DA0"/>
    <w:rsid w:val="00176E4C"/>
    <w:rsid w:val="001772A8"/>
    <w:rsid w:val="00177550"/>
    <w:rsid w:val="00177810"/>
    <w:rsid w:val="001803E0"/>
    <w:rsid w:val="00180ADF"/>
    <w:rsid w:val="00180B53"/>
    <w:rsid w:val="00180B99"/>
    <w:rsid w:val="00180B9A"/>
    <w:rsid w:val="00180D38"/>
    <w:rsid w:val="00181533"/>
    <w:rsid w:val="00181544"/>
    <w:rsid w:val="0018197D"/>
    <w:rsid w:val="001825DF"/>
    <w:rsid w:val="00182675"/>
    <w:rsid w:val="00182681"/>
    <w:rsid w:val="001826BF"/>
    <w:rsid w:val="001831A2"/>
    <w:rsid w:val="00183221"/>
    <w:rsid w:val="00183345"/>
    <w:rsid w:val="00183744"/>
    <w:rsid w:val="001838F1"/>
    <w:rsid w:val="00183B14"/>
    <w:rsid w:val="001841C9"/>
    <w:rsid w:val="001849FF"/>
    <w:rsid w:val="00184ABE"/>
    <w:rsid w:val="00184C3F"/>
    <w:rsid w:val="00185642"/>
    <w:rsid w:val="00185DC4"/>
    <w:rsid w:val="00185E75"/>
    <w:rsid w:val="00186B07"/>
    <w:rsid w:val="00186C3B"/>
    <w:rsid w:val="00187954"/>
    <w:rsid w:val="00187982"/>
    <w:rsid w:val="00187EF2"/>
    <w:rsid w:val="001905AF"/>
    <w:rsid w:val="00190AEE"/>
    <w:rsid w:val="00190C23"/>
    <w:rsid w:val="00190F28"/>
    <w:rsid w:val="001916A2"/>
    <w:rsid w:val="00191E06"/>
    <w:rsid w:val="001920F0"/>
    <w:rsid w:val="001923BD"/>
    <w:rsid w:val="00192527"/>
    <w:rsid w:val="00192611"/>
    <w:rsid w:val="00192839"/>
    <w:rsid w:val="00192AC2"/>
    <w:rsid w:val="00192ACF"/>
    <w:rsid w:val="00192DBF"/>
    <w:rsid w:val="0019339E"/>
    <w:rsid w:val="0019355A"/>
    <w:rsid w:val="001937B6"/>
    <w:rsid w:val="00193946"/>
    <w:rsid w:val="001939AA"/>
    <w:rsid w:val="00193A3C"/>
    <w:rsid w:val="0019415F"/>
    <w:rsid w:val="001945B4"/>
    <w:rsid w:val="00194D51"/>
    <w:rsid w:val="00194DA0"/>
    <w:rsid w:val="001950A9"/>
    <w:rsid w:val="00195101"/>
    <w:rsid w:val="00195338"/>
    <w:rsid w:val="001956BC"/>
    <w:rsid w:val="00195857"/>
    <w:rsid w:val="001958E5"/>
    <w:rsid w:val="00195BC3"/>
    <w:rsid w:val="00195C2B"/>
    <w:rsid w:val="00195D17"/>
    <w:rsid w:val="001962EA"/>
    <w:rsid w:val="001965A7"/>
    <w:rsid w:val="00196740"/>
    <w:rsid w:val="00196974"/>
    <w:rsid w:val="001969BA"/>
    <w:rsid w:val="001969FD"/>
    <w:rsid w:val="00197151"/>
    <w:rsid w:val="001974C8"/>
    <w:rsid w:val="00197514"/>
    <w:rsid w:val="001979CD"/>
    <w:rsid w:val="00197B5D"/>
    <w:rsid w:val="00197D2B"/>
    <w:rsid w:val="00197EAE"/>
    <w:rsid w:val="00197EF1"/>
    <w:rsid w:val="001A05F1"/>
    <w:rsid w:val="001A0A9F"/>
    <w:rsid w:val="001A0D4C"/>
    <w:rsid w:val="001A0E1F"/>
    <w:rsid w:val="001A10F9"/>
    <w:rsid w:val="001A110F"/>
    <w:rsid w:val="001A141D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2D75"/>
    <w:rsid w:val="001A322C"/>
    <w:rsid w:val="001A3F0F"/>
    <w:rsid w:val="001A3F1E"/>
    <w:rsid w:val="001A47A9"/>
    <w:rsid w:val="001A4952"/>
    <w:rsid w:val="001A4BB9"/>
    <w:rsid w:val="001A5232"/>
    <w:rsid w:val="001A5310"/>
    <w:rsid w:val="001A53CE"/>
    <w:rsid w:val="001A5548"/>
    <w:rsid w:val="001A5C5B"/>
    <w:rsid w:val="001A5CEF"/>
    <w:rsid w:val="001A5FF0"/>
    <w:rsid w:val="001A6020"/>
    <w:rsid w:val="001A62A1"/>
    <w:rsid w:val="001A62E6"/>
    <w:rsid w:val="001A6B16"/>
    <w:rsid w:val="001A6F28"/>
    <w:rsid w:val="001A7A8A"/>
    <w:rsid w:val="001B016A"/>
    <w:rsid w:val="001B0261"/>
    <w:rsid w:val="001B04FF"/>
    <w:rsid w:val="001B055A"/>
    <w:rsid w:val="001B1196"/>
    <w:rsid w:val="001B13B0"/>
    <w:rsid w:val="001B14DE"/>
    <w:rsid w:val="001B1500"/>
    <w:rsid w:val="001B1574"/>
    <w:rsid w:val="001B18C4"/>
    <w:rsid w:val="001B1947"/>
    <w:rsid w:val="001B1B37"/>
    <w:rsid w:val="001B1DF7"/>
    <w:rsid w:val="001B2055"/>
    <w:rsid w:val="001B213A"/>
    <w:rsid w:val="001B22B4"/>
    <w:rsid w:val="001B26B9"/>
    <w:rsid w:val="001B277B"/>
    <w:rsid w:val="001B2B33"/>
    <w:rsid w:val="001B2C46"/>
    <w:rsid w:val="001B2EE2"/>
    <w:rsid w:val="001B2FFA"/>
    <w:rsid w:val="001B3190"/>
    <w:rsid w:val="001B3437"/>
    <w:rsid w:val="001B3612"/>
    <w:rsid w:val="001B3DA7"/>
    <w:rsid w:val="001B41C9"/>
    <w:rsid w:val="001B4279"/>
    <w:rsid w:val="001B4349"/>
    <w:rsid w:val="001B44E9"/>
    <w:rsid w:val="001B4529"/>
    <w:rsid w:val="001B4922"/>
    <w:rsid w:val="001B4B11"/>
    <w:rsid w:val="001B4DA9"/>
    <w:rsid w:val="001B4F07"/>
    <w:rsid w:val="001B505C"/>
    <w:rsid w:val="001B51D8"/>
    <w:rsid w:val="001B532D"/>
    <w:rsid w:val="001B5468"/>
    <w:rsid w:val="001B5ADD"/>
    <w:rsid w:val="001B5E83"/>
    <w:rsid w:val="001B63D2"/>
    <w:rsid w:val="001B6847"/>
    <w:rsid w:val="001B6B19"/>
    <w:rsid w:val="001B71F7"/>
    <w:rsid w:val="001B7360"/>
    <w:rsid w:val="001B7556"/>
    <w:rsid w:val="001B78D5"/>
    <w:rsid w:val="001B7AB7"/>
    <w:rsid w:val="001B7BC0"/>
    <w:rsid w:val="001B7CAB"/>
    <w:rsid w:val="001C044E"/>
    <w:rsid w:val="001C0B96"/>
    <w:rsid w:val="001C0F3E"/>
    <w:rsid w:val="001C1020"/>
    <w:rsid w:val="001C10B2"/>
    <w:rsid w:val="001C1288"/>
    <w:rsid w:val="001C13E7"/>
    <w:rsid w:val="001C143E"/>
    <w:rsid w:val="001C16AC"/>
    <w:rsid w:val="001C1C6E"/>
    <w:rsid w:val="001C1F6E"/>
    <w:rsid w:val="001C20F5"/>
    <w:rsid w:val="001C2151"/>
    <w:rsid w:val="001C22CB"/>
    <w:rsid w:val="001C27BC"/>
    <w:rsid w:val="001C28C7"/>
    <w:rsid w:val="001C2962"/>
    <w:rsid w:val="001C2A06"/>
    <w:rsid w:val="001C2C55"/>
    <w:rsid w:val="001C3207"/>
    <w:rsid w:val="001C3259"/>
    <w:rsid w:val="001C340C"/>
    <w:rsid w:val="001C375D"/>
    <w:rsid w:val="001C3A10"/>
    <w:rsid w:val="001C4366"/>
    <w:rsid w:val="001C43CE"/>
    <w:rsid w:val="001C4763"/>
    <w:rsid w:val="001C4918"/>
    <w:rsid w:val="001C4932"/>
    <w:rsid w:val="001C4989"/>
    <w:rsid w:val="001C52F5"/>
    <w:rsid w:val="001C5484"/>
    <w:rsid w:val="001C5678"/>
    <w:rsid w:val="001C5861"/>
    <w:rsid w:val="001C595E"/>
    <w:rsid w:val="001C5A49"/>
    <w:rsid w:val="001C5C4A"/>
    <w:rsid w:val="001C5E91"/>
    <w:rsid w:val="001C5F0E"/>
    <w:rsid w:val="001C5F5B"/>
    <w:rsid w:val="001C67EE"/>
    <w:rsid w:val="001C67F4"/>
    <w:rsid w:val="001C6817"/>
    <w:rsid w:val="001C69BD"/>
    <w:rsid w:val="001C6BD7"/>
    <w:rsid w:val="001C73EB"/>
    <w:rsid w:val="001C7585"/>
    <w:rsid w:val="001C784A"/>
    <w:rsid w:val="001C7901"/>
    <w:rsid w:val="001C7B5F"/>
    <w:rsid w:val="001D02B8"/>
    <w:rsid w:val="001D0741"/>
    <w:rsid w:val="001D0747"/>
    <w:rsid w:val="001D13BD"/>
    <w:rsid w:val="001D1809"/>
    <w:rsid w:val="001D1A0E"/>
    <w:rsid w:val="001D1C34"/>
    <w:rsid w:val="001D2209"/>
    <w:rsid w:val="001D233C"/>
    <w:rsid w:val="001D24C9"/>
    <w:rsid w:val="001D2763"/>
    <w:rsid w:val="001D2CBF"/>
    <w:rsid w:val="001D2FE1"/>
    <w:rsid w:val="001D3012"/>
    <w:rsid w:val="001D32DC"/>
    <w:rsid w:val="001D362E"/>
    <w:rsid w:val="001D3CD5"/>
    <w:rsid w:val="001D4F2A"/>
    <w:rsid w:val="001D4FB7"/>
    <w:rsid w:val="001D5250"/>
    <w:rsid w:val="001D530E"/>
    <w:rsid w:val="001D57DA"/>
    <w:rsid w:val="001D5AAA"/>
    <w:rsid w:val="001D5B4C"/>
    <w:rsid w:val="001D5BDE"/>
    <w:rsid w:val="001D5EB4"/>
    <w:rsid w:val="001D6335"/>
    <w:rsid w:val="001D65E2"/>
    <w:rsid w:val="001D663D"/>
    <w:rsid w:val="001D693E"/>
    <w:rsid w:val="001D6F33"/>
    <w:rsid w:val="001D7198"/>
    <w:rsid w:val="001D790D"/>
    <w:rsid w:val="001D7943"/>
    <w:rsid w:val="001E0473"/>
    <w:rsid w:val="001E066E"/>
    <w:rsid w:val="001E0B57"/>
    <w:rsid w:val="001E0BB5"/>
    <w:rsid w:val="001E0DEC"/>
    <w:rsid w:val="001E14A6"/>
    <w:rsid w:val="001E157A"/>
    <w:rsid w:val="001E18DB"/>
    <w:rsid w:val="001E1B42"/>
    <w:rsid w:val="001E1F34"/>
    <w:rsid w:val="001E1F96"/>
    <w:rsid w:val="001E2483"/>
    <w:rsid w:val="001E24AC"/>
    <w:rsid w:val="001E26BA"/>
    <w:rsid w:val="001E26D0"/>
    <w:rsid w:val="001E2F3C"/>
    <w:rsid w:val="001E2F41"/>
    <w:rsid w:val="001E34CF"/>
    <w:rsid w:val="001E3562"/>
    <w:rsid w:val="001E3809"/>
    <w:rsid w:val="001E38B9"/>
    <w:rsid w:val="001E38E4"/>
    <w:rsid w:val="001E3B29"/>
    <w:rsid w:val="001E3C05"/>
    <w:rsid w:val="001E3DC3"/>
    <w:rsid w:val="001E443B"/>
    <w:rsid w:val="001E4B97"/>
    <w:rsid w:val="001E4DA8"/>
    <w:rsid w:val="001E4F61"/>
    <w:rsid w:val="001E515A"/>
    <w:rsid w:val="001E53F9"/>
    <w:rsid w:val="001E5B36"/>
    <w:rsid w:val="001E5B61"/>
    <w:rsid w:val="001E5EB4"/>
    <w:rsid w:val="001E5FF8"/>
    <w:rsid w:val="001E6350"/>
    <w:rsid w:val="001E6428"/>
    <w:rsid w:val="001E67F9"/>
    <w:rsid w:val="001E6D27"/>
    <w:rsid w:val="001E6D4A"/>
    <w:rsid w:val="001E6FBD"/>
    <w:rsid w:val="001E746B"/>
    <w:rsid w:val="001E79F5"/>
    <w:rsid w:val="001E7D4D"/>
    <w:rsid w:val="001E7F4F"/>
    <w:rsid w:val="001E7F9F"/>
    <w:rsid w:val="001F007E"/>
    <w:rsid w:val="001F026A"/>
    <w:rsid w:val="001F08A0"/>
    <w:rsid w:val="001F08ED"/>
    <w:rsid w:val="001F0B6E"/>
    <w:rsid w:val="001F1170"/>
    <w:rsid w:val="001F13F4"/>
    <w:rsid w:val="001F1494"/>
    <w:rsid w:val="001F19CC"/>
    <w:rsid w:val="001F19D6"/>
    <w:rsid w:val="001F1A4F"/>
    <w:rsid w:val="001F1BD2"/>
    <w:rsid w:val="001F1D81"/>
    <w:rsid w:val="001F2748"/>
    <w:rsid w:val="001F328F"/>
    <w:rsid w:val="001F349D"/>
    <w:rsid w:val="001F36EC"/>
    <w:rsid w:val="001F3CB3"/>
    <w:rsid w:val="001F3DBC"/>
    <w:rsid w:val="001F3EFC"/>
    <w:rsid w:val="001F3F81"/>
    <w:rsid w:val="001F3F8F"/>
    <w:rsid w:val="001F40D7"/>
    <w:rsid w:val="001F4130"/>
    <w:rsid w:val="001F41DF"/>
    <w:rsid w:val="001F4461"/>
    <w:rsid w:val="001F46A2"/>
    <w:rsid w:val="001F5057"/>
    <w:rsid w:val="001F517B"/>
    <w:rsid w:val="001F52C6"/>
    <w:rsid w:val="001F58EB"/>
    <w:rsid w:val="001F66C7"/>
    <w:rsid w:val="001F6A6A"/>
    <w:rsid w:val="001F7017"/>
    <w:rsid w:val="001F72F2"/>
    <w:rsid w:val="001F73B3"/>
    <w:rsid w:val="001F744C"/>
    <w:rsid w:val="001F788F"/>
    <w:rsid w:val="001F78A8"/>
    <w:rsid w:val="001F78AB"/>
    <w:rsid w:val="001F78AD"/>
    <w:rsid w:val="001F7935"/>
    <w:rsid w:val="001F7A42"/>
    <w:rsid w:val="001F7BF7"/>
    <w:rsid w:val="001F7CA3"/>
    <w:rsid w:val="002000AC"/>
    <w:rsid w:val="00200200"/>
    <w:rsid w:val="00200EB6"/>
    <w:rsid w:val="0020113B"/>
    <w:rsid w:val="002014AA"/>
    <w:rsid w:val="00201545"/>
    <w:rsid w:val="002015F1"/>
    <w:rsid w:val="00201AF9"/>
    <w:rsid w:val="00202067"/>
    <w:rsid w:val="002024EE"/>
    <w:rsid w:val="002027B5"/>
    <w:rsid w:val="00202D89"/>
    <w:rsid w:val="00202EA2"/>
    <w:rsid w:val="00203107"/>
    <w:rsid w:val="0020393E"/>
    <w:rsid w:val="00203B32"/>
    <w:rsid w:val="00203CC7"/>
    <w:rsid w:val="0020439E"/>
    <w:rsid w:val="00204465"/>
    <w:rsid w:val="002047BA"/>
    <w:rsid w:val="0020492C"/>
    <w:rsid w:val="00204AB6"/>
    <w:rsid w:val="00204C57"/>
    <w:rsid w:val="00204F6D"/>
    <w:rsid w:val="00205060"/>
    <w:rsid w:val="00205B2B"/>
    <w:rsid w:val="00205B50"/>
    <w:rsid w:val="00205C90"/>
    <w:rsid w:val="00205E0F"/>
    <w:rsid w:val="00205E1F"/>
    <w:rsid w:val="002060C9"/>
    <w:rsid w:val="00206511"/>
    <w:rsid w:val="002067CD"/>
    <w:rsid w:val="00206BD6"/>
    <w:rsid w:val="0020788E"/>
    <w:rsid w:val="002079C0"/>
    <w:rsid w:val="00207A24"/>
    <w:rsid w:val="00207CB7"/>
    <w:rsid w:val="00207DA2"/>
    <w:rsid w:val="002101A5"/>
    <w:rsid w:val="002104D1"/>
    <w:rsid w:val="00210973"/>
    <w:rsid w:val="00210A7F"/>
    <w:rsid w:val="00210CA8"/>
    <w:rsid w:val="002110EE"/>
    <w:rsid w:val="00211125"/>
    <w:rsid w:val="002111C7"/>
    <w:rsid w:val="00211507"/>
    <w:rsid w:val="00211574"/>
    <w:rsid w:val="002119E7"/>
    <w:rsid w:val="00211D01"/>
    <w:rsid w:val="00211E62"/>
    <w:rsid w:val="00211EDD"/>
    <w:rsid w:val="00212262"/>
    <w:rsid w:val="002125C1"/>
    <w:rsid w:val="00212741"/>
    <w:rsid w:val="00212BB6"/>
    <w:rsid w:val="00213170"/>
    <w:rsid w:val="00213323"/>
    <w:rsid w:val="0021354B"/>
    <w:rsid w:val="00213C2D"/>
    <w:rsid w:val="00213E1C"/>
    <w:rsid w:val="00213F7A"/>
    <w:rsid w:val="00214008"/>
    <w:rsid w:val="00214144"/>
    <w:rsid w:val="00214646"/>
    <w:rsid w:val="002147FE"/>
    <w:rsid w:val="00214D1A"/>
    <w:rsid w:val="00215343"/>
    <w:rsid w:val="0021567F"/>
    <w:rsid w:val="002157EC"/>
    <w:rsid w:val="00215A36"/>
    <w:rsid w:val="00215CD5"/>
    <w:rsid w:val="00215DDA"/>
    <w:rsid w:val="00215E00"/>
    <w:rsid w:val="00216579"/>
    <w:rsid w:val="00216620"/>
    <w:rsid w:val="002167F3"/>
    <w:rsid w:val="00216B70"/>
    <w:rsid w:val="00216CB1"/>
    <w:rsid w:val="002174C2"/>
    <w:rsid w:val="00217783"/>
    <w:rsid w:val="00217B43"/>
    <w:rsid w:val="00217C02"/>
    <w:rsid w:val="00217EF8"/>
    <w:rsid w:val="00217F27"/>
    <w:rsid w:val="00217F9E"/>
    <w:rsid w:val="0022086E"/>
    <w:rsid w:val="0022090D"/>
    <w:rsid w:val="002209DA"/>
    <w:rsid w:val="00220C80"/>
    <w:rsid w:val="00220DE2"/>
    <w:rsid w:val="0022102E"/>
    <w:rsid w:val="002212C7"/>
    <w:rsid w:val="00221431"/>
    <w:rsid w:val="00222618"/>
    <w:rsid w:val="00222625"/>
    <w:rsid w:val="002226C8"/>
    <w:rsid w:val="002227ED"/>
    <w:rsid w:val="00222877"/>
    <w:rsid w:val="00222A01"/>
    <w:rsid w:val="00222C1B"/>
    <w:rsid w:val="00222FD1"/>
    <w:rsid w:val="00222FDA"/>
    <w:rsid w:val="00224111"/>
    <w:rsid w:val="00224136"/>
    <w:rsid w:val="00224141"/>
    <w:rsid w:val="0022465F"/>
    <w:rsid w:val="002247B0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F5E"/>
    <w:rsid w:val="00226148"/>
    <w:rsid w:val="002262FE"/>
    <w:rsid w:val="00226720"/>
    <w:rsid w:val="00226C42"/>
    <w:rsid w:val="00226CF1"/>
    <w:rsid w:val="002270BC"/>
    <w:rsid w:val="0022732A"/>
    <w:rsid w:val="00227388"/>
    <w:rsid w:val="002273C9"/>
    <w:rsid w:val="00227886"/>
    <w:rsid w:val="00227A59"/>
    <w:rsid w:val="00227DFC"/>
    <w:rsid w:val="002300C8"/>
    <w:rsid w:val="002300F2"/>
    <w:rsid w:val="00230A04"/>
    <w:rsid w:val="00230CDB"/>
    <w:rsid w:val="002315F1"/>
    <w:rsid w:val="0023193F"/>
    <w:rsid w:val="00231C58"/>
    <w:rsid w:val="00232580"/>
    <w:rsid w:val="00232B28"/>
    <w:rsid w:val="00232BE0"/>
    <w:rsid w:val="00232C9C"/>
    <w:rsid w:val="00232EA3"/>
    <w:rsid w:val="00232F3A"/>
    <w:rsid w:val="00233085"/>
    <w:rsid w:val="002333AC"/>
    <w:rsid w:val="0023342D"/>
    <w:rsid w:val="002334F4"/>
    <w:rsid w:val="0023355B"/>
    <w:rsid w:val="0023370D"/>
    <w:rsid w:val="0023389E"/>
    <w:rsid w:val="00233CE2"/>
    <w:rsid w:val="00234159"/>
    <w:rsid w:val="002341FB"/>
    <w:rsid w:val="0023431C"/>
    <w:rsid w:val="002344EE"/>
    <w:rsid w:val="00234980"/>
    <w:rsid w:val="00234A11"/>
    <w:rsid w:val="00234D12"/>
    <w:rsid w:val="00234EAF"/>
    <w:rsid w:val="00234FBA"/>
    <w:rsid w:val="0023543B"/>
    <w:rsid w:val="00235D78"/>
    <w:rsid w:val="00235DAF"/>
    <w:rsid w:val="0023632C"/>
    <w:rsid w:val="00236537"/>
    <w:rsid w:val="00236635"/>
    <w:rsid w:val="00236874"/>
    <w:rsid w:val="00236B36"/>
    <w:rsid w:val="00236C4E"/>
    <w:rsid w:val="00236D11"/>
    <w:rsid w:val="002371CF"/>
    <w:rsid w:val="002372E1"/>
    <w:rsid w:val="002373A4"/>
    <w:rsid w:val="00237556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A18"/>
    <w:rsid w:val="00241BC8"/>
    <w:rsid w:val="00241F34"/>
    <w:rsid w:val="00241F36"/>
    <w:rsid w:val="0024206F"/>
    <w:rsid w:val="00242446"/>
    <w:rsid w:val="002426C6"/>
    <w:rsid w:val="00242DBA"/>
    <w:rsid w:val="002432EE"/>
    <w:rsid w:val="002433AD"/>
    <w:rsid w:val="00244252"/>
    <w:rsid w:val="002442E1"/>
    <w:rsid w:val="002443E1"/>
    <w:rsid w:val="002445C2"/>
    <w:rsid w:val="00244992"/>
    <w:rsid w:val="00244EF2"/>
    <w:rsid w:val="00244F60"/>
    <w:rsid w:val="00245499"/>
    <w:rsid w:val="0024564B"/>
    <w:rsid w:val="0024587F"/>
    <w:rsid w:val="0024588E"/>
    <w:rsid w:val="00245A8E"/>
    <w:rsid w:val="00245AB2"/>
    <w:rsid w:val="00245D2E"/>
    <w:rsid w:val="00245FDF"/>
    <w:rsid w:val="00247063"/>
    <w:rsid w:val="00247193"/>
    <w:rsid w:val="002475C2"/>
    <w:rsid w:val="00247677"/>
    <w:rsid w:val="002479DC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0CDE"/>
    <w:rsid w:val="00251012"/>
    <w:rsid w:val="00251020"/>
    <w:rsid w:val="0025170E"/>
    <w:rsid w:val="002517D4"/>
    <w:rsid w:val="00251CC2"/>
    <w:rsid w:val="00251CCA"/>
    <w:rsid w:val="0025203C"/>
    <w:rsid w:val="0025223B"/>
    <w:rsid w:val="0025242A"/>
    <w:rsid w:val="0025275A"/>
    <w:rsid w:val="00252783"/>
    <w:rsid w:val="002528B9"/>
    <w:rsid w:val="00252C44"/>
    <w:rsid w:val="00253351"/>
    <w:rsid w:val="00253AC4"/>
    <w:rsid w:val="00253AC7"/>
    <w:rsid w:val="00253D54"/>
    <w:rsid w:val="00253FE2"/>
    <w:rsid w:val="0025403F"/>
    <w:rsid w:val="002540BE"/>
    <w:rsid w:val="0025432B"/>
    <w:rsid w:val="002545C0"/>
    <w:rsid w:val="00254D5B"/>
    <w:rsid w:val="00254FDC"/>
    <w:rsid w:val="00255223"/>
    <w:rsid w:val="00255285"/>
    <w:rsid w:val="002553F6"/>
    <w:rsid w:val="00255B5D"/>
    <w:rsid w:val="00255E58"/>
    <w:rsid w:val="00256002"/>
    <w:rsid w:val="00256309"/>
    <w:rsid w:val="002564DF"/>
    <w:rsid w:val="002567FC"/>
    <w:rsid w:val="00256AAE"/>
    <w:rsid w:val="00257B21"/>
    <w:rsid w:val="00257F50"/>
    <w:rsid w:val="002604FF"/>
    <w:rsid w:val="0026077A"/>
    <w:rsid w:val="00260AC4"/>
    <w:rsid w:val="00260EE2"/>
    <w:rsid w:val="0026101D"/>
    <w:rsid w:val="002611EA"/>
    <w:rsid w:val="002614A4"/>
    <w:rsid w:val="00261747"/>
    <w:rsid w:val="00261C0E"/>
    <w:rsid w:val="0026204E"/>
    <w:rsid w:val="002625C8"/>
    <w:rsid w:val="002626FC"/>
    <w:rsid w:val="0026296A"/>
    <w:rsid w:val="00262AF4"/>
    <w:rsid w:val="00262F4F"/>
    <w:rsid w:val="00263021"/>
    <w:rsid w:val="00263138"/>
    <w:rsid w:val="00263197"/>
    <w:rsid w:val="002636E1"/>
    <w:rsid w:val="00263D87"/>
    <w:rsid w:val="00263E46"/>
    <w:rsid w:val="002642BE"/>
    <w:rsid w:val="002647D0"/>
    <w:rsid w:val="00264B20"/>
    <w:rsid w:val="00264BEA"/>
    <w:rsid w:val="00264C5F"/>
    <w:rsid w:val="002652FB"/>
    <w:rsid w:val="00265354"/>
    <w:rsid w:val="002654E3"/>
    <w:rsid w:val="002655EB"/>
    <w:rsid w:val="00265663"/>
    <w:rsid w:val="002656C5"/>
    <w:rsid w:val="0026577C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7F6"/>
    <w:rsid w:val="00267F77"/>
    <w:rsid w:val="00270529"/>
    <w:rsid w:val="00270AEC"/>
    <w:rsid w:val="00270F7F"/>
    <w:rsid w:val="002711EE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CAB"/>
    <w:rsid w:val="00272E94"/>
    <w:rsid w:val="00272F5A"/>
    <w:rsid w:val="00273064"/>
    <w:rsid w:val="002732C4"/>
    <w:rsid w:val="002735A5"/>
    <w:rsid w:val="002737EC"/>
    <w:rsid w:val="00273914"/>
    <w:rsid w:val="00273D99"/>
    <w:rsid w:val="00273DF8"/>
    <w:rsid w:val="00273E1A"/>
    <w:rsid w:val="002745CD"/>
    <w:rsid w:val="00274B25"/>
    <w:rsid w:val="00274C16"/>
    <w:rsid w:val="002751DA"/>
    <w:rsid w:val="00275277"/>
    <w:rsid w:val="00275818"/>
    <w:rsid w:val="00276133"/>
    <w:rsid w:val="002762E6"/>
    <w:rsid w:val="002766E5"/>
    <w:rsid w:val="00276711"/>
    <w:rsid w:val="002768F5"/>
    <w:rsid w:val="00276AFF"/>
    <w:rsid w:val="00276D70"/>
    <w:rsid w:val="00276FEF"/>
    <w:rsid w:val="00277205"/>
    <w:rsid w:val="00277266"/>
    <w:rsid w:val="002774E9"/>
    <w:rsid w:val="00277C6A"/>
    <w:rsid w:val="00277D9A"/>
    <w:rsid w:val="0028018D"/>
    <w:rsid w:val="0028023F"/>
    <w:rsid w:val="0028033B"/>
    <w:rsid w:val="00280418"/>
    <w:rsid w:val="00280847"/>
    <w:rsid w:val="00280A43"/>
    <w:rsid w:val="00280D38"/>
    <w:rsid w:val="00280D6F"/>
    <w:rsid w:val="0028124C"/>
    <w:rsid w:val="0028163E"/>
    <w:rsid w:val="00281DDA"/>
    <w:rsid w:val="00281FC1"/>
    <w:rsid w:val="00282186"/>
    <w:rsid w:val="002823FB"/>
    <w:rsid w:val="002825BA"/>
    <w:rsid w:val="00282684"/>
    <w:rsid w:val="00282AFC"/>
    <w:rsid w:val="00282E99"/>
    <w:rsid w:val="002831DC"/>
    <w:rsid w:val="0028331B"/>
    <w:rsid w:val="00283721"/>
    <w:rsid w:val="00283E27"/>
    <w:rsid w:val="0028406D"/>
    <w:rsid w:val="00284883"/>
    <w:rsid w:val="00285030"/>
    <w:rsid w:val="0028503B"/>
    <w:rsid w:val="002856A6"/>
    <w:rsid w:val="00285BD0"/>
    <w:rsid w:val="00285EF2"/>
    <w:rsid w:val="002860A7"/>
    <w:rsid w:val="00286258"/>
    <w:rsid w:val="00286580"/>
    <w:rsid w:val="002866FF"/>
    <w:rsid w:val="00286A6D"/>
    <w:rsid w:val="00286C26"/>
    <w:rsid w:val="00287031"/>
    <w:rsid w:val="002871F6"/>
    <w:rsid w:val="002872C0"/>
    <w:rsid w:val="002876EC"/>
    <w:rsid w:val="00287A70"/>
    <w:rsid w:val="0029028B"/>
    <w:rsid w:val="00290561"/>
    <w:rsid w:val="00290821"/>
    <w:rsid w:val="00290E52"/>
    <w:rsid w:val="00291022"/>
    <w:rsid w:val="0029148F"/>
    <w:rsid w:val="00291A09"/>
    <w:rsid w:val="0029200C"/>
    <w:rsid w:val="002924EE"/>
    <w:rsid w:val="00292A5F"/>
    <w:rsid w:val="00292C35"/>
    <w:rsid w:val="00292DA0"/>
    <w:rsid w:val="002931F4"/>
    <w:rsid w:val="00293260"/>
    <w:rsid w:val="00293336"/>
    <w:rsid w:val="0029333F"/>
    <w:rsid w:val="002937FF"/>
    <w:rsid w:val="002939AD"/>
    <w:rsid w:val="00293AD8"/>
    <w:rsid w:val="00293F54"/>
    <w:rsid w:val="00293F7C"/>
    <w:rsid w:val="00293FCD"/>
    <w:rsid w:val="002941E7"/>
    <w:rsid w:val="00294384"/>
    <w:rsid w:val="002948E2"/>
    <w:rsid w:val="00294F8B"/>
    <w:rsid w:val="00295260"/>
    <w:rsid w:val="002953A9"/>
    <w:rsid w:val="00295B74"/>
    <w:rsid w:val="00295BA9"/>
    <w:rsid w:val="00295CD7"/>
    <w:rsid w:val="00295E32"/>
    <w:rsid w:val="002962A0"/>
    <w:rsid w:val="002963E6"/>
    <w:rsid w:val="00296674"/>
    <w:rsid w:val="002967A1"/>
    <w:rsid w:val="00296973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A00C1"/>
    <w:rsid w:val="002A0B6F"/>
    <w:rsid w:val="002A1132"/>
    <w:rsid w:val="002A1851"/>
    <w:rsid w:val="002A1906"/>
    <w:rsid w:val="002A1DF4"/>
    <w:rsid w:val="002A2097"/>
    <w:rsid w:val="002A257D"/>
    <w:rsid w:val="002A2FCA"/>
    <w:rsid w:val="002A33F5"/>
    <w:rsid w:val="002A3583"/>
    <w:rsid w:val="002A3909"/>
    <w:rsid w:val="002A3AF5"/>
    <w:rsid w:val="002A3EE0"/>
    <w:rsid w:val="002A3FB1"/>
    <w:rsid w:val="002A3FF7"/>
    <w:rsid w:val="002A41EE"/>
    <w:rsid w:val="002A447E"/>
    <w:rsid w:val="002A4A19"/>
    <w:rsid w:val="002A4A3B"/>
    <w:rsid w:val="002A4E81"/>
    <w:rsid w:val="002A5160"/>
    <w:rsid w:val="002A52A3"/>
    <w:rsid w:val="002A5404"/>
    <w:rsid w:val="002A5640"/>
    <w:rsid w:val="002A5ACA"/>
    <w:rsid w:val="002A5CDF"/>
    <w:rsid w:val="002A5E64"/>
    <w:rsid w:val="002A5F7C"/>
    <w:rsid w:val="002A60D7"/>
    <w:rsid w:val="002A6276"/>
    <w:rsid w:val="002A6757"/>
    <w:rsid w:val="002A6B67"/>
    <w:rsid w:val="002A6C19"/>
    <w:rsid w:val="002A6F84"/>
    <w:rsid w:val="002A757E"/>
    <w:rsid w:val="002A75FB"/>
    <w:rsid w:val="002A774A"/>
    <w:rsid w:val="002A7A3B"/>
    <w:rsid w:val="002A7DD1"/>
    <w:rsid w:val="002B037A"/>
    <w:rsid w:val="002B0795"/>
    <w:rsid w:val="002B0AA5"/>
    <w:rsid w:val="002B0CCA"/>
    <w:rsid w:val="002B0E2E"/>
    <w:rsid w:val="002B16E1"/>
    <w:rsid w:val="002B1A8F"/>
    <w:rsid w:val="002B1CCC"/>
    <w:rsid w:val="002B2A55"/>
    <w:rsid w:val="002B2EC4"/>
    <w:rsid w:val="002B2EF8"/>
    <w:rsid w:val="002B2F31"/>
    <w:rsid w:val="002B3003"/>
    <w:rsid w:val="002B3C8A"/>
    <w:rsid w:val="002B45F6"/>
    <w:rsid w:val="002B473A"/>
    <w:rsid w:val="002B479C"/>
    <w:rsid w:val="002B49AF"/>
    <w:rsid w:val="002B49CB"/>
    <w:rsid w:val="002B4CBF"/>
    <w:rsid w:val="002B4D33"/>
    <w:rsid w:val="002B57AE"/>
    <w:rsid w:val="002B5A02"/>
    <w:rsid w:val="002B5B22"/>
    <w:rsid w:val="002B5D20"/>
    <w:rsid w:val="002B6295"/>
    <w:rsid w:val="002B6312"/>
    <w:rsid w:val="002B6504"/>
    <w:rsid w:val="002B6AF6"/>
    <w:rsid w:val="002B6D3E"/>
    <w:rsid w:val="002B6FC4"/>
    <w:rsid w:val="002B71F3"/>
    <w:rsid w:val="002B71F9"/>
    <w:rsid w:val="002B7293"/>
    <w:rsid w:val="002B7863"/>
    <w:rsid w:val="002B7BB7"/>
    <w:rsid w:val="002B7FE3"/>
    <w:rsid w:val="002C023D"/>
    <w:rsid w:val="002C05DD"/>
    <w:rsid w:val="002C0871"/>
    <w:rsid w:val="002C0F5C"/>
    <w:rsid w:val="002C102B"/>
    <w:rsid w:val="002C18B1"/>
    <w:rsid w:val="002C19CA"/>
    <w:rsid w:val="002C1A5B"/>
    <w:rsid w:val="002C1D7C"/>
    <w:rsid w:val="002C1E7B"/>
    <w:rsid w:val="002C26F7"/>
    <w:rsid w:val="002C2AC0"/>
    <w:rsid w:val="002C2CD1"/>
    <w:rsid w:val="002C2F33"/>
    <w:rsid w:val="002C324C"/>
    <w:rsid w:val="002C3343"/>
    <w:rsid w:val="002C35CF"/>
    <w:rsid w:val="002C36EB"/>
    <w:rsid w:val="002C38DA"/>
    <w:rsid w:val="002C3900"/>
    <w:rsid w:val="002C3C92"/>
    <w:rsid w:val="002C3DA3"/>
    <w:rsid w:val="002C3EAF"/>
    <w:rsid w:val="002C443E"/>
    <w:rsid w:val="002C4776"/>
    <w:rsid w:val="002C47BA"/>
    <w:rsid w:val="002C4A4A"/>
    <w:rsid w:val="002C4E1D"/>
    <w:rsid w:val="002C5259"/>
    <w:rsid w:val="002C5262"/>
    <w:rsid w:val="002C5348"/>
    <w:rsid w:val="002C53BA"/>
    <w:rsid w:val="002C53C6"/>
    <w:rsid w:val="002C5416"/>
    <w:rsid w:val="002C567C"/>
    <w:rsid w:val="002C5725"/>
    <w:rsid w:val="002C5A69"/>
    <w:rsid w:val="002C612C"/>
    <w:rsid w:val="002C6422"/>
    <w:rsid w:val="002C644F"/>
    <w:rsid w:val="002C6903"/>
    <w:rsid w:val="002C6D9C"/>
    <w:rsid w:val="002C6DE0"/>
    <w:rsid w:val="002C6FF9"/>
    <w:rsid w:val="002C709F"/>
    <w:rsid w:val="002C7241"/>
    <w:rsid w:val="002C73FD"/>
    <w:rsid w:val="002C76CA"/>
    <w:rsid w:val="002C7B24"/>
    <w:rsid w:val="002C7FD5"/>
    <w:rsid w:val="002D00F1"/>
    <w:rsid w:val="002D09BB"/>
    <w:rsid w:val="002D0A4A"/>
    <w:rsid w:val="002D124F"/>
    <w:rsid w:val="002D1277"/>
    <w:rsid w:val="002D17C6"/>
    <w:rsid w:val="002D1C5C"/>
    <w:rsid w:val="002D1CCA"/>
    <w:rsid w:val="002D1E42"/>
    <w:rsid w:val="002D1F51"/>
    <w:rsid w:val="002D22EA"/>
    <w:rsid w:val="002D24A1"/>
    <w:rsid w:val="002D24AC"/>
    <w:rsid w:val="002D257C"/>
    <w:rsid w:val="002D2695"/>
    <w:rsid w:val="002D26F4"/>
    <w:rsid w:val="002D2837"/>
    <w:rsid w:val="002D28DA"/>
    <w:rsid w:val="002D2A77"/>
    <w:rsid w:val="002D2DA6"/>
    <w:rsid w:val="002D2E3F"/>
    <w:rsid w:val="002D3165"/>
    <w:rsid w:val="002D334C"/>
    <w:rsid w:val="002D3586"/>
    <w:rsid w:val="002D367C"/>
    <w:rsid w:val="002D375E"/>
    <w:rsid w:val="002D3828"/>
    <w:rsid w:val="002D3D85"/>
    <w:rsid w:val="002D45E8"/>
    <w:rsid w:val="002D49F9"/>
    <w:rsid w:val="002D4BD0"/>
    <w:rsid w:val="002D4DFD"/>
    <w:rsid w:val="002D4E64"/>
    <w:rsid w:val="002D5075"/>
    <w:rsid w:val="002D5206"/>
    <w:rsid w:val="002D551C"/>
    <w:rsid w:val="002D55B3"/>
    <w:rsid w:val="002D55B6"/>
    <w:rsid w:val="002D5BB1"/>
    <w:rsid w:val="002D618E"/>
    <w:rsid w:val="002D65A1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1A0"/>
    <w:rsid w:val="002E023F"/>
    <w:rsid w:val="002E09AD"/>
    <w:rsid w:val="002E0AB0"/>
    <w:rsid w:val="002E0FE6"/>
    <w:rsid w:val="002E11B5"/>
    <w:rsid w:val="002E13FE"/>
    <w:rsid w:val="002E17FC"/>
    <w:rsid w:val="002E1CC2"/>
    <w:rsid w:val="002E2484"/>
    <w:rsid w:val="002E262F"/>
    <w:rsid w:val="002E29DC"/>
    <w:rsid w:val="002E30D6"/>
    <w:rsid w:val="002E330D"/>
    <w:rsid w:val="002E3355"/>
    <w:rsid w:val="002E33E7"/>
    <w:rsid w:val="002E3475"/>
    <w:rsid w:val="002E3676"/>
    <w:rsid w:val="002E3A3D"/>
    <w:rsid w:val="002E3A5F"/>
    <w:rsid w:val="002E3A89"/>
    <w:rsid w:val="002E3AC3"/>
    <w:rsid w:val="002E3B04"/>
    <w:rsid w:val="002E3B2D"/>
    <w:rsid w:val="002E3B46"/>
    <w:rsid w:val="002E410C"/>
    <w:rsid w:val="002E479E"/>
    <w:rsid w:val="002E47D9"/>
    <w:rsid w:val="002E489B"/>
    <w:rsid w:val="002E4B37"/>
    <w:rsid w:val="002E4B57"/>
    <w:rsid w:val="002E4F77"/>
    <w:rsid w:val="002E5195"/>
    <w:rsid w:val="002E519B"/>
    <w:rsid w:val="002E5567"/>
    <w:rsid w:val="002E5DE0"/>
    <w:rsid w:val="002E62D0"/>
    <w:rsid w:val="002E63A6"/>
    <w:rsid w:val="002E650C"/>
    <w:rsid w:val="002E68AF"/>
    <w:rsid w:val="002E69CC"/>
    <w:rsid w:val="002E6A8A"/>
    <w:rsid w:val="002E6BD7"/>
    <w:rsid w:val="002E6D93"/>
    <w:rsid w:val="002E6FF6"/>
    <w:rsid w:val="002E7314"/>
    <w:rsid w:val="002E73B8"/>
    <w:rsid w:val="002F00F9"/>
    <w:rsid w:val="002F01E6"/>
    <w:rsid w:val="002F050C"/>
    <w:rsid w:val="002F0F42"/>
    <w:rsid w:val="002F1466"/>
    <w:rsid w:val="002F16A7"/>
    <w:rsid w:val="002F177D"/>
    <w:rsid w:val="002F1950"/>
    <w:rsid w:val="002F1988"/>
    <w:rsid w:val="002F1A24"/>
    <w:rsid w:val="002F1BE8"/>
    <w:rsid w:val="002F1ED6"/>
    <w:rsid w:val="002F20E9"/>
    <w:rsid w:val="002F2B2B"/>
    <w:rsid w:val="002F2C07"/>
    <w:rsid w:val="002F2E59"/>
    <w:rsid w:val="002F2EE7"/>
    <w:rsid w:val="002F2F1A"/>
    <w:rsid w:val="002F33B3"/>
    <w:rsid w:val="002F350B"/>
    <w:rsid w:val="002F3603"/>
    <w:rsid w:val="002F37B3"/>
    <w:rsid w:val="002F38E7"/>
    <w:rsid w:val="002F3A97"/>
    <w:rsid w:val="002F3B04"/>
    <w:rsid w:val="002F3BD2"/>
    <w:rsid w:val="002F41C7"/>
    <w:rsid w:val="002F41D5"/>
    <w:rsid w:val="002F42CE"/>
    <w:rsid w:val="002F47D9"/>
    <w:rsid w:val="002F48B4"/>
    <w:rsid w:val="002F548D"/>
    <w:rsid w:val="002F5874"/>
    <w:rsid w:val="002F5C27"/>
    <w:rsid w:val="002F5F77"/>
    <w:rsid w:val="002F6210"/>
    <w:rsid w:val="002F64A6"/>
    <w:rsid w:val="002F6A29"/>
    <w:rsid w:val="002F6AB5"/>
    <w:rsid w:val="002F6FB7"/>
    <w:rsid w:val="002F7024"/>
    <w:rsid w:val="002F7171"/>
    <w:rsid w:val="002F71B5"/>
    <w:rsid w:val="002F7287"/>
    <w:rsid w:val="002F7CF5"/>
    <w:rsid w:val="002F7F39"/>
    <w:rsid w:val="0030000C"/>
    <w:rsid w:val="0030032E"/>
    <w:rsid w:val="0030067F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BA4"/>
    <w:rsid w:val="003030FB"/>
    <w:rsid w:val="003034F1"/>
    <w:rsid w:val="003036F3"/>
    <w:rsid w:val="00303785"/>
    <w:rsid w:val="00303C2B"/>
    <w:rsid w:val="00304000"/>
    <w:rsid w:val="003047D8"/>
    <w:rsid w:val="00304A86"/>
    <w:rsid w:val="00304ABB"/>
    <w:rsid w:val="00304DDC"/>
    <w:rsid w:val="0030501C"/>
    <w:rsid w:val="00305165"/>
    <w:rsid w:val="003052F2"/>
    <w:rsid w:val="00305593"/>
    <w:rsid w:val="003055EC"/>
    <w:rsid w:val="00305768"/>
    <w:rsid w:val="003057AA"/>
    <w:rsid w:val="00305BB8"/>
    <w:rsid w:val="00305C34"/>
    <w:rsid w:val="00305FD1"/>
    <w:rsid w:val="00306616"/>
    <w:rsid w:val="0030682B"/>
    <w:rsid w:val="00306936"/>
    <w:rsid w:val="00306E30"/>
    <w:rsid w:val="003070E9"/>
    <w:rsid w:val="003073DD"/>
    <w:rsid w:val="0030744B"/>
    <w:rsid w:val="003079B8"/>
    <w:rsid w:val="00307A76"/>
    <w:rsid w:val="00310987"/>
    <w:rsid w:val="00311075"/>
    <w:rsid w:val="00311501"/>
    <w:rsid w:val="0031176B"/>
    <w:rsid w:val="00311907"/>
    <w:rsid w:val="00311ACD"/>
    <w:rsid w:val="00311CE3"/>
    <w:rsid w:val="00311D92"/>
    <w:rsid w:val="003121A1"/>
    <w:rsid w:val="00312261"/>
    <w:rsid w:val="0031280F"/>
    <w:rsid w:val="003129A7"/>
    <w:rsid w:val="00312A46"/>
    <w:rsid w:val="00312FB1"/>
    <w:rsid w:val="0031322A"/>
    <w:rsid w:val="00313689"/>
    <w:rsid w:val="00313D06"/>
    <w:rsid w:val="00313DBD"/>
    <w:rsid w:val="003144C0"/>
    <w:rsid w:val="003148E6"/>
    <w:rsid w:val="00314D93"/>
    <w:rsid w:val="00314E8F"/>
    <w:rsid w:val="003157FF"/>
    <w:rsid w:val="00315953"/>
    <w:rsid w:val="00315F74"/>
    <w:rsid w:val="00315F81"/>
    <w:rsid w:val="00316224"/>
    <w:rsid w:val="003167E7"/>
    <w:rsid w:val="0031681C"/>
    <w:rsid w:val="0031696E"/>
    <w:rsid w:val="00316B46"/>
    <w:rsid w:val="00316B57"/>
    <w:rsid w:val="00316FE1"/>
    <w:rsid w:val="00317004"/>
    <w:rsid w:val="00317161"/>
    <w:rsid w:val="00317511"/>
    <w:rsid w:val="0032005A"/>
    <w:rsid w:val="0032011C"/>
    <w:rsid w:val="0032021D"/>
    <w:rsid w:val="00320291"/>
    <w:rsid w:val="00320372"/>
    <w:rsid w:val="0032052A"/>
    <w:rsid w:val="00320708"/>
    <w:rsid w:val="0032071B"/>
    <w:rsid w:val="003207A1"/>
    <w:rsid w:val="003207AA"/>
    <w:rsid w:val="0032095B"/>
    <w:rsid w:val="00320B04"/>
    <w:rsid w:val="00320CF6"/>
    <w:rsid w:val="003217EE"/>
    <w:rsid w:val="00321A46"/>
    <w:rsid w:val="00321F81"/>
    <w:rsid w:val="00321F9F"/>
    <w:rsid w:val="003220E1"/>
    <w:rsid w:val="003223F4"/>
    <w:rsid w:val="0032258C"/>
    <w:rsid w:val="003227B9"/>
    <w:rsid w:val="00322A4F"/>
    <w:rsid w:val="00323895"/>
    <w:rsid w:val="00323B11"/>
    <w:rsid w:val="00323BEF"/>
    <w:rsid w:val="00323C1F"/>
    <w:rsid w:val="00323C62"/>
    <w:rsid w:val="003243F5"/>
    <w:rsid w:val="003244A3"/>
    <w:rsid w:val="003245F8"/>
    <w:rsid w:val="0032490F"/>
    <w:rsid w:val="0032493B"/>
    <w:rsid w:val="00324974"/>
    <w:rsid w:val="003249B3"/>
    <w:rsid w:val="00324DBC"/>
    <w:rsid w:val="00324E2D"/>
    <w:rsid w:val="00325586"/>
    <w:rsid w:val="003255DC"/>
    <w:rsid w:val="003256BC"/>
    <w:rsid w:val="00325786"/>
    <w:rsid w:val="0032748C"/>
    <w:rsid w:val="00327789"/>
    <w:rsid w:val="003277C2"/>
    <w:rsid w:val="00327C3C"/>
    <w:rsid w:val="00327E92"/>
    <w:rsid w:val="00327F7C"/>
    <w:rsid w:val="003300F1"/>
    <w:rsid w:val="003302F3"/>
    <w:rsid w:val="003306C3"/>
    <w:rsid w:val="00330B38"/>
    <w:rsid w:val="00330F1B"/>
    <w:rsid w:val="00330F60"/>
    <w:rsid w:val="0033107C"/>
    <w:rsid w:val="00331AEA"/>
    <w:rsid w:val="00331BCE"/>
    <w:rsid w:val="00331EF8"/>
    <w:rsid w:val="003321AA"/>
    <w:rsid w:val="0033229B"/>
    <w:rsid w:val="0033267A"/>
    <w:rsid w:val="0033272F"/>
    <w:rsid w:val="00332789"/>
    <w:rsid w:val="00332898"/>
    <w:rsid w:val="003328D3"/>
    <w:rsid w:val="00332BF9"/>
    <w:rsid w:val="00332DDE"/>
    <w:rsid w:val="003332A8"/>
    <w:rsid w:val="003332C8"/>
    <w:rsid w:val="0033357E"/>
    <w:rsid w:val="003336C4"/>
    <w:rsid w:val="003336E5"/>
    <w:rsid w:val="003337C4"/>
    <w:rsid w:val="00333B63"/>
    <w:rsid w:val="00333E3D"/>
    <w:rsid w:val="003346AD"/>
    <w:rsid w:val="00334798"/>
    <w:rsid w:val="00334A7B"/>
    <w:rsid w:val="00334AE8"/>
    <w:rsid w:val="00334B87"/>
    <w:rsid w:val="00334E54"/>
    <w:rsid w:val="0033502E"/>
    <w:rsid w:val="0033515B"/>
    <w:rsid w:val="0033566D"/>
    <w:rsid w:val="00335DC5"/>
    <w:rsid w:val="00335F1F"/>
    <w:rsid w:val="00335FAA"/>
    <w:rsid w:val="0033635C"/>
    <w:rsid w:val="0033636E"/>
    <w:rsid w:val="00336517"/>
    <w:rsid w:val="0033698F"/>
    <w:rsid w:val="0033738C"/>
    <w:rsid w:val="00337399"/>
    <w:rsid w:val="003373BF"/>
    <w:rsid w:val="003373C4"/>
    <w:rsid w:val="00337451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56"/>
    <w:rsid w:val="003411CD"/>
    <w:rsid w:val="00341266"/>
    <w:rsid w:val="00341343"/>
    <w:rsid w:val="0034146E"/>
    <w:rsid w:val="003414E7"/>
    <w:rsid w:val="00341592"/>
    <w:rsid w:val="00341626"/>
    <w:rsid w:val="00341656"/>
    <w:rsid w:val="003418A3"/>
    <w:rsid w:val="003419B7"/>
    <w:rsid w:val="00341CEF"/>
    <w:rsid w:val="00341F03"/>
    <w:rsid w:val="00342662"/>
    <w:rsid w:val="0034282A"/>
    <w:rsid w:val="00342893"/>
    <w:rsid w:val="00342EFF"/>
    <w:rsid w:val="0034302A"/>
    <w:rsid w:val="00343247"/>
    <w:rsid w:val="0034350F"/>
    <w:rsid w:val="0034355A"/>
    <w:rsid w:val="003435A0"/>
    <w:rsid w:val="003435F5"/>
    <w:rsid w:val="00344207"/>
    <w:rsid w:val="003446B3"/>
    <w:rsid w:val="003446B8"/>
    <w:rsid w:val="003446F0"/>
    <w:rsid w:val="00344E03"/>
    <w:rsid w:val="00344E60"/>
    <w:rsid w:val="00345015"/>
    <w:rsid w:val="00345417"/>
    <w:rsid w:val="00345519"/>
    <w:rsid w:val="00345645"/>
    <w:rsid w:val="00345652"/>
    <w:rsid w:val="003456CA"/>
    <w:rsid w:val="003459A5"/>
    <w:rsid w:val="00345BEE"/>
    <w:rsid w:val="00345C1F"/>
    <w:rsid w:val="00345CAC"/>
    <w:rsid w:val="00345DD7"/>
    <w:rsid w:val="00345E15"/>
    <w:rsid w:val="0034632B"/>
    <w:rsid w:val="003463F2"/>
    <w:rsid w:val="003463FC"/>
    <w:rsid w:val="0034675F"/>
    <w:rsid w:val="00346967"/>
    <w:rsid w:val="00346F7C"/>
    <w:rsid w:val="00346FF6"/>
    <w:rsid w:val="00347292"/>
    <w:rsid w:val="00347443"/>
    <w:rsid w:val="003475BE"/>
    <w:rsid w:val="003475FA"/>
    <w:rsid w:val="00347940"/>
    <w:rsid w:val="00347AD7"/>
    <w:rsid w:val="00347BF8"/>
    <w:rsid w:val="003500A0"/>
    <w:rsid w:val="0035032A"/>
    <w:rsid w:val="0035036D"/>
    <w:rsid w:val="003503A2"/>
    <w:rsid w:val="003503C7"/>
    <w:rsid w:val="00350667"/>
    <w:rsid w:val="00350993"/>
    <w:rsid w:val="00350B1F"/>
    <w:rsid w:val="00350FE9"/>
    <w:rsid w:val="0035107E"/>
    <w:rsid w:val="0035130F"/>
    <w:rsid w:val="003519FD"/>
    <w:rsid w:val="00351CF3"/>
    <w:rsid w:val="00351F25"/>
    <w:rsid w:val="0035216D"/>
    <w:rsid w:val="00352647"/>
    <w:rsid w:val="00352851"/>
    <w:rsid w:val="003529A3"/>
    <w:rsid w:val="00352EE5"/>
    <w:rsid w:val="00352EE6"/>
    <w:rsid w:val="00353442"/>
    <w:rsid w:val="00353B6D"/>
    <w:rsid w:val="00353F5E"/>
    <w:rsid w:val="00354095"/>
    <w:rsid w:val="0035438F"/>
    <w:rsid w:val="003543C1"/>
    <w:rsid w:val="0035440C"/>
    <w:rsid w:val="0035513E"/>
    <w:rsid w:val="003556D2"/>
    <w:rsid w:val="0035574C"/>
    <w:rsid w:val="00355993"/>
    <w:rsid w:val="00355AA0"/>
    <w:rsid w:val="00355DA8"/>
    <w:rsid w:val="00355E4F"/>
    <w:rsid w:val="003565E5"/>
    <w:rsid w:val="003570BA"/>
    <w:rsid w:val="003571A5"/>
    <w:rsid w:val="00357310"/>
    <w:rsid w:val="00357A40"/>
    <w:rsid w:val="00357BA1"/>
    <w:rsid w:val="00360184"/>
    <w:rsid w:val="003601DC"/>
    <w:rsid w:val="00360359"/>
    <w:rsid w:val="0036046E"/>
    <w:rsid w:val="00360AF7"/>
    <w:rsid w:val="00360D2C"/>
    <w:rsid w:val="00360FC4"/>
    <w:rsid w:val="00361746"/>
    <w:rsid w:val="00361F6C"/>
    <w:rsid w:val="00362796"/>
    <w:rsid w:val="003627EE"/>
    <w:rsid w:val="00362826"/>
    <w:rsid w:val="003628DD"/>
    <w:rsid w:val="00362C63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87A"/>
    <w:rsid w:val="003639FB"/>
    <w:rsid w:val="00363B4B"/>
    <w:rsid w:val="003640A7"/>
    <w:rsid w:val="003642C4"/>
    <w:rsid w:val="0036472D"/>
    <w:rsid w:val="00364A00"/>
    <w:rsid w:val="00364BEC"/>
    <w:rsid w:val="00365FB5"/>
    <w:rsid w:val="003660F6"/>
    <w:rsid w:val="003661F1"/>
    <w:rsid w:val="003664F2"/>
    <w:rsid w:val="00366513"/>
    <w:rsid w:val="0036668F"/>
    <w:rsid w:val="00366811"/>
    <w:rsid w:val="00366A64"/>
    <w:rsid w:val="003672C8"/>
    <w:rsid w:val="00367355"/>
    <w:rsid w:val="00367AD9"/>
    <w:rsid w:val="00370018"/>
    <w:rsid w:val="0037001D"/>
    <w:rsid w:val="0037018B"/>
    <w:rsid w:val="0037040D"/>
    <w:rsid w:val="00370461"/>
    <w:rsid w:val="00370631"/>
    <w:rsid w:val="0037068B"/>
    <w:rsid w:val="00370B2E"/>
    <w:rsid w:val="00370BF7"/>
    <w:rsid w:val="00370CB6"/>
    <w:rsid w:val="00371315"/>
    <w:rsid w:val="003714EC"/>
    <w:rsid w:val="0037155F"/>
    <w:rsid w:val="00371B2D"/>
    <w:rsid w:val="00371B66"/>
    <w:rsid w:val="00371DBC"/>
    <w:rsid w:val="00371FFB"/>
    <w:rsid w:val="003721DE"/>
    <w:rsid w:val="0037289B"/>
    <w:rsid w:val="0037298D"/>
    <w:rsid w:val="003729D0"/>
    <w:rsid w:val="00372C48"/>
    <w:rsid w:val="00372CFD"/>
    <w:rsid w:val="00372E51"/>
    <w:rsid w:val="00372F51"/>
    <w:rsid w:val="003732D3"/>
    <w:rsid w:val="00373609"/>
    <w:rsid w:val="00373DDF"/>
    <w:rsid w:val="00373F56"/>
    <w:rsid w:val="00374125"/>
    <w:rsid w:val="00374575"/>
    <w:rsid w:val="003745B9"/>
    <w:rsid w:val="00374766"/>
    <w:rsid w:val="00374BB3"/>
    <w:rsid w:val="003750A1"/>
    <w:rsid w:val="003759EA"/>
    <w:rsid w:val="00375A04"/>
    <w:rsid w:val="00375E99"/>
    <w:rsid w:val="00375F0C"/>
    <w:rsid w:val="0037609E"/>
    <w:rsid w:val="003762F7"/>
    <w:rsid w:val="00376513"/>
    <w:rsid w:val="00376CE2"/>
    <w:rsid w:val="0037773E"/>
    <w:rsid w:val="00377940"/>
    <w:rsid w:val="00377AA1"/>
    <w:rsid w:val="00377D6C"/>
    <w:rsid w:val="0038026E"/>
    <w:rsid w:val="00380501"/>
    <w:rsid w:val="0038068C"/>
    <w:rsid w:val="0038077A"/>
    <w:rsid w:val="0038078D"/>
    <w:rsid w:val="0038084E"/>
    <w:rsid w:val="00380B70"/>
    <w:rsid w:val="00380D5E"/>
    <w:rsid w:val="00381010"/>
    <w:rsid w:val="00381187"/>
    <w:rsid w:val="00381259"/>
    <w:rsid w:val="0038159C"/>
    <w:rsid w:val="003819C6"/>
    <w:rsid w:val="00382934"/>
    <w:rsid w:val="003829E2"/>
    <w:rsid w:val="00382FE0"/>
    <w:rsid w:val="00383466"/>
    <w:rsid w:val="003838B3"/>
    <w:rsid w:val="0038396C"/>
    <w:rsid w:val="00383F11"/>
    <w:rsid w:val="00383F81"/>
    <w:rsid w:val="00383F9B"/>
    <w:rsid w:val="003842B0"/>
    <w:rsid w:val="00384C95"/>
    <w:rsid w:val="00384F3A"/>
    <w:rsid w:val="00384FF6"/>
    <w:rsid w:val="00385341"/>
    <w:rsid w:val="003853FE"/>
    <w:rsid w:val="0038550F"/>
    <w:rsid w:val="00386172"/>
    <w:rsid w:val="003863C0"/>
    <w:rsid w:val="0038675F"/>
    <w:rsid w:val="003867E2"/>
    <w:rsid w:val="003868A8"/>
    <w:rsid w:val="00386F68"/>
    <w:rsid w:val="00387445"/>
    <w:rsid w:val="00387A09"/>
    <w:rsid w:val="00387CEB"/>
    <w:rsid w:val="00387DC3"/>
    <w:rsid w:val="00387F02"/>
    <w:rsid w:val="00390153"/>
    <w:rsid w:val="003901B4"/>
    <w:rsid w:val="003902CE"/>
    <w:rsid w:val="0039090C"/>
    <w:rsid w:val="00390CDC"/>
    <w:rsid w:val="00390FD0"/>
    <w:rsid w:val="00391250"/>
    <w:rsid w:val="003912A9"/>
    <w:rsid w:val="00391841"/>
    <w:rsid w:val="0039190D"/>
    <w:rsid w:val="00391B38"/>
    <w:rsid w:val="00391D4F"/>
    <w:rsid w:val="00391DC4"/>
    <w:rsid w:val="00392EBA"/>
    <w:rsid w:val="003933C4"/>
    <w:rsid w:val="00393611"/>
    <w:rsid w:val="00393866"/>
    <w:rsid w:val="00393D44"/>
    <w:rsid w:val="00393E83"/>
    <w:rsid w:val="00394631"/>
    <w:rsid w:val="0039472F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BF"/>
    <w:rsid w:val="003962BF"/>
    <w:rsid w:val="003962CC"/>
    <w:rsid w:val="00396315"/>
    <w:rsid w:val="00396520"/>
    <w:rsid w:val="0039663F"/>
    <w:rsid w:val="00396A57"/>
    <w:rsid w:val="003970D1"/>
    <w:rsid w:val="00397322"/>
    <w:rsid w:val="0039758D"/>
    <w:rsid w:val="003978BA"/>
    <w:rsid w:val="00397B92"/>
    <w:rsid w:val="00397BFE"/>
    <w:rsid w:val="00397D5C"/>
    <w:rsid w:val="00397E28"/>
    <w:rsid w:val="00397E8B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18"/>
    <w:rsid w:val="003A157F"/>
    <w:rsid w:val="003A194A"/>
    <w:rsid w:val="003A1D02"/>
    <w:rsid w:val="003A243C"/>
    <w:rsid w:val="003A2670"/>
    <w:rsid w:val="003A2F25"/>
    <w:rsid w:val="003A329F"/>
    <w:rsid w:val="003A36A3"/>
    <w:rsid w:val="003A3943"/>
    <w:rsid w:val="003A3DCF"/>
    <w:rsid w:val="003A436F"/>
    <w:rsid w:val="003A456F"/>
    <w:rsid w:val="003A46DC"/>
    <w:rsid w:val="003A47C7"/>
    <w:rsid w:val="003A4895"/>
    <w:rsid w:val="003A495F"/>
    <w:rsid w:val="003A5158"/>
    <w:rsid w:val="003A520A"/>
    <w:rsid w:val="003A5E60"/>
    <w:rsid w:val="003A6005"/>
    <w:rsid w:val="003A618C"/>
    <w:rsid w:val="003A6600"/>
    <w:rsid w:val="003A6EC1"/>
    <w:rsid w:val="003A710C"/>
    <w:rsid w:val="003A7738"/>
    <w:rsid w:val="003A7ADC"/>
    <w:rsid w:val="003A7D62"/>
    <w:rsid w:val="003A7E29"/>
    <w:rsid w:val="003A7E5B"/>
    <w:rsid w:val="003A7F37"/>
    <w:rsid w:val="003B011E"/>
    <w:rsid w:val="003B038E"/>
    <w:rsid w:val="003B0593"/>
    <w:rsid w:val="003B0A7F"/>
    <w:rsid w:val="003B101E"/>
    <w:rsid w:val="003B12CC"/>
    <w:rsid w:val="003B1378"/>
    <w:rsid w:val="003B1617"/>
    <w:rsid w:val="003B197A"/>
    <w:rsid w:val="003B1E74"/>
    <w:rsid w:val="003B1EDF"/>
    <w:rsid w:val="003B254C"/>
    <w:rsid w:val="003B2584"/>
    <w:rsid w:val="003B264B"/>
    <w:rsid w:val="003B2D00"/>
    <w:rsid w:val="003B2F63"/>
    <w:rsid w:val="003B31CF"/>
    <w:rsid w:val="003B39CB"/>
    <w:rsid w:val="003B39E2"/>
    <w:rsid w:val="003B3DEE"/>
    <w:rsid w:val="003B4116"/>
    <w:rsid w:val="003B428B"/>
    <w:rsid w:val="003B437D"/>
    <w:rsid w:val="003B44DB"/>
    <w:rsid w:val="003B497F"/>
    <w:rsid w:val="003B49BF"/>
    <w:rsid w:val="003B4D3D"/>
    <w:rsid w:val="003B4DBD"/>
    <w:rsid w:val="003B50E4"/>
    <w:rsid w:val="003B5518"/>
    <w:rsid w:val="003B5C33"/>
    <w:rsid w:val="003B6099"/>
    <w:rsid w:val="003B60BF"/>
    <w:rsid w:val="003B6241"/>
    <w:rsid w:val="003B65D4"/>
    <w:rsid w:val="003B6772"/>
    <w:rsid w:val="003B67EC"/>
    <w:rsid w:val="003B6E71"/>
    <w:rsid w:val="003B6F2C"/>
    <w:rsid w:val="003B7053"/>
    <w:rsid w:val="003B7234"/>
    <w:rsid w:val="003B74A3"/>
    <w:rsid w:val="003B76D3"/>
    <w:rsid w:val="003B7715"/>
    <w:rsid w:val="003B78B6"/>
    <w:rsid w:val="003B78F7"/>
    <w:rsid w:val="003B7A14"/>
    <w:rsid w:val="003B7C94"/>
    <w:rsid w:val="003B7D63"/>
    <w:rsid w:val="003B7DE0"/>
    <w:rsid w:val="003C010A"/>
    <w:rsid w:val="003C045D"/>
    <w:rsid w:val="003C0794"/>
    <w:rsid w:val="003C07F9"/>
    <w:rsid w:val="003C0916"/>
    <w:rsid w:val="003C0AAC"/>
    <w:rsid w:val="003C0EF6"/>
    <w:rsid w:val="003C10F7"/>
    <w:rsid w:val="003C12FC"/>
    <w:rsid w:val="003C1782"/>
    <w:rsid w:val="003C1B38"/>
    <w:rsid w:val="003C1DEA"/>
    <w:rsid w:val="003C1F51"/>
    <w:rsid w:val="003C20A3"/>
    <w:rsid w:val="003C21DB"/>
    <w:rsid w:val="003C21EF"/>
    <w:rsid w:val="003C2616"/>
    <w:rsid w:val="003C263C"/>
    <w:rsid w:val="003C2A77"/>
    <w:rsid w:val="003C2BEE"/>
    <w:rsid w:val="003C30F2"/>
    <w:rsid w:val="003C3174"/>
    <w:rsid w:val="003C3199"/>
    <w:rsid w:val="003C3320"/>
    <w:rsid w:val="003C33D0"/>
    <w:rsid w:val="003C33D5"/>
    <w:rsid w:val="003C3814"/>
    <w:rsid w:val="003C3CB0"/>
    <w:rsid w:val="003C41E8"/>
    <w:rsid w:val="003C440E"/>
    <w:rsid w:val="003C5427"/>
    <w:rsid w:val="003C5CCE"/>
    <w:rsid w:val="003C5F1D"/>
    <w:rsid w:val="003C6026"/>
    <w:rsid w:val="003C6093"/>
    <w:rsid w:val="003C6173"/>
    <w:rsid w:val="003C62B7"/>
    <w:rsid w:val="003C6435"/>
    <w:rsid w:val="003C64D2"/>
    <w:rsid w:val="003C65FF"/>
    <w:rsid w:val="003C66B9"/>
    <w:rsid w:val="003C676B"/>
    <w:rsid w:val="003C686D"/>
    <w:rsid w:val="003C69D5"/>
    <w:rsid w:val="003C6DF9"/>
    <w:rsid w:val="003C6EA0"/>
    <w:rsid w:val="003C7056"/>
    <w:rsid w:val="003C7171"/>
    <w:rsid w:val="003C725D"/>
    <w:rsid w:val="003C7388"/>
    <w:rsid w:val="003C73E0"/>
    <w:rsid w:val="003C74BC"/>
    <w:rsid w:val="003C790B"/>
    <w:rsid w:val="003C79B5"/>
    <w:rsid w:val="003C7CFC"/>
    <w:rsid w:val="003C7EC1"/>
    <w:rsid w:val="003C7EEB"/>
    <w:rsid w:val="003D0064"/>
    <w:rsid w:val="003D0235"/>
    <w:rsid w:val="003D0603"/>
    <w:rsid w:val="003D060E"/>
    <w:rsid w:val="003D0726"/>
    <w:rsid w:val="003D08DF"/>
    <w:rsid w:val="003D0995"/>
    <w:rsid w:val="003D09CE"/>
    <w:rsid w:val="003D0A10"/>
    <w:rsid w:val="003D0A7B"/>
    <w:rsid w:val="003D0C22"/>
    <w:rsid w:val="003D107B"/>
    <w:rsid w:val="003D13BE"/>
    <w:rsid w:val="003D155C"/>
    <w:rsid w:val="003D180C"/>
    <w:rsid w:val="003D1970"/>
    <w:rsid w:val="003D221F"/>
    <w:rsid w:val="003D245D"/>
    <w:rsid w:val="003D25DD"/>
    <w:rsid w:val="003D2772"/>
    <w:rsid w:val="003D2839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D"/>
    <w:rsid w:val="003D406F"/>
    <w:rsid w:val="003D417C"/>
    <w:rsid w:val="003D43F1"/>
    <w:rsid w:val="003D4595"/>
    <w:rsid w:val="003D475B"/>
    <w:rsid w:val="003D4AC7"/>
    <w:rsid w:val="003D4E1F"/>
    <w:rsid w:val="003D4E92"/>
    <w:rsid w:val="003D4F7F"/>
    <w:rsid w:val="003D5232"/>
    <w:rsid w:val="003D5246"/>
    <w:rsid w:val="003D53FD"/>
    <w:rsid w:val="003D5B5B"/>
    <w:rsid w:val="003D5BFF"/>
    <w:rsid w:val="003D5CF8"/>
    <w:rsid w:val="003D6185"/>
    <w:rsid w:val="003D6615"/>
    <w:rsid w:val="003D6644"/>
    <w:rsid w:val="003D6660"/>
    <w:rsid w:val="003D6AE2"/>
    <w:rsid w:val="003D6CDF"/>
    <w:rsid w:val="003D6CE2"/>
    <w:rsid w:val="003D7336"/>
    <w:rsid w:val="003D7709"/>
    <w:rsid w:val="003D7BF2"/>
    <w:rsid w:val="003D7F99"/>
    <w:rsid w:val="003E004A"/>
    <w:rsid w:val="003E014B"/>
    <w:rsid w:val="003E0204"/>
    <w:rsid w:val="003E0744"/>
    <w:rsid w:val="003E1077"/>
    <w:rsid w:val="003E11D2"/>
    <w:rsid w:val="003E1C62"/>
    <w:rsid w:val="003E1F6F"/>
    <w:rsid w:val="003E2306"/>
    <w:rsid w:val="003E2414"/>
    <w:rsid w:val="003E2A04"/>
    <w:rsid w:val="003E2DE9"/>
    <w:rsid w:val="003E2E4D"/>
    <w:rsid w:val="003E332D"/>
    <w:rsid w:val="003E3A5E"/>
    <w:rsid w:val="003E3D2C"/>
    <w:rsid w:val="003E3E8C"/>
    <w:rsid w:val="003E3F74"/>
    <w:rsid w:val="003E4372"/>
    <w:rsid w:val="003E4C40"/>
    <w:rsid w:val="003E5422"/>
    <w:rsid w:val="003E5441"/>
    <w:rsid w:val="003E5917"/>
    <w:rsid w:val="003E5BE1"/>
    <w:rsid w:val="003E6078"/>
    <w:rsid w:val="003E62A2"/>
    <w:rsid w:val="003E62CF"/>
    <w:rsid w:val="003E648E"/>
    <w:rsid w:val="003E6B4C"/>
    <w:rsid w:val="003E6CA0"/>
    <w:rsid w:val="003E6E9C"/>
    <w:rsid w:val="003E72F3"/>
    <w:rsid w:val="003E79B6"/>
    <w:rsid w:val="003E7C8A"/>
    <w:rsid w:val="003E7F61"/>
    <w:rsid w:val="003E7FD6"/>
    <w:rsid w:val="003F065E"/>
    <w:rsid w:val="003F0DB7"/>
    <w:rsid w:val="003F0E69"/>
    <w:rsid w:val="003F0EA9"/>
    <w:rsid w:val="003F1517"/>
    <w:rsid w:val="003F1B35"/>
    <w:rsid w:val="003F1C34"/>
    <w:rsid w:val="003F1FB0"/>
    <w:rsid w:val="003F2471"/>
    <w:rsid w:val="003F2A26"/>
    <w:rsid w:val="003F2B74"/>
    <w:rsid w:val="003F2F09"/>
    <w:rsid w:val="003F3092"/>
    <w:rsid w:val="003F32EE"/>
    <w:rsid w:val="003F33DE"/>
    <w:rsid w:val="003F3586"/>
    <w:rsid w:val="003F3B86"/>
    <w:rsid w:val="003F3C74"/>
    <w:rsid w:val="003F4013"/>
    <w:rsid w:val="003F4323"/>
    <w:rsid w:val="003F47D8"/>
    <w:rsid w:val="003F49C2"/>
    <w:rsid w:val="003F4EC6"/>
    <w:rsid w:val="003F5B50"/>
    <w:rsid w:val="003F5C03"/>
    <w:rsid w:val="003F60B4"/>
    <w:rsid w:val="003F61B9"/>
    <w:rsid w:val="003F6609"/>
    <w:rsid w:val="003F68BC"/>
    <w:rsid w:val="003F6CCB"/>
    <w:rsid w:val="003F6D33"/>
    <w:rsid w:val="003F7160"/>
    <w:rsid w:val="003F71C1"/>
    <w:rsid w:val="003F7A55"/>
    <w:rsid w:val="003F7DB0"/>
    <w:rsid w:val="003F7E09"/>
    <w:rsid w:val="003F7E92"/>
    <w:rsid w:val="00400311"/>
    <w:rsid w:val="004005B5"/>
    <w:rsid w:val="00400908"/>
    <w:rsid w:val="00400C57"/>
    <w:rsid w:val="00400D7C"/>
    <w:rsid w:val="00400F4A"/>
    <w:rsid w:val="00401340"/>
    <w:rsid w:val="0040145F"/>
    <w:rsid w:val="004014D5"/>
    <w:rsid w:val="00401A1B"/>
    <w:rsid w:val="00401C57"/>
    <w:rsid w:val="00402C85"/>
    <w:rsid w:val="00402EBA"/>
    <w:rsid w:val="004033F6"/>
    <w:rsid w:val="00403834"/>
    <w:rsid w:val="00403C55"/>
    <w:rsid w:val="00403C9E"/>
    <w:rsid w:val="00403CF5"/>
    <w:rsid w:val="00403F94"/>
    <w:rsid w:val="0040406B"/>
    <w:rsid w:val="004044F8"/>
    <w:rsid w:val="00404508"/>
    <w:rsid w:val="0040483E"/>
    <w:rsid w:val="00405130"/>
    <w:rsid w:val="004052A0"/>
    <w:rsid w:val="00405C9E"/>
    <w:rsid w:val="004060E9"/>
    <w:rsid w:val="004063BC"/>
    <w:rsid w:val="00406662"/>
    <w:rsid w:val="00406695"/>
    <w:rsid w:val="00406970"/>
    <w:rsid w:val="00406C49"/>
    <w:rsid w:val="00406DD1"/>
    <w:rsid w:val="004074E7"/>
    <w:rsid w:val="004076BB"/>
    <w:rsid w:val="00407FAE"/>
    <w:rsid w:val="004100F2"/>
    <w:rsid w:val="004100F9"/>
    <w:rsid w:val="0041014A"/>
    <w:rsid w:val="004102CF"/>
    <w:rsid w:val="0041039D"/>
    <w:rsid w:val="00410461"/>
    <w:rsid w:val="0041064D"/>
    <w:rsid w:val="0041071D"/>
    <w:rsid w:val="00410B4C"/>
    <w:rsid w:val="00410E40"/>
    <w:rsid w:val="00411389"/>
    <w:rsid w:val="00411742"/>
    <w:rsid w:val="00411A64"/>
    <w:rsid w:val="00411BB9"/>
    <w:rsid w:val="00411E7F"/>
    <w:rsid w:val="0041228F"/>
    <w:rsid w:val="00412790"/>
    <w:rsid w:val="00412795"/>
    <w:rsid w:val="00412E73"/>
    <w:rsid w:val="00412F69"/>
    <w:rsid w:val="0041330E"/>
    <w:rsid w:val="0041338D"/>
    <w:rsid w:val="00413583"/>
    <w:rsid w:val="004136BB"/>
    <w:rsid w:val="004136CD"/>
    <w:rsid w:val="0041386E"/>
    <w:rsid w:val="004139C3"/>
    <w:rsid w:val="00413D14"/>
    <w:rsid w:val="00413DFB"/>
    <w:rsid w:val="00413F0E"/>
    <w:rsid w:val="0041423D"/>
    <w:rsid w:val="00414693"/>
    <w:rsid w:val="004146C5"/>
    <w:rsid w:val="0041484B"/>
    <w:rsid w:val="00414889"/>
    <w:rsid w:val="00414A93"/>
    <w:rsid w:val="00414C6D"/>
    <w:rsid w:val="00414E5D"/>
    <w:rsid w:val="0041506F"/>
    <w:rsid w:val="004153AB"/>
    <w:rsid w:val="0041593B"/>
    <w:rsid w:val="00415B78"/>
    <w:rsid w:val="00415C9D"/>
    <w:rsid w:val="00415CE8"/>
    <w:rsid w:val="0041625D"/>
    <w:rsid w:val="0041634B"/>
    <w:rsid w:val="0041650B"/>
    <w:rsid w:val="0041666A"/>
    <w:rsid w:val="00416A3D"/>
    <w:rsid w:val="00416ACD"/>
    <w:rsid w:val="00416B80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AA5"/>
    <w:rsid w:val="00421120"/>
    <w:rsid w:val="004213C8"/>
    <w:rsid w:val="0042140B"/>
    <w:rsid w:val="0042182C"/>
    <w:rsid w:val="004219C5"/>
    <w:rsid w:val="00421C82"/>
    <w:rsid w:val="00421D32"/>
    <w:rsid w:val="00421E49"/>
    <w:rsid w:val="00422124"/>
    <w:rsid w:val="004221BB"/>
    <w:rsid w:val="0042282B"/>
    <w:rsid w:val="00422C92"/>
    <w:rsid w:val="00422CE5"/>
    <w:rsid w:val="00422DA0"/>
    <w:rsid w:val="00423027"/>
    <w:rsid w:val="00423082"/>
    <w:rsid w:val="0042309C"/>
    <w:rsid w:val="00423393"/>
    <w:rsid w:val="004233A5"/>
    <w:rsid w:val="0042344C"/>
    <w:rsid w:val="0042351B"/>
    <w:rsid w:val="0042384E"/>
    <w:rsid w:val="00423B1D"/>
    <w:rsid w:val="0042496B"/>
    <w:rsid w:val="00424FDC"/>
    <w:rsid w:val="00425472"/>
    <w:rsid w:val="004259D2"/>
    <w:rsid w:val="00425D8F"/>
    <w:rsid w:val="00425DDD"/>
    <w:rsid w:val="00425FD1"/>
    <w:rsid w:val="004262A8"/>
    <w:rsid w:val="00426366"/>
    <w:rsid w:val="0042642B"/>
    <w:rsid w:val="004268CC"/>
    <w:rsid w:val="00427450"/>
    <w:rsid w:val="0042791D"/>
    <w:rsid w:val="00427B3A"/>
    <w:rsid w:val="00427B88"/>
    <w:rsid w:val="00427C48"/>
    <w:rsid w:val="00427CC5"/>
    <w:rsid w:val="00427D16"/>
    <w:rsid w:val="00427E5F"/>
    <w:rsid w:val="00427FDB"/>
    <w:rsid w:val="004308C4"/>
    <w:rsid w:val="00430A18"/>
    <w:rsid w:val="004312BF"/>
    <w:rsid w:val="004313C7"/>
    <w:rsid w:val="00431592"/>
    <w:rsid w:val="00431621"/>
    <w:rsid w:val="0043165C"/>
    <w:rsid w:val="00431696"/>
    <w:rsid w:val="004316A2"/>
    <w:rsid w:val="00431822"/>
    <w:rsid w:val="00431A79"/>
    <w:rsid w:val="00431F90"/>
    <w:rsid w:val="00432038"/>
    <w:rsid w:val="0043206A"/>
    <w:rsid w:val="0043216A"/>
    <w:rsid w:val="00432458"/>
    <w:rsid w:val="00432974"/>
    <w:rsid w:val="00432ACD"/>
    <w:rsid w:val="004330E9"/>
    <w:rsid w:val="0043311B"/>
    <w:rsid w:val="00433279"/>
    <w:rsid w:val="004332F9"/>
    <w:rsid w:val="00433325"/>
    <w:rsid w:val="0043349D"/>
    <w:rsid w:val="00433CC6"/>
    <w:rsid w:val="00433E66"/>
    <w:rsid w:val="004340D6"/>
    <w:rsid w:val="00434322"/>
    <w:rsid w:val="004346CA"/>
    <w:rsid w:val="00434940"/>
    <w:rsid w:val="00434993"/>
    <w:rsid w:val="004349F9"/>
    <w:rsid w:val="00434B79"/>
    <w:rsid w:val="00434E30"/>
    <w:rsid w:val="0043515D"/>
    <w:rsid w:val="00435419"/>
    <w:rsid w:val="00435830"/>
    <w:rsid w:val="00435999"/>
    <w:rsid w:val="00435B9A"/>
    <w:rsid w:val="00435EB1"/>
    <w:rsid w:val="00436037"/>
    <w:rsid w:val="00436237"/>
    <w:rsid w:val="0043627A"/>
    <w:rsid w:val="00436287"/>
    <w:rsid w:val="0043679B"/>
    <w:rsid w:val="00436AC1"/>
    <w:rsid w:val="00436F6F"/>
    <w:rsid w:val="0043714B"/>
    <w:rsid w:val="00437A1E"/>
    <w:rsid w:val="00440277"/>
    <w:rsid w:val="0044051E"/>
    <w:rsid w:val="00440D5E"/>
    <w:rsid w:val="0044104F"/>
    <w:rsid w:val="00441756"/>
    <w:rsid w:val="00442146"/>
    <w:rsid w:val="0044238D"/>
    <w:rsid w:val="00442676"/>
    <w:rsid w:val="004428CB"/>
    <w:rsid w:val="00442B80"/>
    <w:rsid w:val="00442CB9"/>
    <w:rsid w:val="0044332F"/>
    <w:rsid w:val="0044346F"/>
    <w:rsid w:val="004434FB"/>
    <w:rsid w:val="004435CF"/>
    <w:rsid w:val="004437D9"/>
    <w:rsid w:val="00443C3F"/>
    <w:rsid w:val="004443B2"/>
    <w:rsid w:val="0044441E"/>
    <w:rsid w:val="00444500"/>
    <w:rsid w:val="004445D6"/>
    <w:rsid w:val="00444A45"/>
    <w:rsid w:val="00444A73"/>
    <w:rsid w:val="00444C7D"/>
    <w:rsid w:val="00444F1D"/>
    <w:rsid w:val="00445334"/>
    <w:rsid w:val="0044546D"/>
    <w:rsid w:val="00445D90"/>
    <w:rsid w:val="004461C7"/>
    <w:rsid w:val="0044622F"/>
    <w:rsid w:val="00446245"/>
    <w:rsid w:val="004463E1"/>
    <w:rsid w:val="00446985"/>
    <w:rsid w:val="00446B84"/>
    <w:rsid w:val="00446C61"/>
    <w:rsid w:val="00446CE8"/>
    <w:rsid w:val="004470C0"/>
    <w:rsid w:val="0044726B"/>
    <w:rsid w:val="004477B4"/>
    <w:rsid w:val="00447C91"/>
    <w:rsid w:val="00447CF5"/>
    <w:rsid w:val="00450223"/>
    <w:rsid w:val="004503C5"/>
    <w:rsid w:val="004504B4"/>
    <w:rsid w:val="0045063A"/>
    <w:rsid w:val="00450766"/>
    <w:rsid w:val="00450A59"/>
    <w:rsid w:val="00450ADC"/>
    <w:rsid w:val="00450C56"/>
    <w:rsid w:val="00450EBE"/>
    <w:rsid w:val="00450EDB"/>
    <w:rsid w:val="00451121"/>
    <w:rsid w:val="004511F3"/>
    <w:rsid w:val="00451585"/>
    <w:rsid w:val="004515D6"/>
    <w:rsid w:val="004516DC"/>
    <w:rsid w:val="00451706"/>
    <w:rsid w:val="00451B51"/>
    <w:rsid w:val="00451BF2"/>
    <w:rsid w:val="00451FA5"/>
    <w:rsid w:val="0045214D"/>
    <w:rsid w:val="0045225D"/>
    <w:rsid w:val="004522AF"/>
    <w:rsid w:val="0045233B"/>
    <w:rsid w:val="00452718"/>
    <w:rsid w:val="004527FA"/>
    <w:rsid w:val="00452F2A"/>
    <w:rsid w:val="00453249"/>
    <w:rsid w:val="00453410"/>
    <w:rsid w:val="0045343E"/>
    <w:rsid w:val="004535C7"/>
    <w:rsid w:val="00453AF0"/>
    <w:rsid w:val="00453D55"/>
    <w:rsid w:val="00453FF9"/>
    <w:rsid w:val="00454205"/>
    <w:rsid w:val="004542F6"/>
    <w:rsid w:val="0045436B"/>
    <w:rsid w:val="004544D4"/>
    <w:rsid w:val="00454A65"/>
    <w:rsid w:val="00454B17"/>
    <w:rsid w:val="0045570E"/>
    <w:rsid w:val="00455A6A"/>
    <w:rsid w:val="00455AF6"/>
    <w:rsid w:val="00455E2E"/>
    <w:rsid w:val="00455E77"/>
    <w:rsid w:val="00455E94"/>
    <w:rsid w:val="00456211"/>
    <w:rsid w:val="004563C0"/>
    <w:rsid w:val="0045679B"/>
    <w:rsid w:val="00456B69"/>
    <w:rsid w:val="00456BD9"/>
    <w:rsid w:val="00456C1E"/>
    <w:rsid w:val="00456C65"/>
    <w:rsid w:val="00456EA5"/>
    <w:rsid w:val="00456EE4"/>
    <w:rsid w:val="004571A4"/>
    <w:rsid w:val="00457263"/>
    <w:rsid w:val="004573D9"/>
    <w:rsid w:val="004574C2"/>
    <w:rsid w:val="0045750E"/>
    <w:rsid w:val="00457CA8"/>
    <w:rsid w:val="00457ED6"/>
    <w:rsid w:val="00457EFE"/>
    <w:rsid w:val="00460053"/>
    <w:rsid w:val="004607A2"/>
    <w:rsid w:val="00460A48"/>
    <w:rsid w:val="00460B30"/>
    <w:rsid w:val="00460F65"/>
    <w:rsid w:val="00460F78"/>
    <w:rsid w:val="00461324"/>
    <w:rsid w:val="004613C4"/>
    <w:rsid w:val="00461503"/>
    <w:rsid w:val="0046161D"/>
    <w:rsid w:val="0046180A"/>
    <w:rsid w:val="0046199A"/>
    <w:rsid w:val="00461BB3"/>
    <w:rsid w:val="00461E5F"/>
    <w:rsid w:val="00461FD0"/>
    <w:rsid w:val="0046274B"/>
    <w:rsid w:val="00462A3C"/>
    <w:rsid w:val="00462A69"/>
    <w:rsid w:val="004630EF"/>
    <w:rsid w:val="004630FF"/>
    <w:rsid w:val="0046327E"/>
    <w:rsid w:val="00463479"/>
    <w:rsid w:val="00463502"/>
    <w:rsid w:val="004638B0"/>
    <w:rsid w:val="00463B86"/>
    <w:rsid w:val="00463CC1"/>
    <w:rsid w:val="004644E0"/>
    <w:rsid w:val="004646D9"/>
    <w:rsid w:val="00464944"/>
    <w:rsid w:val="0046525E"/>
    <w:rsid w:val="00466115"/>
    <w:rsid w:val="0046656E"/>
    <w:rsid w:val="0046684D"/>
    <w:rsid w:val="004669DC"/>
    <w:rsid w:val="00466BA6"/>
    <w:rsid w:val="0046706D"/>
    <w:rsid w:val="004670FB"/>
    <w:rsid w:val="004673B2"/>
    <w:rsid w:val="00467557"/>
    <w:rsid w:val="00467B16"/>
    <w:rsid w:val="00467EDF"/>
    <w:rsid w:val="00470304"/>
    <w:rsid w:val="0047038E"/>
    <w:rsid w:val="004705F1"/>
    <w:rsid w:val="0047067E"/>
    <w:rsid w:val="004708BE"/>
    <w:rsid w:val="00470C8F"/>
    <w:rsid w:val="00470CD9"/>
    <w:rsid w:val="00470D4D"/>
    <w:rsid w:val="00470F4F"/>
    <w:rsid w:val="0047105F"/>
    <w:rsid w:val="00471084"/>
    <w:rsid w:val="00471521"/>
    <w:rsid w:val="004718F6"/>
    <w:rsid w:val="00471A08"/>
    <w:rsid w:val="00471AA7"/>
    <w:rsid w:val="00471CF9"/>
    <w:rsid w:val="00471D5A"/>
    <w:rsid w:val="00471E43"/>
    <w:rsid w:val="00471ED2"/>
    <w:rsid w:val="00472424"/>
    <w:rsid w:val="00472762"/>
    <w:rsid w:val="004728C4"/>
    <w:rsid w:val="00473265"/>
    <w:rsid w:val="00473615"/>
    <w:rsid w:val="00473743"/>
    <w:rsid w:val="00473AEE"/>
    <w:rsid w:val="00473B67"/>
    <w:rsid w:val="00473D95"/>
    <w:rsid w:val="00473FE1"/>
    <w:rsid w:val="004740A0"/>
    <w:rsid w:val="00474892"/>
    <w:rsid w:val="004748CE"/>
    <w:rsid w:val="004748E0"/>
    <w:rsid w:val="00474C4A"/>
    <w:rsid w:val="00474E78"/>
    <w:rsid w:val="004756F6"/>
    <w:rsid w:val="004757E1"/>
    <w:rsid w:val="00475857"/>
    <w:rsid w:val="00475C83"/>
    <w:rsid w:val="00475DCF"/>
    <w:rsid w:val="00475E97"/>
    <w:rsid w:val="004762A9"/>
    <w:rsid w:val="004769F3"/>
    <w:rsid w:val="00476B34"/>
    <w:rsid w:val="00476EB9"/>
    <w:rsid w:val="00477232"/>
    <w:rsid w:val="004773FF"/>
    <w:rsid w:val="004775BC"/>
    <w:rsid w:val="00477683"/>
    <w:rsid w:val="0047771B"/>
    <w:rsid w:val="0047774C"/>
    <w:rsid w:val="00477A43"/>
    <w:rsid w:val="00477B5D"/>
    <w:rsid w:val="00480654"/>
    <w:rsid w:val="00480A78"/>
    <w:rsid w:val="00480C77"/>
    <w:rsid w:val="00480D38"/>
    <w:rsid w:val="00480FEB"/>
    <w:rsid w:val="00481014"/>
    <w:rsid w:val="004810B6"/>
    <w:rsid w:val="004812A1"/>
    <w:rsid w:val="004813C2"/>
    <w:rsid w:val="0048179C"/>
    <w:rsid w:val="0048273C"/>
    <w:rsid w:val="0048278A"/>
    <w:rsid w:val="00482824"/>
    <w:rsid w:val="00482E4E"/>
    <w:rsid w:val="00482E86"/>
    <w:rsid w:val="00482F28"/>
    <w:rsid w:val="00483128"/>
    <w:rsid w:val="004831A0"/>
    <w:rsid w:val="00483384"/>
    <w:rsid w:val="0048359D"/>
    <w:rsid w:val="00483C59"/>
    <w:rsid w:val="00483D7D"/>
    <w:rsid w:val="004840EC"/>
    <w:rsid w:val="00484155"/>
    <w:rsid w:val="00484276"/>
    <w:rsid w:val="004842EB"/>
    <w:rsid w:val="00484A63"/>
    <w:rsid w:val="00484BAF"/>
    <w:rsid w:val="00485066"/>
    <w:rsid w:val="004857F9"/>
    <w:rsid w:val="00485AF4"/>
    <w:rsid w:val="00485D4E"/>
    <w:rsid w:val="0048620D"/>
    <w:rsid w:val="0048649D"/>
    <w:rsid w:val="00486768"/>
    <w:rsid w:val="0048699E"/>
    <w:rsid w:val="00487C12"/>
    <w:rsid w:val="00487CE6"/>
    <w:rsid w:val="00487E67"/>
    <w:rsid w:val="0049024A"/>
    <w:rsid w:val="00490291"/>
    <w:rsid w:val="00490765"/>
    <w:rsid w:val="00490A5E"/>
    <w:rsid w:val="00490A98"/>
    <w:rsid w:val="00490B66"/>
    <w:rsid w:val="00490D53"/>
    <w:rsid w:val="00491270"/>
    <w:rsid w:val="0049138E"/>
    <w:rsid w:val="004916CB"/>
    <w:rsid w:val="004917AE"/>
    <w:rsid w:val="004917CF"/>
    <w:rsid w:val="00491C40"/>
    <w:rsid w:val="00491EA3"/>
    <w:rsid w:val="00491F31"/>
    <w:rsid w:val="00492205"/>
    <w:rsid w:val="00492B9B"/>
    <w:rsid w:val="00492BCA"/>
    <w:rsid w:val="00492D93"/>
    <w:rsid w:val="00492FB0"/>
    <w:rsid w:val="00493202"/>
    <w:rsid w:val="004933D7"/>
    <w:rsid w:val="00493C8F"/>
    <w:rsid w:val="00493C95"/>
    <w:rsid w:val="00493CDA"/>
    <w:rsid w:val="00493D5F"/>
    <w:rsid w:val="00493E78"/>
    <w:rsid w:val="00493EB5"/>
    <w:rsid w:val="00493EB6"/>
    <w:rsid w:val="00494197"/>
    <w:rsid w:val="00494306"/>
    <w:rsid w:val="00494ABE"/>
    <w:rsid w:val="00494DCB"/>
    <w:rsid w:val="00494DCC"/>
    <w:rsid w:val="00494DE8"/>
    <w:rsid w:val="00494FE8"/>
    <w:rsid w:val="00495052"/>
    <w:rsid w:val="00495087"/>
    <w:rsid w:val="00495130"/>
    <w:rsid w:val="004951C7"/>
    <w:rsid w:val="0049529A"/>
    <w:rsid w:val="00495345"/>
    <w:rsid w:val="00495350"/>
    <w:rsid w:val="00495487"/>
    <w:rsid w:val="0049566A"/>
    <w:rsid w:val="00495721"/>
    <w:rsid w:val="00495BB0"/>
    <w:rsid w:val="00495F56"/>
    <w:rsid w:val="00496466"/>
    <w:rsid w:val="0049674D"/>
    <w:rsid w:val="00496ACB"/>
    <w:rsid w:val="00496AD3"/>
    <w:rsid w:val="00496B83"/>
    <w:rsid w:val="00496BC9"/>
    <w:rsid w:val="00496BCE"/>
    <w:rsid w:val="00496CDC"/>
    <w:rsid w:val="00496DC5"/>
    <w:rsid w:val="00496E59"/>
    <w:rsid w:val="00497705"/>
    <w:rsid w:val="00497BF2"/>
    <w:rsid w:val="00497CC4"/>
    <w:rsid w:val="00497D04"/>
    <w:rsid w:val="00497D4D"/>
    <w:rsid w:val="00497D57"/>
    <w:rsid w:val="004A002F"/>
    <w:rsid w:val="004A014E"/>
    <w:rsid w:val="004A01BD"/>
    <w:rsid w:val="004A01D9"/>
    <w:rsid w:val="004A049F"/>
    <w:rsid w:val="004A0840"/>
    <w:rsid w:val="004A0C34"/>
    <w:rsid w:val="004A0CF2"/>
    <w:rsid w:val="004A0DD0"/>
    <w:rsid w:val="004A0FD4"/>
    <w:rsid w:val="004A0FE4"/>
    <w:rsid w:val="004A12C7"/>
    <w:rsid w:val="004A15FE"/>
    <w:rsid w:val="004A1CDC"/>
    <w:rsid w:val="004A1D8C"/>
    <w:rsid w:val="004A1E30"/>
    <w:rsid w:val="004A1ECA"/>
    <w:rsid w:val="004A22B9"/>
    <w:rsid w:val="004A234A"/>
    <w:rsid w:val="004A277F"/>
    <w:rsid w:val="004A2906"/>
    <w:rsid w:val="004A2F33"/>
    <w:rsid w:val="004A3267"/>
    <w:rsid w:val="004A33E1"/>
    <w:rsid w:val="004A34A2"/>
    <w:rsid w:val="004A388F"/>
    <w:rsid w:val="004A3978"/>
    <w:rsid w:val="004A3B65"/>
    <w:rsid w:val="004A3C67"/>
    <w:rsid w:val="004A3F56"/>
    <w:rsid w:val="004A451C"/>
    <w:rsid w:val="004A5838"/>
    <w:rsid w:val="004A5BFC"/>
    <w:rsid w:val="004A5FE9"/>
    <w:rsid w:val="004A6142"/>
    <w:rsid w:val="004A6634"/>
    <w:rsid w:val="004A6CF6"/>
    <w:rsid w:val="004A6D93"/>
    <w:rsid w:val="004A6E21"/>
    <w:rsid w:val="004A7039"/>
    <w:rsid w:val="004A73A9"/>
    <w:rsid w:val="004A74FC"/>
    <w:rsid w:val="004A77B6"/>
    <w:rsid w:val="004A7B68"/>
    <w:rsid w:val="004B0039"/>
    <w:rsid w:val="004B01C2"/>
    <w:rsid w:val="004B0478"/>
    <w:rsid w:val="004B07F1"/>
    <w:rsid w:val="004B08C7"/>
    <w:rsid w:val="004B0C5A"/>
    <w:rsid w:val="004B0D43"/>
    <w:rsid w:val="004B0DF2"/>
    <w:rsid w:val="004B0E57"/>
    <w:rsid w:val="004B1CC3"/>
    <w:rsid w:val="004B2105"/>
    <w:rsid w:val="004B242B"/>
    <w:rsid w:val="004B2807"/>
    <w:rsid w:val="004B2973"/>
    <w:rsid w:val="004B2B95"/>
    <w:rsid w:val="004B302A"/>
    <w:rsid w:val="004B30D4"/>
    <w:rsid w:val="004B364C"/>
    <w:rsid w:val="004B45D5"/>
    <w:rsid w:val="004B461F"/>
    <w:rsid w:val="004B4C47"/>
    <w:rsid w:val="004B4FB7"/>
    <w:rsid w:val="004B522C"/>
    <w:rsid w:val="004B54B3"/>
    <w:rsid w:val="004B54B7"/>
    <w:rsid w:val="004B556F"/>
    <w:rsid w:val="004B5702"/>
    <w:rsid w:val="004B5B97"/>
    <w:rsid w:val="004B5BC0"/>
    <w:rsid w:val="004B5CA7"/>
    <w:rsid w:val="004B61C3"/>
    <w:rsid w:val="004B689B"/>
    <w:rsid w:val="004B6B2F"/>
    <w:rsid w:val="004B6B6A"/>
    <w:rsid w:val="004B731D"/>
    <w:rsid w:val="004B759F"/>
    <w:rsid w:val="004B75BF"/>
    <w:rsid w:val="004B7668"/>
    <w:rsid w:val="004B766E"/>
    <w:rsid w:val="004B76C4"/>
    <w:rsid w:val="004B7A13"/>
    <w:rsid w:val="004B7A5C"/>
    <w:rsid w:val="004B7C7B"/>
    <w:rsid w:val="004B7F96"/>
    <w:rsid w:val="004C060D"/>
    <w:rsid w:val="004C0955"/>
    <w:rsid w:val="004C0A7C"/>
    <w:rsid w:val="004C0AD1"/>
    <w:rsid w:val="004C179C"/>
    <w:rsid w:val="004C1AB9"/>
    <w:rsid w:val="004C1B73"/>
    <w:rsid w:val="004C1F69"/>
    <w:rsid w:val="004C2651"/>
    <w:rsid w:val="004C2A3B"/>
    <w:rsid w:val="004C2B93"/>
    <w:rsid w:val="004C2F07"/>
    <w:rsid w:val="004C3BD3"/>
    <w:rsid w:val="004C3DB4"/>
    <w:rsid w:val="004C3E89"/>
    <w:rsid w:val="004C44B9"/>
    <w:rsid w:val="004C45A3"/>
    <w:rsid w:val="004C48B9"/>
    <w:rsid w:val="004C4AB6"/>
    <w:rsid w:val="004C4B81"/>
    <w:rsid w:val="004C4CD9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A3"/>
    <w:rsid w:val="004C65E3"/>
    <w:rsid w:val="004C6697"/>
    <w:rsid w:val="004C68B1"/>
    <w:rsid w:val="004C695A"/>
    <w:rsid w:val="004C6BCF"/>
    <w:rsid w:val="004C6EE8"/>
    <w:rsid w:val="004C6FCD"/>
    <w:rsid w:val="004C7665"/>
    <w:rsid w:val="004C7874"/>
    <w:rsid w:val="004C795A"/>
    <w:rsid w:val="004C7D8C"/>
    <w:rsid w:val="004D00FC"/>
    <w:rsid w:val="004D048F"/>
    <w:rsid w:val="004D0526"/>
    <w:rsid w:val="004D0639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75A"/>
    <w:rsid w:val="004D1869"/>
    <w:rsid w:val="004D1C1D"/>
    <w:rsid w:val="004D2080"/>
    <w:rsid w:val="004D25AD"/>
    <w:rsid w:val="004D2675"/>
    <w:rsid w:val="004D27E4"/>
    <w:rsid w:val="004D2A4D"/>
    <w:rsid w:val="004D2BD1"/>
    <w:rsid w:val="004D2C4E"/>
    <w:rsid w:val="004D2D63"/>
    <w:rsid w:val="004D35EF"/>
    <w:rsid w:val="004D382B"/>
    <w:rsid w:val="004D390F"/>
    <w:rsid w:val="004D3AA1"/>
    <w:rsid w:val="004D3BC7"/>
    <w:rsid w:val="004D40C7"/>
    <w:rsid w:val="004D44EA"/>
    <w:rsid w:val="004D4833"/>
    <w:rsid w:val="004D4A96"/>
    <w:rsid w:val="004D4C1B"/>
    <w:rsid w:val="004D4D08"/>
    <w:rsid w:val="004D5281"/>
    <w:rsid w:val="004D53D7"/>
    <w:rsid w:val="004D5788"/>
    <w:rsid w:val="004D58E7"/>
    <w:rsid w:val="004D5B99"/>
    <w:rsid w:val="004D6033"/>
    <w:rsid w:val="004D66AA"/>
    <w:rsid w:val="004D66CD"/>
    <w:rsid w:val="004D67F4"/>
    <w:rsid w:val="004D6A83"/>
    <w:rsid w:val="004D70D4"/>
    <w:rsid w:val="004D7136"/>
    <w:rsid w:val="004D72DB"/>
    <w:rsid w:val="004D739A"/>
    <w:rsid w:val="004E0091"/>
    <w:rsid w:val="004E02C9"/>
    <w:rsid w:val="004E067A"/>
    <w:rsid w:val="004E0997"/>
    <w:rsid w:val="004E0A5B"/>
    <w:rsid w:val="004E0EF7"/>
    <w:rsid w:val="004E0F8A"/>
    <w:rsid w:val="004E1093"/>
    <w:rsid w:val="004E113A"/>
    <w:rsid w:val="004E11F5"/>
    <w:rsid w:val="004E147B"/>
    <w:rsid w:val="004E1C9E"/>
    <w:rsid w:val="004E1CBA"/>
    <w:rsid w:val="004E1E02"/>
    <w:rsid w:val="004E1F1A"/>
    <w:rsid w:val="004E2B50"/>
    <w:rsid w:val="004E2E9D"/>
    <w:rsid w:val="004E32C9"/>
    <w:rsid w:val="004E3422"/>
    <w:rsid w:val="004E3892"/>
    <w:rsid w:val="004E3BB9"/>
    <w:rsid w:val="004E3C3C"/>
    <w:rsid w:val="004E3EA5"/>
    <w:rsid w:val="004E3FA8"/>
    <w:rsid w:val="004E4135"/>
    <w:rsid w:val="004E4221"/>
    <w:rsid w:val="004E42CE"/>
    <w:rsid w:val="004E44C0"/>
    <w:rsid w:val="004E44D2"/>
    <w:rsid w:val="004E477E"/>
    <w:rsid w:val="004E47E4"/>
    <w:rsid w:val="004E49F0"/>
    <w:rsid w:val="004E4AD7"/>
    <w:rsid w:val="004E4D8E"/>
    <w:rsid w:val="004E4FB0"/>
    <w:rsid w:val="004E5004"/>
    <w:rsid w:val="004E51A9"/>
    <w:rsid w:val="004E51D3"/>
    <w:rsid w:val="004E541D"/>
    <w:rsid w:val="004E5454"/>
    <w:rsid w:val="004E54A8"/>
    <w:rsid w:val="004E55D4"/>
    <w:rsid w:val="004E5AD6"/>
    <w:rsid w:val="004E5BE7"/>
    <w:rsid w:val="004E5FD7"/>
    <w:rsid w:val="004E61DC"/>
    <w:rsid w:val="004E685F"/>
    <w:rsid w:val="004E6D13"/>
    <w:rsid w:val="004E6D82"/>
    <w:rsid w:val="004E7004"/>
    <w:rsid w:val="004E76CD"/>
    <w:rsid w:val="004E7820"/>
    <w:rsid w:val="004E78B5"/>
    <w:rsid w:val="004E7967"/>
    <w:rsid w:val="004E7DAF"/>
    <w:rsid w:val="004E7FAB"/>
    <w:rsid w:val="004E7FC8"/>
    <w:rsid w:val="004F0066"/>
    <w:rsid w:val="004F04CA"/>
    <w:rsid w:val="004F0698"/>
    <w:rsid w:val="004F0A29"/>
    <w:rsid w:val="004F1042"/>
    <w:rsid w:val="004F11EB"/>
    <w:rsid w:val="004F122C"/>
    <w:rsid w:val="004F13DC"/>
    <w:rsid w:val="004F16B4"/>
    <w:rsid w:val="004F1AED"/>
    <w:rsid w:val="004F1C94"/>
    <w:rsid w:val="004F20FC"/>
    <w:rsid w:val="004F226B"/>
    <w:rsid w:val="004F231B"/>
    <w:rsid w:val="004F24D2"/>
    <w:rsid w:val="004F2528"/>
    <w:rsid w:val="004F259C"/>
    <w:rsid w:val="004F2AA4"/>
    <w:rsid w:val="004F2C77"/>
    <w:rsid w:val="004F2CBF"/>
    <w:rsid w:val="004F30A9"/>
    <w:rsid w:val="004F33ED"/>
    <w:rsid w:val="004F367B"/>
    <w:rsid w:val="004F36C3"/>
    <w:rsid w:val="004F42FD"/>
    <w:rsid w:val="004F4419"/>
    <w:rsid w:val="004F4676"/>
    <w:rsid w:val="004F4721"/>
    <w:rsid w:val="004F4AC5"/>
    <w:rsid w:val="004F4E59"/>
    <w:rsid w:val="004F4E8C"/>
    <w:rsid w:val="004F4F2A"/>
    <w:rsid w:val="004F5B40"/>
    <w:rsid w:val="004F5C91"/>
    <w:rsid w:val="004F5DD3"/>
    <w:rsid w:val="004F5FED"/>
    <w:rsid w:val="004F6106"/>
    <w:rsid w:val="004F61DE"/>
    <w:rsid w:val="004F6468"/>
    <w:rsid w:val="004F6680"/>
    <w:rsid w:val="004F67A7"/>
    <w:rsid w:val="004F6C51"/>
    <w:rsid w:val="004F6C83"/>
    <w:rsid w:val="004F714D"/>
    <w:rsid w:val="004F72D1"/>
    <w:rsid w:val="004F748D"/>
    <w:rsid w:val="004F7B10"/>
    <w:rsid w:val="004F7C16"/>
    <w:rsid w:val="0050009F"/>
    <w:rsid w:val="005004C9"/>
    <w:rsid w:val="00500878"/>
    <w:rsid w:val="00500975"/>
    <w:rsid w:val="00500D46"/>
    <w:rsid w:val="00500D6E"/>
    <w:rsid w:val="00500F2D"/>
    <w:rsid w:val="005016E7"/>
    <w:rsid w:val="0050189B"/>
    <w:rsid w:val="00501913"/>
    <w:rsid w:val="00501D05"/>
    <w:rsid w:val="0050202F"/>
    <w:rsid w:val="00502329"/>
    <w:rsid w:val="00502344"/>
    <w:rsid w:val="00502987"/>
    <w:rsid w:val="0050298D"/>
    <w:rsid w:val="00502E4D"/>
    <w:rsid w:val="00503054"/>
    <w:rsid w:val="0050333C"/>
    <w:rsid w:val="0050389D"/>
    <w:rsid w:val="00503C5C"/>
    <w:rsid w:val="00503DB1"/>
    <w:rsid w:val="00504708"/>
    <w:rsid w:val="00504B2A"/>
    <w:rsid w:val="00504F10"/>
    <w:rsid w:val="00504F20"/>
    <w:rsid w:val="005050A4"/>
    <w:rsid w:val="005050A9"/>
    <w:rsid w:val="00505B61"/>
    <w:rsid w:val="0050617C"/>
    <w:rsid w:val="0050626E"/>
    <w:rsid w:val="005062D9"/>
    <w:rsid w:val="00506C5E"/>
    <w:rsid w:val="00506E67"/>
    <w:rsid w:val="00507106"/>
    <w:rsid w:val="005072ED"/>
    <w:rsid w:val="0050757B"/>
    <w:rsid w:val="005076E1"/>
    <w:rsid w:val="00507903"/>
    <w:rsid w:val="005100DF"/>
    <w:rsid w:val="00510174"/>
    <w:rsid w:val="0051048A"/>
    <w:rsid w:val="0051082B"/>
    <w:rsid w:val="00510842"/>
    <w:rsid w:val="00510B97"/>
    <w:rsid w:val="00510E72"/>
    <w:rsid w:val="00510ECC"/>
    <w:rsid w:val="005118D8"/>
    <w:rsid w:val="00511A1C"/>
    <w:rsid w:val="00511A27"/>
    <w:rsid w:val="00511FD7"/>
    <w:rsid w:val="005121F1"/>
    <w:rsid w:val="00512385"/>
    <w:rsid w:val="005123ED"/>
    <w:rsid w:val="0051247C"/>
    <w:rsid w:val="00512AEC"/>
    <w:rsid w:val="00512B00"/>
    <w:rsid w:val="00512D66"/>
    <w:rsid w:val="005134EF"/>
    <w:rsid w:val="005136E6"/>
    <w:rsid w:val="00513D36"/>
    <w:rsid w:val="00513E4F"/>
    <w:rsid w:val="005140AE"/>
    <w:rsid w:val="00514283"/>
    <w:rsid w:val="005142BE"/>
    <w:rsid w:val="00514C39"/>
    <w:rsid w:val="00514DBA"/>
    <w:rsid w:val="00514DD6"/>
    <w:rsid w:val="00515259"/>
    <w:rsid w:val="005152EA"/>
    <w:rsid w:val="0051591E"/>
    <w:rsid w:val="00515FB7"/>
    <w:rsid w:val="0051603C"/>
    <w:rsid w:val="00516184"/>
    <w:rsid w:val="005162F9"/>
    <w:rsid w:val="00516505"/>
    <w:rsid w:val="00516D98"/>
    <w:rsid w:val="00516DBF"/>
    <w:rsid w:val="00516FC5"/>
    <w:rsid w:val="00517230"/>
    <w:rsid w:val="0051766F"/>
    <w:rsid w:val="00517A1A"/>
    <w:rsid w:val="00517D6F"/>
    <w:rsid w:val="00517E37"/>
    <w:rsid w:val="005202E0"/>
    <w:rsid w:val="0052090A"/>
    <w:rsid w:val="00520B02"/>
    <w:rsid w:val="00520BFE"/>
    <w:rsid w:val="00521473"/>
    <w:rsid w:val="005218A5"/>
    <w:rsid w:val="00521D48"/>
    <w:rsid w:val="00521ED1"/>
    <w:rsid w:val="005223C5"/>
    <w:rsid w:val="00522595"/>
    <w:rsid w:val="00522784"/>
    <w:rsid w:val="00522A2C"/>
    <w:rsid w:val="00522A4C"/>
    <w:rsid w:val="00522DE1"/>
    <w:rsid w:val="005238D2"/>
    <w:rsid w:val="0052399E"/>
    <w:rsid w:val="0052427A"/>
    <w:rsid w:val="0052434A"/>
    <w:rsid w:val="005249B6"/>
    <w:rsid w:val="00524B7F"/>
    <w:rsid w:val="00524D2A"/>
    <w:rsid w:val="00524F7F"/>
    <w:rsid w:val="00525029"/>
    <w:rsid w:val="00525131"/>
    <w:rsid w:val="00525319"/>
    <w:rsid w:val="005254E2"/>
    <w:rsid w:val="005254F8"/>
    <w:rsid w:val="00525594"/>
    <w:rsid w:val="00525B7C"/>
    <w:rsid w:val="00525CCC"/>
    <w:rsid w:val="00525D95"/>
    <w:rsid w:val="00525E77"/>
    <w:rsid w:val="005261FF"/>
    <w:rsid w:val="0052636F"/>
    <w:rsid w:val="0052652C"/>
    <w:rsid w:val="00526596"/>
    <w:rsid w:val="00526642"/>
    <w:rsid w:val="005269AA"/>
    <w:rsid w:val="00527132"/>
    <w:rsid w:val="005273B6"/>
    <w:rsid w:val="005273CF"/>
    <w:rsid w:val="00527844"/>
    <w:rsid w:val="00527C59"/>
    <w:rsid w:val="00530291"/>
    <w:rsid w:val="0053042E"/>
    <w:rsid w:val="0053067E"/>
    <w:rsid w:val="00530BFB"/>
    <w:rsid w:val="00530CE4"/>
    <w:rsid w:val="00530E3B"/>
    <w:rsid w:val="00530EFC"/>
    <w:rsid w:val="005310C0"/>
    <w:rsid w:val="0053114B"/>
    <w:rsid w:val="0053173A"/>
    <w:rsid w:val="005317A6"/>
    <w:rsid w:val="00531A61"/>
    <w:rsid w:val="0053237E"/>
    <w:rsid w:val="005327AD"/>
    <w:rsid w:val="00532A94"/>
    <w:rsid w:val="00532C4F"/>
    <w:rsid w:val="00532D0A"/>
    <w:rsid w:val="00532E67"/>
    <w:rsid w:val="00532F93"/>
    <w:rsid w:val="0053300C"/>
    <w:rsid w:val="005330D6"/>
    <w:rsid w:val="005332F7"/>
    <w:rsid w:val="00533580"/>
    <w:rsid w:val="0053367D"/>
    <w:rsid w:val="005336B8"/>
    <w:rsid w:val="0053394D"/>
    <w:rsid w:val="005339A2"/>
    <w:rsid w:val="005339BA"/>
    <w:rsid w:val="00533C31"/>
    <w:rsid w:val="00533C55"/>
    <w:rsid w:val="00533E99"/>
    <w:rsid w:val="0053417E"/>
    <w:rsid w:val="005349FA"/>
    <w:rsid w:val="00534EA6"/>
    <w:rsid w:val="00535011"/>
    <w:rsid w:val="005350C7"/>
    <w:rsid w:val="00535421"/>
    <w:rsid w:val="00535617"/>
    <w:rsid w:val="0053562C"/>
    <w:rsid w:val="0053567E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BB7"/>
    <w:rsid w:val="00536EF8"/>
    <w:rsid w:val="0053707D"/>
    <w:rsid w:val="00537579"/>
    <w:rsid w:val="00537666"/>
    <w:rsid w:val="00537840"/>
    <w:rsid w:val="00537A73"/>
    <w:rsid w:val="00537C76"/>
    <w:rsid w:val="00537CB4"/>
    <w:rsid w:val="00540168"/>
    <w:rsid w:val="005407B1"/>
    <w:rsid w:val="00540F1E"/>
    <w:rsid w:val="00540F98"/>
    <w:rsid w:val="005410D4"/>
    <w:rsid w:val="00541340"/>
    <w:rsid w:val="00541393"/>
    <w:rsid w:val="0054162D"/>
    <w:rsid w:val="00541832"/>
    <w:rsid w:val="0054199C"/>
    <w:rsid w:val="005419C8"/>
    <w:rsid w:val="00541BA4"/>
    <w:rsid w:val="00541C2F"/>
    <w:rsid w:val="00542468"/>
    <w:rsid w:val="0054252D"/>
    <w:rsid w:val="00542579"/>
    <w:rsid w:val="00542A1F"/>
    <w:rsid w:val="00542FD4"/>
    <w:rsid w:val="00543085"/>
    <w:rsid w:val="00543230"/>
    <w:rsid w:val="005434E3"/>
    <w:rsid w:val="005436A1"/>
    <w:rsid w:val="0054384C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498"/>
    <w:rsid w:val="0054476B"/>
    <w:rsid w:val="00544A22"/>
    <w:rsid w:val="00544B5A"/>
    <w:rsid w:val="00544E33"/>
    <w:rsid w:val="00545087"/>
    <w:rsid w:val="0054579A"/>
    <w:rsid w:val="00545BD9"/>
    <w:rsid w:val="00545CB1"/>
    <w:rsid w:val="005461E5"/>
    <w:rsid w:val="005463A7"/>
    <w:rsid w:val="00546755"/>
    <w:rsid w:val="00547518"/>
    <w:rsid w:val="00547616"/>
    <w:rsid w:val="00547CE7"/>
    <w:rsid w:val="00550217"/>
    <w:rsid w:val="00550C05"/>
    <w:rsid w:val="00550DE9"/>
    <w:rsid w:val="0055101E"/>
    <w:rsid w:val="00551707"/>
    <w:rsid w:val="005518D2"/>
    <w:rsid w:val="00551C40"/>
    <w:rsid w:val="00551FDB"/>
    <w:rsid w:val="005522B0"/>
    <w:rsid w:val="00552412"/>
    <w:rsid w:val="00552899"/>
    <w:rsid w:val="005528DE"/>
    <w:rsid w:val="00552F68"/>
    <w:rsid w:val="0055323E"/>
    <w:rsid w:val="005534EA"/>
    <w:rsid w:val="005538E2"/>
    <w:rsid w:val="005539FA"/>
    <w:rsid w:val="00553BED"/>
    <w:rsid w:val="00553D2D"/>
    <w:rsid w:val="005543C1"/>
    <w:rsid w:val="00554951"/>
    <w:rsid w:val="00554CE7"/>
    <w:rsid w:val="00554E52"/>
    <w:rsid w:val="00554EC2"/>
    <w:rsid w:val="00554F3E"/>
    <w:rsid w:val="0055514B"/>
    <w:rsid w:val="005551A6"/>
    <w:rsid w:val="005553EE"/>
    <w:rsid w:val="00555400"/>
    <w:rsid w:val="00555672"/>
    <w:rsid w:val="0055575A"/>
    <w:rsid w:val="0055577B"/>
    <w:rsid w:val="005557B6"/>
    <w:rsid w:val="00555B28"/>
    <w:rsid w:val="00556F4D"/>
    <w:rsid w:val="0055707C"/>
    <w:rsid w:val="005570DC"/>
    <w:rsid w:val="0055731D"/>
    <w:rsid w:val="005574AA"/>
    <w:rsid w:val="00557547"/>
    <w:rsid w:val="005575C0"/>
    <w:rsid w:val="00557894"/>
    <w:rsid w:val="00557D7A"/>
    <w:rsid w:val="00557E0F"/>
    <w:rsid w:val="00557E56"/>
    <w:rsid w:val="00557F6F"/>
    <w:rsid w:val="00557FA8"/>
    <w:rsid w:val="00560643"/>
    <w:rsid w:val="0056085A"/>
    <w:rsid w:val="00560867"/>
    <w:rsid w:val="0056086E"/>
    <w:rsid w:val="005608C8"/>
    <w:rsid w:val="00560A61"/>
    <w:rsid w:val="00560AFE"/>
    <w:rsid w:val="0056109B"/>
    <w:rsid w:val="00561139"/>
    <w:rsid w:val="005612E1"/>
    <w:rsid w:val="00561653"/>
    <w:rsid w:val="00561B84"/>
    <w:rsid w:val="00561F94"/>
    <w:rsid w:val="0056226D"/>
    <w:rsid w:val="005622F8"/>
    <w:rsid w:val="0056248B"/>
    <w:rsid w:val="00562601"/>
    <w:rsid w:val="00562748"/>
    <w:rsid w:val="00562912"/>
    <w:rsid w:val="00562D56"/>
    <w:rsid w:val="00563115"/>
    <w:rsid w:val="0056362F"/>
    <w:rsid w:val="00563762"/>
    <w:rsid w:val="00563AAE"/>
    <w:rsid w:val="00563CB9"/>
    <w:rsid w:val="00563E58"/>
    <w:rsid w:val="005640B8"/>
    <w:rsid w:val="00564278"/>
    <w:rsid w:val="0056459E"/>
    <w:rsid w:val="005648BE"/>
    <w:rsid w:val="00564BBF"/>
    <w:rsid w:val="00564C2B"/>
    <w:rsid w:val="00564D03"/>
    <w:rsid w:val="00564D13"/>
    <w:rsid w:val="00565103"/>
    <w:rsid w:val="00565350"/>
    <w:rsid w:val="00565B1C"/>
    <w:rsid w:val="005665F5"/>
    <w:rsid w:val="00566953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C89"/>
    <w:rsid w:val="00567E24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088"/>
    <w:rsid w:val="005710BD"/>
    <w:rsid w:val="005712EF"/>
    <w:rsid w:val="005713CA"/>
    <w:rsid w:val="0057141B"/>
    <w:rsid w:val="00571740"/>
    <w:rsid w:val="00571AD2"/>
    <w:rsid w:val="00571B31"/>
    <w:rsid w:val="00571BAB"/>
    <w:rsid w:val="00571BF0"/>
    <w:rsid w:val="00571E09"/>
    <w:rsid w:val="0057203E"/>
    <w:rsid w:val="0057249C"/>
    <w:rsid w:val="00572654"/>
    <w:rsid w:val="00572D11"/>
    <w:rsid w:val="005731A7"/>
    <w:rsid w:val="00573227"/>
    <w:rsid w:val="0057325D"/>
    <w:rsid w:val="005735F1"/>
    <w:rsid w:val="00573A13"/>
    <w:rsid w:val="00573B75"/>
    <w:rsid w:val="00573E00"/>
    <w:rsid w:val="00574078"/>
    <w:rsid w:val="00574440"/>
    <w:rsid w:val="0057456C"/>
    <w:rsid w:val="00574575"/>
    <w:rsid w:val="00574613"/>
    <w:rsid w:val="00574631"/>
    <w:rsid w:val="00574797"/>
    <w:rsid w:val="00574C2C"/>
    <w:rsid w:val="00574CE3"/>
    <w:rsid w:val="00574F73"/>
    <w:rsid w:val="0057523A"/>
    <w:rsid w:val="005752C9"/>
    <w:rsid w:val="00575448"/>
    <w:rsid w:val="005755A7"/>
    <w:rsid w:val="0057573D"/>
    <w:rsid w:val="00575A34"/>
    <w:rsid w:val="00575DA2"/>
    <w:rsid w:val="00576413"/>
    <w:rsid w:val="00576790"/>
    <w:rsid w:val="00576ADA"/>
    <w:rsid w:val="00576AF5"/>
    <w:rsid w:val="00576C62"/>
    <w:rsid w:val="00577401"/>
    <w:rsid w:val="005777E6"/>
    <w:rsid w:val="005778D7"/>
    <w:rsid w:val="005779D2"/>
    <w:rsid w:val="00577AE6"/>
    <w:rsid w:val="0058084A"/>
    <w:rsid w:val="005808A6"/>
    <w:rsid w:val="00580C87"/>
    <w:rsid w:val="00580D33"/>
    <w:rsid w:val="00580F86"/>
    <w:rsid w:val="00580FCE"/>
    <w:rsid w:val="005815F0"/>
    <w:rsid w:val="0058180B"/>
    <w:rsid w:val="005821A3"/>
    <w:rsid w:val="005821FD"/>
    <w:rsid w:val="00582268"/>
    <w:rsid w:val="00582703"/>
    <w:rsid w:val="0058290E"/>
    <w:rsid w:val="00582E28"/>
    <w:rsid w:val="00582FEA"/>
    <w:rsid w:val="005834C7"/>
    <w:rsid w:val="0058376E"/>
    <w:rsid w:val="00583AEE"/>
    <w:rsid w:val="00583DDA"/>
    <w:rsid w:val="00583DEB"/>
    <w:rsid w:val="00583E3A"/>
    <w:rsid w:val="005843C1"/>
    <w:rsid w:val="00584F45"/>
    <w:rsid w:val="00585254"/>
    <w:rsid w:val="00585516"/>
    <w:rsid w:val="005858F1"/>
    <w:rsid w:val="0058595E"/>
    <w:rsid w:val="00585978"/>
    <w:rsid w:val="00585A40"/>
    <w:rsid w:val="00585B46"/>
    <w:rsid w:val="00585BB6"/>
    <w:rsid w:val="005860DB"/>
    <w:rsid w:val="005862A8"/>
    <w:rsid w:val="005863EE"/>
    <w:rsid w:val="005867A1"/>
    <w:rsid w:val="005869FC"/>
    <w:rsid w:val="00586A29"/>
    <w:rsid w:val="00586B18"/>
    <w:rsid w:val="00586FBD"/>
    <w:rsid w:val="00587516"/>
    <w:rsid w:val="00587661"/>
    <w:rsid w:val="00587BC6"/>
    <w:rsid w:val="00587C0F"/>
    <w:rsid w:val="00587D43"/>
    <w:rsid w:val="005907CE"/>
    <w:rsid w:val="00590C9E"/>
    <w:rsid w:val="00590DD8"/>
    <w:rsid w:val="00590F5B"/>
    <w:rsid w:val="00591138"/>
    <w:rsid w:val="00591148"/>
    <w:rsid w:val="0059128C"/>
    <w:rsid w:val="005912F3"/>
    <w:rsid w:val="005913D0"/>
    <w:rsid w:val="00591593"/>
    <w:rsid w:val="005915F3"/>
    <w:rsid w:val="00591825"/>
    <w:rsid w:val="00591B0F"/>
    <w:rsid w:val="00591B12"/>
    <w:rsid w:val="00591B53"/>
    <w:rsid w:val="00591C44"/>
    <w:rsid w:val="00591E95"/>
    <w:rsid w:val="0059214E"/>
    <w:rsid w:val="00592498"/>
    <w:rsid w:val="005924A5"/>
    <w:rsid w:val="0059265B"/>
    <w:rsid w:val="00592778"/>
    <w:rsid w:val="00592B60"/>
    <w:rsid w:val="00592DF0"/>
    <w:rsid w:val="00592FC9"/>
    <w:rsid w:val="00593384"/>
    <w:rsid w:val="0059344F"/>
    <w:rsid w:val="005938B9"/>
    <w:rsid w:val="0059407C"/>
    <w:rsid w:val="00594097"/>
    <w:rsid w:val="005946F4"/>
    <w:rsid w:val="0059528A"/>
    <w:rsid w:val="00595D77"/>
    <w:rsid w:val="00595EB0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76"/>
    <w:rsid w:val="00597D18"/>
    <w:rsid w:val="00597DED"/>
    <w:rsid w:val="005A05A7"/>
    <w:rsid w:val="005A064E"/>
    <w:rsid w:val="005A0CF0"/>
    <w:rsid w:val="005A0D4D"/>
    <w:rsid w:val="005A0D99"/>
    <w:rsid w:val="005A106B"/>
    <w:rsid w:val="005A114E"/>
    <w:rsid w:val="005A1460"/>
    <w:rsid w:val="005A14CF"/>
    <w:rsid w:val="005A151B"/>
    <w:rsid w:val="005A1885"/>
    <w:rsid w:val="005A1A07"/>
    <w:rsid w:val="005A1C56"/>
    <w:rsid w:val="005A1DF0"/>
    <w:rsid w:val="005A23B3"/>
    <w:rsid w:val="005A23B6"/>
    <w:rsid w:val="005A23F0"/>
    <w:rsid w:val="005A256D"/>
    <w:rsid w:val="005A28D2"/>
    <w:rsid w:val="005A299A"/>
    <w:rsid w:val="005A2AF8"/>
    <w:rsid w:val="005A2C90"/>
    <w:rsid w:val="005A2D8C"/>
    <w:rsid w:val="005A2F7F"/>
    <w:rsid w:val="005A33BE"/>
    <w:rsid w:val="005A3452"/>
    <w:rsid w:val="005A3958"/>
    <w:rsid w:val="005A3D46"/>
    <w:rsid w:val="005A4130"/>
    <w:rsid w:val="005A48BF"/>
    <w:rsid w:val="005A49F2"/>
    <w:rsid w:val="005A4B5E"/>
    <w:rsid w:val="005A4DA4"/>
    <w:rsid w:val="005A56A2"/>
    <w:rsid w:val="005A603D"/>
    <w:rsid w:val="005A60B2"/>
    <w:rsid w:val="005A6127"/>
    <w:rsid w:val="005A6704"/>
    <w:rsid w:val="005A695B"/>
    <w:rsid w:val="005A69B8"/>
    <w:rsid w:val="005A6A33"/>
    <w:rsid w:val="005A6DB6"/>
    <w:rsid w:val="005A6ED3"/>
    <w:rsid w:val="005A7341"/>
    <w:rsid w:val="005A781B"/>
    <w:rsid w:val="005B02CD"/>
    <w:rsid w:val="005B0351"/>
    <w:rsid w:val="005B041A"/>
    <w:rsid w:val="005B0695"/>
    <w:rsid w:val="005B072A"/>
    <w:rsid w:val="005B095D"/>
    <w:rsid w:val="005B11E7"/>
    <w:rsid w:val="005B1412"/>
    <w:rsid w:val="005B154E"/>
    <w:rsid w:val="005B1686"/>
    <w:rsid w:val="005B169B"/>
    <w:rsid w:val="005B19FC"/>
    <w:rsid w:val="005B1B58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EA6"/>
    <w:rsid w:val="005B3F74"/>
    <w:rsid w:val="005B4011"/>
    <w:rsid w:val="005B428D"/>
    <w:rsid w:val="005B4615"/>
    <w:rsid w:val="005B4881"/>
    <w:rsid w:val="005B48F9"/>
    <w:rsid w:val="005B4A43"/>
    <w:rsid w:val="005B50A0"/>
    <w:rsid w:val="005B50E3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6C6"/>
    <w:rsid w:val="005B68B9"/>
    <w:rsid w:val="005B6BCC"/>
    <w:rsid w:val="005B6C31"/>
    <w:rsid w:val="005B6CC0"/>
    <w:rsid w:val="005B6F45"/>
    <w:rsid w:val="005B7029"/>
    <w:rsid w:val="005B7324"/>
    <w:rsid w:val="005B7367"/>
    <w:rsid w:val="005B73A2"/>
    <w:rsid w:val="005B7C89"/>
    <w:rsid w:val="005C01A6"/>
    <w:rsid w:val="005C02CE"/>
    <w:rsid w:val="005C0453"/>
    <w:rsid w:val="005C0783"/>
    <w:rsid w:val="005C0E01"/>
    <w:rsid w:val="005C119A"/>
    <w:rsid w:val="005C1DAE"/>
    <w:rsid w:val="005C21AC"/>
    <w:rsid w:val="005C26C9"/>
    <w:rsid w:val="005C276F"/>
    <w:rsid w:val="005C2A4A"/>
    <w:rsid w:val="005C2DFE"/>
    <w:rsid w:val="005C2F56"/>
    <w:rsid w:val="005C3082"/>
    <w:rsid w:val="005C3771"/>
    <w:rsid w:val="005C379F"/>
    <w:rsid w:val="005C383A"/>
    <w:rsid w:val="005C3898"/>
    <w:rsid w:val="005C3AAD"/>
    <w:rsid w:val="005C42FF"/>
    <w:rsid w:val="005C468A"/>
    <w:rsid w:val="005C4871"/>
    <w:rsid w:val="005C49F7"/>
    <w:rsid w:val="005C4DDA"/>
    <w:rsid w:val="005C5120"/>
    <w:rsid w:val="005C5751"/>
    <w:rsid w:val="005C579F"/>
    <w:rsid w:val="005C587C"/>
    <w:rsid w:val="005C5AAC"/>
    <w:rsid w:val="005C5DBF"/>
    <w:rsid w:val="005C5FF6"/>
    <w:rsid w:val="005C611A"/>
    <w:rsid w:val="005C62C5"/>
    <w:rsid w:val="005C631B"/>
    <w:rsid w:val="005C633C"/>
    <w:rsid w:val="005C639F"/>
    <w:rsid w:val="005C6684"/>
    <w:rsid w:val="005C6904"/>
    <w:rsid w:val="005C6ADF"/>
    <w:rsid w:val="005C6C1F"/>
    <w:rsid w:val="005C6D16"/>
    <w:rsid w:val="005C711F"/>
    <w:rsid w:val="005C716E"/>
    <w:rsid w:val="005C7219"/>
    <w:rsid w:val="005C7716"/>
    <w:rsid w:val="005C797C"/>
    <w:rsid w:val="005D01F0"/>
    <w:rsid w:val="005D03FE"/>
    <w:rsid w:val="005D0572"/>
    <w:rsid w:val="005D0734"/>
    <w:rsid w:val="005D096B"/>
    <w:rsid w:val="005D0C2A"/>
    <w:rsid w:val="005D0E9E"/>
    <w:rsid w:val="005D0ED9"/>
    <w:rsid w:val="005D1191"/>
    <w:rsid w:val="005D13C7"/>
    <w:rsid w:val="005D1626"/>
    <w:rsid w:val="005D187B"/>
    <w:rsid w:val="005D1889"/>
    <w:rsid w:val="005D1D2A"/>
    <w:rsid w:val="005D1D37"/>
    <w:rsid w:val="005D1FC5"/>
    <w:rsid w:val="005D20EA"/>
    <w:rsid w:val="005D22B7"/>
    <w:rsid w:val="005D231E"/>
    <w:rsid w:val="005D242A"/>
    <w:rsid w:val="005D2480"/>
    <w:rsid w:val="005D2658"/>
    <w:rsid w:val="005D2937"/>
    <w:rsid w:val="005D3245"/>
    <w:rsid w:val="005D332F"/>
    <w:rsid w:val="005D348C"/>
    <w:rsid w:val="005D37C1"/>
    <w:rsid w:val="005D3889"/>
    <w:rsid w:val="005D3D06"/>
    <w:rsid w:val="005D3D77"/>
    <w:rsid w:val="005D428D"/>
    <w:rsid w:val="005D439E"/>
    <w:rsid w:val="005D43CD"/>
    <w:rsid w:val="005D4447"/>
    <w:rsid w:val="005D44F2"/>
    <w:rsid w:val="005D46BE"/>
    <w:rsid w:val="005D46C3"/>
    <w:rsid w:val="005D4854"/>
    <w:rsid w:val="005D48AD"/>
    <w:rsid w:val="005D497D"/>
    <w:rsid w:val="005D5145"/>
    <w:rsid w:val="005D53A9"/>
    <w:rsid w:val="005D5ED3"/>
    <w:rsid w:val="005D611B"/>
    <w:rsid w:val="005D63E1"/>
    <w:rsid w:val="005D6457"/>
    <w:rsid w:val="005D66D7"/>
    <w:rsid w:val="005D690E"/>
    <w:rsid w:val="005D6C73"/>
    <w:rsid w:val="005D6DE9"/>
    <w:rsid w:val="005D6EE1"/>
    <w:rsid w:val="005D7151"/>
    <w:rsid w:val="005D71D0"/>
    <w:rsid w:val="005D72D3"/>
    <w:rsid w:val="005D7493"/>
    <w:rsid w:val="005D7541"/>
    <w:rsid w:val="005D7685"/>
    <w:rsid w:val="005D79DE"/>
    <w:rsid w:val="005D7B30"/>
    <w:rsid w:val="005D7C73"/>
    <w:rsid w:val="005E0016"/>
    <w:rsid w:val="005E0226"/>
    <w:rsid w:val="005E0325"/>
    <w:rsid w:val="005E03AE"/>
    <w:rsid w:val="005E03F3"/>
    <w:rsid w:val="005E0686"/>
    <w:rsid w:val="005E08F9"/>
    <w:rsid w:val="005E09A0"/>
    <w:rsid w:val="005E0F47"/>
    <w:rsid w:val="005E1856"/>
    <w:rsid w:val="005E204C"/>
    <w:rsid w:val="005E23F1"/>
    <w:rsid w:val="005E25B0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503"/>
    <w:rsid w:val="005E4697"/>
    <w:rsid w:val="005E4CB9"/>
    <w:rsid w:val="005E4F08"/>
    <w:rsid w:val="005E5111"/>
    <w:rsid w:val="005E54C8"/>
    <w:rsid w:val="005E56CF"/>
    <w:rsid w:val="005E5A73"/>
    <w:rsid w:val="005E60BE"/>
    <w:rsid w:val="005E60E3"/>
    <w:rsid w:val="005E638D"/>
    <w:rsid w:val="005E649F"/>
    <w:rsid w:val="005E6533"/>
    <w:rsid w:val="005E6581"/>
    <w:rsid w:val="005E669F"/>
    <w:rsid w:val="005E6906"/>
    <w:rsid w:val="005E7184"/>
    <w:rsid w:val="005E72E0"/>
    <w:rsid w:val="005E758B"/>
    <w:rsid w:val="005E7811"/>
    <w:rsid w:val="005E78E3"/>
    <w:rsid w:val="005E797A"/>
    <w:rsid w:val="005E7A34"/>
    <w:rsid w:val="005E7AD0"/>
    <w:rsid w:val="005E7CF6"/>
    <w:rsid w:val="005E7EFD"/>
    <w:rsid w:val="005F03E8"/>
    <w:rsid w:val="005F051D"/>
    <w:rsid w:val="005F0528"/>
    <w:rsid w:val="005F0652"/>
    <w:rsid w:val="005F0797"/>
    <w:rsid w:val="005F084A"/>
    <w:rsid w:val="005F0F8E"/>
    <w:rsid w:val="005F10B9"/>
    <w:rsid w:val="005F14AF"/>
    <w:rsid w:val="005F1593"/>
    <w:rsid w:val="005F15A6"/>
    <w:rsid w:val="005F164B"/>
    <w:rsid w:val="005F18DD"/>
    <w:rsid w:val="005F1AC8"/>
    <w:rsid w:val="005F1B2C"/>
    <w:rsid w:val="005F274F"/>
    <w:rsid w:val="005F2AE6"/>
    <w:rsid w:val="005F2EF2"/>
    <w:rsid w:val="005F2FC3"/>
    <w:rsid w:val="005F316B"/>
    <w:rsid w:val="005F3274"/>
    <w:rsid w:val="005F3A11"/>
    <w:rsid w:val="005F3D18"/>
    <w:rsid w:val="005F41CC"/>
    <w:rsid w:val="005F43CF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854"/>
    <w:rsid w:val="005F6E8C"/>
    <w:rsid w:val="005F73F8"/>
    <w:rsid w:val="005F7505"/>
    <w:rsid w:val="005F775F"/>
    <w:rsid w:val="005F79E4"/>
    <w:rsid w:val="005F7ECF"/>
    <w:rsid w:val="005F7F9A"/>
    <w:rsid w:val="005F7FB3"/>
    <w:rsid w:val="006001C0"/>
    <w:rsid w:val="00600995"/>
    <w:rsid w:val="00600BBF"/>
    <w:rsid w:val="00600C8F"/>
    <w:rsid w:val="00600EF4"/>
    <w:rsid w:val="00600F7D"/>
    <w:rsid w:val="00601066"/>
    <w:rsid w:val="0060107F"/>
    <w:rsid w:val="00601408"/>
    <w:rsid w:val="0060140B"/>
    <w:rsid w:val="0060159F"/>
    <w:rsid w:val="006017D8"/>
    <w:rsid w:val="006017F6"/>
    <w:rsid w:val="006018DD"/>
    <w:rsid w:val="006019C1"/>
    <w:rsid w:val="00601A6B"/>
    <w:rsid w:val="00601AB5"/>
    <w:rsid w:val="00601EF7"/>
    <w:rsid w:val="00602190"/>
    <w:rsid w:val="00602197"/>
    <w:rsid w:val="0060220D"/>
    <w:rsid w:val="0060227A"/>
    <w:rsid w:val="0060248D"/>
    <w:rsid w:val="00602B94"/>
    <w:rsid w:val="00602C61"/>
    <w:rsid w:val="00602CB5"/>
    <w:rsid w:val="00602E62"/>
    <w:rsid w:val="00603773"/>
    <w:rsid w:val="006037F3"/>
    <w:rsid w:val="00603921"/>
    <w:rsid w:val="00603BC1"/>
    <w:rsid w:val="00603C09"/>
    <w:rsid w:val="00604E0D"/>
    <w:rsid w:val="00604E1B"/>
    <w:rsid w:val="00604E44"/>
    <w:rsid w:val="006055E5"/>
    <w:rsid w:val="006056D8"/>
    <w:rsid w:val="00605BBD"/>
    <w:rsid w:val="006060B0"/>
    <w:rsid w:val="0060624A"/>
    <w:rsid w:val="0060660B"/>
    <w:rsid w:val="0060680C"/>
    <w:rsid w:val="006068A8"/>
    <w:rsid w:val="00606B1E"/>
    <w:rsid w:val="00606E4C"/>
    <w:rsid w:val="006073B3"/>
    <w:rsid w:val="00607A77"/>
    <w:rsid w:val="00607DA6"/>
    <w:rsid w:val="00607F54"/>
    <w:rsid w:val="00610686"/>
    <w:rsid w:val="006109C5"/>
    <w:rsid w:val="006109DA"/>
    <w:rsid w:val="00610D3A"/>
    <w:rsid w:val="00610DE1"/>
    <w:rsid w:val="00610E92"/>
    <w:rsid w:val="00610EC4"/>
    <w:rsid w:val="00610F0A"/>
    <w:rsid w:val="006110E9"/>
    <w:rsid w:val="006112BB"/>
    <w:rsid w:val="00611304"/>
    <w:rsid w:val="006115B5"/>
    <w:rsid w:val="00611AB0"/>
    <w:rsid w:val="00612353"/>
    <w:rsid w:val="00612628"/>
    <w:rsid w:val="006127F0"/>
    <w:rsid w:val="006129F1"/>
    <w:rsid w:val="00612D03"/>
    <w:rsid w:val="00612E5C"/>
    <w:rsid w:val="00612F78"/>
    <w:rsid w:val="00613142"/>
    <w:rsid w:val="00613304"/>
    <w:rsid w:val="00613542"/>
    <w:rsid w:val="00613B5D"/>
    <w:rsid w:val="00614178"/>
    <w:rsid w:val="006147F7"/>
    <w:rsid w:val="00614990"/>
    <w:rsid w:val="00614CCB"/>
    <w:rsid w:val="00614E8A"/>
    <w:rsid w:val="006157F8"/>
    <w:rsid w:val="006158FD"/>
    <w:rsid w:val="0061597E"/>
    <w:rsid w:val="00615B86"/>
    <w:rsid w:val="00615C80"/>
    <w:rsid w:val="00616321"/>
    <w:rsid w:val="00616AF2"/>
    <w:rsid w:val="00616CEB"/>
    <w:rsid w:val="00616DB8"/>
    <w:rsid w:val="00616F4C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9BF"/>
    <w:rsid w:val="00620A14"/>
    <w:rsid w:val="00620A8A"/>
    <w:rsid w:val="00620DF0"/>
    <w:rsid w:val="00620FCE"/>
    <w:rsid w:val="0062112F"/>
    <w:rsid w:val="00621170"/>
    <w:rsid w:val="0062136C"/>
    <w:rsid w:val="00621649"/>
    <w:rsid w:val="00621A62"/>
    <w:rsid w:val="00622192"/>
    <w:rsid w:val="0062227A"/>
    <w:rsid w:val="006223A5"/>
    <w:rsid w:val="0062243A"/>
    <w:rsid w:val="00622465"/>
    <w:rsid w:val="006228C7"/>
    <w:rsid w:val="006229F0"/>
    <w:rsid w:val="00622D72"/>
    <w:rsid w:val="00622F90"/>
    <w:rsid w:val="00622FF8"/>
    <w:rsid w:val="00623569"/>
    <w:rsid w:val="00623690"/>
    <w:rsid w:val="006236FE"/>
    <w:rsid w:val="00623773"/>
    <w:rsid w:val="006239B6"/>
    <w:rsid w:val="00623A40"/>
    <w:rsid w:val="00623BC4"/>
    <w:rsid w:val="00624328"/>
    <w:rsid w:val="006249B3"/>
    <w:rsid w:val="00624DDA"/>
    <w:rsid w:val="00624FAD"/>
    <w:rsid w:val="0062502C"/>
    <w:rsid w:val="006255ED"/>
    <w:rsid w:val="00625626"/>
    <w:rsid w:val="00625D07"/>
    <w:rsid w:val="0062635D"/>
    <w:rsid w:val="006265DB"/>
    <w:rsid w:val="00626641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6DF"/>
    <w:rsid w:val="00627A27"/>
    <w:rsid w:val="00627BAA"/>
    <w:rsid w:val="00627CFE"/>
    <w:rsid w:val="00627D86"/>
    <w:rsid w:val="00627E76"/>
    <w:rsid w:val="00630033"/>
    <w:rsid w:val="006305F7"/>
    <w:rsid w:val="00630618"/>
    <w:rsid w:val="00630805"/>
    <w:rsid w:val="006308F0"/>
    <w:rsid w:val="00630C90"/>
    <w:rsid w:val="00630DDC"/>
    <w:rsid w:val="00630E31"/>
    <w:rsid w:val="00631000"/>
    <w:rsid w:val="00631003"/>
    <w:rsid w:val="0063101B"/>
    <w:rsid w:val="00631168"/>
    <w:rsid w:val="0063152A"/>
    <w:rsid w:val="006315FA"/>
    <w:rsid w:val="006316F6"/>
    <w:rsid w:val="00631BD0"/>
    <w:rsid w:val="0063211D"/>
    <w:rsid w:val="006322AD"/>
    <w:rsid w:val="0063231A"/>
    <w:rsid w:val="0063234A"/>
    <w:rsid w:val="00632710"/>
    <w:rsid w:val="0063293B"/>
    <w:rsid w:val="00632A44"/>
    <w:rsid w:val="00632FB7"/>
    <w:rsid w:val="006330A0"/>
    <w:rsid w:val="0063339C"/>
    <w:rsid w:val="00633592"/>
    <w:rsid w:val="006336DC"/>
    <w:rsid w:val="00633A02"/>
    <w:rsid w:val="00633B02"/>
    <w:rsid w:val="00634856"/>
    <w:rsid w:val="00634CEF"/>
    <w:rsid w:val="00634F26"/>
    <w:rsid w:val="00634FAC"/>
    <w:rsid w:val="00635074"/>
    <w:rsid w:val="006351C0"/>
    <w:rsid w:val="00635291"/>
    <w:rsid w:val="006355EB"/>
    <w:rsid w:val="006358B7"/>
    <w:rsid w:val="00635B0F"/>
    <w:rsid w:val="00635BAC"/>
    <w:rsid w:val="00635C2C"/>
    <w:rsid w:val="00635DFD"/>
    <w:rsid w:val="00635E9E"/>
    <w:rsid w:val="00635EC3"/>
    <w:rsid w:val="00635F0F"/>
    <w:rsid w:val="00636246"/>
    <w:rsid w:val="006364CA"/>
    <w:rsid w:val="00636541"/>
    <w:rsid w:val="0063665A"/>
    <w:rsid w:val="006368AC"/>
    <w:rsid w:val="006368FC"/>
    <w:rsid w:val="00636E89"/>
    <w:rsid w:val="006376F1"/>
    <w:rsid w:val="0063785D"/>
    <w:rsid w:val="00637EE8"/>
    <w:rsid w:val="00640145"/>
    <w:rsid w:val="00640A65"/>
    <w:rsid w:val="00640C31"/>
    <w:rsid w:val="00640C83"/>
    <w:rsid w:val="00640F24"/>
    <w:rsid w:val="0064113B"/>
    <w:rsid w:val="00641322"/>
    <w:rsid w:val="006414A5"/>
    <w:rsid w:val="006416DE"/>
    <w:rsid w:val="006419F8"/>
    <w:rsid w:val="00641AE5"/>
    <w:rsid w:val="00641C76"/>
    <w:rsid w:val="006420A5"/>
    <w:rsid w:val="0064212E"/>
    <w:rsid w:val="00642386"/>
    <w:rsid w:val="006423FF"/>
    <w:rsid w:val="00642470"/>
    <w:rsid w:val="006424C9"/>
    <w:rsid w:val="00642A08"/>
    <w:rsid w:val="00642BF7"/>
    <w:rsid w:val="00642D91"/>
    <w:rsid w:val="00642E98"/>
    <w:rsid w:val="00643087"/>
    <w:rsid w:val="00643325"/>
    <w:rsid w:val="006434E8"/>
    <w:rsid w:val="00643941"/>
    <w:rsid w:val="00643E42"/>
    <w:rsid w:val="00644127"/>
    <w:rsid w:val="0064432B"/>
    <w:rsid w:val="00644553"/>
    <w:rsid w:val="00644749"/>
    <w:rsid w:val="006447D2"/>
    <w:rsid w:val="006449C2"/>
    <w:rsid w:val="00644D9E"/>
    <w:rsid w:val="0064511E"/>
    <w:rsid w:val="00645334"/>
    <w:rsid w:val="00645348"/>
    <w:rsid w:val="0064534C"/>
    <w:rsid w:val="006453D7"/>
    <w:rsid w:val="006455A7"/>
    <w:rsid w:val="00645822"/>
    <w:rsid w:val="00645887"/>
    <w:rsid w:val="00645959"/>
    <w:rsid w:val="006459EF"/>
    <w:rsid w:val="00645AEA"/>
    <w:rsid w:val="00645B8F"/>
    <w:rsid w:val="006460F0"/>
    <w:rsid w:val="006466BE"/>
    <w:rsid w:val="006467D8"/>
    <w:rsid w:val="00646DE8"/>
    <w:rsid w:val="00646DEA"/>
    <w:rsid w:val="00647D4E"/>
    <w:rsid w:val="00647FAE"/>
    <w:rsid w:val="0065010F"/>
    <w:rsid w:val="006502D2"/>
    <w:rsid w:val="006504CD"/>
    <w:rsid w:val="00650744"/>
    <w:rsid w:val="00650D2B"/>
    <w:rsid w:val="00650F9B"/>
    <w:rsid w:val="00650FF3"/>
    <w:rsid w:val="00651228"/>
    <w:rsid w:val="00651235"/>
    <w:rsid w:val="00651484"/>
    <w:rsid w:val="00651509"/>
    <w:rsid w:val="006517FA"/>
    <w:rsid w:val="00651B65"/>
    <w:rsid w:val="00651CFD"/>
    <w:rsid w:val="00651E5E"/>
    <w:rsid w:val="00652181"/>
    <w:rsid w:val="006522AF"/>
    <w:rsid w:val="00652592"/>
    <w:rsid w:val="006526B1"/>
    <w:rsid w:val="006528DE"/>
    <w:rsid w:val="00652F13"/>
    <w:rsid w:val="006534F4"/>
    <w:rsid w:val="00653654"/>
    <w:rsid w:val="00653659"/>
    <w:rsid w:val="006536F1"/>
    <w:rsid w:val="0065395F"/>
    <w:rsid w:val="00653A07"/>
    <w:rsid w:val="00653B6A"/>
    <w:rsid w:val="00653D2E"/>
    <w:rsid w:val="00653FA2"/>
    <w:rsid w:val="00653FEB"/>
    <w:rsid w:val="00654470"/>
    <w:rsid w:val="00654DFE"/>
    <w:rsid w:val="006550C5"/>
    <w:rsid w:val="006553C2"/>
    <w:rsid w:val="006553F3"/>
    <w:rsid w:val="006559CC"/>
    <w:rsid w:val="00655E11"/>
    <w:rsid w:val="00656035"/>
    <w:rsid w:val="006560E1"/>
    <w:rsid w:val="006562FC"/>
    <w:rsid w:val="00656E96"/>
    <w:rsid w:val="00656EDB"/>
    <w:rsid w:val="00656FD6"/>
    <w:rsid w:val="0065736F"/>
    <w:rsid w:val="00657403"/>
    <w:rsid w:val="006574A3"/>
    <w:rsid w:val="006577D3"/>
    <w:rsid w:val="0065794A"/>
    <w:rsid w:val="006579AB"/>
    <w:rsid w:val="00657AB4"/>
    <w:rsid w:val="006600B2"/>
    <w:rsid w:val="006600DD"/>
    <w:rsid w:val="00660676"/>
    <w:rsid w:val="006606D2"/>
    <w:rsid w:val="00660786"/>
    <w:rsid w:val="00660B4B"/>
    <w:rsid w:val="00661905"/>
    <w:rsid w:val="00661E55"/>
    <w:rsid w:val="0066211A"/>
    <w:rsid w:val="00662160"/>
    <w:rsid w:val="00662AB3"/>
    <w:rsid w:val="00663425"/>
    <w:rsid w:val="00663513"/>
    <w:rsid w:val="006637F0"/>
    <w:rsid w:val="00663800"/>
    <w:rsid w:val="00663DDE"/>
    <w:rsid w:val="00663F9D"/>
    <w:rsid w:val="00664034"/>
    <w:rsid w:val="00664091"/>
    <w:rsid w:val="0066423C"/>
    <w:rsid w:val="00664522"/>
    <w:rsid w:val="00664A3D"/>
    <w:rsid w:val="00664AF0"/>
    <w:rsid w:val="00664C1E"/>
    <w:rsid w:val="00664F97"/>
    <w:rsid w:val="006658AD"/>
    <w:rsid w:val="006658CD"/>
    <w:rsid w:val="006658D3"/>
    <w:rsid w:val="00665A7D"/>
    <w:rsid w:val="00665AF3"/>
    <w:rsid w:val="00665CBC"/>
    <w:rsid w:val="00665CD3"/>
    <w:rsid w:val="00665F33"/>
    <w:rsid w:val="00666079"/>
    <w:rsid w:val="00666363"/>
    <w:rsid w:val="00666626"/>
    <w:rsid w:val="00666E41"/>
    <w:rsid w:val="00666E61"/>
    <w:rsid w:val="00666E63"/>
    <w:rsid w:val="0066700A"/>
    <w:rsid w:val="006670A9"/>
    <w:rsid w:val="00667328"/>
    <w:rsid w:val="0066746F"/>
    <w:rsid w:val="00667517"/>
    <w:rsid w:val="006675A5"/>
    <w:rsid w:val="0066769B"/>
    <w:rsid w:val="00667E75"/>
    <w:rsid w:val="006701F3"/>
    <w:rsid w:val="00670797"/>
    <w:rsid w:val="00670893"/>
    <w:rsid w:val="006708BD"/>
    <w:rsid w:val="00670C03"/>
    <w:rsid w:val="00670DBA"/>
    <w:rsid w:val="0067143D"/>
    <w:rsid w:val="00672094"/>
    <w:rsid w:val="006723B6"/>
    <w:rsid w:val="00672442"/>
    <w:rsid w:val="006725EE"/>
    <w:rsid w:val="006727BA"/>
    <w:rsid w:val="006728D2"/>
    <w:rsid w:val="00672936"/>
    <w:rsid w:val="00672A08"/>
    <w:rsid w:val="00672A50"/>
    <w:rsid w:val="00672AB2"/>
    <w:rsid w:val="00672CC4"/>
    <w:rsid w:val="00672E4E"/>
    <w:rsid w:val="006733E4"/>
    <w:rsid w:val="00673671"/>
    <w:rsid w:val="006738BC"/>
    <w:rsid w:val="0067399C"/>
    <w:rsid w:val="00673D9F"/>
    <w:rsid w:val="00674003"/>
    <w:rsid w:val="00674414"/>
    <w:rsid w:val="006745DD"/>
    <w:rsid w:val="00674A2C"/>
    <w:rsid w:val="00674F20"/>
    <w:rsid w:val="0067500C"/>
    <w:rsid w:val="00675053"/>
    <w:rsid w:val="0067518F"/>
    <w:rsid w:val="0067523E"/>
    <w:rsid w:val="00675637"/>
    <w:rsid w:val="006756FC"/>
    <w:rsid w:val="00675AC3"/>
    <w:rsid w:val="00675B3F"/>
    <w:rsid w:val="00675E90"/>
    <w:rsid w:val="0067604D"/>
    <w:rsid w:val="006767B5"/>
    <w:rsid w:val="006768CB"/>
    <w:rsid w:val="00676AE9"/>
    <w:rsid w:val="00676B5C"/>
    <w:rsid w:val="006770D6"/>
    <w:rsid w:val="006772DD"/>
    <w:rsid w:val="00677967"/>
    <w:rsid w:val="00677A06"/>
    <w:rsid w:val="00677B1C"/>
    <w:rsid w:val="00677DD3"/>
    <w:rsid w:val="00680047"/>
    <w:rsid w:val="006801FC"/>
    <w:rsid w:val="00680377"/>
    <w:rsid w:val="00680729"/>
    <w:rsid w:val="006808A1"/>
    <w:rsid w:val="00680C74"/>
    <w:rsid w:val="00680FF0"/>
    <w:rsid w:val="0068128D"/>
    <w:rsid w:val="006812E8"/>
    <w:rsid w:val="006816D3"/>
    <w:rsid w:val="006817C3"/>
    <w:rsid w:val="00681AA1"/>
    <w:rsid w:val="00681EE9"/>
    <w:rsid w:val="00681FB8"/>
    <w:rsid w:val="006820D1"/>
    <w:rsid w:val="006820DE"/>
    <w:rsid w:val="0068211E"/>
    <w:rsid w:val="00682321"/>
    <w:rsid w:val="006827D1"/>
    <w:rsid w:val="006828E1"/>
    <w:rsid w:val="0068306C"/>
    <w:rsid w:val="00683602"/>
    <w:rsid w:val="00683634"/>
    <w:rsid w:val="006837D2"/>
    <w:rsid w:val="00683E7B"/>
    <w:rsid w:val="0068407A"/>
    <w:rsid w:val="006841ED"/>
    <w:rsid w:val="00684322"/>
    <w:rsid w:val="006847AA"/>
    <w:rsid w:val="00684969"/>
    <w:rsid w:val="006849E1"/>
    <w:rsid w:val="00684B2C"/>
    <w:rsid w:val="00684CDA"/>
    <w:rsid w:val="00684EC9"/>
    <w:rsid w:val="006850FB"/>
    <w:rsid w:val="00685383"/>
    <w:rsid w:val="0068563D"/>
    <w:rsid w:val="00685689"/>
    <w:rsid w:val="0068584C"/>
    <w:rsid w:val="006858AA"/>
    <w:rsid w:val="00685DCB"/>
    <w:rsid w:val="00685FF6"/>
    <w:rsid w:val="0068630F"/>
    <w:rsid w:val="00686337"/>
    <w:rsid w:val="00686B28"/>
    <w:rsid w:val="00686CDB"/>
    <w:rsid w:val="006874FB"/>
    <w:rsid w:val="00687DF0"/>
    <w:rsid w:val="00687FE9"/>
    <w:rsid w:val="00690133"/>
    <w:rsid w:val="00690329"/>
    <w:rsid w:val="006906F7"/>
    <w:rsid w:val="00690A6F"/>
    <w:rsid w:val="006910AF"/>
    <w:rsid w:val="0069114D"/>
    <w:rsid w:val="0069141F"/>
    <w:rsid w:val="0069147D"/>
    <w:rsid w:val="006914FA"/>
    <w:rsid w:val="00691708"/>
    <w:rsid w:val="00691866"/>
    <w:rsid w:val="00691AF1"/>
    <w:rsid w:val="00691EB1"/>
    <w:rsid w:val="006920AD"/>
    <w:rsid w:val="006925D9"/>
    <w:rsid w:val="00692A8E"/>
    <w:rsid w:val="00692E64"/>
    <w:rsid w:val="0069331B"/>
    <w:rsid w:val="006934CF"/>
    <w:rsid w:val="006935C0"/>
    <w:rsid w:val="0069368E"/>
    <w:rsid w:val="00693793"/>
    <w:rsid w:val="00693A36"/>
    <w:rsid w:val="00693A85"/>
    <w:rsid w:val="00693AD1"/>
    <w:rsid w:val="00693D0D"/>
    <w:rsid w:val="00693D32"/>
    <w:rsid w:val="00693DE1"/>
    <w:rsid w:val="0069455E"/>
    <w:rsid w:val="006946D3"/>
    <w:rsid w:val="006949B2"/>
    <w:rsid w:val="00694DD6"/>
    <w:rsid w:val="006950F8"/>
    <w:rsid w:val="00695B89"/>
    <w:rsid w:val="00695D73"/>
    <w:rsid w:val="00695E46"/>
    <w:rsid w:val="006961B4"/>
    <w:rsid w:val="0069685A"/>
    <w:rsid w:val="00696B98"/>
    <w:rsid w:val="00696E39"/>
    <w:rsid w:val="00697126"/>
    <w:rsid w:val="006971F0"/>
    <w:rsid w:val="00697231"/>
    <w:rsid w:val="006975D9"/>
    <w:rsid w:val="00697D5C"/>
    <w:rsid w:val="006A072E"/>
    <w:rsid w:val="006A0E88"/>
    <w:rsid w:val="006A1104"/>
    <w:rsid w:val="006A14CA"/>
    <w:rsid w:val="006A16AE"/>
    <w:rsid w:val="006A1B16"/>
    <w:rsid w:val="006A1B30"/>
    <w:rsid w:val="006A2189"/>
    <w:rsid w:val="006A21BB"/>
    <w:rsid w:val="006A2987"/>
    <w:rsid w:val="006A2CD4"/>
    <w:rsid w:val="006A30DC"/>
    <w:rsid w:val="006A328C"/>
    <w:rsid w:val="006A3316"/>
    <w:rsid w:val="006A3432"/>
    <w:rsid w:val="006A3700"/>
    <w:rsid w:val="006A3784"/>
    <w:rsid w:val="006A38ED"/>
    <w:rsid w:val="006A3A3D"/>
    <w:rsid w:val="006A4653"/>
    <w:rsid w:val="006A499C"/>
    <w:rsid w:val="006A4B7A"/>
    <w:rsid w:val="006A4EE2"/>
    <w:rsid w:val="006A5043"/>
    <w:rsid w:val="006A5283"/>
    <w:rsid w:val="006A534A"/>
    <w:rsid w:val="006A572F"/>
    <w:rsid w:val="006A5ACC"/>
    <w:rsid w:val="006A6139"/>
    <w:rsid w:val="006A618F"/>
    <w:rsid w:val="006A668E"/>
    <w:rsid w:val="006A676C"/>
    <w:rsid w:val="006A7135"/>
    <w:rsid w:val="006A7146"/>
    <w:rsid w:val="006A7201"/>
    <w:rsid w:val="006A74DC"/>
    <w:rsid w:val="006A75B7"/>
    <w:rsid w:val="006A76A3"/>
    <w:rsid w:val="006A78C2"/>
    <w:rsid w:val="006A79DB"/>
    <w:rsid w:val="006A7CAC"/>
    <w:rsid w:val="006B0158"/>
    <w:rsid w:val="006B05AC"/>
    <w:rsid w:val="006B0CEB"/>
    <w:rsid w:val="006B11AD"/>
    <w:rsid w:val="006B11B9"/>
    <w:rsid w:val="006B15E2"/>
    <w:rsid w:val="006B162E"/>
    <w:rsid w:val="006B199B"/>
    <w:rsid w:val="006B19F3"/>
    <w:rsid w:val="006B1B5F"/>
    <w:rsid w:val="006B1DA4"/>
    <w:rsid w:val="006B225E"/>
    <w:rsid w:val="006B245B"/>
    <w:rsid w:val="006B25B7"/>
    <w:rsid w:val="006B25CB"/>
    <w:rsid w:val="006B2669"/>
    <w:rsid w:val="006B26B0"/>
    <w:rsid w:val="006B2751"/>
    <w:rsid w:val="006B2864"/>
    <w:rsid w:val="006B2A39"/>
    <w:rsid w:val="006B2C93"/>
    <w:rsid w:val="006B2E45"/>
    <w:rsid w:val="006B2F35"/>
    <w:rsid w:val="006B354E"/>
    <w:rsid w:val="006B38C3"/>
    <w:rsid w:val="006B405D"/>
    <w:rsid w:val="006B43BE"/>
    <w:rsid w:val="006B4671"/>
    <w:rsid w:val="006B47B0"/>
    <w:rsid w:val="006B497B"/>
    <w:rsid w:val="006B4AE0"/>
    <w:rsid w:val="006B4BC7"/>
    <w:rsid w:val="006B5166"/>
    <w:rsid w:val="006B5338"/>
    <w:rsid w:val="006B55C6"/>
    <w:rsid w:val="006B570F"/>
    <w:rsid w:val="006B5BA3"/>
    <w:rsid w:val="006B5DA2"/>
    <w:rsid w:val="006B5DC2"/>
    <w:rsid w:val="006B6018"/>
    <w:rsid w:val="006B607C"/>
    <w:rsid w:val="006B61F8"/>
    <w:rsid w:val="006B6495"/>
    <w:rsid w:val="006B66F5"/>
    <w:rsid w:val="006B6952"/>
    <w:rsid w:val="006B6CFD"/>
    <w:rsid w:val="006B7181"/>
    <w:rsid w:val="006B72CC"/>
    <w:rsid w:val="006B74F0"/>
    <w:rsid w:val="006B7748"/>
    <w:rsid w:val="006B77D8"/>
    <w:rsid w:val="006B7827"/>
    <w:rsid w:val="006B784F"/>
    <w:rsid w:val="006B7C1A"/>
    <w:rsid w:val="006C0240"/>
    <w:rsid w:val="006C05A1"/>
    <w:rsid w:val="006C0927"/>
    <w:rsid w:val="006C0C73"/>
    <w:rsid w:val="006C0DD6"/>
    <w:rsid w:val="006C0E29"/>
    <w:rsid w:val="006C1391"/>
    <w:rsid w:val="006C1BA4"/>
    <w:rsid w:val="006C1CDF"/>
    <w:rsid w:val="006C1EE2"/>
    <w:rsid w:val="006C1FA9"/>
    <w:rsid w:val="006C253B"/>
    <w:rsid w:val="006C256B"/>
    <w:rsid w:val="006C2A66"/>
    <w:rsid w:val="006C2EB3"/>
    <w:rsid w:val="006C3152"/>
    <w:rsid w:val="006C31C0"/>
    <w:rsid w:val="006C33DF"/>
    <w:rsid w:val="006C3433"/>
    <w:rsid w:val="006C3A1A"/>
    <w:rsid w:val="006C40DB"/>
    <w:rsid w:val="006C4106"/>
    <w:rsid w:val="006C4245"/>
    <w:rsid w:val="006C4614"/>
    <w:rsid w:val="006C46A0"/>
    <w:rsid w:val="006C47F5"/>
    <w:rsid w:val="006C492A"/>
    <w:rsid w:val="006C4B68"/>
    <w:rsid w:val="006C4F5A"/>
    <w:rsid w:val="006C5E11"/>
    <w:rsid w:val="006C6152"/>
    <w:rsid w:val="006C69AB"/>
    <w:rsid w:val="006C6B2E"/>
    <w:rsid w:val="006C6B7B"/>
    <w:rsid w:val="006C6B90"/>
    <w:rsid w:val="006C6C3F"/>
    <w:rsid w:val="006C6E33"/>
    <w:rsid w:val="006C7859"/>
    <w:rsid w:val="006C7AAA"/>
    <w:rsid w:val="006C7FC0"/>
    <w:rsid w:val="006D01D0"/>
    <w:rsid w:val="006D01E6"/>
    <w:rsid w:val="006D02D0"/>
    <w:rsid w:val="006D075F"/>
    <w:rsid w:val="006D1167"/>
    <w:rsid w:val="006D1401"/>
    <w:rsid w:val="006D16DC"/>
    <w:rsid w:val="006D18CC"/>
    <w:rsid w:val="006D1A90"/>
    <w:rsid w:val="006D1B21"/>
    <w:rsid w:val="006D1BE3"/>
    <w:rsid w:val="006D1D14"/>
    <w:rsid w:val="006D21AB"/>
    <w:rsid w:val="006D22A4"/>
    <w:rsid w:val="006D234F"/>
    <w:rsid w:val="006D24AB"/>
    <w:rsid w:val="006D2519"/>
    <w:rsid w:val="006D2BC4"/>
    <w:rsid w:val="006D2D7B"/>
    <w:rsid w:val="006D2E58"/>
    <w:rsid w:val="006D2F6D"/>
    <w:rsid w:val="006D35CB"/>
    <w:rsid w:val="006D391F"/>
    <w:rsid w:val="006D3ACC"/>
    <w:rsid w:val="006D3B71"/>
    <w:rsid w:val="006D44BC"/>
    <w:rsid w:val="006D4623"/>
    <w:rsid w:val="006D4E63"/>
    <w:rsid w:val="006D4F09"/>
    <w:rsid w:val="006D5247"/>
    <w:rsid w:val="006D546B"/>
    <w:rsid w:val="006D585A"/>
    <w:rsid w:val="006D60AD"/>
    <w:rsid w:val="006D6187"/>
    <w:rsid w:val="006D6220"/>
    <w:rsid w:val="006D6445"/>
    <w:rsid w:val="006D6461"/>
    <w:rsid w:val="006D654D"/>
    <w:rsid w:val="006D6923"/>
    <w:rsid w:val="006D6B6D"/>
    <w:rsid w:val="006D6C0D"/>
    <w:rsid w:val="006D6EA8"/>
    <w:rsid w:val="006D76A8"/>
    <w:rsid w:val="006D7D72"/>
    <w:rsid w:val="006D7FF3"/>
    <w:rsid w:val="006E013C"/>
    <w:rsid w:val="006E0142"/>
    <w:rsid w:val="006E052E"/>
    <w:rsid w:val="006E0777"/>
    <w:rsid w:val="006E0877"/>
    <w:rsid w:val="006E0AF7"/>
    <w:rsid w:val="006E0D05"/>
    <w:rsid w:val="006E0F4A"/>
    <w:rsid w:val="006E10FE"/>
    <w:rsid w:val="006E1633"/>
    <w:rsid w:val="006E170A"/>
    <w:rsid w:val="006E1900"/>
    <w:rsid w:val="006E190D"/>
    <w:rsid w:val="006E19ED"/>
    <w:rsid w:val="006E1CC8"/>
    <w:rsid w:val="006E20AF"/>
    <w:rsid w:val="006E23E2"/>
    <w:rsid w:val="006E25E2"/>
    <w:rsid w:val="006E2703"/>
    <w:rsid w:val="006E2759"/>
    <w:rsid w:val="006E27D7"/>
    <w:rsid w:val="006E2C0C"/>
    <w:rsid w:val="006E2D6D"/>
    <w:rsid w:val="006E3807"/>
    <w:rsid w:val="006E392A"/>
    <w:rsid w:val="006E39B6"/>
    <w:rsid w:val="006E3AA6"/>
    <w:rsid w:val="006E3B58"/>
    <w:rsid w:val="006E3E4B"/>
    <w:rsid w:val="006E3F2C"/>
    <w:rsid w:val="006E4666"/>
    <w:rsid w:val="006E47EC"/>
    <w:rsid w:val="006E4B5B"/>
    <w:rsid w:val="006E5060"/>
    <w:rsid w:val="006E5375"/>
    <w:rsid w:val="006E53C7"/>
    <w:rsid w:val="006E5450"/>
    <w:rsid w:val="006E5569"/>
    <w:rsid w:val="006E594F"/>
    <w:rsid w:val="006E5B40"/>
    <w:rsid w:val="006E5B7C"/>
    <w:rsid w:val="006E5C56"/>
    <w:rsid w:val="006E5C79"/>
    <w:rsid w:val="006E621B"/>
    <w:rsid w:val="006E62D4"/>
    <w:rsid w:val="006E640D"/>
    <w:rsid w:val="006E674A"/>
    <w:rsid w:val="006E687E"/>
    <w:rsid w:val="006E70C1"/>
    <w:rsid w:val="006E7432"/>
    <w:rsid w:val="006E756A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9E"/>
    <w:rsid w:val="006F09EF"/>
    <w:rsid w:val="006F0DD7"/>
    <w:rsid w:val="006F0F8B"/>
    <w:rsid w:val="006F1352"/>
    <w:rsid w:val="006F1737"/>
    <w:rsid w:val="006F17B8"/>
    <w:rsid w:val="006F1B28"/>
    <w:rsid w:val="006F20D1"/>
    <w:rsid w:val="006F2149"/>
    <w:rsid w:val="006F2192"/>
    <w:rsid w:val="006F21BF"/>
    <w:rsid w:val="006F2642"/>
    <w:rsid w:val="006F2C1A"/>
    <w:rsid w:val="006F2F28"/>
    <w:rsid w:val="006F2FE3"/>
    <w:rsid w:val="006F300A"/>
    <w:rsid w:val="006F3AED"/>
    <w:rsid w:val="006F3B19"/>
    <w:rsid w:val="006F3F40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F7"/>
    <w:rsid w:val="006F5A24"/>
    <w:rsid w:val="006F5FDB"/>
    <w:rsid w:val="006F60D6"/>
    <w:rsid w:val="006F677A"/>
    <w:rsid w:val="006F67D2"/>
    <w:rsid w:val="006F6A4F"/>
    <w:rsid w:val="006F6B78"/>
    <w:rsid w:val="006F6CF5"/>
    <w:rsid w:val="006F6D6E"/>
    <w:rsid w:val="006F6FBA"/>
    <w:rsid w:val="006F6FDE"/>
    <w:rsid w:val="006F6FF3"/>
    <w:rsid w:val="006F73F7"/>
    <w:rsid w:val="006F792F"/>
    <w:rsid w:val="006F7AB6"/>
    <w:rsid w:val="006F7B96"/>
    <w:rsid w:val="006F7D1B"/>
    <w:rsid w:val="006F7FB7"/>
    <w:rsid w:val="00700055"/>
    <w:rsid w:val="007001AF"/>
    <w:rsid w:val="00700443"/>
    <w:rsid w:val="0070048B"/>
    <w:rsid w:val="0070090E"/>
    <w:rsid w:val="00700A6C"/>
    <w:rsid w:val="00700D73"/>
    <w:rsid w:val="0070123B"/>
    <w:rsid w:val="0070149E"/>
    <w:rsid w:val="007017B2"/>
    <w:rsid w:val="007018DA"/>
    <w:rsid w:val="00701A77"/>
    <w:rsid w:val="00701C6E"/>
    <w:rsid w:val="007028E1"/>
    <w:rsid w:val="007029D8"/>
    <w:rsid w:val="00702BBB"/>
    <w:rsid w:val="00702CF2"/>
    <w:rsid w:val="00702E0C"/>
    <w:rsid w:val="00702F53"/>
    <w:rsid w:val="007030AF"/>
    <w:rsid w:val="007038EE"/>
    <w:rsid w:val="00703C84"/>
    <w:rsid w:val="00703F92"/>
    <w:rsid w:val="007041C3"/>
    <w:rsid w:val="0070434F"/>
    <w:rsid w:val="0070436E"/>
    <w:rsid w:val="00704D0B"/>
    <w:rsid w:val="00705901"/>
    <w:rsid w:val="00705D39"/>
    <w:rsid w:val="007060C6"/>
    <w:rsid w:val="007065F2"/>
    <w:rsid w:val="007068E3"/>
    <w:rsid w:val="007069B8"/>
    <w:rsid w:val="007069D0"/>
    <w:rsid w:val="00706D74"/>
    <w:rsid w:val="00706E35"/>
    <w:rsid w:val="00706EC3"/>
    <w:rsid w:val="00706FC9"/>
    <w:rsid w:val="00707087"/>
    <w:rsid w:val="00707134"/>
    <w:rsid w:val="00707412"/>
    <w:rsid w:val="00707482"/>
    <w:rsid w:val="0070771B"/>
    <w:rsid w:val="00707D64"/>
    <w:rsid w:val="00707E57"/>
    <w:rsid w:val="00707E5E"/>
    <w:rsid w:val="0071008F"/>
    <w:rsid w:val="0071014F"/>
    <w:rsid w:val="007102B0"/>
    <w:rsid w:val="007103DE"/>
    <w:rsid w:val="00710962"/>
    <w:rsid w:val="00710C73"/>
    <w:rsid w:val="00710F4B"/>
    <w:rsid w:val="00711327"/>
    <w:rsid w:val="0071142D"/>
    <w:rsid w:val="0071143D"/>
    <w:rsid w:val="00711448"/>
    <w:rsid w:val="0071176C"/>
    <w:rsid w:val="0071222C"/>
    <w:rsid w:val="007122D5"/>
    <w:rsid w:val="007122FE"/>
    <w:rsid w:val="0071244A"/>
    <w:rsid w:val="00712563"/>
    <w:rsid w:val="00712622"/>
    <w:rsid w:val="0071265E"/>
    <w:rsid w:val="0071274C"/>
    <w:rsid w:val="007129FF"/>
    <w:rsid w:val="00712ED8"/>
    <w:rsid w:val="00713446"/>
    <w:rsid w:val="00713600"/>
    <w:rsid w:val="00713A64"/>
    <w:rsid w:val="00713D71"/>
    <w:rsid w:val="00713D92"/>
    <w:rsid w:val="007141E8"/>
    <w:rsid w:val="0071422F"/>
    <w:rsid w:val="00714349"/>
    <w:rsid w:val="007143F3"/>
    <w:rsid w:val="007146AE"/>
    <w:rsid w:val="00714A00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6186"/>
    <w:rsid w:val="00716293"/>
    <w:rsid w:val="00716443"/>
    <w:rsid w:val="00716F60"/>
    <w:rsid w:val="0071710D"/>
    <w:rsid w:val="007173DF"/>
    <w:rsid w:val="007175E8"/>
    <w:rsid w:val="0071769F"/>
    <w:rsid w:val="007177EE"/>
    <w:rsid w:val="00717B18"/>
    <w:rsid w:val="00717D4D"/>
    <w:rsid w:val="00717D74"/>
    <w:rsid w:val="00717DDE"/>
    <w:rsid w:val="00717E47"/>
    <w:rsid w:val="00720520"/>
    <w:rsid w:val="00720B2E"/>
    <w:rsid w:val="00720F2B"/>
    <w:rsid w:val="00721166"/>
    <w:rsid w:val="00721328"/>
    <w:rsid w:val="00721468"/>
    <w:rsid w:val="00721925"/>
    <w:rsid w:val="00721B36"/>
    <w:rsid w:val="00721C08"/>
    <w:rsid w:val="00721E1C"/>
    <w:rsid w:val="00722055"/>
    <w:rsid w:val="007221DF"/>
    <w:rsid w:val="007223AD"/>
    <w:rsid w:val="00722541"/>
    <w:rsid w:val="0072256D"/>
    <w:rsid w:val="00722E93"/>
    <w:rsid w:val="0072315C"/>
    <w:rsid w:val="00723214"/>
    <w:rsid w:val="007232F0"/>
    <w:rsid w:val="00723316"/>
    <w:rsid w:val="00723448"/>
    <w:rsid w:val="00723567"/>
    <w:rsid w:val="007235AD"/>
    <w:rsid w:val="00723704"/>
    <w:rsid w:val="00723EA3"/>
    <w:rsid w:val="00724156"/>
    <w:rsid w:val="00724326"/>
    <w:rsid w:val="007244F1"/>
    <w:rsid w:val="007245C6"/>
    <w:rsid w:val="007245E0"/>
    <w:rsid w:val="00724626"/>
    <w:rsid w:val="007246D2"/>
    <w:rsid w:val="00724764"/>
    <w:rsid w:val="007247AC"/>
    <w:rsid w:val="00724B00"/>
    <w:rsid w:val="00724C90"/>
    <w:rsid w:val="00724DE3"/>
    <w:rsid w:val="00725644"/>
    <w:rsid w:val="00725917"/>
    <w:rsid w:val="00725A53"/>
    <w:rsid w:val="00725AB7"/>
    <w:rsid w:val="00725C09"/>
    <w:rsid w:val="00725D92"/>
    <w:rsid w:val="00725EA9"/>
    <w:rsid w:val="00725EF6"/>
    <w:rsid w:val="00726282"/>
    <w:rsid w:val="007265C5"/>
    <w:rsid w:val="007266C1"/>
    <w:rsid w:val="00726D9D"/>
    <w:rsid w:val="007272AF"/>
    <w:rsid w:val="007273DC"/>
    <w:rsid w:val="00727C4A"/>
    <w:rsid w:val="00727DCA"/>
    <w:rsid w:val="00727FF6"/>
    <w:rsid w:val="00730D10"/>
    <w:rsid w:val="00730EF4"/>
    <w:rsid w:val="00731478"/>
    <w:rsid w:val="007318D9"/>
    <w:rsid w:val="00731D72"/>
    <w:rsid w:val="00731D86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16E"/>
    <w:rsid w:val="00734242"/>
    <w:rsid w:val="007345C3"/>
    <w:rsid w:val="0073477F"/>
    <w:rsid w:val="00734A4C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3D"/>
    <w:rsid w:val="00735E7F"/>
    <w:rsid w:val="00736216"/>
    <w:rsid w:val="00736511"/>
    <w:rsid w:val="00736603"/>
    <w:rsid w:val="00736A64"/>
    <w:rsid w:val="00736B87"/>
    <w:rsid w:val="00736F20"/>
    <w:rsid w:val="00737435"/>
    <w:rsid w:val="007379AB"/>
    <w:rsid w:val="00737E94"/>
    <w:rsid w:val="00737FCA"/>
    <w:rsid w:val="00740311"/>
    <w:rsid w:val="0074059C"/>
    <w:rsid w:val="00740701"/>
    <w:rsid w:val="007408DD"/>
    <w:rsid w:val="0074098F"/>
    <w:rsid w:val="00740B84"/>
    <w:rsid w:val="00740D6E"/>
    <w:rsid w:val="007413EC"/>
    <w:rsid w:val="007415F1"/>
    <w:rsid w:val="00741761"/>
    <w:rsid w:val="00741859"/>
    <w:rsid w:val="00741A44"/>
    <w:rsid w:val="00741C03"/>
    <w:rsid w:val="00741FED"/>
    <w:rsid w:val="007420C3"/>
    <w:rsid w:val="007424CB"/>
    <w:rsid w:val="00742C21"/>
    <w:rsid w:val="00742D0C"/>
    <w:rsid w:val="00742D11"/>
    <w:rsid w:val="00742E20"/>
    <w:rsid w:val="00743232"/>
    <w:rsid w:val="007432A1"/>
    <w:rsid w:val="00743315"/>
    <w:rsid w:val="007437E0"/>
    <w:rsid w:val="00743A5F"/>
    <w:rsid w:val="00743B5B"/>
    <w:rsid w:val="00743DDD"/>
    <w:rsid w:val="00744554"/>
    <w:rsid w:val="007445D7"/>
    <w:rsid w:val="007447B1"/>
    <w:rsid w:val="00744ABE"/>
    <w:rsid w:val="00744C40"/>
    <w:rsid w:val="0074501B"/>
    <w:rsid w:val="007452A3"/>
    <w:rsid w:val="0074593F"/>
    <w:rsid w:val="00745CE9"/>
    <w:rsid w:val="00745EB9"/>
    <w:rsid w:val="00745F04"/>
    <w:rsid w:val="0074619F"/>
    <w:rsid w:val="00746261"/>
    <w:rsid w:val="007465A6"/>
    <w:rsid w:val="0074690A"/>
    <w:rsid w:val="00746BBA"/>
    <w:rsid w:val="00746F1B"/>
    <w:rsid w:val="007471CB"/>
    <w:rsid w:val="0074785A"/>
    <w:rsid w:val="00747951"/>
    <w:rsid w:val="00747EDE"/>
    <w:rsid w:val="007500EF"/>
    <w:rsid w:val="007503F9"/>
    <w:rsid w:val="007506B4"/>
    <w:rsid w:val="00750A40"/>
    <w:rsid w:val="00750CE5"/>
    <w:rsid w:val="00750DAD"/>
    <w:rsid w:val="00750F70"/>
    <w:rsid w:val="00750FBE"/>
    <w:rsid w:val="0075115B"/>
    <w:rsid w:val="007519E0"/>
    <w:rsid w:val="00751A36"/>
    <w:rsid w:val="00751FFA"/>
    <w:rsid w:val="00752089"/>
    <w:rsid w:val="007520C7"/>
    <w:rsid w:val="00752136"/>
    <w:rsid w:val="007527A3"/>
    <w:rsid w:val="00752B3C"/>
    <w:rsid w:val="00752D8E"/>
    <w:rsid w:val="00752E44"/>
    <w:rsid w:val="00752E90"/>
    <w:rsid w:val="00752FC5"/>
    <w:rsid w:val="00752FEC"/>
    <w:rsid w:val="00753031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4C8C"/>
    <w:rsid w:val="0075502E"/>
    <w:rsid w:val="00755243"/>
    <w:rsid w:val="007552EF"/>
    <w:rsid w:val="007555CC"/>
    <w:rsid w:val="00755761"/>
    <w:rsid w:val="00755868"/>
    <w:rsid w:val="00755AE3"/>
    <w:rsid w:val="00755EAF"/>
    <w:rsid w:val="007564EA"/>
    <w:rsid w:val="00756618"/>
    <w:rsid w:val="00756840"/>
    <w:rsid w:val="00756A15"/>
    <w:rsid w:val="00756AD4"/>
    <w:rsid w:val="00756C2E"/>
    <w:rsid w:val="00756D8A"/>
    <w:rsid w:val="00756E22"/>
    <w:rsid w:val="00756FAE"/>
    <w:rsid w:val="007572CA"/>
    <w:rsid w:val="00757B1A"/>
    <w:rsid w:val="00757B48"/>
    <w:rsid w:val="00757D4C"/>
    <w:rsid w:val="00757DD6"/>
    <w:rsid w:val="00757E10"/>
    <w:rsid w:val="00760300"/>
    <w:rsid w:val="00760789"/>
    <w:rsid w:val="0076081F"/>
    <w:rsid w:val="0076090A"/>
    <w:rsid w:val="00760C3F"/>
    <w:rsid w:val="00760CA1"/>
    <w:rsid w:val="0076112D"/>
    <w:rsid w:val="007612B1"/>
    <w:rsid w:val="0076144D"/>
    <w:rsid w:val="007618E6"/>
    <w:rsid w:val="00761A30"/>
    <w:rsid w:val="00761F0C"/>
    <w:rsid w:val="00761F8F"/>
    <w:rsid w:val="0076200D"/>
    <w:rsid w:val="00762C23"/>
    <w:rsid w:val="00762F05"/>
    <w:rsid w:val="00762F23"/>
    <w:rsid w:val="00763307"/>
    <w:rsid w:val="0076332B"/>
    <w:rsid w:val="007635CF"/>
    <w:rsid w:val="0076426E"/>
    <w:rsid w:val="007643B7"/>
    <w:rsid w:val="00764C8F"/>
    <w:rsid w:val="00764FB6"/>
    <w:rsid w:val="00764FE6"/>
    <w:rsid w:val="0076507C"/>
    <w:rsid w:val="00765163"/>
    <w:rsid w:val="00765654"/>
    <w:rsid w:val="00765802"/>
    <w:rsid w:val="00765A0C"/>
    <w:rsid w:val="00765EA5"/>
    <w:rsid w:val="00765F09"/>
    <w:rsid w:val="0076665B"/>
    <w:rsid w:val="00766A2E"/>
    <w:rsid w:val="00766DBA"/>
    <w:rsid w:val="007672E1"/>
    <w:rsid w:val="0076749F"/>
    <w:rsid w:val="007675DB"/>
    <w:rsid w:val="00767D93"/>
    <w:rsid w:val="007700A6"/>
    <w:rsid w:val="0077049D"/>
    <w:rsid w:val="00770912"/>
    <w:rsid w:val="00770DB5"/>
    <w:rsid w:val="00771483"/>
    <w:rsid w:val="00771899"/>
    <w:rsid w:val="00771B70"/>
    <w:rsid w:val="00771D9D"/>
    <w:rsid w:val="00771EEC"/>
    <w:rsid w:val="00771F90"/>
    <w:rsid w:val="00772112"/>
    <w:rsid w:val="00772447"/>
    <w:rsid w:val="0077244C"/>
    <w:rsid w:val="00772F70"/>
    <w:rsid w:val="00772FAD"/>
    <w:rsid w:val="00772FE5"/>
    <w:rsid w:val="00773040"/>
    <w:rsid w:val="0077353F"/>
    <w:rsid w:val="007737A8"/>
    <w:rsid w:val="007738D2"/>
    <w:rsid w:val="0077459A"/>
    <w:rsid w:val="00774C19"/>
    <w:rsid w:val="00774D6B"/>
    <w:rsid w:val="007751A7"/>
    <w:rsid w:val="007755E2"/>
    <w:rsid w:val="0077584C"/>
    <w:rsid w:val="007759FE"/>
    <w:rsid w:val="00775B61"/>
    <w:rsid w:val="007760E2"/>
    <w:rsid w:val="00776265"/>
    <w:rsid w:val="007768AE"/>
    <w:rsid w:val="00777107"/>
    <w:rsid w:val="00777193"/>
    <w:rsid w:val="007772B0"/>
    <w:rsid w:val="007773E1"/>
    <w:rsid w:val="0077750C"/>
    <w:rsid w:val="00777C9F"/>
    <w:rsid w:val="007805AB"/>
    <w:rsid w:val="0078067F"/>
    <w:rsid w:val="00780947"/>
    <w:rsid w:val="00780DE5"/>
    <w:rsid w:val="00781BB0"/>
    <w:rsid w:val="007822A0"/>
    <w:rsid w:val="0078256E"/>
    <w:rsid w:val="007829A7"/>
    <w:rsid w:val="00782D4A"/>
    <w:rsid w:val="00782EC7"/>
    <w:rsid w:val="00783295"/>
    <w:rsid w:val="00783312"/>
    <w:rsid w:val="007833BC"/>
    <w:rsid w:val="0078354A"/>
    <w:rsid w:val="00783816"/>
    <w:rsid w:val="00784076"/>
    <w:rsid w:val="007842B7"/>
    <w:rsid w:val="0078465F"/>
    <w:rsid w:val="00784682"/>
    <w:rsid w:val="00784C98"/>
    <w:rsid w:val="00784E94"/>
    <w:rsid w:val="00784EA1"/>
    <w:rsid w:val="007857CA"/>
    <w:rsid w:val="00785ECD"/>
    <w:rsid w:val="00785FD0"/>
    <w:rsid w:val="007865B0"/>
    <w:rsid w:val="007865ED"/>
    <w:rsid w:val="00786689"/>
    <w:rsid w:val="007866D1"/>
    <w:rsid w:val="00786905"/>
    <w:rsid w:val="00787214"/>
    <w:rsid w:val="00787216"/>
    <w:rsid w:val="0078758F"/>
    <w:rsid w:val="00787C7C"/>
    <w:rsid w:val="00787EC6"/>
    <w:rsid w:val="00790050"/>
    <w:rsid w:val="00790B50"/>
    <w:rsid w:val="00790D9F"/>
    <w:rsid w:val="00790FB8"/>
    <w:rsid w:val="00791084"/>
    <w:rsid w:val="0079112F"/>
    <w:rsid w:val="007917C3"/>
    <w:rsid w:val="00792387"/>
    <w:rsid w:val="007926DF"/>
    <w:rsid w:val="00792902"/>
    <w:rsid w:val="00792EA1"/>
    <w:rsid w:val="00793402"/>
    <w:rsid w:val="0079392A"/>
    <w:rsid w:val="00793B73"/>
    <w:rsid w:val="00793F1D"/>
    <w:rsid w:val="0079514F"/>
    <w:rsid w:val="007953B6"/>
    <w:rsid w:val="00795742"/>
    <w:rsid w:val="00796537"/>
    <w:rsid w:val="007967DD"/>
    <w:rsid w:val="007967E4"/>
    <w:rsid w:val="00796812"/>
    <w:rsid w:val="00796A0B"/>
    <w:rsid w:val="00796F23"/>
    <w:rsid w:val="00797183"/>
    <w:rsid w:val="00797619"/>
    <w:rsid w:val="007976CE"/>
    <w:rsid w:val="00797A16"/>
    <w:rsid w:val="007A06EC"/>
    <w:rsid w:val="007A0805"/>
    <w:rsid w:val="007A08E5"/>
    <w:rsid w:val="007A1268"/>
    <w:rsid w:val="007A1899"/>
    <w:rsid w:val="007A23B7"/>
    <w:rsid w:val="007A23D6"/>
    <w:rsid w:val="007A2427"/>
    <w:rsid w:val="007A2E3A"/>
    <w:rsid w:val="007A3124"/>
    <w:rsid w:val="007A3830"/>
    <w:rsid w:val="007A385E"/>
    <w:rsid w:val="007A3904"/>
    <w:rsid w:val="007A3C04"/>
    <w:rsid w:val="007A3F8C"/>
    <w:rsid w:val="007A42BA"/>
    <w:rsid w:val="007A43E9"/>
    <w:rsid w:val="007A44A7"/>
    <w:rsid w:val="007A4640"/>
    <w:rsid w:val="007A4D91"/>
    <w:rsid w:val="007A508E"/>
    <w:rsid w:val="007A53AA"/>
    <w:rsid w:val="007A551C"/>
    <w:rsid w:val="007A58C9"/>
    <w:rsid w:val="007A5A61"/>
    <w:rsid w:val="007A5ABA"/>
    <w:rsid w:val="007A5D9F"/>
    <w:rsid w:val="007A5F32"/>
    <w:rsid w:val="007A609F"/>
    <w:rsid w:val="007A6360"/>
    <w:rsid w:val="007A661B"/>
    <w:rsid w:val="007A662C"/>
    <w:rsid w:val="007A6752"/>
    <w:rsid w:val="007A6B21"/>
    <w:rsid w:val="007A6F05"/>
    <w:rsid w:val="007A6F6F"/>
    <w:rsid w:val="007A6F8D"/>
    <w:rsid w:val="007A729F"/>
    <w:rsid w:val="007A73DA"/>
    <w:rsid w:val="007A750A"/>
    <w:rsid w:val="007A765C"/>
    <w:rsid w:val="007A7F95"/>
    <w:rsid w:val="007B0C77"/>
    <w:rsid w:val="007B0D21"/>
    <w:rsid w:val="007B0F5E"/>
    <w:rsid w:val="007B11DF"/>
    <w:rsid w:val="007B133A"/>
    <w:rsid w:val="007B17C8"/>
    <w:rsid w:val="007B17F2"/>
    <w:rsid w:val="007B1B35"/>
    <w:rsid w:val="007B208B"/>
    <w:rsid w:val="007B21BA"/>
    <w:rsid w:val="007B2231"/>
    <w:rsid w:val="007B2271"/>
    <w:rsid w:val="007B2CEA"/>
    <w:rsid w:val="007B300D"/>
    <w:rsid w:val="007B3251"/>
    <w:rsid w:val="007B32D5"/>
    <w:rsid w:val="007B37EB"/>
    <w:rsid w:val="007B3C1D"/>
    <w:rsid w:val="007B3D4F"/>
    <w:rsid w:val="007B3DF0"/>
    <w:rsid w:val="007B3F0D"/>
    <w:rsid w:val="007B3F31"/>
    <w:rsid w:val="007B408D"/>
    <w:rsid w:val="007B4560"/>
    <w:rsid w:val="007B45E4"/>
    <w:rsid w:val="007B48B8"/>
    <w:rsid w:val="007B5268"/>
    <w:rsid w:val="007B5445"/>
    <w:rsid w:val="007B5455"/>
    <w:rsid w:val="007B5AD3"/>
    <w:rsid w:val="007B5E76"/>
    <w:rsid w:val="007B6027"/>
    <w:rsid w:val="007B615B"/>
    <w:rsid w:val="007B6531"/>
    <w:rsid w:val="007B65E3"/>
    <w:rsid w:val="007B67EF"/>
    <w:rsid w:val="007B6867"/>
    <w:rsid w:val="007B69F1"/>
    <w:rsid w:val="007B69FE"/>
    <w:rsid w:val="007B6E62"/>
    <w:rsid w:val="007B715D"/>
    <w:rsid w:val="007B725B"/>
    <w:rsid w:val="007B73F9"/>
    <w:rsid w:val="007B7484"/>
    <w:rsid w:val="007B762F"/>
    <w:rsid w:val="007B79C1"/>
    <w:rsid w:val="007C07E6"/>
    <w:rsid w:val="007C08D2"/>
    <w:rsid w:val="007C0AD6"/>
    <w:rsid w:val="007C1146"/>
    <w:rsid w:val="007C165B"/>
    <w:rsid w:val="007C18E5"/>
    <w:rsid w:val="007C1C2C"/>
    <w:rsid w:val="007C1F62"/>
    <w:rsid w:val="007C232A"/>
    <w:rsid w:val="007C233C"/>
    <w:rsid w:val="007C2FDD"/>
    <w:rsid w:val="007C3176"/>
    <w:rsid w:val="007C33C2"/>
    <w:rsid w:val="007C3514"/>
    <w:rsid w:val="007C3534"/>
    <w:rsid w:val="007C3AB8"/>
    <w:rsid w:val="007C3D64"/>
    <w:rsid w:val="007C4033"/>
    <w:rsid w:val="007C4499"/>
    <w:rsid w:val="007C44FA"/>
    <w:rsid w:val="007C456E"/>
    <w:rsid w:val="007C4878"/>
    <w:rsid w:val="007C49F2"/>
    <w:rsid w:val="007C4AA8"/>
    <w:rsid w:val="007C4C7D"/>
    <w:rsid w:val="007C4DBA"/>
    <w:rsid w:val="007C507D"/>
    <w:rsid w:val="007C560B"/>
    <w:rsid w:val="007C566D"/>
    <w:rsid w:val="007C5908"/>
    <w:rsid w:val="007C5CAD"/>
    <w:rsid w:val="007C6027"/>
    <w:rsid w:val="007C6073"/>
    <w:rsid w:val="007C62A2"/>
    <w:rsid w:val="007C6A72"/>
    <w:rsid w:val="007C6E11"/>
    <w:rsid w:val="007C7159"/>
    <w:rsid w:val="007C7E5F"/>
    <w:rsid w:val="007C7FE2"/>
    <w:rsid w:val="007D014B"/>
    <w:rsid w:val="007D04EB"/>
    <w:rsid w:val="007D07DC"/>
    <w:rsid w:val="007D08A8"/>
    <w:rsid w:val="007D1172"/>
    <w:rsid w:val="007D146B"/>
    <w:rsid w:val="007D16C8"/>
    <w:rsid w:val="007D192D"/>
    <w:rsid w:val="007D1C80"/>
    <w:rsid w:val="007D1F20"/>
    <w:rsid w:val="007D21EA"/>
    <w:rsid w:val="007D2362"/>
    <w:rsid w:val="007D2482"/>
    <w:rsid w:val="007D2547"/>
    <w:rsid w:val="007D2C49"/>
    <w:rsid w:val="007D2E41"/>
    <w:rsid w:val="007D309A"/>
    <w:rsid w:val="007D34BA"/>
    <w:rsid w:val="007D3578"/>
    <w:rsid w:val="007D3B2B"/>
    <w:rsid w:val="007D3C25"/>
    <w:rsid w:val="007D3EAE"/>
    <w:rsid w:val="007D4027"/>
    <w:rsid w:val="007D4514"/>
    <w:rsid w:val="007D486D"/>
    <w:rsid w:val="007D4BEE"/>
    <w:rsid w:val="007D4EA1"/>
    <w:rsid w:val="007D52CB"/>
    <w:rsid w:val="007D54B2"/>
    <w:rsid w:val="007D5925"/>
    <w:rsid w:val="007D5A97"/>
    <w:rsid w:val="007D5C24"/>
    <w:rsid w:val="007D6500"/>
    <w:rsid w:val="007D6566"/>
    <w:rsid w:val="007D6915"/>
    <w:rsid w:val="007D6933"/>
    <w:rsid w:val="007D6C8A"/>
    <w:rsid w:val="007D6EDB"/>
    <w:rsid w:val="007D73D2"/>
    <w:rsid w:val="007D779D"/>
    <w:rsid w:val="007D78A0"/>
    <w:rsid w:val="007D7A43"/>
    <w:rsid w:val="007D7C37"/>
    <w:rsid w:val="007D7CF3"/>
    <w:rsid w:val="007D7DA0"/>
    <w:rsid w:val="007D7E66"/>
    <w:rsid w:val="007D7F03"/>
    <w:rsid w:val="007E02C4"/>
    <w:rsid w:val="007E0770"/>
    <w:rsid w:val="007E0AEF"/>
    <w:rsid w:val="007E0B05"/>
    <w:rsid w:val="007E0C3B"/>
    <w:rsid w:val="007E0EDA"/>
    <w:rsid w:val="007E114F"/>
    <w:rsid w:val="007E116D"/>
    <w:rsid w:val="007E138E"/>
    <w:rsid w:val="007E142A"/>
    <w:rsid w:val="007E1752"/>
    <w:rsid w:val="007E199A"/>
    <w:rsid w:val="007E1A36"/>
    <w:rsid w:val="007E2004"/>
    <w:rsid w:val="007E2330"/>
    <w:rsid w:val="007E2361"/>
    <w:rsid w:val="007E23F8"/>
    <w:rsid w:val="007E247E"/>
    <w:rsid w:val="007E297C"/>
    <w:rsid w:val="007E2984"/>
    <w:rsid w:val="007E312E"/>
    <w:rsid w:val="007E3847"/>
    <w:rsid w:val="007E3C4D"/>
    <w:rsid w:val="007E3D50"/>
    <w:rsid w:val="007E3FBB"/>
    <w:rsid w:val="007E40BB"/>
    <w:rsid w:val="007E41F7"/>
    <w:rsid w:val="007E4363"/>
    <w:rsid w:val="007E4423"/>
    <w:rsid w:val="007E4F5C"/>
    <w:rsid w:val="007E4FA6"/>
    <w:rsid w:val="007E521C"/>
    <w:rsid w:val="007E53F6"/>
    <w:rsid w:val="007E5690"/>
    <w:rsid w:val="007E5ED4"/>
    <w:rsid w:val="007E612F"/>
    <w:rsid w:val="007E69BB"/>
    <w:rsid w:val="007E6A20"/>
    <w:rsid w:val="007E70C3"/>
    <w:rsid w:val="007E79E3"/>
    <w:rsid w:val="007E7A6A"/>
    <w:rsid w:val="007E7D04"/>
    <w:rsid w:val="007E7EF0"/>
    <w:rsid w:val="007E7F2E"/>
    <w:rsid w:val="007F0162"/>
    <w:rsid w:val="007F01F5"/>
    <w:rsid w:val="007F0232"/>
    <w:rsid w:val="007F0715"/>
    <w:rsid w:val="007F0A42"/>
    <w:rsid w:val="007F0C6E"/>
    <w:rsid w:val="007F0E1B"/>
    <w:rsid w:val="007F0E2B"/>
    <w:rsid w:val="007F0F4A"/>
    <w:rsid w:val="007F108F"/>
    <w:rsid w:val="007F138A"/>
    <w:rsid w:val="007F17EE"/>
    <w:rsid w:val="007F1B3F"/>
    <w:rsid w:val="007F1FA0"/>
    <w:rsid w:val="007F2290"/>
    <w:rsid w:val="007F274D"/>
    <w:rsid w:val="007F2ABB"/>
    <w:rsid w:val="007F2C25"/>
    <w:rsid w:val="007F2ECF"/>
    <w:rsid w:val="007F2F8D"/>
    <w:rsid w:val="007F304B"/>
    <w:rsid w:val="007F3425"/>
    <w:rsid w:val="007F3833"/>
    <w:rsid w:val="007F38C2"/>
    <w:rsid w:val="007F38FE"/>
    <w:rsid w:val="007F3EBD"/>
    <w:rsid w:val="007F3FCB"/>
    <w:rsid w:val="007F40EF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2CF"/>
    <w:rsid w:val="007F597D"/>
    <w:rsid w:val="007F60C2"/>
    <w:rsid w:val="007F6B33"/>
    <w:rsid w:val="007F6CCA"/>
    <w:rsid w:val="007F6E61"/>
    <w:rsid w:val="007F6FD1"/>
    <w:rsid w:val="007F7034"/>
    <w:rsid w:val="007F75ED"/>
    <w:rsid w:val="007F7E07"/>
    <w:rsid w:val="007F7EA0"/>
    <w:rsid w:val="00800019"/>
    <w:rsid w:val="008003E2"/>
    <w:rsid w:val="008003FF"/>
    <w:rsid w:val="00800410"/>
    <w:rsid w:val="00800491"/>
    <w:rsid w:val="008004F4"/>
    <w:rsid w:val="00801241"/>
    <w:rsid w:val="0080128B"/>
    <w:rsid w:val="00801304"/>
    <w:rsid w:val="008013D7"/>
    <w:rsid w:val="0080152A"/>
    <w:rsid w:val="00801BC2"/>
    <w:rsid w:val="00802440"/>
    <w:rsid w:val="008029D0"/>
    <w:rsid w:val="00802B64"/>
    <w:rsid w:val="00802F8F"/>
    <w:rsid w:val="00802FD3"/>
    <w:rsid w:val="008032E3"/>
    <w:rsid w:val="00803421"/>
    <w:rsid w:val="00803769"/>
    <w:rsid w:val="0080392D"/>
    <w:rsid w:val="00803CCE"/>
    <w:rsid w:val="00803FAC"/>
    <w:rsid w:val="008040F9"/>
    <w:rsid w:val="00804420"/>
    <w:rsid w:val="00804606"/>
    <w:rsid w:val="00804B8F"/>
    <w:rsid w:val="00804BFA"/>
    <w:rsid w:val="00804C8A"/>
    <w:rsid w:val="00805434"/>
    <w:rsid w:val="008054F5"/>
    <w:rsid w:val="008059B1"/>
    <w:rsid w:val="00805E60"/>
    <w:rsid w:val="00805EFB"/>
    <w:rsid w:val="0080606B"/>
    <w:rsid w:val="00806526"/>
    <w:rsid w:val="00806598"/>
    <w:rsid w:val="00806B87"/>
    <w:rsid w:val="00806DF8"/>
    <w:rsid w:val="0080719A"/>
    <w:rsid w:val="00807938"/>
    <w:rsid w:val="008079B5"/>
    <w:rsid w:val="0081058E"/>
    <w:rsid w:val="0081066C"/>
    <w:rsid w:val="00810A86"/>
    <w:rsid w:val="00810CA5"/>
    <w:rsid w:val="00810D60"/>
    <w:rsid w:val="00810F07"/>
    <w:rsid w:val="00810F9D"/>
    <w:rsid w:val="00810FE2"/>
    <w:rsid w:val="008110A6"/>
    <w:rsid w:val="0081110E"/>
    <w:rsid w:val="0081111E"/>
    <w:rsid w:val="00811672"/>
    <w:rsid w:val="008116D6"/>
    <w:rsid w:val="00811B37"/>
    <w:rsid w:val="00811ED5"/>
    <w:rsid w:val="00811EEE"/>
    <w:rsid w:val="00812371"/>
    <w:rsid w:val="0081255A"/>
    <w:rsid w:val="00812890"/>
    <w:rsid w:val="00812987"/>
    <w:rsid w:val="00812B08"/>
    <w:rsid w:val="00812B91"/>
    <w:rsid w:val="00813807"/>
    <w:rsid w:val="00813A22"/>
    <w:rsid w:val="00813ACB"/>
    <w:rsid w:val="00813C47"/>
    <w:rsid w:val="00814013"/>
    <w:rsid w:val="008142F6"/>
    <w:rsid w:val="008146DA"/>
    <w:rsid w:val="008146EA"/>
    <w:rsid w:val="0081492D"/>
    <w:rsid w:val="00814BF7"/>
    <w:rsid w:val="008153D7"/>
    <w:rsid w:val="008154CB"/>
    <w:rsid w:val="008157FA"/>
    <w:rsid w:val="00815BBC"/>
    <w:rsid w:val="00815C92"/>
    <w:rsid w:val="00816340"/>
    <w:rsid w:val="0081655F"/>
    <w:rsid w:val="008165BF"/>
    <w:rsid w:val="0081671F"/>
    <w:rsid w:val="008167DD"/>
    <w:rsid w:val="00816FF3"/>
    <w:rsid w:val="0081701D"/>
    <w:rsid w:val="00817051"/>
    <w:rsid w:val="008175F6"/>
    <w:rsid w:val="00817687"/>
    <w:rsid w:val="008179D9"/>
    <w:rsid w:val="008179DD"/>
    <w:rsid w:val="00817ABB"/>
    <w:rsid w:val="00817CEE"/>
    <w:rsid w:val="00817DAC"/>
    <w:rsid w:val="00820438"/>
    <w:rsid w:val="00820868"/>
    <w:rsid w:val="00820896"/>
    <w:rsid w:val="00820AFD"/>
    <w:rsid w:val="00820B98"/>
    <w:rsid w:val="008213AF"/>
    <w:rsid w:val="008214A1"/>
    <w:rsid w:val="0082159B"/>
    <w:rsid w:val="0082196C"/>
    <w:rsid w:val="00821A37"/>
    <w:rsid w:val="00821A79"/>
    <w:rsid w:val="00821EF1"/>
    <w:rsid w:val="00821FFC"/>
    <w:rsid w:val="008220EB"/>
    <w:rsid w:val="0082231B"/>
    <w:rsid w:val="0082239F"/>
    <w:rsid w:val="008223F1"/>
    <w:rsid w:val="00822836"/>
    <w:rsid w:val="00822894"/>
    <w:rsid w:val="00822B96"/>
    <w:rsid w:val="00822C4D"/>
    <w:rsid w:val="00822E41"/>
    <w:rsid w:val="00822E8C"/>
    <w:rsid w:val="0082305E"/>
    <w:rsid w:val="008233F0"/>
    <w:rsid w:val="008235AF"/>
    <w:rsid w:val="008236FD"/>
    <w:rsid w:val="00823754"/>
    <w:rsid w:val="00823802"/>
    <w:rsid w:val="00824309"/>
    <w:rsid w:val="008246D7"/>
    <w:rsid w:val="00824889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4B6"/>
    <w:rsid w:val="00826EC5"/>
    <w:rsid w:val="00826FA4"/>
    <w:rsid w:val="00826FB3"/>
    <w:rsid w:val="008271CB"/>
    <w:rsid w:val="008273B9"/>
    <w:rsid w:val="008276F4"/>
    <w:rsid w:val="00827981"/>
    <w:rsid w:val="008279D0"/>
    <w:rsid w:val="008279DC"/>
    <w:rsid w:val="00827B89"/>
    <w:rsid w:val="00827C87"/>
    <w:rsid w:val="008300B0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8F4"/>
    <w:rsid w:val="00831ADC"/>
    <w:rsid w:val="00831D55"/>
    <w:rsid w:val="00831D68"/>
    <w:rsid w:val="008321F1"/>
    <w:rsid w:val="008326F6"/>
    <w:rsid w:val="00832F6F"/>
    <w:rsid w:val="00832FD4"/>
    <w:rsid w:val="0083322F"/>
    <w:rsid w:val="008336BF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289"/>
    <w:rsid w:val="00834366"/>
    <w:rsid w:val="008347CA"/>
    <w:rsid w:val="008347D5"/>
    <w:rsid w:val="00834A0D"/>
    <w:rsid w:val="00834C44"/>
    <w:rsid w:val="008353A2"/>
    <w:rsid w:val="00835550"/>
    <w:rsid w:val="008358B0"/>
    <w:rsid w:val="00836377"/>
    <w:rsid w:val="0083653C"/>
    <w:rsid w:val="00836598"/>
    <w:rsid w:val="008368F0"/>
    <w:rsid w:val="0083693E"/>
    <w:rsid w:val="00836A98"/>
    <w:rsid w:val="008370B0"/>
    <w:rsid w:val="0083743F"/>
    <w:rsid w:val="00837764"/>
    <w:rsid w:val="008377C7"/>
    <w:rsid w:val="00837B03"/>
    <w:rsid w:val="00837B28"/>
    <w:rsid w:val="00837CFB"/>
    <w:rsid w:val="00837E29"/>
    <w:rsid w:val="00840486"/>
    <w:rsid w:val="00840ED0"/>
    <w:rsid w:val="00840FE7"/>
    <w:rsid w:val="008411FB"/>
    <w:rsid w:val="008413B6"/>
    <w:rsid w:val="008416B6"/>
    <w:rsid w:val="008416CB"/>
    <w:rsid w:val="00841719"/>
    <w:rsid w:val="008418BF"/>
    <w:rsid w:val="00842758"/>
    <w:rsid w:val="008428D4"/>
    <w:rsid w:val="00842A88"/>
    <w:rsid w:val="00842B0B"/>
    <w:rsid w:val="00842B0E"/>
    <w:rsid w:val="00843007"/>
    <w:rsid w:val="008432B2"/>
    <w:rsid w:val="00843385"/>
    <w:rsid w:val="008434E7"/>
    <w:rsid w:val="00843684"/>
    <w:rsid w:val="00843870"/>
    <w:rsid w:val="00843B64"/>
    <w:rsid w:val="00843F52"/>
    <w:rsid w:val="008440A7"/>
    <w:rsid w:val="00844151"/>
    <w:rsid w:val="00844188"/>
    <w:rsid w:val="00844301"/>
    <w:rsid w:val="0084469F"/>
    <w:rsid w:val="0084493D"/>
    <w:rsid w:val="00844E9E"/>
    <w:rsid w:val="0084573C"/>
    <w:rsid w:val="008457FF"/>
    <w:rsid w:val="00845D31"/>
    <w:rsid w:val="00845FCE"/>
    <w:rsid w:val="0084623E"/>
    <w:rsid w:val="008462C1"/>
    <w:rsid w:val="008463ED"/>
    <w:rsid w:val="00846512"/>
    <w:rsid w:val="0084658F"/>
    <w:rsid w:val="00846684"/>
    <w:rsid w:val="008466EF"/>
    <w:rsid w:val="0084780F"/>
    <w:rsid w:val="0084797B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D82"/>
    <w:rsid w:val="00851DB2"/>
    <w:rsid w:val="00851E91"/>
    <w:rsid w:val="008521EF"/>
    <w:rsid w:val="00852887"/>
    <w:rsid w:val="008529A6"/>
    <w:rsid w:val="00852D5F"/>
    <w:rsid w:val="00852D77"/>
    <w:rsid w:val="00852DB7"/>
    <w:rsid w:val="00852DFB"/>
    <w:rsid w:val="00852EF2"/>
    <w:rsid w:val="00853A45"/>
    <w:rsid w:val="00853A8C"/>
    <w:rsid w:val="00853C84"/>
    <w:rsid w:val="008542BB"/>
    <w:rsid w:val="008545DD"/>
    <w:rsid w:val="0085462C"/>
    <w:rsid w:val="00854760"/>
    <w:rsid w:val="00854FED"/>
    <w:rsid w:val="0085514B"/>
    <w:rsid w:val="00855320"/>
    <w:rsid w:val="0085544B"/>
    <w:rsid w:val="008554B9"/>
    <w:rsid w:val="00855A64"/>
    <w:rsid w:val="00855C4E"/>
    <w:rsid w:val="008563C8"/>
    <w:rsid w:val="0085652D"/>
    <w:rsid w:val="00856643"/>
    <w:rsid w:val="008568F2"/>
    <w:rsid w:val="00856AD6"/>
    <w:rsid w:val="00856C33"/>
    <w:rsid w:val="00856E93"/>
    <w:rsid w:val="00856EED"/>
    <w:rsid w:val="00857033"/>
    <w:rsid w:val="00857163"/>
    <w:rsid w:val="008576F8"/>
    <w:rsid w:val="008579DB"/>
    <w:rsid w:val="00857C8B"/>
    <w:rsid w:val="00857E2B"/>
    <w:rsid w:val="008604EF"/>
    <w:rsid w:val="00860683"/>
    <w:rsid w:val="008606DE"/>
    <w:rsid w:val="00860799"/>
    <w:rsid w:val="00860987"/>
    <w:rsid w:val="00860BF4"/>
    <w:rsid w:val="00860C65"/>
    <w:rsid w:val="00860EB1"/>
    <w:rsid w:val="008615C5"/>
    <w:rsid w:val="008616E3"/>
    <w:rsid w:val="00861835"/>
    <w:rsid w:val="008618AD"/>
    <w:rsid w:val="00861A0C"/>
    <w:rsid w:val="00861FCD"/>
    <w:rsid w:val="008620ED"/>
    <w:rsid w:val="00862228"/>
    <w:rsid w:val="008623B0"/>
    <w:rsid w:val="00862587"/>
    <w:rsid w:val="008626BC"/>
    <w:rsid w:val="0086280C"/>
    <w:rsid w:val="008628E7"/>
    <w:rsid w:val="00862B57"/>
    <w:rsid w:val="00862C88"/>
    <w:rsid w:val="00862F28"/>
    <w:rsid w:val="00863026"/>
    <w:rsid w:val="008631EA"/>
    <w:rsid w:val="008635F6"/>
    <w:rsid w:val="00863661"/>
    <w:rsid w:val="008636D3"/>
    <w:rsid w:val="0086393E"/>
    <w:rsid w:val="00863AD0"/>
    <w:rsid w:val="00863BAE"/>
    <w:rsid w:val="00863BB8"/>
    <w:rsid w:val="00863C0E"/>
    <w:rsid w:val="00863D4A"/>
    <w:rsid w:val="00864197"/>
    <w:rsid w:val="008643A7"/>
    <w:rsid w:val="008644F8"/>
    <w:rsid w:val="00864876"/>
    <w:rsid w:val="00864A76"/>
    <w:rsid w:val="00864D45"/>
    <w:rsid w:val="00864E79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68"/>
    <w:rsid w:val="00866941"/>
    <w:rsid w:val="0086696E"/>
    <w:rsid w:val="00866A7F"/>
    <w:rsid w:val="00866AB3"/>
    <w:rsid w:val="00866F34"/>
    <w:rsid w:val="008670D7"/>
    <w:rsid w:val="0086717F"/>
    <w:rsid w:val="00867212"/>
    <w:rsid w:val="0086747B"/>
    <w:rsid w:val="008674D9"/>
    <w:rsid w:val="00867A30"/>
    <w:rsid w:val="00867B8C"/>
    <w:rsid w:val="00867C5D"/>
    <w:rsid w:val="00867EBE"/>
    <w:rsid w:val="00870060"/>
    <w:rsid w:val="00870648"/>
    <w:rsid w:val="008706B3"/>
    <w:rsid w:val="008709D2"/>
    <w:rsid w:val="00870AF5"/>
    <w:rsid w:val="00870C73"/>
    <w:rsid w:val="00870C79"/>
    <w:rsid w:val="00870F23"/>
    <w:rsid w:val="00870F2C"/>
    <w:rsid w:val="00871191"/>
    <w:rsid w:val="0087197F"/>
    <w:rsid w:val="00871C80"/>
    <w:rsid w:val="00871CAC"/>
    <w:rsid w:val="0087217D"/>
    <w:rsid w:val="008722BD"/>
    <w:rsid w:val="00872388"/>
    <w:rsid w:val="008723AF"/>
    <w:rsid w:val="00872661"/>
    <w:rsid w:val="008727A1"/>
    <w:rsid w:val="00872C34"/>
    <w:rsid w:val="00872CCA"/>
    <w:rsid w:val="00872E9B"/>
    <w:rsid w:val="008732C8"/>
    <w:rsid w:val="00873594"/>
    <w:rsid w:val="008736D7"/>
    <w:rsid w:val="00873744"/>
    <w:rsid w:val="00873936"/>
    <w:rsid w:val="00874095"/>
    <w:rsid w:val="008740BE"/>
    <w:rsid w:val="0087427F"/>
    <w:rsid w:val="008742E3"/>
    <w:rsid w:val="00874A60"/>
    <w:rsid w:val="00874D95"/>
    <w:rsid w:val="008751EA"/>
    <w:rsid w:val="008753CD"/>
    <w:rsid w:val="008753FC"/>
    <w:rsid w:val="008757E3"/>
    <w:rsid w:val="00875E27"/>
    <w:rsid w:val="00876004"/>
    <w:rsid w:val="008762AB"/>
    <w:rsid w:val="00876506"/>
    <w:rsid w:val="00876535"/>
    <w:rsid w:val="00876988"/>
    <w:rsid w:val="008769CF"/>
    <w:rsid w:val="00876A89"/>
    <w:rsid w:val="00876B0E"/>
    <w:rsid w:val="00876C9E"/>
    <w:rsid w:val="00876CCD"/>
    <w:rsid w:val="00876F2B"/>
    <w:rsid w:val="0087729D"/>
    <w:rsid w:val="008773C8"/>
    <w:rsid w:val="00877441"/>
    <w:rsid w:val="00877810"/>
    <w:rsid w:val="00877A30"/>
    <w:rsid w:val="00877B83"/>
    <w:rsid w:val="00877C75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B57"/>
    <w:rsid w:val="00881B65"/>
    <w:rsid w:val="00881D15"/>
    <w:rsid w:val="008822E5"/>
    <w:rsid w:val="008823B2"/>
    <w:rsid w:val="008824AD"/>
    <w:rsid w:val="00882527"/>
    <w:rsid w:val="00882CB5"/>
    <w:rsid w:val="008830FE"/>
    <w:rsid w:val="0088336E"/>
    <w:rsid w:val="0088358E"/>
    <w:rsid w:val="00883650"/>
    <w:rsid w:val="0088397A"/>
    <w:rsid w:val="00883ADC"/>
    <w:rsid w:val="00883DB4"/>
    <w:rsid w:val="008841EB"/>
    <w:rsid w:val="00884373"/>
    <w:rsid w:val="0088445E"/>
    <w:rsid w:val="00884489"/>
    <w:rsid w:val="008845C4"/>
    <w:rsid w:val="00884B8F"/>
    <w:rsid w:val="00885141"/>
    <w:rsid w:val="0088523F"/>
    <w:rsid w:val="00885504"/>
    <w:rsid w:val="00885BC1"/>
    <w:rsid w:val="008861D2"/>
    <w:rsid w:val="0088693E"/>
    <w:rsid w:val="008869FF"/>
    <w:rsid w:val="00886CDF"/>
    <w:rsid w:val="008872FD"/>
    <w:rsid w:val="0088780B"/>
    <w:rsid w:val="00887951"/>
    <w:rsid w:val="00887957"/>
    <w:rsid w:val="00887A69"/>
    <w:rsid w:val="008900E9"/>
    <w:rsid w:val="00890177"/>
    <w:rsid w:val="00890427"/>
    <w:rsid w:val="008904FB"/>
    <w:rsid w:val="0089057A"/>
    <w:rsid w:val="0089060A"/>
    <w:rsid w:val="008906FB"/>
    <w:rsid w:val="008908C0"/>
    <w:rsid w:val="00890A65"/>
    <w:rsid w:val="00890A85"/>
    <w:rsid w:val="00890E62"/>
    <w:rsid w:val="00890F20"/>
    <w:rsid w:val="00891150"/>
    <w:rsid w:val="008911FF"/>
    <w:rsid w:val="00891225"/>
    <w:rsid w:val="00891B02"/>
    <w:rsid w:val="00891CBE"/>
    <w:rsid w:val="00892049"/>
    <w:rsid w:val="00892217"/>
    <w:rsid w:val="0089255E"/>
    <w:rsid w:val="0089272A"/>
    <w:rsid w:val="008927AD"/>
    <w:rsid w:val="008928D4"/>
    <w:rsid w:val="00892959"/>
    <w:rsid w:val="00892A47"/>
    <w:rsid w:val="00892AE2"/>
    <w:rsid w:val="00892B7E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37"/>
    <w:rsid w:val="008946CB"/>
    <w:rsid w:val="008947B1"/>
    <w:rsid w:val="008948DE"/>
    <w:rsid w:val="00894CD6"/>
    <w:rsid w:val="0089513B"/>
    <w:rsid w:val="008958B6"/>
    <w:rsid w:val="00895B63"/>
    <w:rsid w:val="00895DD9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7082"/>
    <w:rsid w:val="00897213"/>
    <w:rsid w:val="00897372"/>
    <w:rsid w:val="00897427"/>
    <w:rsid w:val="008974F1"/>
    <w:rsid w:val="008975F5"/>
    <w:rsid w:val="008976B7"/>
    <w:rsid w:val="008A00E5"/>
    <w:rsid w:val="008A01A1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613"/>
    <w:rsid w:val="008A29C9"/>
    <w:rsid w:val="008A2F8F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8E7"/>
    <w:rsid w:val="008A4CBF"/>
    <w:rsid w:val="008A4F5E"/>
    <w:rsid w:val="008A533F"/>
    <w:rsid w:val="008A5519"/>
    <w:rsid w:val="008A5549"/>
    <w:rsid w:val="008A55A2"/>
    <w:rsid w:val="008A55DC"/>
    <w:rsid w:val="008A5FE5"/>
    <w:rsid w:val="008A5FE7"/>
    <w:rsid w:val="008A61DD"/>
    <w:rsid w:val="008A6A2B"/>
    <w:rsid w:val="008A6DA0"/>
    <w:rsid w:val="008A717B"/>
    <w:rsid w:val="008A71DC"/>
    <w:rsid w:val="008A7415"/>
    <w:rsid w:val="008A7900"/>
    <w:rsid w:val="008A7F6D"/>
    <w:rsid w:val="008B0320"/>
    <w:rsid w:val="008B077E"/>
    <w:rsid w:val="008B08A4"/>
    <w:rsid w:val="008B08F1"/>
    <w:rsid w:val="008B0C84"/>
    <w:rsid w:val="008B11AA"/>
    <w:rsid w:val="008B1451"/>
    <w:rsid w:val="008B176B"/>
    <w:rsid w:val="008B17BD"/>
    <w:rsid w:val="008B236A"/>
    <w:rsid w:val="008B286E"/>
    <w:rsid w:val="008B2CE2"/>
    <w:rsid w:val="008B2DF0"/>
    <w:rsid w:val="008B30C8"/>
    <w:rsid w:val="008B315A"/>
    <w:rsid w:val="008B3925"/>
    <w:rsid w:val="008B3A43"/>
    <w:rsid w:val="008B3BBA"/>
    <w:rsid w:val="008B3C2A"/>
    <w:rsid w:val="008B40CD"/>
    <w:rsid w:val="008B4266"/>
    <w:rsid w:val="008B42CB"/>
    <w:rsid w:val="008B457F"/>
    <w:rsid w:val="008B4645"/>
    <w:rsid w:val="008B4718"/>
    <w:rsid w:val="008B5071"/>
    <w:rsid w:val="008B542F"/>
    <w:rsid w:val="008B55EC"/>
    <w:rsid w:val="008B5A4B"/>
    <w:rsid w:val="008B5BFA"/>
    <w:rsid w:val="008B5C8D"/>
    <w:rsid w:val="008B5E08"/>
    <w:rsid w:val="008B6009"/>
    <w:rsid w:val="008B6537"/>
    <w:rsid w:val="008B6785"/>
    <w:rsid w:val="008B67A2"/>
    <w:rsid w:val="008B6909"/>
    <w:rsid w:val="008B694E"/>
    <w:rsid w:val="008B6A02"/>
    <w:rsid w:val="008B6A6E"/>
    <w:rsid w:val="008B6C46"/>
    <w:rsid w:val="008B72C7"/>
    <w:rsid w:val="008B781A"/>
    <w:rsid w:val="008B7CE7"/>
    <w:rsid w:val="008C0270"/>
    <w:rsid w:val="008C02E4"/>
    <w:rsid w:val="008C0705"/>
    <w:rsid w:val="008C0BFA"/>
    <w:rsid w:val="008C0CD1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68B"/>
    <w:rsid w:val="008C26DC"/>
    <w:rsid w:val="008C28E5"/>
    <w:rsid w:val="008C31BE"/>
    <w:rsid w:val="008C3D99"/>
    <w:rsid w:val="008C3E64"/>
    <w:rsid w:val="008C3FB9"/>
    <w:rsid w:val="008C4246"/>
    <w:rsid w:val="008C44DB"/>
    <w:rsid w:val="008C46A5"/>
    <w:rsid w:val="008C4819"/>
    <w:rsid w:val="008C494C"/>
    <w:rsid w:val="008C4991"/>
    <w:rsid w:val="008C4C18"/>
    <w:rsid w:val="008C4DC4"/>
    <w:rsid w:val="008C5310"/>
    <w:rsid w:val="008C5C7E"/>
    <w:rsid w:val="008C61DD"/>
    <w:rsid w:val="008C64E7"/>
    <w:rsid w:val="008C65A7"/>
    <w:rsid w:val="008C716F"/>
    <w:rsid w:val="008C764B"/>
    <w:rsid w:val="008C76F4"/>
    <w:rsid w:val="008C7786"/>
    <w:rsid w:val="008C77AC"/>
    <w:rsid w:val="008C7C44"/>
    <w:rsid w:val="008C7D00"/>
    <w:rsid w:val="008C7F62"/>
    <w:rsid w:val="008D00BE"/>
    <w:rsid w:val="008D034D"/>
    <w:rsid w:val="008D08C3"/>
    <w:rsid w:val="008D0A5D"/>
    <w:rsid w:val="008D0BDF"/>
    <w:rsid w:val="008D104F"/>
    <w:rsid w:val="008D1583"/>
    <w:rsid w:val="008D18EE"/>
    <w:rsid w:val="008D1D7D"/>
    <w:rsid w:val="008D2015"/>
    <w:rsid w:val="008D2287"/>
    <w:rsid w:val="008D22B2"/>
    <w:rsid w:val="008D23BA"/>
    <w:rsid w:val="008D2687"/>
    <w:rsid w:val="008D2CEF"/>
    <w:rsid w:val="008D3080"/>
    <w:rsid w:val="008D30EA"/>
    <w:rsid w:val="008D35FE"/>
    <w:rsid w:val="008D373C"/>
    <w:rsid w:val="008D37E5"/>
    <w:rsid w:val="008D3956"/>
    <w:rsid w:val="008D3981"/>
    <w:rsid w:val="008D3C57"/>
    <w:rsid w:val="008D3FE2"/>
    <w:rsid w:val="008D4275"/>
    <w:rsid w:val="008D42A1"/>
    <w:rsid w:val="008D43B6"/>
    <w:rsid w:val="008D43C9"/>
    <w:rsid w:val="008D459F"/>
    <w:rsid w:val="008D4604"/>
    <w:rsid w:val="008D4607"/>
    <w:rsid w:val="008D4832"/>
    <w:rsid w:val="008D494A"/>
    <w:rsid w:val="008D557A"/>
    <w:rsid w:val="008D594C"/>
    <w:rsid w:val="008D5CE7"/>
    <w:rsid w:val="008D5D6A"/>
    <w:rsid w:val="008D5E24"/>
    <w:rsid w:val="008D5E33"/>
    <w:rsid w:val="008D60B2"/>
    <w:rsid w:val="008D634E"/>
    <w:rsid w:val="008D63E6"/>
    <w:rsid w:val="008D64F0"/>
    <w:rsid w:val="008D6899"/>
    <w:rsid w:val="008D69A5"/>
    <w:rsid w:val="008D6ADE"/>
    <w:rsid w:val="008D6B5A"/>
    <w:rsid w:val="008D6EAB"/>
    <w:rsid w:val="008D6F4A"/>
    <w:rsid w:val="008D70CF"/>
    <w:rsid w:val="008D73CD"/>
    <w:rsid w:val="008D774E"/>
    <w:rsid w:val="008D7B35"/>
    <w:rsid w:val="008D7C28"/>
    <w:rsid w:val="008D7CCE"/>
    <w:rsid w:val="008E0168"/>
    <w:rsid w:val="008E09BF"/>
    <w:rsid w:val="008E0BB3"/>
    <w:rsid w:val="008E0E08"/>
    <w:rsid w:val="008E0E58"/>
    <w:rsid w:val="008E0FBD"/>
    <w:rsid w:val="008E10FB"/>
    <w:rsid w:val="008E15AB"/>
    <w:rsid w:val="008E16EC"/>
    <w:rsid w:val="008E19CA"/>
    <w:rsid w:val="008E1E73"/>
    <w:rsid w:val="008E2035"/>
    <w:rsid w:val="008E2134"/>
    <w:rsid w:val="008E23E6"/>
    <w:rsid w:val="008E2636"/>
    <w:rsid w:val="008E26DD"/>
    <w:rsid w:val="008E27DB"/>
    <w:rsid w:val="008E283B"/>
    <w:rsid w:val="008E28CF"/>
    <w:rsid w:val="008E2AD3"/>
    <w:rsid w:val="008E2B5D"/>
    <w:rsid w:val="008E348D"/>
    <w:rsid w:val="008E3815"/>
    <w:rsid w:val="008E387F"/>
    <w:rsid w:val="008E3D24"/>
    <w:rsid w:val="008E429F"/>
    <w:rsid w:val="008E435C"/>
    <w:rsid w:val="008E4A45"/>
    <w:rsid w:val="008E4B10"/>
    <w:rsid w:val="008E4CFE"/>
    <w:rsid w:val="008E4E2F"/>
    <w:rsid w:val="008E4F5E"/>
    <w:rsid w:val="008E5063"/>
    <w:rsid w:val="008E51BB"/>
    <w:rsid w:val="008E5481"/>
    <w:rsid w:val="008E58E2"/>
    <w:rsid w:val="008E5ECF"/>
    <w:rsid w:val="008E6395"/>
    <w:rsid w:val="008E6522"/>
    <w:rsid w:val="008E6552"/>
    <w:rsid w:val="008E6619"/>
    <w:rsid w:val="008E67EF"/>
    <w:rsid w:val="008E6FD1"/>
    <w:rsid w:val="008E718F"/>
    <w:rsid w:val="008E74CF"/>
    <w:rsid w:val="008E7978"/>
    <w:rsid w:val="008E7E32"/>
    <w:rsid w:val="008E7E68"/>
    <w:rsid w:val="008F0761"/>
    <w:rsid w:val="008F07BB"/>
    <w:rsid w:val="008F0A86"/>
    <w:rsid w:val="008F0AFF"/>
    <w:rsid w:val="008F0F3B"/>
    <w:rsid w:val="008F1333"/>
    <w:rsid w:val="008F1399"/>
    <w:rsid w:val="008F1550"/>
    <w:rsid w:val="008F17F3"/>
    <w:rsid w:val="008F1A5D"/>
    <w:rsid w:val="008F1B23"/>
    <w:rsid w:val="008F1C32"/>
    <w:rsid w:val="008F1C51"/>
    <w:rsid w:val="008F20C7"/>
    <w:rsid w:val="008F2943"/>
    <w:rsid w:val="008F2A62"/>
    <w:rsid w:val="008F31B5"/>
    <w:rsid w:val="008F363C"/>
    <w:rsid w:val="008F38EF"/>
    <w:rsid w:val="008F3B7E"/>
    <w:rsid w:val="008F423F"/>
    <w:rsid w:val="008F441F"/>
    <w:rsid w:val="008F44E6"/>
    <w:rsid w:val="008F463D"/>
    <w:rsid w:val="008F4729"/>
    <w:rsid w:val="008F482D"/>
    <w:rsid w:val="008F49B3"/>
    <w:rsid w:val="008F4AD6"/>
    <w:rsid w:val="008F4C4B"/>
    <w:rsid w:val="008F52CE"/>
    <w:rsid w:val="008F53FC"/>
    <w:rsid w:val="008F5C02"/>
    <w:rsid w:val="008F601C"/>
    <w:rsid w:val="008F624E"/>
    <w:rsid w:val="008F698C"/>
    <w:rsid w:val="008F6BBF"/>
    <w:rsid w:val="008F6C90"/>
    <w:rsid w:val="008F6FFB"/>
    <w:rsid w:val="008F70B4"/>
    <w:rsid w:val="008F7407"/>
    <w:rsid w:val="008F780F"/>
    <w:rsid w:val="008F7EBF"/>
    <w:rsid w:val="008F7EE4"/>
    <w:rsid w:val="008F7EFA"/>
    <w:rsid w:val="0090020A"/>
    <w:rsid w:val="00900335"/>
    <w:rsid w:val="0090050F"/>
    <w:rsid w:val="00900766"/>
    <w:rsid w:val="00900FA0"/>
    <w:rsid w:val="0090102E"/>
    <w:rsid w:val="00901279"/>
    <w:rsid w:val="00901374"/>
    <w:rsid w:val="0090266B"/>
    <w:rsid w:val="009029AF"/>
    <w:rsid w:val="00902B08"/>
    <w:rsid w:val="00902D35"/>
    <w:rsid w:val="00902D9B"/>
    <w:rsid w:val="0090302F"/>
    <w:rsid w:val="00903146"/>
    <w:rsid w:val="0090348B"/>
    <w:rsid w:val="009034FD"/>
    <w:rsid w:val="00903870"/>
    <w:rsid w:val="00903962"/>
    <w:rsid w:val="00903B65"/>
    <w:rsid w:val="00903C56"/>
    <w:rsid w:val="00903E4F"/>
    <w:rsid w:val="00903F3D"/>
    <w:rsid w:val="00903F90"/>
    <w:rsid w:val="009042D3"/>
    <w:rsid w:val="00904846"/>
    <w:rsid w:val="009048D5"/>
    <w:rsid w:val="00904A4C"/>
    <w:rsid w:val="00904B54"/>
    <w:rsid w:val="00904F0A"/>
    <w:rsid w:val="00904F6D"/>
    <w:rsid w:val="00904FD2"/>
    <w:rsid w:val="009056DA"/>
    <w:rsid w:val="00905767"/>
    <w:rsid w:val="00905FA3"/>
    <w:rsid w:val="0090674D"/>
    <w:rsid w:val="00906829"/>
    <w:rsid w:val="0090687F"/>
    <w:rsid w:val="00906CB3"/>
    <w:rsid w:val="00906F9E"/>
    <w:rsid w:val="0090703B"/>
    <w:rsid w:val="009070A8"/>
    <w:rsid w:val="00907457"/>
    <w:rsid w:val="00907C2A"/>
    <w:rsid w:val="00907F55"/>
    <w:rsid w:val="0091049D"/>
    <w:rsid w:val="00910702"/>
    <w:rsid w:val="00910B68"/>
    <w:rsid w:val="00910F90"/>
    <w:rsid w:val="0091108E"/>
    <w:rsid w:val="009110E4"/>
    <w:rsid w:val="009110E9"/>
    <w:rsid w:val="00911182"/>
    <w:rsid w:val="009113B4"/>
    <w:rsid w:val="00911562"/>
    <w:rsid w:val="00911608"/>
    <w:rsid w:val="00911A63"/>
    <w:rsid w:val="00911F2C"/>
    <w:rsid w:val="009121AA"/>
    <w:rsid w:val="009123C1"/>
    <w:rsid w:val="009124BB"/>
    <w:rsid w:val="009124C5"/>
    <w:rsid w:val="009126C1"/>
    <w:rsid w:val="00912908"/>
    <w:rsid w:val="00912A14"/>
    <w:rsid w:val="00912F11"/>
    <w:rsid w:val="009130DB"/>
    <w:rsid w:val="009135D2"/>
    <w:rsid w:val="00913894"/>
    <w:rsid w:val="0091396B"/>
    <w:rsid w:val="00913BE2"/>
    <w:rsid w:val="0091408C"/>
    <w:rsid w:val="009140C8"/>
    <w:rsid w:val="009147D3"/>
    <w:rsid w:val="00914BA1"/>
    <w:rsid w:val="00915034"/>
    <w:rsid w:val="0091526A"/>
    <w:rsid w:val="0091529D"/>
    <w:rsid w:val="009155EF"/>
    <w:rsid w:val="00915832"/>
    <w:rsid w:val="00915863"/>
    <w:rsid w:val="009158B7"/>
    <w:rsid w:val="009158CF"/>
    <w:rsid w:val="00915950"/>
    <w:rsid w:val="00915CF7"/>
    <w:rsid w:val="00915D07"/>
    <w:rsid w:val="00915D15"/>
    <w:rsid w:val="00915D79"/>
    <w:rsid w:val="00915EA0"/>
    <w:rsid w:val="00915EAF"/>
    <w:rsid w:val="00916A5E"/>
    <w:rsid w:val="00916A82"/>
    <w:rsid w:val="00916DEC"/>
    <w:rsid w:val="00917276"/>
    <w:rsid w:val="009176E3"/>
    <w:rsid w:val="009200B0"/>
    <w:rsid w:val="009201B7"/>
    <w:rsid w:val="009201F6"/>
    <w:rsid w:val="009204C9"/>
    <w:rsid w:val="0092067F"/>
    <w:rsid w:val="00920840"/>
    <w:rsid w:val="009208FC"/>
    <w:rsid w:val="00920973"/>
    <w:rsid w:val="00920D15"/>
    <w:rsid w:val="00920E8B"/>
    <w:rsid w:val="009214BE"/>
    <w:rsid w:val="009217B1"/>
    <w:rsid w:val="009219B6"/>
    <w:rsid w:val="00921CEB"/>
    <w:rsid w:val="00921E29"/>
    <w:rsid w:val="00921EED"/>
    <w:rsid w:val="0092206D"/>
    <w:rsid w:val="0092216D"/>
    <w:rsid w:val="00922771"/>
    <w:rsid w:val="0092297F"/>
    <w:rsid w:val="009229B1"/>
    <w:rsid w:val="00922BD3"/>
    <w:rsid w:val="00922D52"/>
    <w:rsid w:val="00923176"/>
    <w:rsid w:val="00923183"/>
    <w:rsid w:val="009231B4"/>
    <w:rsid w:val="0092328B"/>
    <w:rsid w:val="00923BC4"/>
    <w:rsid w:val="00923FBA"/>
    <w:rsid w:val="00924266"/>
    <w:rsid w:val="009249F2"/>
    <w:rsid w:val="00924A46"/>
    <w:rsid w:val="00924D7F"/>
    <w:rsid w:val="0092504D"/>
    <w:rsid w:val="009252A6"/>
    <w:rsid w:val="00925847"/>
    <w:rsid w:val="00925A64"/>
    <w:rsid w:val="00925D3A"/>
    <w:rsid w:val="00925D45"/>
    <w:rsid w:val="009264FF"/>
    <w:rsid w:val="009265B8"/>
    <w:rsid w:val="00926768"/>
    <w:rsid w:val="009273F9"/>
    <w:rsid w:val="00927909"/>
    <w:rsid w:val="00927D42"/>
    <w:rsid w:val="0093001A"/>
    <w:rsid w:val="00930055"/>
    <w:rsid w:val="009301DE"/>
    <w:rsid w:val="009305BF"/>
    <w:rsid w:val="009306DC"/>
    <w:rsid w:val="00930BE7"/>
    <w:rsid w:val="009311FF"/>
    <w:rsid w:val="009317F7"/>
    <w:rsid w:val="00931CB1"/>
    <w:rsid w:val="00931CEC"/>
    <w:rsid w:val="00931D0D"/>
    <w:rsid w:val="00931FA3"/>
    <w:rsid w:val="009321CE"/>
    <w:rsid w:val="00932511"/>
    <w:rsid w:val="0093282C"/>
    <w:rsid w:val="00932BFC"/>
    <w:rsid w:val="00932C00"/>
    <w:rsid w:val="009334EB"/>
    <w:rsid w:val="00933864"/>
    <w:rsid w:val="00933DDD"/>
    <w:rsid w:val="0093432D"/>
    <w:rsid w:val="0093435D"/>
    <w:rsid w:val="0093438A"/>
    <w:rsid w:val="0093445B"/>
    <w:rsid w:val="009344C3"/>
    <w:rsid w:val="0093488C"/>
    <w:rsid w:val="00934F74"/>
    <w:rsid w:val="0093513D"/>
    <w:rsid w:val="0093546B"/>
    <w:rsid w:val="00935BA7"/>
    <w:rsid w:val="00935D1B"/>
    <w:rsid w:val="009361CE"/>
    <w:rsid w:val="0093633C"/>
    <w:rsid w:val="0093670F"/>
    <w:rsid w:val="009369DB"/>
    <w:rsid w:val="00936E0C"/>
    <w:rsid w:val="00936E3A"/>
    <w:rsid w:val="00936E79"/>
    <w:rsid w:val="0093757B"/>
    <w:rsid w:val="00937734"/>
    <w:rsid w:val="0093777F"/>
    <w:rsid w:val="00937942"/>
    <w:rsid w:val="00937EBF"/>
    <w:rsid w:val="0094006D"/>
    <w:rsid w:val="00940076"/>
    <w:rsid w:val="00940491"/>
    <w:rsid w:val="0094068C"/>
    <w:rsid w:val="00940795"/>
    <w:rsid w:val="0094099E"/>
    <w:rsid w:val="00940A34"/>
    <w:rsid w:val="00940ACB"/>
    <w:rsid w:val="00940B2C"/>
    <w:rsid w:val="00940DC7"/>
    <w:rsid w:val="00941240"/>
    <w:rsid w:val="00941267"/>
    <w:rsid w:val="00941375"/>
    <w:rsid w:val="0094139A"/>
    <w:rsid w:val="009413F0"/>
    <w:rsid w:val="009414B7"/>
    <w:rsid w:val="0094150E"/>
    <w:rsid w:val="00941978"/>
    <w:rsid w:val="00941C81"/>
    <w:rsid w:val="00942196"/>
    <w:rsid w:val="00942557"/>
    <w:rsid w:val="00942565"/>
    <w:rsid w:val="00942840"/>
    <w:rsid w:val="00942924"/>
    <w:rsid w:val="00942926"/>
    <w:rsid w:val="00942AB6"/>
    <w:rsid w:val="00942D1A"/>
    <w:rsid w:val="00942DEB"/>
    <w:rsid w:val="00942E69"/>
    <w:rsid w:val="00942F0B"/>
    <w:rsid w:val="009431F6"/>
    <w:rsid w:val="009437A2"/>
    <w:rsid w:val="00943871"/>
    <w:rsid w:val="00943BA7"/>
    <w:rsid w:val="0094417A"/>
    <w:rsid w:val="009442F1"/>
    <w:rsid w:val="009443C8"/>
    <w:rsid w:val="009447E8"/>
    <w:rsid w:val="009447FE"/>
    <w:rsid w:val="009449D2"/>
    <w:rsid w:val="00944AEC"/>
    <w:rsid w:val="009450FC"/>
    <w:rsid w:val="0094537A"/>
    <w:rsid w:val="00945597"/>
    <w:rsid w:val="009455B5"/>
    <w:rsid w:val="00945717"/>
    <w:rsid w:val="00945A06"/>
    <w:rsid w:val="00945D8A"/>
    <w:rsid w:val="009463F8"/>
    <w:rsid w:val="009469EF"/>
    <w:rsid w:val="00946BDC"/>
    <w:rsid w:val="00946C22"/>
    <w:rsid w:val="009470C1"/>
    <w:rsid w:val="009473C4"/>
    <w:rsid w:val="009474EE"/>
    <w:rsid w:val="00947614"/>
    <w:rsid w:val="0094780C"/>
    <w:rsid w:val="0094790B"/>
    <w:rsid w:val="00947DC6"/>
    <w:rsid w:val="00950270"/>
    <w:rsid w:val="0095032E"/>
    <w:rsid w:val="009505D4"/>
    <w:rsid w:val="00950601"/>
    <w:rsid w:val="00950721"/>
    <w:rsid w:val="0095091D"/>
    <w:rsid w:val="00950D4B"/>
    <w:rsid w:val="00950DE9"/>
    <w:rsid w:val="00950E60"/>
    <w:rsid w:val="0095105D"/>
    <w:rsid w:val="009510C6"/>
    <w:rsid w:val="0095167E"/>
    <w:rsid w:val="009516E9"/>
    <w:rsid w:val="009516F1"/>
    <w:rsid w:val="00951854"/>
    <w:rsid w:val="009518B8"/>
    <w:rsid w:val="00952634"/>
    <w:rsid w:val="00952A27"/>
    <w:rsid w:val="0095303D"/>
    <w:rsid w:val="0095317E"/>
    <w:rsid w:val="00953C45"/>
    <w:rsid w:val="00953D2E"/>
    <w:rsid w:val="00953F41"/>
    <w:rsid w:val="00954441"/>
    <w:rsid w:val="00954518"/>
    <w:rsid w:val="0095462C"/>
    <w:rsid w:val="0095472A"/>
    <w:rsid w:val="00954ADA"/>
    <w:rsid w:val="00954B2C"/>
    <w:rsid w:val="00954D16"/>
    <w:rsid w:val="00954DFC"/>
    <w:rsid w:val="0095541C"/>
    <w:rsid w:val="00955555"/>
    <w:rsid w:val="00955850"/>
    <w:rsid w:val="0095596E"/>
    <w:rsid w:val="009559C6"/>
    <w:rsid w:val="009559F9"/>
    <w:rsid w:val="00955B7A"/>
    <w:rsid w:val="00955EF3"/>
    <w:rsid w:val="009562BF"/>
    <w:rsid w:val="00956326"/>
    <w:rsid w:val="00956710"/>
    <w:rsid w:val="0095682B"/>
    <w:rsid w:val="009568CD"/>
    <w:rsid w:val="00956E03"/>
    <w:rsid w:val="009570C3"/>
    <w:rsid w:val="009572C2"/>
    <w:rsid w:val="009576A6"/>
    <w:rsid w:val="00957782"/>
    <w:rsid w:val="0095789A"/>
    <w:rsid w:val="00957E4B"/>
    <w:rsid w:val="00957FC2"/>
    <w:rsid w:val="00960148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0DDB"/>
    <w:rsid w:val="0096103B"/>
    <w:rsid w:val="00961164"/>
    <w:rsid w:val="00961582"/>
    <w:rsid w:val="00961DB5"/>
    <w:rsid w:val="00962079"/>
    <w:rsid w:val="0096280C"/>
    <w:rsid w:val="0096288D"/>
    <w:rsid w:val="009629BA"/>
    <w:rsid w:val="00962E39"/>
    <w:rsid w:val="009633D1"/>
    <w:rsid w:val="0096346E"/>
    <w:rsid w:val="009639BB"/>
    <w:rsid w:val="00964423"/>
    <w:rsid w:val="00964485"/>
    <w:rsid w:val="0096450A"/>
    <w:rsid w:val="009647BB"/>
    <w:rsid w:val="00964A7D"/>
    <w:rsid w:val="00964CF7"/>
    <w:rsid w:val="009657B3"/>
    <w:rsid w:val="009659CE"/>
    <w:rsid w:val="00965C59"/>
    <w:rsid w:val="00965F76"/>
    <w:rsid w:val="00966847"/>
    <w:rsid w:val="00966A80"/>
    <w:rsid w:val="00966B96"/>
    <w:rsid w:val="00966BE3"/>
    <w:rsid w:val="00966ED3"/>
    <w:rsid w:val="00967183"/>
    <w:rsid w:val="00967689"/>
    <w:rsid w:val="0096771B"/>
    <w:rsid w:val="00967A09"/>
    <w:rsid w:val="00967A39"/>
    <w:rsid w:val="00967E40"/>
    <w:rsid w:val="00967FDA"/>
    <w:rsid w:val="00970166"/>
    <w:rsid w:val="009702B3"/>
    <w:rsid w:val="009702C8"/>
    <w:rsid w:val="00970571"/>
    <w:rsid w:val="009705C1"/>
    <w:rsid w:val="00970638"/>
    <w:rsid w:val="00970B54"/>
    <w:rsid w:val="00970C52"/>
    <w:rsid w:val="00970CCD"/>
    <w:rsid w:val="00970E33"/>
    <w:rsid w:val="00970E75"/>
    <w:rsid w:val="00970F98"/>
    <w:rsid w:val="009714E4"/>
    <w:rsid w:val="0097169C"/>
    <w:rsid w:val="00971902"/>
    <w:rsid w:val="00971A66"/>
    <w:rsid w:val="00971F8F"/>
    <w:rsid w:val="0097217B"/>
    <w:rsid w:val="0097220C"/>
    <w:rsid w:val="00972261"/>
    <w:rsid w:val="009724A7"/>
    <w:rsid w:val="009727C1"/>
    <w:rsid w:val="00973662"/>
    <w:rsid w:val="00973B07"/>
    <w:rsid w:val="00973D82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94F"/>
    <w:rsid w:val="00975A56"/>
    <w:rsid w:val="00975BDD"/>
    <w:rsid w:val="00975FCF"/>
    <w:rsid w:val="0097619E"/>
    <w:rsid w:val="0097635C"/>
    <w:rsid w:val="0097662B"/>
    <w:rsid w:val="0097670B"/>
    <w:rsid w:val="009769C9"/>
    <w:rsid w:val="00976A8C"/>
    <w:rsid w:val="00976CF8"/>
    <w:rsid w:val="00976F5B"/>
    <w:rsid w:val="009777FC"/>
    <w:rsid w:val="0098010D"/>
    <w:rsid w:val="0098018B"/>
    <w:rsid w:val="0098093B"/>
    <w:rsid w:val="00980C0F"/>
    <w:rsid w:val="00980DCA"/>
    <w:rsid w:val="00981C8E"/>
    <w:rsid w:val="00981C9B"/>
    <w:rsid w:val="0098213F"/>
    <w:rsid w:val="00982A28"/>
    <w:rsid w:val="00982F56"/>
    <w:rsid w:val="00983783"/>
    <w:rsid w:val="0098398D"/>
    <w:rsid w:val="00983A1E"/>
    <w:rsid w:val="00983E51"/>
    <w:rsid w:val="009840FA"/>
    <w:rsid w:val="0098456F"/>
    <w:rsid w:val="00984D7C"/>
    <w:rsid w:val="00984EAF"/>
    <w:rsid w:val="00984F32"/>
    <w:rsid w:val="00984FCB"/>
    <w:rsid w:val="00985301"/>
    <w:rsid w:val="00985544"/>
    <w:rsid w:val="009858BF"/>
    <w:rsid w:val="00985EAF"/>
    <w:rsid w:val="00986340"/>
    <w:rsid w:val="009867B4"/>
    <w:rsid w:val="00987107"/>
    <w:rsid w:val="009875A2"/>
    <w:rsid w:val="0098781A"/>
    <w:rsid w:val="00987C46"/>
    <w:rsid w:val="00987E5A"/>
    <w:rsid w:val="00987F6C"/>
    <w:rsid w:val="009901DA"/>
    <w:rsid w:val="00990751"/>
    <w:rsid w:val="0099098A"/>
    <w:rsid w:val="00990A15"/>
    <w:rsid w:val="00990FAF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56"/>
    <w:rsid w:val="009926AB"/>
    <w:rsid w:val="009928A1"/>
    <w:rsid w:val="009929EA"/>
    <w:rsid w:val="00992C35"/>
    <w:rsid w:val="00992F6B"/>
    <w:rsid w:val="00992F95"/>
    <w:rsid w:val="009931BA"/>
    <w:rsid w:val="00993478"/>
    <w:rsid w:val="009935C9"/>
    <w:rsid w:val="00993684"/>
    <w:rsid w:val="00993C50"/>
    <w:rsid w:val="0099423A"/>
    <w:rsid w:val="009942B8"/>
    <w:rsid w:val="00994814"/>
    <w:rsid w:val="0099491B"/>
    <w:rsid w:val="0099494C"/>
    <w:rsid w:val="00994B94"/>
    <w:rsid w:val="00994C99"/>
    <w:rsid w:val="00994CD2"/>
    <w:rsid w:val="00994D08"/>
    <w:rsid w:val="009950F4"/>
    <w:rsid w:val="009954CE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A83"/>
    <w:rsid w:val="00996F2D"/>
    <w:rsid w:val="00996FDF"/>
    <w:rsid w:val="00996FED"/>
    <w:rsid w:val="00997828"/>
    <w:rsid w:val="00997B6B"/>
    <w:rsid w:val="00997F8A"/>
    <w:rsid w:val="009A067B"/>
    <w:rsid w:val="009A0C94"/>
    <w:rsid w:val="009A0D66"/>
    <w:rsid w:val="009A111A"/>
    <w:rsid w:val="009A132F"/>
    <w:rsid w:val="009A1595"/>
    <w:rsid w:val="009A1667"/>
    <w:rsid w:val="009A16D1"/>
    <w:rsid w:val="009A16DE"/>
    <w:rsid w:val="009A16FF"/>
    <w:rsid w:val="009A178D"/>
    <w:rsid w:val="009A1981"/>
    <w:rsid w:val="009A1F49"/>
    <w:rsid w:val="009A1FB8"/>
    <w:rsid w:val="009A2129"/>
    <w:rsid w:val="009A2751"/>
    <w:rsid w:val="009A33CD"/>
    <w:rsid w:val="009A369D"/>
    <w:rsid w:val="009A3CC6"/>
    <w:rsid w:val="009A3D0C"/>
    <w:rsid w:val="009A3D1C"/>
    <w:rsid w:val="009A44D8"/>
    <w:rsid w:val="009A458B"/>
    <w:rsid w:val="009A4CE2"/>
    <w:rsid w:val="009A532E"/>
    <w:rsid w:val="009A53E5"/>
    <w:rsid w:val="009A5BF4"/>
    <w:rsid w:val="009A5DBA"/>
    <w:rsid w:val="009A5DE4"/>
    <w:rsid w:val="009A5EE7"/>
    <w:rsid w:val="009A5EEC"/>
    <w:rsid w:val="009A6D82"/>
    <w:rsid w:val="009A6FA5"/>
    <w:rsid w:val="009A70E1"/>
    <w:rsid w:val="009A77EE"/>
    <w:rsid w:val="009A7804"/>
    <w:rsid w:val="009A7973"/>
    <w:rsid w:val="009A7A17"/>
    <w:rsid w:val="009A7EC9"/>
    <w:rsid w:val="009B01E8"/>
    <w:rsid w:val="009B0CE3"/>
    <w:rsid w:val="009B1072"/>
    <w:rsid w:val="009B1282"/>
    <w:rsid w:val="009B17E6"/>
    <w:rsid w:val="009B1C24"/>
    <w:rsid w:val="009B1D66"/>
    <w:rsid w:val="009B288A"/>
    <w:rsid w:val="009B2A75"/>
    <w:rsid w:val="009B2DE8"/>
    <w:rsid w:val="009B31AC"/>
    <w:rsid w:val="009B3313"/>
    <w:rsid w:val="009B376D"/>
    <w:rsid w:val="009B3D7B"/>
    <w:rsid w:val="009B4023"/>
    <w:rsid w:val="009B41A0"/>
    <w:rsid w:val="009B42AE"/>
    <w:rsid w:val="009B45C5"/>
    <w:rsid w:val="009B4788"/>
    <w:rsid w:val="009B4B59"/>
    <w:rsid w:val="009B4C04"/>
    <w:rsid w:val="009B4C4B"/>
    <w:rsid w:val="009B4CB6"/>
    <w:rsid w:val="009B4DA9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207"/>
    <w:rsid w:val="009B75C3"/>
    <w:rsid w:val="009B767E"/>
    <w:rsid w:val="009B7983"/>
    <w:rsid w:val="009B7CE0"/>
    <w:rsid w:val="009B7E3E"/>
    <w:rsid w:val="009C0077"/>
    <w:rsid w:val="009C04B2"/>
    <w:rsid w:val="009C04C1"/>
    <w:rsid w:val="009C08BA"/>
    <w:rsid w:val="009C0906"/>
    <w:rsid w:val="009C0ABA"/>
    <w:rsid w:val="009C1151"/>
    <w:rsid w:val="009C1693"/>
    <w:rsid w:val="009C170A"/>
    <w:rsid w:val="009C1765"/>
    <w:rsid w:val="009C17DA"/>
    <w:rsid w:val="009C1E0E"/>
    <w:rsid w:val="009C2021"/>
    <w:rsid w:val="009C21BA"/>
    <w:rsid w:val="009C23EB"/>
    <w:rsid w:val="009C24F0"/>
    <w:rsid w:val="009C2793"/>
    <w:rsid w:val="009C2A58"/>
    <w:rsid w:val="009C2CF8"/>
    <w:rsid w:val="009C3096"/>
    <w:rsid w:val="009C3353"/>
    <w:rsid w:val="009C3600"/>
    <w:rsid w:val="009C36E6"/>
    <w:rsid w:val="009C39F5"/>
    <w:rsid w:val="009C3AAB"/>
    <w:rsid w:val="009C3C0A"/>
    <w:rsid w:val="009C3DB5"/>
    <w:rsid w:val="009C41AB"/>
    <w:rsid w:val="009C429D"/>
    <w:rsid w:val="009C461B"/>
    <w:rsid w:val="009C4946"/>
    <w:rsid w:val="009C4BFC"/>
    <w:rsid w:val="009C4E8E"/>
    <w:rsid w:val="009C4F85"/>
    <w:rsid w:val="009C5478"/>
    <w:rsid w:val="009C5828"/>
    <w:rsid w:val="009C58F1"/>
    <w:rsid w:val="009C5B94"/>
    <w:rsid w:val="009C5D52"/>
    <w:rsid w:val="009C5F3E"/>
    <w:rsid w:val="009C6464"/>
    <w:rsid w:val="009C696B"/>
    <w:rsid w:val="009C6AA1"/>
    <w:rsid w:val="009C6C2E"/>
    <w:rsid w:val="009C6D2A"/>
    <w:rsid w:val="009C6F36"/>
    <w:rsid w:val="009C73E7"/>
    <w:rsid w:val="009C76EB"/>
    <w:rsid w:val="009C7A9A"/>
    <w:rsid w:val="009C7E5A"/>
    <w:rsid w:val="009D01B3"/>
    <w:rsid w:val="009D01BA"/>
    <w:rsid w:val="009D03EE"/>
    <w:rsid w:val="009D074F"/>
    <w:rsid w:val="009D079B"/>
    <w:rsid w:val="009D09AB"/>
    <w:rsid w:val="009D1505"/>
    <w:rsid w:val="009D18BA"/>
    <w:rsid w:val="009D1A5B"/>
    <w:rsid w:val="009D1C83"/>
    <w:rsid w:val="009D1E8D"/>
    <w:rsid w:val="009D2052"/>
    <w:rsid w:val="009D2152"/>
    <w:rsid w:val="009D2412"/>
    <w:rsid w:val="009D2509"/>
    <w:rsid w:val="009D2511"/>
    <w:rsid w:val="009D286D"/>
    <w:rsid w:val="009D2971"/>
    <w:rsid w:val="009D2976"/>
    <w:rsid w:val="009D2CCE"/>
    <w:rsid w:val="009D2D3B"/>
    <w:rsid w:val="009D2E19"/>
    <w:rsid w:val="009D2E1B"/>
    <w:rsid w:val="009D2F15"/>
    <w:rsid w:val="009D3369"/>
    <w:rsid w:val="009D3564"/>
    <w:rsid w:val="009D36F1"/>
    <w:rsid w:val="009D36F3"/>
    <w:rsid w:val="009D3AF6"/>
    <w:rsid w:val="009D40D1"/>
    <w:rsid w:val="009D471A"/>
    <w:rsid w:val="009D4AC5"/>
    <w:rsid w:val="009D4AC7"/>
    <w:rsid w:val="009D4FB8"/>
    <w:rsid w:val="009D51FF"/>
    <w:rsid w:val="009D52BA"/>
    <w:rsid w:val="009D5544"/>
    <w:rsid w:val="009D572F"/>
    <w:rsid w:val="009D57B7"/>
    <w:rsid w:val="009D5935"/>
    <w:rsid w:val="009D5ED0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068"/>
    <w:rsid w:val="009D7438"/>
    <w:rsid w:val="009D7505"/>
    <w:rsid w:val="009D768C"/>
    <w:rsid w:val="009D769D"/>
    <w:rsid w:val="009D78CE"/>
    <w:rsid w:val="009D79F3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5D"/>
    <w:rsid w:val="009E0F8A"/>
    <w:rsid w:val="009E1580"/>
    <w:rsid w:val="009E16DA"/>
    <w:rsid w:val="009E177A"/>
    <w:rsid w:val="009E17A1"/>
    <w:rsid w:val="009E1829"/>
    <w:rsid w:val="009E1C7A"/>
    <w:rsid w:val="009E1CA5"/>
    <w:rsid w:val="009E1DEB"/>
    <w:rsid w:val="009E216D"/>
    <w:rsid w:val="009E2405"/>
    <w:rsid w:val="009E285F"/>
    <w:rsid w:val="009E35EA"/>
    <w:rsid w:val="009E3CA9"/>
    <w:rsid w:val="009E3D07"/>
    <w:rsid w:val="009E3DDE"/>
    <w:rsid w:val="009E45B8"/>
    <w:rsid w:val="009E4C34"/>
    <w:rsid w:val="009E4E71"/>
    <w:rsid w:val="009E4ED5"/>
    <w:rsid w:val="009E52C8"/>
    <w:rsid w:val="009E5343"/>
    <w:rsid w:val="009E565E"/>
    <w:rsid w:val="009E56B3"/>
    <w:rsid w:val="009E594F"/>
    <w:rsid w:val="009E5A9E"/>
    <w:rsid w:val="009E5BAB"/>
    <w:rsid w:val="009E6116"/>
    <w:rsid w:val="009E6162"/>
    <w:rsid w:val="009E6185"/>
    <w:rsid w:val="009E63DE"/>
    <w:rsid w:val="009E64E1"/>
    <w:rsid w:val="009E6804"/>
    <w:rsid w:val="009E689C"/>
    <w:rsid w:val="009E68A5"/>
    <w:rsid w:val="009E6CF7"/>
    <w:rsid w:val="009E7E79"/>
    <w:rsid w:val="009F0406"/>
    <w:rsid w:val="009F0A82"/>
    <w:rsid w:val="009F0AE3"/>
    <w:rsid w:val="009F0C8E"/>
    <w:rsid w:val="009F1144"/>
    <w:rsid w:val="009F12DF"/>
    <w:rsid w:val="009F16BF"/>
    <w:rsid w:val="009F16EE"/>
    <w:rsid w:val="009F19D4"/>
    <w:rsid w:val="009F1D7D"/>
    <w:rsid w:val="009F1DA2"/>
    <w:rsid w:val="009F2041"/>
    <w:rsid w:val="009F26AF"/>
    <w:rsid w:val="009F26F8"/>
    <w:rsid w:val="009F282C"/>
    <w:rsid w:val="009F3285"/>
    <w:rsid w:val="009F35A6"/>
    <w:rsid w:val="009F369A"/>
    <w:rsid w:val="009F3B7D"/>
    <w:rsid w:val="009F3F70"/>
    <w:rsid w:val="009F3FF5"/>
    <w:rsid w:val="009F420D"/>
    <w:rsid w:val="009F44E1"/>
    <w:rsid w:val="009F468B"/>
    <w:rsid w:val="009F47A1"/>
    <w:rsid w:val="009F4D8A"/>
    <w:rsid w:val="009F594F"/>
    <w:rsid w:val="009F59BE"/>
    <w:rsid w:val="009F5FC5"/>
    <w:rsid w:val="009F64C8"/>
    <w:rsid w:val="009F66BD"/>
    <w:rsid w:val="009F6CBA"/>
    <w:rsid w:val="009F7106"/>
    <w:rsid w:val="009F7726"/>
    <w:rsid w:val="009F7C95"/>
    <w:rsid w:val="009F7F63"/>
    <w:rsid w:val="00A004F9"/>
    <w:rsid w:val="00A0073B"/>
    <w:rsid w:val="00A00A28"/>
    <w:rsid w:val="00A00D00"/>
    <w:rsid w:val="00A00D78"/>
    <w:rsid w:val="00A011B2"/>
    <w:rsid w:val="00A013A9"/>
    <w:rsid w:val="00A01572"/>
    <w:rsid w:val="00A015CA"/>
    <w:rsid w:val="00A01D62"/>
    <w:rsid w:val="00A020C2"/>
    <w:rsid w:val="00A0220B"/>
    <w:rsid w:val="00A02357"/>
    <w:rsid w:val="00A0288B"/>
    <w:rsid w:val="00A02914"/>
    <w:rsid w:val="00A02AFC"/>
    <w:rsid w:val="00A02DAA"/>
    <w:rsid w:val="00A0389F"/>
    <w:rsid w:val="00A03B3B"/>
    <w:rsid w:val="00A03D10"/>
    <w:rsid w:val="00A03D4E"/>
    <w:rsid w:val="00A03E45"/>
    <w:rsid w:val="00A03FD9"/>
    <w:rsid w:val="00A040F9"/>
    <w:rsid w:val="00A0431A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B6A"/>
    <w:rsid w:val="00A05BC9"/>
    <w:rsid w:val="00A05C81"/>
    <w:rsid w:val="00A05FBE"/>
    <w:rsid w:val="00A06127"/>
    <w:rsid w:val="00A06193"/>
    <w:rsid w:val="00A0628E"/>
    <w:rsid w:val="00A062EC"/>
    <w:rsid w:val="00A06B56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AE3"/>
    <w:rsid w:val="00A10B9B"/>
    <w:rsid w:val="00A10EBC"/>
    <w:rsid w:val="00A1147F"/>
    <w:rsid w:val="00A115A6"/>
    <w:rsid w:val="00A11684"/>
    <w:rsid w:val="00A1192D"/>
    <w:rsid w:val="00A11C8D"/>
    <w:rsid w:val="00A11D65"/>
    <w:rsid w:val="00A12682"/>
    <w:rsid w:val="00A127F9"/>
    <w:rsid w:val="00A12C66"/>
    <w:rsid w:val="00A1326A"/>
    <w:rsid w:val="00A13292"/>
    <w:rsid w:val="00A1332A"/>
    <w:rsid w:val="00A133FD"/>
    <w:rsid w:val="00A136D9"/>
    <w:rsid w:val="00A139D4"/>
    <w:rsid w:val="00A139FD"/>
    <w:rsid w:val="00A13E24"/>
    <w:rsid w:val="00A13F2C"/>
    <w:rsid w:val="00A14098"/>
    <w:rsid w:val="00A14183"/>
    <w:rsid w:val="00A1426F"/>
    <w:rsid w:val="00A14542"/>
    <w:rsid w:val="00A147D1"/>
    <w:rsid w:val="00A147E3"/>
    <w:rsid w:val="00A14827"/>
    <w:rsid w:val="00A14A7F"/>
    <w:rsid w:val="00A14FA7"/>
    <w:rsid w:val="00A14FEB"/>
    <w:rsid w:val="00A15013"/>
    <w:rsid w:val="00A1502C"/>
    <w:rsid w:val="00A150B4"/>
    <w:rsid w:val="00A151AE"/>
    <w:rsid w:val="00A15275"/>
    <w:rsid w:val="00A15872"/>
    <w:rsid w:val="00A15BCC"/>
    <w:rsid w:val="00A15C29"/>
    <w:rsid w:val="00A15DEA"/>
    <w:rsid w:val="00A1617A"/>
    <w:rsid w:val="00A1619D"/>
    <w:rsid w:val="00A16505"/>
    <w:rsid w:val="00A16835"/>
    <w:rsid w:val="00A16BBA"/>
    <w:rsid w:val="00A16D1A"/>
    <w:rsid w:val="00A16EB4"/>
    <w:rsid w:val="00A17035"/>
    <w:rsid w:val="00A1732B"/>
    <w:rsid w:val="00A1775E"/>
    <w:rsid w:val="00A17802"/>
    <w:rsid w:val="00A1780F"/>
    <w:rsid w:val="00A17C03"/>
    <w:rsid w:val="00A17C88"/>
    <w:rsid w:val="00A17D6A"/>
    <w:rsid w:val="00A17F4C"/>
    <w:rsid w:val="00A207A6"/>
    <w:rsid w:val="00A207C5"/>
    <w:rsid w:val="00A20EDC"/>
    <w:rsid w:val="00A2163B"/>
    <w:rsid w:val="00A21696"/>
    <w:rsid w:val="00A218B9"/>
    <w:rsid w:val="00A2199B"/>
    <w:rsid w:val="00A21BB5"/>
    <w:rsid w:val="00A21FC3"/>
    <w:rsid w:val="00A226E7"/>
    <w:rsid w:val="00A229EB"/>
    <w:rsid w:val="00A22B63"/>
    <w:rsid w:val="00A22EC6"/>
    <w:rsid w:val="00A2320F"/>
    <w:rsid w:val="00A232A2"/>
    <w:rsid w:val="00A2336F"/>
    <w:rsid w:val="00A23712"/>
    <w:rsid w:val="00A2381D"/>
    <w:rsid w:val="00A23891"/>
    <w:rsid w:val="00A23AC8"/>
    <w:rsid w:val="00A23BF8"/>
    <w:rsid w:val="00A23C85"/>
    <w:rsid w:val="00A23CBE"/>
    <w:rsid w:val="00A23D75"/>
    <w:rsid w:val="00A23E63"/>
    <w:rsid w:val="00A23EDA"/>
    <w:rsid w:val="00A24127"/>
    <w:rsid w:val="00A243E6"/>
    <w:rsid w:val="00A24B41"/>
    <w:rsid w:val="00A24BF0"/>
    <w:rsid w:val="00A24FE8"/>
    <w:rsid w:val="00A254C3"/>
    <w:rsid w:val="00A2558B"/>
    <w:rsid w:val="00A25597"/>
    <w:rsid w:val="00A2572A"/>
    <w:rsid w:val="00A25B80"/>
    <w:rsid w:val="00A25D8D"/>
    <w:rsid w:val="00A25FBD"/>
    <w:rsid w:val="00A260FF"/>
    <w:rsid w:val="00A263CF"/>
    <w:rsid w:val="00A26507"/>
    <w:rsid w:val="00A267B5"/>
    <w:rsid w:val="00A268C3"/>
    <w:rsid w:val="00A269B5"/>
    <w:rsid w:val="00A26C44"/>
    <w:rsid w:val="00A26CF3"/>
    <w:rsid w:val="00A27148"/>
    <w:rsid w:val="00A27257"/>
    <w:rsid w:val="00A2730F"/>
    <w:rsid w:val="00A27852"/>
    <w:rsid w:val="00A2786F"/>
    <w:rsid w:val="00A279B0"/>
    <w:rsid w:val="00A279F7"/>
    <w:rsid w:val="00A27B8B"/>
    <w:rsid w:val="00A27FDC"/>
    <w:rsid w:val="00A3037C"/>
    <w:rsid w:val="00A3056D"/>
    <w:rsid w:val="00A308CE"/>
    <w:rsid w:val="00A30A54"/>
    <w:rsid w:val="00A30F81"/>
    <w:rsid w:val="00A31236"/>
    <w:rsid w:val="00A312FB"/>
    <w:rsid w:val="00A3196D"/>
    <w:rsid w:val="00A31B1A"/>
    <w:rsid w:val="00A31EF4"/>
    <w:rsid w:val="00A31FED"/>
    <w:rsid w:val="00A32109"/>
    <w:rsid w:val="00A3221A"/>
    <w:rsid w:val="00A327D7"/>
    <w:rsid w:val="00A327E3"/>
    <w:rsid w:val="00A32AFE"/>
    <w:rsid w:val="00A32EC2"/>
    <w:rsid w:val="00A32EF7"/>
    <w:rsid w:val="00A32F1C"/>
    <w:rsid w:val="00A33002"/>
    <w:rsid w:val="00A33027"/>
    <w:rsid w:val="00A331BC"/>
    <w:rsid w:val="00A33252"/>
    <w:rsid w:val="00A33DCF"/>
    <w:rsid w:val="00A33F89"/>
    <w:rsid w:val="00A34090"/>
    <w:rsid w:val="00A34A05"/>
    <w:rsid w:val="00A34BF2"/>
    <w:rsid w:val="00A34F75"/>
    <w:rsid w:val="00A34FC4"/>
    <w:rsid w:val="00A35241"/>
    <w:rsid w:val="00A35553"/>
    <w:rsid w:val="00A35582"/>
    <w:rsid w:val="00A35679"/>
    <w:rsid w:val="00A35718"/>
    <w:rsid w:val="00A359BD"/>
    <w:rsid w:val="00A35B3B"/>
    <w:rsid w:val="00A35B47"/>
    <w:rsid w:val="00A35BAF"/>
    <w:rsid w:val="00A35CE9"/>
    <w:rsid w:val="00A35D0E"/>
    <w:rsid w:val="00A36146"/>
    <w:rsid w:val="00A367CB"/>
    <w:rsid w:val="00A374B3"/>
    <w:rsid w:val="00A375DB"/>
    <w:rsid w:val="00A37630"/>
    <w:rsid w:val="00A376EC"/>
    <w:rsid w:val="00A37B45"/>
    <w:rsid w:val="00A37BD2"/>
    <w:rsid w:val="00A37D5D"/>
    <w:rsid w:val="00A4023C"/>
    <w:rsid w:val="00A40263"/>
    <w:rsid w:val="00A407E2"/>
    <w:rsid w:val="00A40953"/>
    <w:rsid w:val="00A40D51"/>
    <w:rsid w:val="00A40F84"/>
    <w:rsid w:val="00A4161C"/>
    <w:rsid w:val="00A41792"/>
    <w:rsid w:val="00A417D0"/>
    <w:rsid w:val="00A418D4"/>
    <w:rsid w:val="00A41B83"/>
    <w:rsid w:val="00A41CDC"/>
    <w:rsid w:val="00A41F7D"/>
    <w:rsid w:val="00A420DA"/>
    <w:rsid w:val="00A42128"/>
    <w:rsid w:val="00A428F9"/>
    <w:rsid w:val="00A42BE9"/>
    <w:rsid w:val="00A4337F"/>
    <w:rsid w:val="00A43386"/>
    <w:rsid w:val="00A433F0"/>
    <w:rsid w:val="00A43434"/>
    <w:rsid w:val="00A4357E"/>
    <w:rsid w:val="00A43880"/>
    <w:rsid w:val="00A43ACE"/>
    <w:rsid w:val="00A43CBF"/>
    <w:rsid w:val="00A43DD4"/>
    <w:rsid w:val="00A44AD8"/>
    <w:rsid w:val="00A44ED9"/>
    <w:rsid w:val="00A44FD2"/>
    <w:rsid w:val="00A45087"/>
    <w:rsid w:val="00A4559B"/>
    <w:rsid w:val="00A45860"/>
    <w:rsid w:val="00A458C6"/>
    <w:rsid w:val="00A458E0"/>
    <w:rsid w:val="00A45DE6"/>
    <w:rsid w:val="00A45F96"/>
    <w:rsid w:val="00A45FC7"/>
    <w:rsid w:val="00A46674"/>
    <w:rsid w:val="00A4681F"/>
    <w:rsid w:val="00A46B5A"/>
    <w:rsid w:val="00A46D3C"/>
    <w:rsid w:val="00A46D9D"/>
    <w:rsid w:val="00A47598"/>
    <w:rsid w:val="00A47879"/>
    <w:rsid w:val="00A47FD4"/>
    <w:rsid w:val="00A500DA"/>
    <w:rsid w:val="00A50186"/>
    <w:rsid w:val="00A5077F"/>
    <w:rsid w:val="00A50918"/>
    <w:rsid w:val="00A5094D"/>
    <w:rsid w:val="00A50A5E"/>
    <w:rsid w:val="00A51286"/>
    <w:rsid w:val="00A513C6"/>
    <w:rsid w:val="00A51749"/>
    <w:rsid w:val="00A519D7"/>
    <w:rsid w:val="00A51DC8"/>
    <w:rsid w:val="00A51FA4"/>
    <w:rsid w:val="00A52396"/>
    <w:rsid w:val="00A5276D"/>
    <w:rsid w:val="00A529B7"/>
    <w:rsid w:val="00A52CA3"/>
    <w:rsid w:val="00A52D07"/>
    <w:rsid w:val="00A52E61"/>
    <w:rsid w:val="00A52E6E"/>
    <w:rsid w:val="00A52F29"/>
    <w:rsid w:val="00A5316F"/>
    <w:rsid w:val="00A53562"/>
    <w:rsid w:val="00A535AF"/>
    <w:rsid w:val="00A53620"/>
    <w:rsid w:val="00A5362B"/>
    <w:rsid w:val="00A53685"/>
    <w:rsid w:val="00A5382E"/>
    <w:rsid w:val="00A53F21"/>
    <w:rsid w:val="00A5410D"/>
    <w:rsid w:val="00A54240"/>
    <w:rsid w:val="00A54388"/>
    <w:rsid w:val="00A543FE"/>
    <w:rsid w:val="00A54572"/>
    <w:rsid w:val="00A5490D"/>
    <w:rsid w:val="00A54A4B"/>
    <w:rsid w:val="00A54BB9"/>
    <w:rsid w:val="00A554E7"/>
    <w:rsid w:val="00A5587C"/>
    <w:rsid w:val="00A55916"/>
    <w:rsid w:val="00A55A02"/>
    <w:rsid w:val="00A55DF5"/>
    <w:rsid w:val="00A55E68"/>
    <w:rsid w:val="00A560B3"/>
    <w:rsid w:val="00A56262"/>
    <w:rsid w:val="00A5646A"/>
    <w:rsid w:val="00A565FB"/>
    <w:rsid w:val="00A56840"/>
    <w:rsid w:val="00A56FE5"/>
    <w:rsid w:val="00A57049"/>
    <w:rsid w:val="00A5709B"/>
    <w:rsid w:val="00A570C0"/>
    <w:rsid w:val="00A5729E"/>
    <w:rsid w:val="00A57913"/>
    <w:rsid w:val="00A57A6E"/>
    <w:rsid w:val="00A57AFF"/>
    <w:rsid w:val="00A602D8"/>
    <w:rsid w:val="00A6046F"/>
    <w:rsid w:val="00A604A6"/>
    <w:rsid w:val="00A60A86"/>
    <w:rsid w:val="00A61147"/>
    <w:rsid w:val="00A613BE"/>
    <w:rsid w:val="00A614DD"/>
    <w:rsid w:val="00A615BE"/>
    <w:rsid w:val="00A61C52"/>
    <w:rsid w:val="00A61FBE"/>
    <w:rsid w:val="00A62C02"/>
    <w:rsid w:val="00A6327D"/>
    <w:rsid w:val="00A633A8"/>
    <w:rsid w:val="00A6349F"/>
    <w:rsid w:val="00A63908"/>
    <w:rsid w:val="00A63ADB"/>
    <w:rsid w:val="00A641E5"/>
    <w:rsid w:val="00A643CB"/>
    <w:rsid w:val="00A64402"/>
    <w:rsid w:val="00A644D4"/>
    <w:rsid w:val="00A649AA"/>
    <w:rsid w:val="00A64ADB"/>
    <w:rsid w:val="00A64E95"/>
    <w:rsid w:val="00A64F87"/>
    <w:rsid w:val="00A65489"/>
    <w:rsid w:val="00A655D1"/>
    <w:rsid w:val="00A65DC0"/>
    <w:rsid w:val="00A66020"/>
    <w:rsid w:val="00A6607B"/>
    <w:rsid w:val="00A661A3"/>
    <w:rsid w:val="00A66503"/>
    <w:rsid w:val="00A66638"/>
    <w:rsid w:val="00A6684C"/>
    <w:rsid w:val="00A6699E"/>
    <w:rsid w:val="00A66A1B"/>
    <w:rsid w:val="00A66AA2"/>
    <w:rsid w:val="00A66BE7"/>
    <w:rsid w:val="00A671FC"/>
    <w:rsid w:val="00A67482"/>
    <w:rsid w:val="00A67610"/>
    <w:rsid w:val="00A678C7"/>
    <w:rsid w:val="00A704DA"/>
    <w:rsid w:val="00A70539"/>
    <w:rsid w:val="00A70888"/>
    <w:rsid w:val="00A711E2"/>
    <w:rsid w:val="00A713D4"/>
    <w:rsid w:val="00A713E1"/>
    <w:rsid w:val="00A7157B"/>
    <w:rsid w:val="00A71867"/>
    <w:rsid w:val="00A71A9F"/>
    <w:rsid w:val="00A71ABC"/>
    <w:rsid w:val="00A71BEC"/>
    <w:rsid w:val="00A721C6"/>
    <w:rsid w:val="00A72453"/>
    <w:rsid w:val="00A7269B"/>
    <w:rsid w:val="00A72877"/>
    <w:rsid w:val="00A72899"/>
    <w:rsid w:val="00A72AA7"/>
    <w:rsid w:val="00A72AF1"/>
    <w:rsid w:val="00A73098"/>
    <w:rsid w:val="00A73883"/>
    <w:rsid w:val="00A739CE"/>
    <w:rsid w:val="00A73AEE"/>
    <w:rsid w:val="00A73CE6"/>
    <w:rsid w:val="00A73E88"/>
    <w:rsid w:val="00A74016"/>
    <w:rsid w:val="00A74460"/>
    <w:rsid w:val="00A7461F"/>
    <w:rsid w:val="00A747F1"/>
    <w:rsid w:val="00A74AED"/>
    <w:rsid w:val="00A74B85"/>
    <w:rsid w:val="00A74FF6"/>
    <w:rsid w:val="00A750A2"/>
    <w:rsid w:val="00A7513F"/>
    <w:rsid w:val="00A758CF"/>
    <w:rsid w:val="00A75914"/>
    <w:rsid w:val="00A75939"/>
    <w:rsid w:val="00A75946"/>
    <w:rsid w:val="00A75964"/>
    <w:rsid w:val="00A75B41"/>
    <w:rsid w:val="00A75C78"/>
    <w:rsid w:val="00A75F40"/>
    <w:rsid w:val="00A7600A"/>
    <w:rsid w:val="00A760B8"/>
    <w:rsid w:val="00A76289"/>
    <w:rsid w:val="00A76583"/>
    <w:rsid w:val="00A76A15"/>
    <w:rsid w:val="00A76C70"/>
    <w:rsid w:val="00A76DB8"/>
    <w:rsid w:val="00A76F33"/>
    <w:rsid w:val="00A76F95"/>
    <w:rsid w:val="00A76FA4"/>
    <w:rsid w:val="00A77387"/>
    <w:rsid w:val="00A77725"/>
    <w:rsid w:val="00A77A6F"/>
    <w:rsid w:val="00A80406"/>
    <w:rsid w:val="00A80473"/>
    <w:rsid w:val="00A8075E"/>
    <w:rsid w:val="00A807DA"/>
    <w:rsid w:val="00A8089D"/>
    <w:rsid w:val="00A80A71"/>
    <w:rsid w:val="00A80B93"/>
    <w:rsid w:val="00A80E78"/>
    <w:rsid w:val="00A80FF9"/>
    <w:rsid w:val="00A812C1"/>
    <w:rsid w:val="00A81408"/>
    <w:rsid w:val="00A81444"/>
    <w:rsid w:val="00A814F5"/>
    <w:rsid w:val="00A81779"/>
    <w:rsid w:val="00A81E92"/>
    <w:rsid w:val="00A81F12"/>
    <w:rsid w:val="00A81FE6"/>
    <w:rsid w:val="00A8204B"/>
    <w:rsid w:val="00A823D7"/>
    <w:rsid w:val="00A8261D"/>
    <w:rsid w:val="00A83047"/>
    <w:rsid w:val="00A8311A"/>
    <w:rsid w:val="00A832BC"/>
    <w:rsid w:val="00A839A0"/>
    <w:rsid w:val="00A83C7C"/>
    <w:rsid w:val="00A83C9B"/>
    <w:rsid w:val="00A84E88"/>
    <w:rsid w:val="00A850A7"/>
    <w:rsid w:val="00A855B4"/>
    <w:rsid w:val="00A85968"/>
    <w:rsid w:val="00A85B35"/>
    <w:rsid w:val="00A85D42"/>
    <w:rsid w:val="00A85ECD"/>
    <w:rsid w:val="00A86390"/>
    <w:rsid w:val="00A8651B"/>
    <w:rsid w:val="00A86529"/>
    <w:rsid w:val="00A86826"/>
    <w:rsid w:val="00A86A9D"/>
    <w:rsid w:val="00A87288"/>
    <w:rsid w:val="00A8741E"/>
    <w:rsid w:val="00A879C2"/>
    <w:rsid w:val="00A87A58"/>
    <w:rsid w:val="00A87C38"/>
    <w:rsid w:val="00A87F6B"/>
    <w:rsid w:val="00A87FAE"/>
    <w:rsid w:val="00A87FB0"/>
    <w:rsid w:val="00A90392"/>
    <w:rsid w:val="00A906CC"/>
    <w:rsid w:val="00A908EB"/>
    <w:rsid w:val="00A9099A"/>
    <w:rsid w:val="00A90BAE"/>
    <w:rsid w:val="00A90C0C"/>
    <w:rsid w:val="00A90C61"/>
    <w:rsid w:val="00A90D1D"/>
    <w:rsid w:val="00A9111F"/>
    <w:rsid w:val="00A9157E"/>
    <w:rsid w:val="00A91A38"/>
    <w:rsid w:val="00A9219D"/>
    <w:rsid w:val="00A929FE"/>
    <w:rsid w:val="00A92D25"/>
    <w:rsid w:val="00A92DB6"/>
    <w:rsid w:val="00A933CD"/>
    <w:rsid w:val="00A9359E"/>
    <w:rsid w:val="00A93811"/>
    <w:rsid w:val="00A93848"/>
    <w:rsid w:val="00A93920"/>
    <w:rsid w:val="00A93DB0"/>
    <w:rsid w:val="00A94052"/>
    <w:rsid w:val="00A94320"/>
    <w:rsid w:val="00A948B7"/>
    <w:rsid w:val="00A94A0B"/>
    <w:rsid w:val="00A94ABD"/>
    <w:rsid w:val="00A94C40"/>
    <w:rsid w:val="00A94CFA"/>
    <w:rsid w:val="00A95121"/>
    <w:rsid w:val="00A951F5"/>
    <w:rsid w:val="00A95D9C"/>
    <w:rsid w:val="00A967A4"/>
    <w:rsid w:val="00A974B6"/>
    <w:rsid w:val="00A97AC9"/>
    <w:rsid w:val="00A97B5F"/>
    <w:rsid w:val="00A97C36"/>
    <w:rsid w:val="00A97FCC"/>
    <w:rsid w:val="00AA00A8"/>
    <w:rsid w:val="00AA00F7"/>
    <w:rsid w:val="00AA01B7"/>
    <w:rsid w:val="00AA0720"/>
    <w:rsid w:val="00AA0944"/>
    <w:rsid w:val="00AA0C8D"/>
    <w:rsid w:val="00AA0DD8"/>
    <w:rsid w:val="00AA0F0C"/>
    <w:rsid w:val="00AA10A8"/>
    <w:rsid w:val="00AA14EB"/>
    <w:rsid w:val="00AA171F"/>
    <w:rsid w:val="00AA18BF"/>
    <w:rsid w:val="00AA195C"/>
    <w:rsid w:val="00AA1A6B"/>
    <w:rsid w:val="00AA1DE1"/>
    <w:rsid w:val="00AA2135"/>
    <w:rsid w:val="00AA263C"/>
    <w:rsid w:val="00AA28EF"/>
    <w:rsid w:val="00AA2ADB"/>
    <w:rsid w:val="00AA3B87"/>
    <w:rsid w:val="00AA3DAB"/>
    <w:rsid w:val="00AA417A"/>
    <w:rsid w:val="00AA4219"/>
    <w:rsid w:val="00AA424A"/>
    <w:rsid w:val="00AA4621"/>
    <w:rsid w:val="00AA49C6"/>
    <w:rsid w:val="00AA4ABE"/>
    <w:rsid w:val="00AA4CF0"/>
    <w:rsid w:val="00AA4D04"/>
    <w:rsid w:val="00AA5622"/>
    <w:rsid w:val="00AA574F"/>
    <w:rsid w:val="00AA5770"/>
    <w:rsid w:val="00AA61EC"/>
    <w:rsid w:val="00AA64A8"/>
    <w:rsid w:val="00AA682B"/>
    <w:rsid w:val="00AA6C05"/>
    <w:rsid w:val="00AA75E1"/>
    <w:rsid w:val="00AA7C9E"/>
    <w:rsid w:val="00AA7D1B"/>
    <w:rsid w:val="00AA7E35"/>
    <w:rsid w:val="00AB0060"/>
    <w:rsid w:val="00AB01AC"/>
    <w:rsid w:val="00AB02CE"/>
    <w:rsid w:val="00AB0394"/>
    <w:rsid w:val="00AB0509"/>
    <w:rsid w:val="00AB0570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7EB"/>
    <w:rsid w:val="00AB1BC0"/>
    <w:rsid w:val="00AB1D47"/>
    <w:rsid w:val="00AB1FAB"/>
    <w:rsid w:val="00AB21FD"/>
    <w:rsid w:val="00AB225D"/>
    <w:rsid w:val="00AB2698"/>
    <w:rsid w:val="00AB272D"/>
    <w:rsid w:val="00AB292E"/>
    <w:rsid w:val="00AB2CE4"/>
    <w:rsid w:val="00AB2FDA"/>
    <w:rsid w:val="00AB372C"/>
    <w:rsid w:val="00AB3755"/>
    <w:rsid w:val="00AB3790"/>
    <w:rsid w:val="00AB3A58"/>
    <w:rsid w:val="00AB3AFD"/>
    <w:rsid w:val="00AB3D49"/>
    <w:rsid w:val="00AB4016"/>
    <w:rsid w:val="00AB4124"/>
    <w:rsid w:val="00AB41CF"/>
    <w:rsid w:val="00AB43D7"/>
    <w:rsid w:val="00AB46F4"/>
    <w:rsid w:val="00AB4E5B"/>
    <w:rsid w:val="00AB4EB1"/>
    <w:rsid w:val="00AB5023"/>
    <w:rsid w:val="00AB519D"/>
    <w:rsid w:val="00AB5825"/>
    <w:rsid w:val="00AB59C3"/>
    <w:rsid w:val="00AB5A2C"/>
    <w:rsid w:val="00AB5D9A"/>
    <w:rsid w:val="00AB5EA5"/>
    <w:rsid w:val="00AB648F"/>
    <w:rsid w:val="00AB64D9"/>
    <w:rsid w:val="00AB67AE"/>
    <w:rsid w:val="00AB689B"/>
    <w:rsid w:val="00AB6A28"/>
    <w:rsid w:val="00AB6A5C"/>
    <w:rsid w:val="00AB6A7D"/>
    <w:rsid w:val="00AB6CF2"/>
    <w:rsid w:val="00AB6DD2"/>
    <w:rsid w:val="00AB6FE6"/>
    <w:rsid w:val="00AB701E"/>
    <w:rsid w:val="00AB7881"/>
    <w:rsid w:val="00AB7BB5"/>
    <w:rsid w:val="00AB7CDF"/>
    <w:rsid w:val="00AB7FD2"/>
    <w:rsid w:val="00AC01F2"/>
    <w:rsid w:val="00AC0398"/>
    <w:rsid w:val="00AC0785"/>
    <w:rsid w:val="00AC09F9"/>
    <w:rsid w:val="00AC0AFF"/>
    <w:rsid w:val="00AC0EE5"/>
    <w:rsid w:val="00AC1151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2CB1"/>
    <w:rsid w:val="00AC31EB"/>
    <w:rsid w:val="00AC339A"/>
    <w:rsid w:val="00AC366D"/>
    <w:rsid w:val="00AC3936"/>
    <w:rsid w:val="00AC39AD"/>
    <w:rsid w:val="00AC3A1A"/>
    <w:rsid w:val="00AC3BFD"/>
    <w:rsid w:val="00AC439A"/>
    <w:rsid w:val="00AC45D5"/>
    <w:rsid w:val="00AC4705"/>
    <w:rsid w:val="00AC482F"/>
    <w:rsid w:val="00AC48AB"/>
    <w:rsid w:val="00AC49CC"/>
    <w:rsid w:val="00AC5237"/>
    <w:rsid w:val="00AC53B6"/>
    <w:rsid w:val="00AC5418"/>
    <w:rsid w:val="00AC5C4B"/>
    <w:rsid w:val="00AC6043"/>
    <w:rsid w:val="00AC6166"/>
    <w:rsid w:val="00AC6465"/>
    <w:rsid w:val="00AC65E8"/>
    <w:rsid w:val="00AC67CF"/>
    <w:rsid w:val="00AC6862"/>
    <w:rsid w:val="00AC6A81"/>
    <w:rsid w:val="00AC6AA2"/>
    <w:rsid w:val="00AC72F6"/>
    <w:rsid w:val="00AC7390"/>
    <w:rsid w:val="00AC7926"/>
    <w:rsid w:val="00AC7B7C"/>
    <w:rsid w:val="00AC7F2A"/>
    <w:rsid w:val="00AC7F86"/>
    <w:rsid w:val="00AD04E9"/>
    <w:rsid w:val="00AD0B68"/>
    <w:rsid w:val="00AD0CD0"/>
    <w:rsid w:val="00AD1123"/>
    <w:rsid w:val="00AD1422"/>
    <w:rsid w:val="00AD1581"/>
    <w:rsid w:val="00AD1DE6"/>
    <w:rsid w:val="00AD1F64"/>
    <w:rsid w:val="00AD23DB"/>
    <w:rsid w:val="00AD2914"/>
    <w:rsid w:val="00AD2B1C"/>
    <w:rsid w:val="00AD2E4D"/>
    <w:rsid w:val="00AD39AA"/>
    <w:rsid w:val="00AD3C90"/>
    <w:rsid w:val="00AD40CF"/>
    <w:rsid w:val="00AD4184"/>
    <w:rsid w:val="00AD44EC"/>
    <w:rsid w:val="00AD44FF"/>
    <w:rsid w:val="00AD489D"/>
    <w:rsid w:val="00AD4CE5"/>
    <w:rsid w:val="00AD4D18"/>
    <w:rsid w:val="00AD563E"/>
    <w:rsid w:val="00AD5D37"/>
    <w:rsid w:val="00AD5F28"/>
    <w:rsid w:val="00AD5FF2"/>
    <w:rsid w:val="00AD6107"/>
    <w:rsid w:val="00AD62A8"/>
    <w:rsid w:val="00AD650D"/>
    <w:rsid w:val="00AD6758"/>
    <w:rsid w:val="00AD6A4F"/>
    <w:rsid w:val="00AD6E52"/>
    <w:rsid w:val="00AD70FA"/>
    <w:rsid w:val="00AD7149"/>
    <w:rsid w:val="00AD7B6F"/>
    <w:rsid w:val="00AD7CFF"/>
    <w:rsid w:val="00AE023B"/>
    <w:rsid w:val="00AE06F7"/>
    <w:rsid w:val="00AE08E3"/>
    <w:rsid w:val="00AE0C55"/>
    <w:rsid w:val="00AE0D59"/>
    <w:rsid w:val="00AE0EFD"/>
    <w:rsid w:val="00AE0F20"/>
    <w:rsid w:val="00AE0F3A"/>
    <w:rsid w:val="00AE10D5"/>
    <w:rsid w:val="00AE11C7"/>
    <w:rsid w:val="00AE13D8"/>
    <w:rsid w:val="00AE1484"/>
    <w:rsid w:val="00AE1630"/>
    <w:rsid w:val="00AE1807"/>
    <w:rsid w:val="00AE1A37"/>
    <w:rsid w:val="00AE1B89"/>
    <w:rsid w:val="00AE203C"/>
    <w:rsid w:val="00AE23A6"/>
    <w:rsid w:val="00AE23F4"/>
    <w:rsid w:val="00AE2AE9"/>
    <w:rsid w:val="00AE2AF0"/>
    <w:rsid w:val="00AE2EDA"/>
    <w:rsid w:val="00AE2FE0"/>
    <w:rsid w:val="00AE3298"/>
    <w:rsid w:val="00AE333A"/>
    <w:rsid w:val="00AE35C2"/>
    <w:rsid w:val="00AE3EB5"/>
    <w:rsid w:val="00AE41BA"/>
    <w:rsid w:val="00AE4216"/>
    <w:rsid w:val="00AE4368"/>
    <w:rsid w:val="00AE45E8"/>
    <w:rsid w:val="00AE4B69"/>
    <w:rsid w:val="00AE5024"/>
    <w:rsid w:val="00AE5371"/>
    <w:rsid w:val="00AE597B"/>
    <w:rsid w:val="00AE5D00"/>
    <w:rsid w:val="00AE5DBA"/>
    <w:rsid w:val="00AE60DD"/>
    <w:rsid w:val="00AE6156"/>
    <w:rsid w:val="00AE6185"/>
    <w:rsid w:val="00AE621C"/>
    <w:rsid w:val="00AE64A7"/>
    <w:rsid w:val="00AE6BA9"/>
    <w:rsid w:val="00AE7181"/>
    <w:rsid w:val="00AE73DE"/>
    <w:rsid w:val="00AE763A"/>
    <w:rsid w:val="00AE7A21"/>
    <w:rsid w:val="00AE7CF9"/>
    <w:rsid w:val="00AE7EB3"/>
    <w:rsid w:val="00AF01A7"/>
    <w:rsid w:val="00AF042F"/>
    <w:rsid w:val="00AF07A2"/>
    <w:rsid w:val="00AF0826"/>
    <w:rsid w:val="00AF0AC1"/>
    <w:rsid w:val="00AF0C76"/>
    <w:rsid w:val="00AF0C83"/>
    <w:rsid w:val="00AF0E88"/>
    <w:rsid w:val="00AF11F6"/>
    <w:rsid w:val="00AF1569"/>
    <w:rsid w:val="00AF16AC"/>
    <w:rsid w:val="00AF17DC"/>
    <w:rsid w:val="00AF1821"/>
    <w:rsid w:val="00AF18B2"/>
    <w:rsid w:val="00AF1AFA"/>
    <w:rsid w:val="00AF1BA1"/>
    <w:rsid w:val="00AF1C5B"/>
    <w:rsid w:val="00AF1D36"/>
    <w:rsid w:val="00AF1F03"/>
    <w:rsid w:val="00AF1FAF"/>
    <w:rsid w:val="00AF2879"/>
    <w:rsid w:val="00AF2ACB"/>
    <w:rsid w:val="00AF3211"/>
    <w:rsid w:val="00AF3379"/>
    <w:rsid w:val="00AF33C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157"/>
    <w:rsid w:val="00AF5438"/>
    <w:rsid w:val="00AF5681"/>
    <w:rsid w:val="00AF5741"/>
    <w:rsid w:val="00AF5782"/>
    <w:rsid w:val="00AF579D"/>
    <w:rsid w:val="00AF579E"/>
    <w:rsid w:val="00AF5BAD"/>
    <w:rsid w:val="00AF60C0"/>
    <w:rsid w:val="00AF68F0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6DC"/>
    <w:rsid w:val="00B007D9"/>
    <w:rsid w:val="00B008D9"/>
    <w:rsid w:val="00B00963"/>
    <w:rsid w:val="00B00B29"/>
    <w:rsid w:val="00B0100F"/>
    <w:rsid w:val="00B0164C"/>
    <w:rsid w:val="00B01679"/>
    <w:rsid w:val="00B018FD"/>
    <w:rsid w:val="00B01E8E"/>
    <w:rsid w:val="00B01E99"/>
    <w:rsid w:val="00B0236F"/>
    <w:rsid w:val="00B0240E"/>
    <w:rsid w:val="00B02423"/>
    <w:rsid w:val="00B024EF"/>
    <w:rsid w:val="00B0252D"/>
    <w:rsid w:val="00B0261B"/>
    <w:rsid w:val="00B02FFC"/>
    <w:rsid w:val="00B03164"/>
    <w:rsid w:val="00B032DF"/>
    <w:rsid w:val="00B03308"/>
    <w:rsid w:val="00B038BF"/>
    <w:rsid w:val="00B03D06"/>
    <w:rsid w:val="00B03F12"/>
    <w:rsid w:val="00B041E6"/>
    <w:rsid w:val="00B04332"/>
    <w:rsid w:val="00B04BF2"/>
    <w:rsid w:val="00B053B6"/>
    <w:rsid w:val="00B05462"/>
    <w:rsid w:val="00B059B2"/>
    <w:rsid w:val="00B059BB"/>
    <w:rsid w:val="00B059C4"/>
    <w:rsid w:val="00B059E5"/>
    <w:rsid w:val="00B05A56"/>
    <w:rsid w:val="00B05B3A"/>
    <w:rsid w:val="00B05D6A"/>
    <w:rsid w:val="00B0604D"/>
    <w:rsid w:val="00B06717"/>
    <w:rsid w:val="00B067E3"/>
    <w:rsid w:val="00B06CFF"/>
    <w:rsid w:val="00B07002"/>
    <w:rsid w:val="00B100F2"/>
    <w:rsid w:val="00B10104"/>
    <w:rsid w:val="00B103B8"/>
    <w:rsid w:val="00B103CE"/>
    <w:rsid w:val="00B1053B"/>
    <w:rsid w:val="00B105F6"/>
    <w:rsid w:val="00B10905"/>
    <w:rsid w:val="00B10BE9"/>
    <w:rsid w:val="00B10D51"/>
    <w:rsid w:val="00B10D5D"/>
    <w:rsid w:val="00B10EA8"/>
    <w:rsid w:val="00B110FD"/>
    <w:rsid w:val="00B1120F"/>
    <w:rsid w:val="00B11554"/>
    <w:rsid w:val="00B11735"/>
    <w:rsid w:val="00B11833"/>
    <w:rsid w:val="00B118C8"/>
    <w:rsid w:val="00B11B3B"/>
    <w:rsid w:val="00B12144"/>
    <w:rsid w:val="00B1218D"/>
    <w:rsid w:val="00B12220"/>
    <w:rsid w:val="00B12544"/>
    <w:rsid w:val="00B1296E"/>
    <w:rsid w:val="00B12C3C"/>
    <w:rsid w:val="00B130F2"/>
    <w:rsid w:val="00B135ED"/>
    <w:rsid w:val="00B13866"/>
    <w:rsid w:val="00B13976"/>
    <w:rsid w:val="00B13DD9"/>
    <w:rsid w:val="00B1428C"/>
    <w:rsid w:val="00B144C2"/>
    <w:rsid w:val="00B146BF"/>
    <w:rsid w:val="00B14D9A"/>
    <w:rsid w:val="00B156EC"/>
    <w:rsid w:val="00B1571E"/>
    <w:rsid w:val="00B16121"/>
    <w:rsid w:val="00B165CE"/>
    <w:rsid w:val="00B16784"/>
    <w:rsid w:val="00B16B8D"/>
    <w:rsid w:val="00B16F0D"/>
    <w:rsid w:val="00B16FF5"/>
    <w:rsid w:val="00B17122"/>
    <w:rsid w:val="00B17BEE"/>
    <w:rsid w:val="00B17F7A"/>
    <w:rsid w:val="00B2001F"/>
    <w:rsid w:val="00B20351"/>
    <w:rsid w:val="00B20777"/>
    <w:rsid w:val="00B209C6"/>
    <w:rsid w:val="00B214FB"/>
    <w:rsid w:val="00B21890"/>
    <w:rsid w:val="00B21D0C"/>
    <w:rsid w:val="00B22286"/>
    <w:rsid w:val="00B22322"/>
    <w:rsid w:val="00B22465"/>
    <w:rsid w:val="00B22605"/>
    <w:rsid w:val="00B228DA"/>
    <w:rsid w:val="00B22F4E"/>
    <w:rsid w:val="00B23089"/>
    <w:rsid w:val="00B2344D"/>
    <w:rsid w:val="00B2348B"/>
    <w:rsid w:val="00B234A6"/>
    <w:rsid w:val="00B2385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AD7"/>
    <w:rsid w:val="00B24F7C"/>
    <w:rsid w:val="00B2533B"/>
    <w:rsid w:val="00B25758"/>
    <w:rsid w:val="00B25977"/>
    <w:rsid w:val="00B25B0E"/>
    <w:rsid w:val="00B25C1E"/>
    <w:rsid w:val="00B2607B"/>
    <w:rsid w:val="00B266C2"/>
    <w:rsid w:val="00B27277"/>
    <w:rsid w:val="00B277E4"/>
    <w:rsid w:val="00B27ACE"/>
    <w:rsid w:val="00B27C6C"/>
    <w:rsid w:val="00B27CB7"/>
    <w:rsid w:val="00B27D27"/>
    <w:rsid w:val="00B27E75"/>
    <w:rsid w:val="00B27EC5"/>
    <w:rsid w:val="00B30173"/>
    <w:rsid w:val="00B3030D"/>
    <w:rsid w:val="00B3037A"/>
    <w:rsid w:val="00B303FF"/>
    <w:rsid w:val="00B30904"/>
    <w:rsid w:val="00B30B94"/>
    <w:rsid w:val="00B30C74"/>
    <w:rsid w:val="00B311A9"/>
    <w:rsid w:val="00B312F4"/>
    <w:rsid w:val="00B31461"/>
    <w:rsid w:val="00B3146B"/>
    <w:rsid w:val="00B314E2"/>
    <w:rsid w:val="00B3190E"/>
    <w:rsid w:val="00B319AD"/>
    <w:rsid w:val="00B31B89"/>
    <w:rsid w:val="00B31C2E"/>
    <w:rsid w:val="00B32C88"/>
    <w:rsid w:val="00B330D6"/>
    <w:rsid w:val="00B3310F"/>
    <w:rsid w:val="00B33C26"/>
    <w:rsid w:val="00B340B0"/>
    <w:rsid w:val="00B344A8"/>
    <w:rsid w:val="00B345E3"/>
    <w:rsid w:val="00B34702"/>
    <w:rsid w:val="00B34C43"/>
    <w:rsid w:val="00B34D29"/>
    <w:rsid w:val="00B352C2"/>
    <w:rsid w:val="00B3578F"/>
    <w:rsid w:val="00B35D54"/>
    <w:rsid w:val="00B36AD6"/>
    <w:rsid w:val="00B36BDA"/>
    <w:rsid w:val="00B3750D"/>
    <w:rsid w:val="00B376D2"/>
    <w:rsid w:val="00B377E6"/>
    <w:rsid w:val="00B37B5F"/>
    <w:rsid w:val="00B37BF8"/>
    <w:rsid w:val="00B37C97"/>
    <w:rsid w:val="00B37CA5"/>
    <w:rsid w:val="00B37D14"/>
    <w:rsid w:val="00B40133"/>
    <w:rsid w:val="00B4013E"/>
    <w:rsid w:val="00B40140"/>
    <w:rsid w:val="00B40280"/>
    <w:rsid w:val="00B4081E"/>
    <w:rsid w:val="00B40B42"/>
    <w:rsid w:val="00B4135B"/>
    <w:rsid w:val="00B413BD"/>
    <w:rsid w:val="00B41740"/>
    <w:rsid w:val="00B41B1B"/>
    <w:rsid w:val="00B4210E"/>
    <w:rsid w:val="00B425DD"/>
    <w:rsid w:val="00B42AA8"/>
    <w:rsid w:val="00B4301D"/>
    <w:rsid w:val="00B430E2"/>
    <w:rsid w:val="00B43138"/>
    <w:rsid w:val="00B43368"/>
    <w:rsid w:val="00B43598"/>
    <w:rsid w:val="00B43637"/>
    <w:rsid w:val="00B43666"/>
    <w:rsid w:val="00B43A2E"/>
    <w:rsid w:val="00B43A73"/>
    <w:rsid w:val="00B43B77"/>
    <w:rsid w:val="00B43BE1"/>
    <w:rsid w:val="00B43DC1"/>
    <w:rsid w:val="00B43E24"/>
    <w:rsid w:val="00B43FCB"/>
    <w:rsid w:val="00B44299"/>
    <w:rsid w:val="00B443E5"/>
    <w:rsid w:val="00B444AA"/>
    <w:rsid w:val="00B445FC"/>
    <w:rsid w:val="00B44F21"/>
    <w:rsid w:val="00B450AC"/>
    <w:rsid w:val="00B4517B"/>
    <w:rsid w:val="00B4536F"/>
    <w:rsid w:val="00B454CD"/>
    <w:rsid w:val="00B45557"/>
    <w:rsid w:val="00B4577E"/>
    <w:rsid w:val="00B45847"/>
    <w:rsid w:val="00B45A69"/>
    <w:rsid w:val="00B45C16"/>
    <w:rsid w:val="00B45C17"/>
    <w:rsid w:val="00B463AD"/>
    <w:rsid w:val="00B464F2"/>
    <w:rsid w:val="00B46783"/>
    <w:rsid w:val="00B4687C"/>
    <w:rsid w:val="00B4692C"/>
    <w:rsid w:val="00B46A5B"/>
    <w:rsid w:val="00B46B69"/>
    <w:rsid w:val="00B46D8F"/>
    <w:rsid w:val="00B471D1"/>
    <w:rsid w:val="00B473A7"/>
    <w:rsid w:val="00B47757"/>
    <w:rsid w:val="00B477D8"/>
    <w:rsid w:val="00B477E3"/>
    <w:rsid w:val="00B47C33"/>
    <w:rsid w:val="00B500D4"/>
    <w:rsid w:val="00B50101"/>
    <w:rsid w:val="00B5033F"/>
    <w:rsid w:val="00B50621"/>
    <w:rsid w:val="00B51408"/>
    <w:rsid w:val="00B5164C"/>
    <w:rsid w:val="00B51822"/>
    <w:rsid w:val="00B5187F"/>
    <w:rsid w:val="00B51A42"/>
    <w:rsid w:val="00B51CC4"/>
    <w:rsid w:val="00B51DAB"/>
    <w:rsid w:val="00B51FB9"/>
    <w:rsid w:val="00B5204E"/>
    <w:rsid w:val="00B52094"/>
    <w:rsid w:val="00B52251"/>
    <w:rsid w:val="00B5267D"/>
    <w:rsid w:val="00B529A7"/>
    <w:rsid w:val="00B52ED3"/>
    <w:rsid w:val="00B52F95"/>
    <w:rsid w:val="00B532E9"/>
    <w:rsid w:val="00B533E2"/>
    <w:rsid w:val="00B53422"/>
    <w:rsid w:val="00B53D85"/>
    <w:rsid w:val="00B53DB4"/>
    <w:rsid w:val="00B54226"/>
    <w:rsid w:val="00B5478F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71F"/>
    <w:rsid w:val="00B569E5"/>
    <w:rsid w:val="00B56AF4"/>
    <w:rsid w:val="00B56D08"/>
    <w:rsid w:val="00B56E22"/>
    <w:rsid w:val="00B56EEE"/>
    <w:rsid w:val="00B56F0C"/>
    <w:rsid w:val="00B5736F"/>
    <w:rsid w:val="00B57609"/>
    <w:rsid w:val="00B578E6"/>
    <w:rsid w:val="00B61489"/>
    <w:rsid w:val="00B61544"/>
    <w:rsid w:val="00B617FB"/>
    <w:rsid w:val="00B61AF6"/>
    <w:rsid w:val="00B61C26"/>
    <w:rsid w:val="00B620D2"/>
    <w:rsid w:val="00B620E4"/>
    <w:rsid w:val="00B621F1"/>
    <w:rsid w:val="00B62298"/>
    <w:rsid w:val="00B623D7"/>
    <w:rsid w:val="00B6278E"/>
    <w:rsid w:val="00B62BCC"/>
    <w:rsid w:val="00B63A72"/>
    <w:rsid w:val="00B63C62"/>
    <w:rsid w:val="00B63F65"/>
    <w:rsid w:val="00B63FD3"/>
    <w:rsid w:val="00B6416C"/>
    <w:rsid w:val="00B6435D"/>
    <w:rsid w:val="00B64461"/>
    <w:rsid w:val="00B644F2"/>
    <w:rsid w:val="00B64506"/>
    <w:rsid w:val="00B64C8A"/>
    <w:rsid w:val="00B64D1B"/>
    <w:rsid w:val="00B64FE2"/>
    <w:rsid w:val="00B6532E"/>
    <w:rsid w:val="00B6563D"/>
    <w:rsid w:val="00B65D1C"/>
    <w:rsid w:val="00B65F6A"/>
    <w:rsid w:val="00B65F81"/>
    <w:rsid w:val="00B663F0"/>
    <w:rsid w:val="00B66492"/>
    <w:rsid w:val="00B667F5"/>
    <w:rsid w:val="00B6694B"/>
    <w:rsid w:val="00B66A89"/>
    <w:rsid w:val="00B66AF4"/>
    <w:rsid w:val="00B66C1C"/>
    <w:rsid w:val="00B67070"/>
    <w:rsid w:val="00B67DA1"/>
    <w:rsid w:val="00B704ED"/>
    <w:rsid w:val="00B7061D"/>
    <w:rsid w:val="00B70651"/>
    <w:rsid w:val="00B70F50"/>
    <w:rsid w:val="00B711BB"/>
    <w:rsid w:val="00B71257"/>
    <w:rsid w:val="00B71399"/>
    <w:rsid w:val="00B718D5"/>
    <w:rsid w:val="00B71D6C"/>
    <w:rsid w:val="00B71EEE"/>
    <w:rsid w:val="00B7209C"/>
    <w:rsid w:val="00B723A8"/>
    <w:rsid w:val="00B723F2"/>
    <w:rsid w:val="00B725CD"/>
    <w:rsid w:val="00B72680"/>
    <w:rsid w:val="00B72A3B"/>
    <w:rsid w:val="00B72C6B"/>
    <w:rsid w:val="00B72EA5"/>
    <w:rsid w:val="00B72EE5"/>
    <w:rsid w:val="00B73088"/>
    <w:rsid w:val="00B73631"/>
    <w:rsid w:val="00B73B4E"/>
    <w:rsid w:val="00B73BB6"/>
    <w:rsid w:val="00B73CCD"/>
    <w:rsid w:val="00B73FFD"/>
    <w:rsid w:val="00B742B4"/>
    <w:rsid w:val="00B748D9"/>
    <w:rsid w:val="00B74CD9"/>
    <w:rsid w:val="00B75337"/>
    <w:rsid w:val="00B7534E"/>
    <w:rsid w:val="00B7541B"/>
    <w:rsid w:val="00B75624"/>
    <w:rsid w:val="00B75C41"/>
    <w:rsid w:val="00B75F9E"/>
    <w:rsid w:val="00B760C1"/>
    <w:rsid w:val="00B7617D"/>
    <w:rsid w:val="00B763B6"/>
    <w:rsid w:val="00B76678"/>
    <w:rsid w:val="00B7667C"/>
    <w:rsid w:val="00B76E0F"/>
    <w:rsid w:val="00B76F77"/>
    <w:rsid w:val="00B770AF"/>
    <w:rsid w:val="00B77416"/>
    <w:rsid w:val="00B77A24"/>
    <w:rsid w:val="00B77CB8"/>
    <w:rsid w:val="00B77F03"/>
    <w:rsid w:val="00B8022F"/>
    <w:rsid w:val="00B8054F"/>
    <w:rsid w:val="00B805F7"/>
    <w:rsid w:val="00B80616"/>
    <w:rsid w:val="00B806A0"/>
    <w:rsid w:val="00B807FE"/>
    <w:rsid w:val="00B80BD0"/>
    <w:rsid w:val="00B80D72"/>
    <w:rsid w:val="00B811E0"/>
    <w:rsid w:val="00B81291"/>
    <w:rsid w:val="00B81434"/>
    <w:rsid w:val="00B81D49"/>
    <w:rsid w:val="00B820EF"/>
    <w:rsid w:val="00B8219A"/>
    <w:rsid w:val="00B82599"/>
    <w:rsid w:val="00B82600"/>
    <w:rsid w:val="00B82A34"/>
    <w:rsid w:val="00B82AFF"/>
    <w:rsid w:val="00B82C76"/>
    <w:rsid w:val="00B82CC7"/>
    <w:rsid w:val="00B83284"/>
    <w:rsid w:val="00B83ACC"/>
    <w:rsid w:val="00B83BB2"/>
    <w:rsid w:val="00B83D35"/>
    <w:rsid w:val="00B84093"/>
    <w:rsid w:val="00B843FC"/>
    <w:rsid w:val="00B8498C"/>
    <w:rsid w:val="00B849F6"/>
    <w:rsid w:val="00B84BE8"/>
    <w:rsid w:val="00B851E6"/>
    <w:rsid w:val="00B859A7"/>
    <w:rsid w:val="00B85CC1"/>
    <w:rsid w:val="00B85D29"/>
    <w:rsid w:val="00B85EDC"/>
    <w:rsid w:val="00B865EB"/>
    <w:rsid w:val="00B86CAF"/>
    <w:rsid w:val="00B86D32"/>
    <w:rsid w:val="00B86DF3"/>
    <w:rsid w:val="00B872A6"/>
    <w:rsid w:val="00B87AC9"/>
    <w:rsid w:val="00B87BD7"/>
    <w:rsid w:val="00B90009"/>
    <w:rsid w:val="00B9012A"/>
    <w:rsid w:val="00B90188"/>
    <w:rsid w:val="00B90277"/>
    <w:rsid w:val="00B907BB"/>
    <w:rsid w:val="00B908BA"/>
    <w:rsid w:val="00B908C1"/>
    <w:rsid w:val="00B90ACE"/>
    <w:rsid w:val="00B90B14"/>
    <w:rsid w:val="00B90DCB"/>
    <w:rsid w:val="00B9116C"/>
    <w:rsid w:val="00B9153F"/>
    <w:rsid w:val="00B91B5B"/>
    <w:rsid w:val="00B91BA6"/>
    <w:rsid w:val="00B921DC"/>
    <w:rsid w:val="00B922F2"/>
    <w:rsid w:val="00B92484"/>
    <w:rsid w:val="00B92860"/>
    <w:rsid w:val="00B928F6"/>
    <w:rsid w:val="00B92AB2"/>
    <w:rsid w:val="00B92D7B"/>
    <w:rsid w:val="00B9301B"/>
    <w:rsid w:val="00B930DB"/>
    <w:rsid w:val="00B93165"/>
    <w:rsid w:val="00B93258"/>
    <w:rsid w:val="00B936CE"/>
    <w:rsid w:val="00B93841"/>
    <w:rsid w:val="00B93E96"/>
    <w:rsid w:val="00B94034"/>
    <w:rsid w:val="00B9455D"/>
    <w:rsid w:val="00B94CD2"/>
    <w:rsid w:val="00B94F6B"/>
    <w:rsid w:val="00B95168"/>
    <w:rsid w:val="00B95298"/>
    <w:rsid w:val="00B9548B"/>
    <w:rsid w:val="00B955ED"/>
    <w:rsid w:val="00B958BB"/>
    <w:rsid w:val="00B95BD0"/>
    <w:rsid w:val="00B95E15"/>
    <w:rsid w:val="00B95F32"/>
    <w:rsid w:val="00B960BA"/>
    <w:rsid w:val="00B9618B"/>
    <w:rsid w:val="00B96364"/>
    <w:rsid w:val="00B968AA"/>
    <w:rsid w:val="00B96B72"/>
    <w:rsid w:val="00B96D96"/>
    <w:rsid w:val="00B96F90"/>
    <w:rsid w:val="00B970BF"/>
    <w:rsid w:val="00B9719C"/>
    <w:rsid w:val="00B97368"/>
    <w:rsid w:val="00B9746A"/>
    <w:rsid w:val="00B9776B"/>
    <w:rsid w:val="00B977B6"/>
    <w:rsid w:val="00B97827"/>
    <w:rsid w:val="00B97905"/>
    <w:rsid w:val="00B97AD1"/>
    <w:rsid w:val="00BA002F"/>
    <w:rsid w:val="00BA022D"/>
    <w:rsid w:val="00BA025D"/>
    <w:rsid w:val="00BA0389"/>
    <w:rsid w:val="00BA096D"/>
    <w:rsid w:val="00BA0B82"/>
    <w:rsid w:val="00BA0CA7"/>
    <w:rsid w:val="00BA173C"/>
    <w:rsid w:val="00BA1A6E"/>
    <w:rsid w:val="00BA1C3E"/>
    <w:rsid w:val="00BA1E3B"/>
    <w:rsid w:val="00BA2007"/>
    <w:rsid w:val="00BA2034"/>
    <w:rsid w:val="00BA22BE"/>
    <w:rsid w:val="00BA23EB"/>
    <w:rsid w:val="00BA2983"/>
    <w:rsid w:val="00BA2FCE"/>
    <w:rsid w:val="00BA3354"/>
    <w:rsid w:val="00BA380C"/>
    <w:rsid w:val="00BA381C"/>
    <w:rsid w:val="00BA3882"/>
    <w:rsid w:val="00BA3A10"/>
    <w:rsid w:val="00BA3A6A"/>
    <w:rsid w:val="00BA3B50"/>
    <w:rsid w:val="00BA4661"/>
    <w:rsid w:val="00BA469A"/>
    <w:rsid w:val="00BA5365"/>
    <w:rsid w:val="00BA53A8"/>
    <w:rsid w:val="00BA5536"/>
    <w:rsid w:val="00BA55E2"/>
    <w:rsid w:val="00BA569E"/>
    <w:rsid w:val="00BA5712"/>
    <w:rsid w:val="00BA5A32"/>
    <w:rsid w:val="00BA5D08"/>
    <w:rsid w:val="00BA5E40"/>
    <w:rsid w:val="00BA5F7B"/>
    <w:rsid w:val="00BA60DF"/>
    <w:rsid w:val="00BA6102"/>
    <w:rsid w:val="00BA62B2"/>
    <w:rsid w:val="00BA630C"/>
    <w:rsid w:val="00BA6945"/>
    <w:rsid w:val="00BA69B7"/>
    <w:rsid w:val="00BA6C71"/>
    <w:rsid w:val="00BA6D81"/>
    <w:rsid w:val="00BA6E6D"/>
    <w:rsid w:val="00BA6EE2"/>
    <w:rsid w:val="00BA6F77"/>
    <w:rsid w:val="00BA6FFA"/>
    <w:rsid w:val="00BA73B1"/>
    <w:rsid w:val="00BA73EE"/>
    <w:rsid w:val="00BA769A"/>
    <w:rsid w:val="00BA7A4A"/>
    <w:rsid w:val="00BA7A4C"/>
    <w:rsid w:val="00BA7DDB"/>
    <w:rsid w:val="00BA7F3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F6C"/>
    <w:rsid w:val="00BB2107"/>
    <w:rsid w:val="00BB239C"/>
    <w:rsid w:val="00BB2562"/>
    <w:rsid w:val="00BB2664"/>
    <w:rsid w:val="00BB26E7"/>
    <w:rsid w:val="00BB274E"/>
    <w:rsid w:val="00BB2F68"/>
    <w:rsid w:val="00BB3000"/>
    <w:rsid w:val="00BB3677"/>
    <w:rsid w:val="00BB36C8"/>
    <w:rsid w:val="00BB39EA"/>
    <w:rsid w:val="00BB3C6F"/>
    <w:rsid w:val="00BB3D78"/>
    <w:rsid w:val="00BB3E71"/>
    <w:rsid w:val="00BB3E9B"/>
    <w:rsid w:val="00BB442B"/>
    <w:rsid w:val="00BB44B4"/>
    <w:rsid w:val="00BB4B13"/>
    <w:rsid w:val="00BB4D8B"/>
    <w:rsid w:val="00BB4FDC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19C"/>
    <w:rsid w:val="00BB7221"/>
    <w:rsid w:val="00BB742C"/>
    <w:rsid w:val="00BB7479"/>
    <w:rsid w:val="00BB76E3"/>
    <w:rsid w:val="00BB77BA"/>
    <w:rsid w:val="00BB7C08"/>
    <w:rsid w:val="00BB7E32"/>
    <w:rsid w:val="00BC043C"/>
    <w:rsid w:val="00BC0444"/>
    <w:rsid w:val="00BC1040"/>
    <w:rsid w:val="00BC1041"/>
    <w:rsid w:val="00BC1219"/>
    <w:rsid w:val="00BC16C4"/>
    <w:rsid w:val="00BC192D"/>
    <w:rsid w:val="00BC1C66"/>
    <w:rsid w:val="00BC1C91"/>
    <w:rsid w:val="00BC1CEE"/>
    <w:rsid w:val="00BC1F42"/>
    <w:rsid w:val="00BC1FA2"/>
    <w:rsid w:val="00BC216C"/>
    <w:rsid w:val="00BC240F"/>
    <w:rsid w:val="00BC24EC"/>
    <w:rsid w:val="00BC2E02"/>
    <w:rsid w:val="00BC2E05"/>
    <w:rsid w:val="00BC34F6"/>
    <w:rsid w:val="00BC3D04"/>
    <w:rsid w:val="00BC3D5D"/>
    <w:rsid w:val="00BC3F79"/>
    <w:rsid w:val="00BC404F"/>
    <w:rsid w:val="00BC41D0"/>
    <w:rsid w:val="00BC454E"/>
    <w:rsid w:val="00BC4611"/>
    <w:rsid w:val="00BC465F"/>
    <w:rsid w:val="00BC4760"/>
    <w:rsid w:val="00BC485D"/>
    <w:rsid w:val="00BC4E3E"/>
    <w:rsid w:val="00BC5000"/>
    <w:rsid w:val="00BC57BB"/>
    <w:rsid w:val="00BC57D0"/>
    <w:rsid w:val="00BC5A01"/>
    <w:rsid w:val="00BC5E02"/>
    <w:rsid w:val="00BC62C2"/>
    <w:rsid w:val="00BC633A"/>
    <w:rsid w:val="00BC66B5"/>
    <w:rsid w:val="00BC6904"/>
    <w:rsid w:val="00BC6AE9"/>
    <w:rsid w:val="00BC745B"/>
    <w:rsid w:val="00BC7616"/>
    <w:rsid w:val="00BC796D"/>
    <w:rsid w:val="00BC79DF"/>
    <w:rsid w:val="00BC7F41"/>
    <w:rsid w:val="00BC7FE3"/>
    <w:rsid w:val="00BD0248"/>
    <w:rsid w:val="00BD0542"/>
    <w:rsid w:val="00BD065D"/>
    <w:rsid w:val="00BD0E7A"/>
    <w:rsid w:val="00BD0FAB"/>
    <w:rsid w:val="00BD0FF7"/>
    <w:rsid w:val="00BD101D"/>
    <w:rsid w:val="00BD15F2"/>
    <w:rsid w:val="00BD1CA4"/>
    <w:rsid w:val="00BD1E75"/>
    <w:rsid w:val="00BD2587"/>
    <w:rsid w:val="00BD275D"/>
    <w:rsid w:val="00BD2BD6"/>
    <w:rsid w:val="00BD2D41"/>
    <w:rsid w:val="00BD36BA"/>
    <w:rsid w:val="00BD39BF"/>
    <w:rsid w:val="00BD3B80"/>
    <w:rsid w:val="00BD4766"/>
    <w:rsid w:val="00BD4789"/>
    <w:rsid w:val="00BD48E0"/>
    <w:rsid w:val="00BD4BCC"/>
    <w:rsid w:val="00BD4C2B"/>
    <w:rsid w:val="00BD5232"/>
    <w:rsid w:val="00BD554B"/>
    <w:rsid w:val="00BD5A2F"/>
    <w:rsid w:val="00BD5AB7"/>
    <w:rsid w:val="00BD5B0B"/>
    <w:rsid w:val="00BD5E6A"/>
    <w:rsid w:val="00BD5FCE"/>
    <w:rsid w:val="00BD6459"/>
    <w:rsid w:val="00BD6500"/>
    <w:rsid w:val="00BD668B"/>
    <w:rsid w:val="00BD6BD6"/>
    <w:rsid w:val="00BD7012"/>
    <w:rsid w:val="00BD7076"/>
    <w:rsid w:val="00BD718A"/>
    <w:rsid w:val="00BD7719"/>
    <w:rsid w:val="00BD7C8A"/>
    <w:rsid w:val="00BD7D48"/>
    <w:rsid w:val="00BD7F9D"/>
    <w:rsid w:val="00BE0013"/>
    <w:rsid w:val="00BE01ED"/>
    <w:rsid w:val="00BE055E"/>
    <w:rsid w:val="00BE0693"/>
    <w:rsid w:val="00BE0AEA"/>
    <w:rsid w:val="00BE0BF8"/>
    <w:rsid w:val="00BE10B1"/>
    <w:rsid w:val="00BE135D"/>
    <w:rsid w:val="00BE138F"/>
    <w:rsid w:val="00BE16E0"/>
    <w:rsid w:val="00BE1ADC"/>
    <w:rsid w:val="00BE1CF2"/>
    <w:rsid w:val="00BE1EF3"/>
    <w:rsid w:val="00BE1F63"/>
    <w:rsid w:val="00BE21BB"/>
    <w:rsid w:val="00BE2595"/>
    <w:rsid w:val="00BE259A"/>
    <w:rsid w:val="00BE25BE"/>
    <w:rsid w:val="00BE25EB"/>
    <w:rsid w:val="00BE2EB0"/>
    <w:rsid w:val="00BE300A"/>
    <w:rsid w:val="00BE316A"/>
    <w:rsid w:val="00BE3218"/>
    <w:rsid w:val="00BE3608"/>
    <w:rsid w:val="00BE391B"/>
    <w:rsid w:val="00BE3959"/>
    <w:rsid w:val="00BE3AFC"/>
    <w:rsid w:val="00BE3EAB"/>
    <w:rsid w:val="00BE40D9"/>
    <w:rsid w:val="00BE46B7"/>
    <w:rsid w:val="00BE5000"/>
    <w:rsid w:val="00BE551B"/>
    <w:rsid w:val="00BE5701"/>
    <w:rsid w:val="00BE66DF"/>
    <w:rsid w:val="00BE66E9"/>
    <w:rsid w:val="00BE69FF"/>
    <w:rsid w:val="00BE6CB1"/>
    <w:rsid w:val="00BE6F38"/>
    <w:rsid w:val="00BE77E1"/>
    <w:rsid w:val="00BE7845"/>
    <w:rsid w:val="00BE7847"/>
    <w:rsid w:val="00BE787A"/>
    <w:rsid w:val="00BE7FAB"/>
    <w:rsid w:val="00BF026B"/>
    <w:rsid w:val="00BF0386"/>
    <w:rsid w:val="00BF046A"/>
    <w:rsid w:val="00BF09B6"/>
    <w:rsid w:val="00BF09CF"/>
    <w:rsid w:val="00BF0DA1"/>
    <w:rsid w:val="00BF0DF3"/>
    <w:rsid w:val="00BF1024"/>
    <w:rsid w:val="00BF1C4D"/>
    <w:rsid w:val="00BF1CC7"/>
    <w:rsid w:val="00BF1E2F"/>
    <w:rsid w:val="00BF1FB5"/>
    <w:rsid w:val="00BF21B9"/>
    <w:rsid w:val="00BF2718"/>
    <w:rsid w:val="00BF2913"/>
    <w:rsid w:val="00BF2B18"/>
    <w:rsid w:val="00BF2DE0"/>
    <w:rsid w:val="00BF2FA3"/>
    <w:rsid w:val="00BF348F"/>
    <w:rsid w:val="00BF36B8"/>
    <w:rsid w:val="00BF389E"/>
    <w:rsid w:val="00BF3DC2"/>
    <w:rsid w:val="00BF3ED2"/>
    <w:rsid w:val="00BF41C8"/>
    <w:rsid w:val="00BF43FC"/>
    <w:rsid w:val="00BF4507"/>
    <w:rsid w:val="00BF478B"/>
    <w:rsid w:val="00BF4DAC"/>
    <w:rsid w:val="00BF4DB7"/>
    <w:rsid w:val="00BF4FC7"/>
    <w:rsid w:val="00BF54C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236"/>
    <w:rsid w:val="00C012F4"/>
    <w:rsid w:val="00C013AC"/>
    <w:rsid w:val="00C014A1"/>
    <w:rsid w:val="00C016AC"/>
    <w:rsid w:val="00C01989"/>
    <w:rsid w:val="00C01991"/>
    <w:rsid w:val="00C01C9F"/>
    <w:rsid w:val="00C01CAA"/>
    <w:rsid w:val="00C01E2C"/>
    <w:rsid w:val="00C027E2"/>
    <w:rsid w:val="00C02B27"/>
    <w:rsid w:val="00C02D93"/>
    <w:rsid w:val="00C0305D"/>
    <w:rsid w:val="00C0311D"/>
    <w:rsid w:val="00C032F7"/>
    <w:rsid w:val="00C037D7"/>
    <w:rsid w:val="00C03852"/>
    <w:rsid w:val="00C038A8"/>
    <w:rsid w:val="00C03A62"/>
    <w:rsid w:val="00C03A70"/>
    <w:rsid w:val="00C03AC9"/>
    <w:rsid w:val="00C03B01"/>
    <w:rsid w:val="00C04364"/>
    <w:rsid w:val="00C04564"/>
    <w:rsid w:val="00C0459C"/>
    <w:rsid w:val="00C05405"/>
    <w:rsid w:val="00C056EF"/>
    <w:rsid w:val="00C059A6"/>
    <w:rsid w:val="00C05CC5"/>
    <w:rsid w:val="00C05D4B"/>
    <w:rsid w:val="00C05FEC"/>
    <w:rsid w:val="00C061FE"/>
    <w:rsid w:val="00C06494"/>
    <w:rsid w:val="00C065E8"/>
    <w:rsid w:val="00C06E67"/>
    <w:rsid w:val="00C06F55"/>
    <w:rsid w:val="00C07223"/>
    <w:rsid w:val="00C0751B"/>
    <w:rsid w:val="00C075E6"/>
    <w:rsid w:val="00C07606"/>
    <w:rsid w:val="00C103C0"/>
    <w:rsid w:val="00C10580"/>
    <w:rsid w:val="00C1072F"/>
    <w:rsid w:val="00C10BC8"/>
    <w:rsid w:val="00C11CAA"/>
    <w:rsid w:val="00C11FD3"/>
    <w:rsid w:val="00C11FE3"/>
    <w:rsid w:val="00C120D0"/>
    <w:rsid w:val="00C1244D"/>
    <w:rsid w:val="00C1299D"/>
    <w:rsid w:val="00C13320"/>
    <w:rsid w:val="00C134A8"/>
    <w:rsid w:val="00C13607"/>
    <w:rsid w:val="00C13747"/>
    <w:rsid w:val="00C13B71"/>
    <w:rsid w:val="00C142AE"/>
    <w:rsid w:val="00C145F9"/>
    <w:rsid w:val="00C1496A"/>
    <w:rsid w:val="00C14BAD"/>
    <w:rsid w:val="00C14BBE"/>
    <w:rsid w:val="00C150E7"/>
    <w:rsid w:val="00C15497"/>
    <w:rsid w:val="00C158A3"/>
    <w:rsid w:val="00C15FE5"/>
    <w:rsid w:val="00C1609F"/>
    <w:rsid w:val="00C161A9"/>
    <w:rsid w:val="00C164A7"/>
    <w:rsid w:val="00C167C8"/>
    <w:rsid w:val="00C167DD"/>
    <w:rsid w:val="00C16D0C"/>
    <w:rsid w:val="00C17122"/>
    <w:rsid w:val="00C1729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461"/>
    <w:rsid w:val="00C20529"/>
    <w:rsid w:val="00C205C8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CB3"/>
    <w:rsid w:val="00C21D5F"/>
    <w:rsid w:val="00C21E70"/>
    <w:rsid w:val="00C22011"/>
    <w:rsid w:val="00C226C3"/>
    <w:rsid w:val="00C2299C"/>
    <w:rsid w:val="00C22B78"/>
    <w:rsid w:val="00C22CFE"/>
    <w:rsid w:val="00C22D28"/>
    <w:rsid w:val="00C22F29"/>
    <w:rsid w:val="00C23173"/>
    <w:rsid w:val="00C23440"/>
    <w:rsid w:val="00C23739"/>
    <w:rsid w:val="00C237AC"/>
    <w:rsid w:val="00C23BF7"/>
    <w:rsid w:val="00C2405A"/>
    <w:rsid w:val="00C243DF"/>
    <w:rsid w:val="00C2481E"/>
    <w:rsid w:val="00C24B80"/>
    <w:rsid w:val="00C24C62"/>
    <w:rsid w:val="00C24CDF"/>
    <w:rsid w:val="00C24F06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DA6"/>
    <w:rsid w:val="00C25F95"/>
    <w:rsid w:val="00C260D4"/>
    <w:rsid w:val="00C262FB"/>
    <w:rsid w:val="00C265F4"/>
    <w:rsid w:val="00C268A3"/>
    <w:rsid w:val="00C26B9E"/>
    <w:rsid w:val="00C26D44"/>
    <w:rsid w:val="00C27095"/>
    <w:rsid w:val="00C27131"/>
    <w:rsid w:val="00C271AC"/>
    <w:rsid w:val="00C2730D"/>
    <w:rsid w:val="00C27432"/>
    <w:rsid w:val="00C274A8"/>
    <w:rsid w:val="00C27788"/>
    <w:rsid w:val="00C27ADC"/>
    <w:rsid w:val="00C27B6F"/>
    <w:rsid w:val="00C27DD7"/>
    <w:rsid w:val="00C27E9E"/>
    <w:rsid w:val="00C30005"/>
    <w:rsid w:val="00C3048D"/>
    <w:rsid w:val="00C305E9"/>
    <w:rsid w:val="00C30A25"/>
    <w:rsid w:val="00C30B3E"/>
    <w:rsid w:val="00C31136"/>
    <w:rsid w:val="00C312CF"/>
    <w:rsid w:val="00C3155A"/>
    <w:rsid w:val="00C315CD"/>
    <w:rsid w:val="00C316A4"/>
    <w:rsid w:val="00C31720"/>
    <w:rsid w:val="00C3196C"/>
    <w:rsid w:val="00C31B19"/>
    <w:rsid w:val="00C31B24"/>
    <w:rsid w:val="00C31C05"/>
    <w:rsid w:val="00C31C99"/>
    <w:rsid w:val="00C31DFF"/>
    <w:rsid w:val="00C31F4C"/>
    <w:rsid w:val="00C32DB5"/>
    <w:rsid w:val="00C33014"/>
    <w:rsid w:val="00C3308C"/>
    <w:rsid w:val="00C33238"/>
    <w:rsid w:val="00C333F3"/>
    <w:rsid w:val="00C3355C"/>
    <w:rsid w:val="00C33896"/>
    <w:rsid w:val="00C33CE6"/>
    <w:rsid w:val="00C33E8B"/>
    <w:rsid w:val="00C3409C"/>
    <w:rsid w:val="00C342CD"/>
    <w:rsid w:val="00C3475F"/>
    <w:rsid w:val="00C347E3"/>
    <w:rsid w:val="00C349BA"/>
    <w:rsid w:val="00C35015"/>
    <w:rsid w:val="00C350C4"/>
    <w:rsid w:val="00C352BA"/>
    <w:rsid w:val="00C35629"/>
    <w:rsid w:val="00C3571E"/>
    <w:rsid w:val="00C35AD2"/>
    <w:rsid w:val="00C35B34"/>
    <w:rsid w:val="00C35F75"/>
    <w:rsid w:val="00C361F6"/>
    <w:rsid w:val="00C36373"/>
    <w:rsid w:val="00C36519"/>
    <w:rsid w:val="00C36679"/>
    <w:rsid w:val="00C36755"/>
    <w:rsid w:val="00C369DC"/>
    <w:rsid w:val="00C36BA5"/>
    <w:rsid w:val="00C3731A"/>
    <w:rsid w:val="00C3747A"/>
    <w:rsid w:val="00C37865"/>
    <w:rsid w:val="00C37888"/>
    <w:rsid w:val="00C37A13"/>
    <w:rsid w:val="00C37BB3"/>
    <w:rsid w:val="00C37CAF"/>
    <w:rsid w:val="00C4000B"/>
    <w:rsid w:val="00C400EC"/>
    <w:rsid w:val="00C40105"/>
    <w:rsid w:val="00C40729"/>
    <w:rsid w:val="00C4090C"/>
    <w:rsid w:val="00C40CAF"/>
    <w:rsid w:val="00C410F1"/>
    <w:rsid w:val="00C41219"/>
    <w:rsid w:val="00C412C0"/>
    <w:rsid w:val="00C412F2"/>
    <w:rsid w:val="00C4175C"/>
    <w:rsid w:val="00C41859"/>
    <w:rsid w:val="00C41BF6"/>
    <w:rsid w:val="00C41F1D"/>
    <w:rsid w:val="00C41F5C"/>
    <w:rsid w:val="00C420CB"/>
    <w:rsid w:val="00C42169"/>
    <w:rsid w:val="00C421C7"/>
    <w:rsid w:val="00C42845"/>
    <w:rsid w:val="00C42934"/>
    <w:rsid w:val="00C42B7D"/>
    <w:rsid w:val="00C42FE5"/>
    <w:rsid w:val="00C43191"/>
    <w:rsid w:val="00C438BA"/>
    <w:rsid w:val="00C43CBD"/>
    <w:rsid w:val="00C43CFF"/>
    <w:rsid w:val="00C43D6D"/>
    <w:rsid w:val="00C43DBA"/>
    <w:rsid w:val="00C43E35"/>
    <w:rsid w:val="00C440BA"/>
    <w:rsid w:val="00C441AE"/>
    <w:rsid w:val="00C44558"/>
    <w:rsid w:val="00C44A76"/>
    <w:rsid w:val="00C44BAE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671"/>
    <w:rsid w:val="00C467E0"/>
    <w:rsid w:val="00C469E2"/>
    <w:rsid w:val="00C46CDA"/>
    <w:rsid w:val="00C46D41"/>
    <w:rsid w:val="00C46E62"/>
    <w:rsid w:val="00C4702B"/>
    <w:rsid w:val="00C4774D"/>
    <w:rsid w:val="00C47AB6"/>
    <w:rsid w:val="00C47B32"/>
    <w:rsid w:val="00C47CBA"/>
    <w:rsid w:val="00C50042"/>
    <w:rsid w:val="00C50187"/>
    <w:rsid w:val="00C50188"/>
    <w:rsid w:val="00C5021D"/>
    <w:rsid w:val="00C5037C"/>
    <w:rsid w:val="00C5056C"/>
    <w:rsid w:val="00C50B58"/>
    <w:rsid w:val="00C50BEC"/>
    <w:rsid w:val="00C50C5B"/>
    <w:rsid w:val="00C514F5"/>
    <w:rsid w:val="00C51722"/>
    <w:rsid w:val="00C51C9D"/>
    <w:rsid w:val="00C52351"/>
    <w:rsid w:val="00C5257D"/>
    <w:rsid w:val="00C5280E"/>
    <w:rsid w:val="00C528E0"/>
    <w:rsid w:val="00C52927"/>
    <w:rsid w:val="00C5297D"/>
    <w:rsid w:val="00C52A3F"/>
    <w:rsid w:val="00C52AA2"/>
    <w:rsid w:val="00C530BB"/>
    <w:rsid w:val="00C5313A"/>
    <w:rsid w:val="00C53345"/>
    <w:rsid w:val="00C534B7"/>
    <w:rsid w:val="00C539ED"/>
    <w:rsid w:val="00C53A1D"/>
    <w:rsid w:val="00C53FFB"/>
    <w:rsid w:val="00C5425C"/>
    <w:rsid w:val="00C542E0"/>
    <w:rsid w:val="00C546A8"/>
    <w:rsid w:val="00C54BC8"/>
    <w:rsid w:val="00C54D2B"/>
    <w:rsid w:val="00C55806"/>
    <w:rsid w:val="00C558EC"/>
    <w:rsid w:val="00C56108"/>
    <w:rsid w:val="00C56216"/>
    <w:rsid w:val="00C564A7"/>
    <w:rsid w:val="00C56563"/>
    <w:rsid w:val="00C56690"/>
    <w:rsid w:val="00C567C2"/>
    <w:rsid w:val="00C5795F"/>
    <w:rsid w:val="00C57EA8"/>
    <w:rsid w:val="00C57FBC"/>
    <w:rsid w:val="00C57FEB"/>
    <w:rsid w:val="00C60A4D"/>
    <w:rsid w:val="00C60DFF"/>
    <w:rsid w:val="00C616F3"/>
    <w:rsid w:val="00C61881"/>
    <w:rsid w:val="00C61BCB"/>
    <w:rsid w:val="00C61DB0"/>
    <w:rsid w:val="00C61E30"/>
    <w:rsid w:val="00C6209A"/>
    <w:rsid w:val="00C62B32"/>
    <w:rsid w:val="00C62D45"/>
    <w:rsid w:val="00C6300C"/>
    <w:rsid w:val="00C6301B"/>
    <w:rsid w:val="00C6301F"/>
    <w:rsid w:val="00C6343B"/>
    <w:rsid w:val="00C63AAC"/>
    <w:rsid w:val="00C63ABC"/>
    <w:rsid w:val="00C63D85"/>
    <w:rsid w:val="00C63DD4"/>
    <w:rsid w:val="00C63E06"/>
    <w:rsid w:val="00C64574"/>
    <w:rsid w:val="00C64DF1"/>
    <w:rsid w:val="00C6506E"/>
    <w:rsid w:val="00C65605"/>
    <w:rsid w:val="00C65851"/>
    <w:rsid w:val="00C65C2D"/>
    <w:rsid w:val="00C65C9A"/>
    <w:rsid w:val="00C65FE6"/>
    <w:rsid w:val="00C6615E"/>
    <w:rsid w:val="00C66980"/>
    <w:rsid w:val="00C669D3"/>
    <w:rsid w:val="00C66AF9"/>
    <w:rsid w:val="00C66BFC"/>
    <w:rsid w:val="00C66FE6"/>
    <w:rsid w:val="00C671D2"/>
    <w:rsid w:val="00C679C5"/>
    <w:rsid w:val="00C67B97"/>
    <w:rsid w:val="00C67E52"/>
    <w:rsid w:val="00C7012D"/>
    <w:rsid w:val="00C70159"/>
    <w:rsid w:val="00C703DF"/>
    <w:rsid w:val="00C70B67"/>
    <w:rsid w:val="00C70E2F"/>
    <w:rsid w:val="00C70E6B"/>
    <w:rsid w:val="00C7109C"/>
    <w:rsid w:val="00C71208"/>
    <w:rsid w:val="00C715C4"/>
    <w:rsid w:val="00C715F8"/>
    <w:rsid w:val="00C71928"/>
    <w:rsid w:val="00C71945"/>
    <w:rsid w:val="00C71CDE"/>
    <w:rsid w:val="00C71E1C"/>
    <w:rsid w:val="00C71F6C"/>
    <w:rsid w:val="00C7289E"/>
    <w:rsid w:val="00C72975"/>
    <w:rsid w:val="00C729F7"/>
    <w:rsid w:val="00C72CB5"/>
    <w:rsid w:val="00C72DDF"/>
    <w:rsid w:val="00C72E9B"/>
    <w:rsid w:val="00C73579"/>
    <w:rsid w:val="00C73D89"/>
    <w:rsid w:val="00C73F10"/>
    <w:rsid w:val="00C74195"/>
    <w:rsid w:val="00C745DF"/>
    <w:rsid w:val="00C7463E"/>
    <w:rsid w:val="00C7490A"/>
    <w:rsid w:val="00C74940"/>
    <w:rsid w:val="00C74957"/>
    <w:rsid w:val="00C74AED"/>
    <w:rsid w:val="00C74C1C"/>
    <w:rsid w:val="00C74CE6"/>
    <w:rsid w:val="00C74D3F"/>
    <w:rsid w:val="00C7554A"/>
    <w:rsid w:val="00C75800"/>
    <w:rsid w:val="00C75FED"/>
    <w:rsid w:val="00C76813"/>
    <w:rsid w:val="00C76920"/>
    <w:rsid w:val="00C76949"/>
    <w:rsid w:val="00C76A47"/>
    <w:rsid w:val="00C76DEA"/>
    <w:rsid w:val="00C77908"/>
    <w:rsid w:val="00C77A7C"/>
    <w:rsid w:val="00C77CBA"/>
    <w:rsid w:val="00C80594"/>
    <w:rsid w:val="00C80AC3"/>
    <w:rsid w:val="00C80F8E"/>
    <w:rsid w:val="00C8131B"/>
    <w:rsid w:val="00C81593"/>
    <w:rsid w:val="00C818FF"/>
    <w:rsid w:val="00C8190B"/>
    <w:rsid w:val="00C8213B"/>
    <w:rsid w:val="00C8216E"/>
    <w:rsid w:val="00C826CD"/>
    <w:rsid w:val="00C82892"/>
    <w:rsid w:val="00C82BFB"/>
    <w:rsid w:val="00C83798"/>
    <w:rsid w:val="00C83C59"/>
    <w:rsid w:val="00C84B16"/>
    <w:rsid w:val="00C84F2A"/>
    <w:rsid w:val="00C8522E"/>
    <w:rsid w:val="00C859D0"/>
    <w:rsid w:val="00C85AD4"/>
    <w:rsid w:val="00C85C96"/>
    <w:rsid w:val="00C864C8"/>
    <w:rsid w:val="00C865A1"/>
    <w:rsid w:val="00C8717E"/>
    <w:rsid w:val="00C87381"/>
    <w:rsid w:val="00C87C5D"/>
    <w:rsid w:val="00C87F9A"/>
    <w:rsid w:val="00C87FBC"/>
    <w:rsid w:val="00C90147"/>
    <w:rsid w:val="00C903E6"/>
    <w:rsid w:val="00C90770"/>
    <w:rsid w:val="00C90965"/>
    <w:rsid w:val="00C90E98"/>
    <w:rsid w:val="00C90F65"/>
    <w:rsid w:val="00C910CF"/>
    <w:rsid w:val="00C911D8"/>
    <w:rsid w:val="00C91590"/>
    <w:rsid w:val="00C917C5"/>
    <w:rsid w:val="00C91CED"/>
    <w:rsid w:val="00C91E7E"/>
    <w:rsid w:val="00C91EB2"/>
    <w:rsid w:val="00C91FE8"/>
    <w:rsid w:val="00C92158"/>
    <w:rsid w:val="00C921B7"/>
    <w:rsid w:val="00C92205"/>
    <w:rsid w:val="00C925D3"/>
    <w:rsid w:val="00C927EC"/>
    <w:rsid w:val="00C92888"/>
    <w:rsid w:val="00C92B96"/>
    <w:rsid w:val="00C92F07"/>
    <w:rsid w:val="00C92FAB"/>
    <w:rsid w:val="00C93086"/>
    <w:rsid w:val="00C930F5"/>
    <w:rsid w:val="00C9313D"/>
    <w:rsid w:val="00C9316F"/>
    <w:rsid w:val="00C933B6"/>
    <w:rsid w:val="00C938D3"/>
    <w:rsid w:val="00C93B72"/>
    <w:rsid w:val="00C93BA9"/>
    <w:rsid w:val="00C93D8D"/>
    <w:rsid w:val="00C93E72"/>
    <w:rsid w:val="00C93FF5"/>
    <w:rsid w:val="00C942CB"/>
    <w:rsid w:val="00C94787"/>
    <w:rsid w:val="00C94990"/>
    <w:rsid w:val="00C94ABD"/>
    <w:rsid w:val="00C9511C"/>
    <w:rsid w:val="00C9516B"/>
    <w:rsid w:val="00C95170"/>
    <w:rsid w:val="00C951F5"/>
    <w:rsid w:val="00C95235"/>
    <w:rsid w:val="00C9548B"/>
    <w:rsid w:val="00C956CC"/>
    <w:rsid w:val="00C9589B"/>
    <w:rsid w:val="00C95967"/>
    <w:rsid w:val="00C95A8B"/>
    <w:rsid w:val="00C967EC"/>
    <w:rsid w:val="00C96BFC"/>
    <w:rsid w:val="00C97316"/>
    <w:rsid w:val="00C975C4"/>
    <w:rsid w:val="00C97612"/>
    <w:rsid w:val="00C97A9A"/>
    <w:rsid w:val="00C97B45"/>
    <w:rsid w:val="00C97B5D"/>
    <w:rsid w:val="00C97D36"/>
    <w:rsid w:val="00CA0063"/>
    <w:rsid w:val="00CA06C8"/>
    <w:rsid w:val="00CA070E"/>
    <w:rsid w:val="00CA07F8"/>
    <w:rsid w:val="00CA0B00"/>
    <w:rsid w:val="00CA0BCD"/>
    <w:rsid w:val="00CA0EF0"/>
    <w:rsid w:val="00CA11B1"/>
    <w:rsid w:val="00CA1360"/>
    <w:rsid w:val="00CA1B55"/>
    <w:rsid w:val="00CA24AF"/>
    <w:rsid w:val="00CA2615"/>
    <w:rsid w:val="00CA27BB"/>
    <w:rsid w:val="00CA2CB9"/>
    <w:rsid w:val="00CA2E64"/>
    <w:rsid w:val="00CA3315"/>
    <w:rsid w:val="00CA3489"/>
    <w:rsid w:val="00CA386D"/>
    <w:rsid w:val="00CA3B3A"/>
    <w:rsid w:val="00CA3CC4"/>
    <w:rsid w:val="00CA3DD8"/>
    <w:rsid w:val="00CA405D"/>
    <w:rsid w:val="00CA43D3"/>
    <w:rsid w:val="00CA4453"/>
    <w:rsid w:val="00CA4C91"/>
    <w:rsid w:val="00CA4E9B"/>
    <w:rsid w:val="00CA52EF"/>
    <w:rsid w:val="00CA56D8"/>
    <w:rsid w:val="00CA5C13"/>
    <w:rsid w:val="00CA5F3E"/>
    <w:rsid w:val="00CA61DB"/>
    <w:rsid w:val="00CA6356"/>
    <w:rsid w:val="00CA6A47"/>
    <w:rsid w:val="00CA6B52"/>
    <w:rsid w:val="00CA6B93"/>
    <w:rsid w:val="00CA6BD8"/>
    <w:rsid w:val="00CA6C3D"/>
    <w:rsid w:val="00CA6C4D"/>
    <w:rsid w:val="00CA6C7C"/>
    <w:rsid w:val="00CA6D47"/>
    <w:rsid w:val="00CA6EEA"/>
    <w:rsid w:val="00CA6FCE"/>
    <w:rsid w:val="00CA70BC"/>
    <w:rsid w:val="00CA7702"/>
    <w:rsid w:val="00CA7A01"/>
    <w:rsid w:val="00CA7D95"/>
    <w:rsid w:val="00CA7FB7"/>
    <w:rsid w:val="00CB00EB"/>
    <w:rsid w:val="00CB0133"/>
    <w:rsid w:val="00CB0214"/>
    <w:rsid w:val="00CB02D5"/>
    <w:rsid w:val="00CB02F2"/>
    <w:rsid w:val="00CB0527"/>
    <w:rsid w:val="00CB0933"/>
    <w:rsid w:val="00CB0AD5"/>
    <w:rsid w:val="00CB0B64"/>
    <w:rsid w:val="00CB0D64"/>
    <w:rsid w:val="00CB1A6E"/>
    <w:rsid w:val="00CB1EBE"/>
    <w:rsid w:val="00CB201A"/>
    <w:rsid w:val="00CB2034"/>
    <w:rsid w:val="00CB2042"/>
    <w:rsid w:val="00CB2050"/>
    <w:rsid w:val="00CB2081"/>
    <w:rsid w:val="00CB23DF"/>
    <w:rsid w:val="00CB240F"/>
    <w:rsid w:val="00CB26B2"/>
    <w:rsid w:val="00CB270D"/>
    <w:rsid w:val="00CB2826"/>
    <w:rsid w:val="00CB29A8"/>
    <w:rsid w:val="00CB2C3F"/>
    <w:rsid w:val="00CB2CB5"/>
    <w:rsid w:val="00CB2D30"/>
    <w:rsid w:val="00CB2E57"/>
    <w:rsid w:val="00CB2E6C"/>
    <w:rsid w:val="00CB2F83"/>
    <w:rsid w:val="00CB314B"/>
    <w:rsid w:val="00CB36B8"/>
    <w:rsid w:val="00CB3C74"/>
    <w:rsid w:val="00CB3FD7"/>
    <w:rsid w:val="00CB4148"/>
    <w:rsid w:val="00CB46C5"/>
    <w:rsid w:val="00CB4740"/>
    <w:rsid w:val="00CB5299"/>
    <w:rsid w:val="00CB530C"/>
    <w:rsid w:val="00CB5323"/>
    <w:rsid w:val="00CB5371"/>
    <w:rsid w:val="00CB5C80"/>
    <w:rsid w:val="00CB5CAA"/>
    <w:rsid w:val="00CB5F06"/>
    <w:rsid w:val="00CB5FF9"/>
    <w:rsid w:val="00CB61CD"/>
    <w:rsid w:val="00CB661E"/>
    <w:rsid w:val="00CB6633"/>
    <w:rsid w:val="00CB683E"/>
    <w:rsid w:val="00CB7240"/>
    <w:rsid w:val="00CB75EB"/>
    <w:rsid w:val="00CB7CAB"/>
    <w:rsid w:val="00CC020A"/>
    <w:rsid w:val="00CC056C"/>
    <w:rsid w:val="00CC0578"/>
    <w:rsid w:val="00CC0712"/>
    <w:rsid w:val="00CC0849"/>
    <w:rsid w:val="00CC08D7"/>
    <w:rsid w:val="00CC0F54"/>
    <w:rsid w:val="00CC1391"/>
    <w:rsid w:val="00CC13E5"/>
    <w:rsid w:val="00CC1418"/>
    <w:rsid w:val="00CC147E"/>
    <w:rsid w:val="00CC149A"/>
    <w:rsid w:val="00CC1867"/>
    <w:rsid w:val="00CC1A22"/>
    <w:rsid w:val="00CC1C13"/>
    <w:rsid w:val="00CC1CD6"/>
    <w:rsid w:val="00CC265B"/>
    <w:rsid w:val="00CC2E87"/>
    <w:rsid w:val="00CC3046"/>
    <w:rsid w:val="00CC32CC"/>
    <w:rsid w:val="00CC3378"/>
    <w:rsid w:val="00CC33DC"/>
    <w:rsid w:val="00CC340A"/>
    <w:rsid w:val="00CC351E"/>
    <w:rsid w:val="00CC3650"/>
    <w:rsid w:val="00CC3991"/>
    <w:rsid w:val="00CC40AE"/>
    <w:rsid w:val="00CC41E9"/>
    <w:rsid w:val="00CC45F7"/>
    <w:rsid w:val="00CC4AAA"/>
    <w:rsid w:val="00CC4B03"/>
    <w:rsid w:val="00CC4EBF"/>
    <w:rsid w:val="00CC52D3"/>
    <w:rsid w:val="00CC54E8"/>
    <w:rsid w:val="00CC5547"/>
    <w:rsid w:val="00CC5D0E"/>
    <w:rsid w:val="00CC5F55"/>
    <w:rsid w:val="00CC69A6"/>
    <w:rsid w:val="00CC6CEF"/>
    <w:rsid w:val="00CC6EC5"/>
    <w:rsid w:val="00CC7027"/>
    <w:rsid w:val="00CC7270"/>
    <w:rsid w:val="00CC7592"/>
    <w:rsid w:val="00CC792D"/>
    <w:rsid w:val="00CC7C40"/>
    <w:rsid w:val="00CC7EBF"/>
    <w:rsid w:val="00CD0393"/>
    <w:rsid w:val="00CD03A7"/>
    <w:rsid w:val="00CD090D"/>
    <w:rsid w:val="00CD0A02"/>
    <w:rsid w:val="00CD0CB6"/>
    <w:rsid w:val="00CD0EA8"/>
    <w:rsid w:val="00CD1197"/>
    <w:rsid w:val="00CD1470"/>
    <w:rsid w:val="00CD17B7"/>
    <w:rsid w:val="00CD19E8"/>
    <w:rsid w:val="00CD1AFA"/>
    <w:rsid w:val="00CD1BE2"/>
    <w:rsid w:val="00CD1D89"/>
    <w:rsid w:val="00CD2542"/>
    <w:rsid w:val="00CD2AD4"/>
    <w:rsid w:val="00CD2B46"/>
    <w:rsid w:val="00CD3161"/>
    <w:rsid w:val="00CD3312"/>
    <w:rsid w:val="00CD3499"/>
    <w:rsid w:val="00CD3661"/>
    <w:rsid w:val="00CD38EF"/>
    <w:rsid w:val="00CD3B85"/>
    <w:rsid w:val="00CD3C58"/>
    <w:rsid w:val="00CD3C5E"/>
    <w:rsid w:val="00CD3E11"/>
    <w:rsid w:val="00CD3E27"/>
    <w:rsid w:val="00CD3E46"/>
    <w:rsid w:val="00CD404F"/>
    <w:rsid w:val="00CD46E7"/>
    <w:rsid w:val="00CD4913"/>
    <w:rsid w:val="00CD4926"/>
    <w:rsid w:val="00CD517F"/>
    <w:rsid w:val="00CD5290"/>
    <w:rsid w:val="00CD52FC"/>
    <w:rsid w:val="00CD5504"/>
    <w:rsid w:val="00CD5611"/>
    <w:rsid w:val="00CD577A"/>
    <w:rsid w:val="00CD5B77"/>
    <w:rsid w:val="00CD5B79"/>
    <w:rsid w:val="00CD5BEE"/>
    <w:rsid w:val="00CD5C38"/>
    <w:rsid w:val="00CD5C90"/>
    <w:rsid w:val="00CD5FBE"/>
    <w:rsid w:val="00CD60F0"/>
    <w:rsid w:val="00CD6509"/>
    <w:rsid w:val="00CD6C3C"/>
    <w:rsid w:val="00CD6E0A"/>
    <w:rsid w:val="00CD6ECD"/>
    <w:rsid w:val="00CD6FAE"/>
    <w:rsid w:val="00CD7557"/>
    <w:rsid w:val="00CD7A0E"/>
    <w:rsid w:val="00CD7D00"/>
    <w:rsid w:val="00CD7E59"/>
    <w:rsid w:val="00CD7EBE"/>
    <w:rsid w:val="00CE015F"/>
    <w:rsid w:val="00CE0169"/>
    <w:rsid w:val="00CE0510"/>
    <w:rsid w:val="00CE092F"/>
    <w:rsid w:val="00CE0D4C"/>
    <w:rsid w:val="00CE0EF0"/>
    <w:rsid w:val="00CE133C"/>
    <w:rsid w:val="00CE16EF"/>
    <w:rsid w:val="00CE1920"/>
    <w:rsid w:val="00CE1A25"/>
    <w:rsid w:val="00CE1E08"/>
    <w:rsid w:val="00CE21BF"/>
    <w:rsid w:val="00CE23B7"/>
    <w:rsid w:val="00CE2413"/>
    <w:rsid w:val="00CE29FF"/>
    <w:rsid w:val="00CE2A96"/>
    <w:rsid w:val="00CE3051"/>
    <w:rsid w:val="00CE33D7"/>
    <w:rsid w:val="00CE3446"/>
    <w:rsid w:val="00CE354A"/>
    <w:rsid w:val="00CE3563"/>
    <w:rsid w:val="00CE3640"/>
    <w:rsid w:val="00CE364C"/>
    <w:rsid w:val="00CE38EF"/>
    <w:rsid w:val="00CE3CD4"/>
    <w:rsid w:val="00CE3D4A"/>
    <w:rsid w:val="00CE3EDA"/>
    <w:rsid w:val="00CE42FF"/>
    <w:rsid w:val="00CE459F"/>
    <w:rsid w:val="00CE47A9"/>
    <w:rsid w:val="00CE4D0B"/>
    <w:rsid w:val="00CE4D23"/>
    <w:rsid w:val="00CE4D39"/>
    <w:rsid w:val="00CE4EE0"/>
    <w:rsid w:val="00CE4F6F"/>
    <w:rsid w:val="00CE51A3"/>
    <w:rsid w:val="00CE53A4"/>
    <w:rsid w:val="00CE5724"/>
    <w:rsid w:val="00CE5819"/>
    <w:rsid w:val="00CE5A38"/>
    <w:rsid w:val="00CE5D46"/>
    <w:rsid w:val="00CE6730"/>
    <w:rsid w:val="00CE680E"/>
    <w:rsid w:val="00CE6A48"/>
    <w:rsid w:val="00CE6D48"/>
    <w:rsid w:val="00CE6DC5"/>
    <w:rsid w:val="00CE6E8C"/>
    <w:rsid w:val="00CE6F52"/>
    <w:rsid w:val="00CE738B"/>
    <w:rsid w:val="00CE76FD"/>
    <w:rsid w:val="00CF02C0"/>
    <w:rsid w:val="00CF0790"/>
    <w:rsid w:val="00CF0AF6"/>
    <w:rsid w:val="00CF0B57"/>
    <w:rsid w:val="00CF0C94"/>
    <w:rsid w:val="00CF0DB0"/>
    <w:rsid w:val="00CF0DF8"/>
    <w:rsid w:val="00CF0F20"/>
    <w:rsid w:val="00CF1026"/>
    <w:rsid w:val="00CF104D"/>
    <w:rsid w:val="00CF1082"/>
    <w:rsid w:val="00CF1306"/>
    <w:rsid w:val="00CF1907"/>
    <w:rsid w:val="00CF19E6"/>
    <w:rsid w:val="00CF1A4A"/>
    <w:rsid w:val="00CF1C65"/>
    <w:rsid w:val="00CF1D7C"/>
    <w:rsid w:val="00CF20C8"/>
    <w:rsid w:val="00CF25CE"/>
    <w:rsid w:val="00CF2B31"/>
    <w:rsid w:val="00CF2B65"/>
    <w:rsid w:val="00CF2CFE"/>
    <w:rsid w:val="00CF319E"/>
    <w:rsid w:val="00CF38DB"/>
    <w:rsid w:val="00CF3A08"/>
    <w:rsid w:val="00CF3D56"/>
    <w:rsid w:val="00CF3FEB"/>
    <w:rsid w:val="00CF46A7"/>
    <w:rsid w:val="00CF47A8"/>
    <w:rsid w:val="00CF4A93"/>
    <w:rsid w:val="00CF4ECE"/>
    <w:rsid w:val="00CF5067"/>
    <w:rsid w:val="00CF55A1"/>
    <w:rsid w:val="00CF563D"/>
    <w:rsid w:val="00CF5995"/>
    <w:rsid w:val="00CF5BA6"/>
    <w:rsid w:val="00CF5ECC"/>
    <w:rsid w:val="00CF6160"/>
    <w:rsid w:val="00CF6499"/>
    <w:rsid w:val="00CF678F"/>
    <w:rsid w:val="00CF6B53"/>
    <w:rsid w:val="00CF7104"/>
    <w:rsid w:val="00CF728F"/>
    <w:rsid w:val="00CF7DE8"/>
    <w:rsid w:val="00CF7E26"/>
    <w:rsid w:val="00CF7F1A"/>
    <w:rsid w:val="00D0000C"/>
    <w:rsid w:val="00D0036B"/>
    <w:rsid w:val="00D006DE"/>
    <w:rsid w:val="00D007D1"/>
    <w:rsid w:val="00D0097B"/>
    <w:rsid w:val="00D00A8D"/>
    <w:rsid w:val="00D00CE2"/>
    <w:rsid w:val="00D011A1"/>
    <w:rsid w:val="00D01CFE"/>
    <w:rsid w:val="00D01D00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4B05"/>
    <w:rsid w:val="00D04BFB"/>
    <w:rsid w:val="00D054E8"/>
    <w:rsid w:val="00D05BBD"/>
    <w:rsid w:val="00D05CE3"/>
    <w:rsid w:val="00D05E86"/>
    <w:rsid w:val="00D05F40"/>
    <w:rsid w:val="00D05FAB"/>
    <w:rsid w:val="00D0645A"/>
    <w:rsid w:val="00D0657B"/>
    <w:rsid w:val="00D0682A"/>
    <w:rsid w:val="00D068F3"/>
    <w:rsid w:val="00D06A42"/>
    <w:rsid w:val="00D06BF7"/>
    <w:rsid w:val="00D06D13"/>
    <w:rsid w:val="00D06F45"/>
    <w:rsid w:val="00D07172"/>
    <w:rsid w:val="00D071D4"/>
    <w:rsid w:val="00D0728D"/>
    <w:rsid w:val="00D074BF"/>
    <w:rsid w:val="00D07826"/>
    <w:rsid w:val="00D0782B"/>
    <w:rsid w:val="00D1031F"/>
    <w:rsid w:val="00D10424"/>
    <w:rsid w:val="00D10623"/>
    <w:rsid w:val="00D10677"/>
    <w:rsid w:val="00D10775"/>
    <w:rsid w:val="00D10912"/>
    <w:rsid w:val="00D10937"/>
    <w:rsid w:val="00D10B21"/>
    <w:rsid w:val="00D10D11"/>
    <w:rsid w:val="00D10E57"/>
    <w:rsid w:val="00D11154"/>
    <w:rsid w:val="00D111C6"/>
    <w:rsid w:val="00D11219"/>
    <w:rsid w:val="00D1141F"/>
    <w:rsid w:val="00D116E1"/>
    <w:rsid w:val="00D11C01"/>
    <w:rsid w:val="00D11E2D"/>
    <w:rsid w:val="00D120BF"/>
    <w:rsid w:val="00D122D2"/>
    <w:rsid w:val="00D12570"/>
    <w:rsid w:val="00D125C5"/>
    <w:rsid w:val="00D129CC"/>
    <w:rsid w:val="00D1308C"/>
    <w:rsid w:val="00D130A6"/>
    <w:rsid w:val="00D13208"/>
    <w:rsid w:val="00D1354D"/>
    <w:rsid w:val="00D1377B"/>
    <w:rsid w:val="00D13C56"/>
    <w:rsid w:val="00D13E1E"/>
    <w:rsid w:val="00D13EDF"/>
    <w:rsid w:val="00D1403F"/>
    <w:rsid w:val="00D140B8"/>
    <w:rsid w:val="00D143E8"/>
    <w:rsid w:val="00D14BD8"/>
    <w:rsid w:val="00D14FC0"/>
    <w:rsid w:val="00D159B7"/>
    <w:rsid w:val="00D15ECC"/>
    <w:rsid w:val="00D15F56"/>
    <w:rsid w:val="00D1619C"/>
    <w:rsid w:val="00D1620C"/>
    <w:rsid w:val="00D16276"/>
    <w:rsid w:val="00D16455"/>
    <w:rsid w:val="00D16556"/>
    <w:rsid w:val="00D16894"/>
    <w:rsid w:val="00D16C5A"/>
    <w:rsid w:val="00D16DBC"/>
    <w:rsid w:val="00D17032"/>
    <w:rsid w:val="00D17040"/>
    <w:rsid w:val="00D1748A"/>
    <w:rsid w:val="00D17BCE"/>
    <w:rsid w:val="00D2048E"/>
    <w:rsid w:val="00D206B4"/>
    <w:rsid w:val="00D20981"/>
    <w:rsid w:val="00D20A1F"/>
    <w:rsid w:val="00D20DEE"/>
    <w:rsid w:val="00D211FA"/>
    <w:rsid w:val="00D21476"/>
    <w:rsid w:val="00D21498"/>
    <w:rsid w:val="00D21DBB"/>
    <w:rsid w:val="00D221DC"/>
    <w:rsid w:val="00D222CA"/>
    <w:rsid w:val="00D224D9"/>
    <w:rsid w:val="00D22BB6"/>
    <w:rsid w:val="00D22E75"/>
    <w:rsid w:val="00D2304E"/>
    <w:rsid w:val="00D23230"/>
    <w:rsid w:val="00D23C14"/>
    <w:rsid w:val="00D23CAA"/>
    <w:rsid w:val="00D242B3"/>
    <w:rsid w:val="00D2480F"/>
    <w:rsid w:val="00D249AB"/>
    <w:rsid w:val="00D24A75"/>
    <w:rsid w:val="00D24AA6"/>
    <w:rsid w:val="00D24C54"/>
    <w:rsid w:val="00D25185"/>
    <w:rsid w:val="00D255AA"/>
    <w:rsid w:val="00D25662"/>
    <w:rsid w:val="00D259F0"/>
    <w:rsid w:val="00D25C0B"/>
    <w:rsid w:val="00D25D4C"/>
    <w:rsid w:val="00D25EFB"/>
    <w:rsid w:val="00D2603D"/>
    <w:rsid w:val="00D260C2"/>
    <w:rsid w:val="00D260D5"/>
    <w:rsid w:val="00D26598"/>
    <w:rsid w:val="00D26B87"/>
    <w:rsid w:val="00D27088"/>
    <w:rsid w:val="00D272F4"/>
    <w:rsid w:val="00D27359"/>
    <w:rsid w:val="00D27723"/>
    <w:rsid w:val="00D27E99"/>
    <w:rsid w:val="00D303B9"/>
    <w:rsid w:val="00D303FF"/>
    <w:rsid w:val="00D30447"/>
    <w:rsid w:val="00D3058F"/>
    <w:rsid w:val="00D305B7"/>
    <w:rsid w:val="00D309A7"/>
    <w:rsid w:val="00D30B25"/>
    <w:rsid w:val="00D30CB4"/>
    <w:rsid w:val="00D30DA3"/>
    <w:rsid w:val="00D30EAA"/>
    <w:rsid w:val="00D31437"/>
    <w:rsid w:val="00D3163E"/>
    <w:rsid w:val="00D327C8"/>
    <w:rsid w:val="00D32A90"/>
    <w:rsid w:val="00D32E79"/>
    <w:rsid w:val="00D3338F"/>
    <w:rsid w:val="00D3354C"/>
    <w:rsid w:val="00D3399D"/>
    <w:rsid w:val="00D33EC8"/>
    <w:rsid w:val="00D33FC3"/>
    <w:rsid w:val="00D340FE"/>
    <w:rsid w:val="00D34271"/>
    <w:rsid w:val="00D34353"/>
    <w:rsid w:val="00D3438A"/>
    <w:rsid w:val="00D345C3"/>
    <w:rsid w:val="00D34782"/>
    <w:rsid w:val="00D34B68"/>
    <w:rsid w:val="00D34BC2"/>
    <w:rsid w:val="00D34C54"/>
    <w:rsid w:val="00D34DDA"/>
    <w:rsid w:val="00D350F6"/>
    <w:rsid w:val="00D35262"/>
    <w:rsid w:val="00D35305"/>
    <w:rsid w:val="00D35401"/>
    <w:rsid w:val="00D35552"/>
    <w:rsid w:val="00D35859"/>
    <w:rsid w:val="00D3617C"/>
    <w:rsid w:val="00D36443"/>
    <w:rsid w:val="00D36516"/>
    <w:rsid w:val="00D36A4A"/>
    <w:rsid w:val="00D36D4F"/>
    <w:rsid w:val="00D36EC5"/>
    <w:rsid w:val="00D36EC8"/>
    <w:rsid w:val="00D36F0A"/>
    <w:rsid w:val="00D370D9"/>
    <w:rsid w:val="00D371E0"/>
    <w:rsid w:val="00D3736D"/>
    <w:rsid w:val="00D377DF"/>
    <w:rsid w:val="00D37877"/>
    <w:rsid w:val="00D378A9"/>
    <w:rsid w:val="00D37A38"/>
    <w:rsid w:val="00D37D6F"/>
    <w:rsid w:val="00D406D7"/>
    <w:rsid w:val="00D409D8"/>
    <w:rsid w:val="00D40B90"/>
    <w:rsid w:val="00D40DCE"/>
    <w:rsid w:val="00D41714"/>
    <w:rsid w:val="00D41AD2"/>
    <w:rsid w:val="00D41B98"/>
    <w:rsid w:val="00D41D82"/>
    <w:rsid w:val="00D41E36"/>
    <w:rsid w:val="00D41FAF"/>
    <w:rsid w:val="00D42312"/>
    <w:rsid w:val="00D42611"/>
    <w:rsid w:val="00D4280B"/>
    <w:rsid w:val="00D4299A"/>
    <w:rsid w:val="00D42FA3"/>
    <w:rsid w:val="00D435ED"/>
    <w:rsid w:val="00D438C2"/>
    <w:rsid w:val="00D439A9"/>
    <w:rsid w:val="00D439C3"/>
    <w:rsid w:val="00D43A3D"/>
    <w:rsid w:val="00D43B8C"/>
    <w:rsid w:val="00D4411D"/>
    <w:rsid w:val="00D44699"/>
    <w:rsid w:val="00D447F3"/>
    <w:rsid w:val="00D449B4"/>
    <w:rsid w:val="00D44BC9"/>
    <w:rsid w:val="00D44C5A"/>
    <w:rsid w:val="00D44C81"/>
    <w:rsid w:val="00D4501D"/>
    <w:rsid w:val="00D453C7"/>
    <w:rsid w:val="00D457BF"/>
    <w:rsid w:val="00D457D7"/>
    <w:rsid w:val="00D45854"/>
    <w:rsid w:val="00D45C2B"/>
    <w:rsid w:val="00D45C39"/>
    <w:rsid w:val="00D46113"/>
    <w:rsid w:val="00D4611D"/>
    <w:rsid w:val="00D4627D"/>
    <w:rsid w:val="00D464B2"/>
    <w:rsid w:val="00D468EA"/>
    <w:rsid w:val="00D46D6C"/>
    <w:rsid w:val="00D471A1"/>
    <w:rsid w:val="00D47394"/>
    <w:rsid w:val="00D47424"/>
    <w:rsid w:val="00D4773B"/>
    <w:rsid w:val="00D47ABC"/>
    <w:rsid w:val="00D47BFA"/>
    <w:rsid w:val="00D47C57"/>
    <w:rsid w:val="00D47DFD"/>
    <w:rsid w:val="00D50714"/>
    <w:rsid w:val="00D508F5"/>
    <w:rsid w:val="00D50A02"/>
    <w:rsid w:val="00D50BB0"/>
    <w:rsid w:val="00D50BF1"/>
    <w:rsid w:val="00D50CBD"/>
    <w:rsid w:val="00D50F4F"/>
    <w:rsid w:val="00D50FA4"/>
    <w:rsid w:val="00D5176D"/>
    <w:rsid w:val="00D517E4"/>
    <w:rsid w:val="00D519CA"/>
    <w:rsid w:val="00D51A9D"/>
    <w:rsid w:val="00D51B8B"/>
    <w:rsid w:val="00D51F1D"/>
    <w:rsid w:val="00D51FBA"/>
    <w:rsid w:val="00D5212E"/>
    <w:rsid w:val="00D523D8"/>
    <w:rsid w:val="00D528CA"/>
    <w:rsid w:val="00D52949"/>
    <w:rsid w:val="00D52C42"/>
    <w:rsid w:val="00D52CD6"/>
    <w:rsid w:val="00D52DAC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CA5"/>
    <w:rsid w:val="00D54DD3"/>
    <w:rsid w:val="00D54E5E"/>
    <w:rsid w:val="00D55987"/>
    <w:rsid w:val="00D560C2"/>
    <w:rsid w:val="00D56424"/>
    <w:rsid w:val="00D565E6"/>
    <w:rsid w:val="00D566C1"/>
    <w:rsid w:val="00D5677E"/>
    <w:rsid w:val="00D56BC3"/>
    <w:rsid w:val="00D56C7A"/>
    <w:rsid w:val="00D56D3D"/>
    <w:rsid w:val="00D57268"/>
    <w:rsid w:val="00D572DF"/>
    <w:rsid w:val="00D576BE"/>
    <w:rsid w:val="00D576D8"/>
    <w:rsid w:val="00D5793D"/>
    <w:rsid w:val="00D57A69"/>
    <w:rsid w:val="00D57BE4"/>
    <w:rsid w:val="00D57E00"/>
    <w:rsid w:val="00D57E7F"/>
    <w:rsid w:val="00D57FE1"/>
    <w:rsid w:val="00D60129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87C"/>
    <w:rsid w:val="00D61F0A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72A"/>
    <w:rsid w:val="00D659FF"/>
    <w:rsid w:val="00D65BEF"/>
    <w:rsid w:val="00D65C13"/>
    <w:rsid w:val="00D65EE6"/>
    <w:rsid w:val="00D6657D"/>
    <w:rsid w:val="00D66840"/>
    <w:rsid w:val="00D66CA3"/>
    <w:rsid w:val="00D6703C"/>
    <w:rsid w:val="00D6736B"/>
    <w:rsid w:val="00D67372"/>
    <w:rsid w:val="00D67B4E"/>
    <w:rsid w:val="00D67BA1"/>
    <w:rsid w:val="00D7034B"/>
    <w:rsid w:val="00D70810"/>
    <w:rsid w:val="00D7083C"/>
    <w:rsid w:val="00D70A4C"/>
    <w:rsid w:val="00D70B1D"/>
    <w:rsid w:val="00D70C04"/>
    <w:rsid w:val="00D71158"/>
    <w:rsid w:val="00D712CE"/>
    <w:rsid w:val="00D71408"/>
    <w:rsid w:val="00D714B2"/>
    <w:rsid w:val="00D716E5"/>
    <w:rsid w:val="00D71A03"/>
    <w:rsid w:val="00D71CF7"/>
    <w:rsid w:val="00D71F8A"/>
    <w:rsid w:val="00D72038"/>
    <w:rsid w:val="00D727D6"/>
    <w:rsid w:val="00D72905"/>
    <w:rsid w:val="00D7320A"/>
    <w:rsid w:val="00D7328A"/>
    <w:rsid w:val="00D73905"/>
    <w:rsid w:val="00D73A0D"/>
    <w:rsid w:val="00D73BE6"/>
    <w:rsid w:val="00D73CBC"/>
    <w:rsid w:val="00D7444F"/>
    <w:rsid w:val="00D747AB"/>
    <w:rsid w:val="00D74817"/>
    <w:rsid w:val="00D748E8"/>
    <w:rsid w:val="00D74E1A"/>
    <w:rsid w:val="00D75255"/>
    <w:rsid w:val="00D7536C"/>
    <w:rsid w:val="00D755A8"/>
    <w:rsid w:val="00D758F6"/>
    <w:rsid w:val="00D759C5"/>
    <w:rsid w:val="00D759EC"/>
    <w:rsid w:val="00D759F9"/>
    <w:rsid w:val="00D76201"/>
    <w:rsid w:val="00D7660F"/>
    <w:rsid w:val="00D76718"/>
    <w:rsid w:val="00D7692A"/>
    <w:rsid w:val="00D769D0"/>
    <w:rsid w:val="00D76BE7"/>
    <w:rsid w:val="00D76DA3"/>
    <w:rsid w:val="00D7774F"/>
    <w:rsid w:val="00D777B4"/>
    <w:rsid w:val="00D7784D"/>
    <w:rsid w:val="00D77A14"/>
    <w:rsid w:val="00D80DF4"/>
    <w:rsid w:val="00D81138"/>
    <w:rsid w:val="00D81AD6"/>
    <w:rsid w:val="00D8203D"/>
    <w:rsid w:val="00D8223B"/>
    <w:rsid w:val="00D82392"/>
    <w:rsid w:val="00D82473"/>
    <w:rsid w:val="00D827EB"/>
    <w:rsid w:val="00D8288C"/>
    <w:rsid w:val="00D82909"/>
    <w:rsid w:val="00D8328A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DCA"/>
    <w:rsid w:val="00D85074"/>
    <w:rsid w:val="00D85365"/>
    <w:rsid w:val="00D856FB"/>
    <w:rsid w:val="00D85B3D"/>
    <w:rsid w:val="00D86143"/>
    <w:rsid w:val="00D86643"/>
    <w:rsid w:val="00D8671E"/>
    <w:rsid w:val="00D8682F"/>
    <w:rsid w:val="00D86C77"/>
    <w:rsid w:val="00D86D0B"/>
    <w:rsid w:val="00D86DBA"/>
    <w:rsid w:val="00D87799"/>
    <w:rsid w:val="00D87B7F"/>
    <w:rsid w:val="00D87EFF"/>
    <w:rsid w:val="00D90017"/>
    <w:rsid w:val="00D90BA1"/>
    <w:rsid w:val="00D90F3C"/>
    <w:rsid w:val="00D9124C"/>
    <w:rsid w:val="00D91451"/>
    <w:rsid w:val="00D915FA"/>
    <w:rsid w:val="00D916D8"/>
    <w:rsid w:val="00D916E2"/>
    <w:rsid w:val="00D919E6"/>
    <w:rsid w:val="00D91BE3"/>
    <w:rsid w:val="00D926BC"/>
    <w:rsid w:val="00D9274B"/>
    <w:rsid w:val="00D929F0"/>
    <w:rsid w:val="00D92E7A"/>
    <w:rsid w:val="00D9309C"/>
    <w:rsid w:val="00D9324C"/>
    <w:rsid w:val="00D93A4A"/>
    <w:rsid w:val="00D946CE"/>
    <w:rsid w:val="00D94859"/>
    <w:rsid w:val="00D94D94"/>
    <w:rsid w:val="00D94F3D"/>
    <w:rsid w:val="00D9501C"/>
    <w:rsid w:val="00D95E49"/>
    <w:rsid w:val="00D95EBE"/>
    <w:rsid w:val="00D95EC0"/>
    <w:rsid w:val="00D96649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7DA"/>
    <w:rsid w:val="00DA1885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3005"/>
    <w:rsid w:val="00DA3172"/>
    <w:rsid w:val="00DA3395"/>
    <w:rsid w:val="00DA36BE"/>
    <w:rsid w:val="00DA37E7"/>
    <w:rsid w:val="00DA3C05"/>
    <w:rsid w:val="00DA409B"/>
    <w:rsid w:val="00DA4240"/>
    <w:rsid w:val="00DA43F2"/>
    <w:rsid w:val="00DA456F"/>
    <w:rsid w:val="00DA4640"/>
    <w:rsid w:val="00DA46AF"/>
    <w:rsid w:val="00DA4B76"/>
    <w:rsid w:val="00DA4C46"/>
    <w:rsid w:val="00DA4E23"/>
    <w:rsid w:val="00DA5972"/>
    <w:rsid w:val="00DA5BD0"/>
    <w:rsid w:val="00DA5BF6"/>
    <w:rsid w:val="00DA5D3C"/>
    <w:rsid w:val="00DA5D9B"/>
    <w:rsid w:val="00DA68C7"/>
    <w:rsid w:val="00DA69D3"/>
    <w:rsid w:val="00DA7413"/>
    <w:rsid w:val="00DA74AC"/>
    <w:rsid w:val="00DA756C"/>
    <w:rsid w:val="00DA7710"/>
    <w:rsid w:val="00DA7783"/>
    <w:rsid w:val="00DA7897"/>
    <w:rsid w:val="00DA7AA2"/>
    <w:rsid w:val="00DA7BD5"/>
    <w:rsid w:val="00DA7DA6"/>
    <w:rsid w:val="00DB0027"/>
    <w:rsid w:val="00DB01F4"/>
    <w:rsid w:val="00DB0397"/>
    <w:rsid w:val="00DB0576"/>
    <w:rsid w:val="00DB05DA"/>
    <w:rsid w:val="00DB071A"/>
    <w:rsid w:val="00DB07E4"/>
    <w:rsid w:val="00DB07F5"/>
    <w:rsid w:val="00DB1274"/>
    <w:rsid w:val="00DB1AC0"/>
    <w:rsid w:val="00DB1C12"/>
    <w:rsid w:val="00DB1DFB"/>
    <w:rsid w:val="00DB22A1"/>
    <w:rsid w:val="00DB2448"/>
    <w:rsid w:val="00DB25B4"/>
    <w:rsid w:val="00DB26F3"/>
    <w:rsid w:val="00DB2787"/>
    <w:rsid w:val="00DB282F"/>
    <w:rsid w:val="00DB3072"/>
    <w:rsid w:val="00DB31BC"/>
    <w:rsid w:val="00DB3796"/>
    <w:rsid w:val="00DB386F"/>
    <w:rsid w:val="00DB3A4A"/>
    <w:rsid w:val="00DB3AD3"/>
    <w:rsid w:val="00DB3B3B"/>
    <w:rsid w:val="00DB425B"/>
    <w:rsid w:val="00DB43FF"/>
    <w:rsid w:val="00DB45A1"/>
    <w:rsid w:val="00DB4C2C"/>
    <w:rsid w:val="00DB4EE9"/>
    <w:rsid w:val="00DB50B0"/>
    <w:rsid w:val="00DB5201"/>
    <w:rsid w:val="00DB56F9"/>
    <w:rsid w:val="00DB572B"/>
    <w:rsid w:val="00DB5B53"/>
    <w:rsid w:val="00DB5BA4"/>
    <w:rsid w:val="00DB5DDC"/>
    <w:rsid w:val="00DB5E32"/>
    <w:rsid w:val="00DB5FD4"/>
    <w:rsid w:val="00DB6301"/>
    <w:rsid w:val="00DB6462"/>
    <w:rsid w:val="00DB66CB"/>
    <w:rsid w:val="00DB67FB"/>
    <w:rsid w:val="00DB68E4"/>
    <w:rsid w:val="00DB68F7"/>
    <w:rsid w:val="00DB6A3A"/>
    <w:rsid w:val="00DB7109"/>
    <w:rsid w:val="00DB719E"/>
    <w:rsid w:val="00DB723F"/>
    <w:rsid w:val="00DB77DC"/>
    <w:rsid w:val="00DB7937"/>
    <w:rsid w:val="00DB79AE"/>
    <w:rsid w:val="00DB7A93"/>
    <w:rsid w:val="00DB7BA0"/>
    <w:rsid w:val="00DB7BE3"/>
    <w:rsid w:val="00DB7CF2"/>
    <w:rsid w:val="00DB7EAE"/>
    <w:rsid w:val="00DC0122"/>
    <w:rsid w:val="00DC0DF8"/>
    <w:rsid w:val="00DC1006"/>
    <w:rsid w:val="00DC117A"/>
    <w:rsid w:val="00DC1201"/>
    <w:rsid w:val="00DC13E9"/>
    <w:rsid w:val="00DC1613"/>
    <w:rsid w:val="00DC182F"/>
    <w:rsid w:val="00DC1AB3"/>
    <w:rsid w:val="00DC1B49"/>
    <w:rsid w:val="00DC1B95"/>
    <w:rsid w:val="00DC2068"/>
    <w:rsid w:val="00DC216B"/>
    <w:rsid w:val="00DC2370"/>
    <w:rsid w:val="00DC23BB"/>
    <w:rsid w:val="00DC248E"/>
    <w:rsid w:val="00DC2545"/>
    <w:rsid w:val="00DC27CB"/>
    <w:rsid w:val="00DC2A49"/>
    <w:rsid w:val="00DC2E5C"/>
    <w:rsid w:val="00DC2F73"/>
    <w:rsid w:val="00DC318F"/>
    <w:rsid w:val="00DC341E"/>
    <w:rsid w:val="00DC3B1C"/>
    <w:rsid w:val="00DC3F66"/>
    <w:rsid w:val="00DC49D4"/>
    <w:rsid w:val="00DC4D8C"/>
    <w:rsid w:val="00DC4DA0"/>
    <w:rsid w:val="00DC4DAE"/>
    <w:rsid w:val="00DC50ED"/>
    <w:rsid w:val="00DC581B"/>
    <w:rsid w:val="00DC59AC"/>
    <w:rsid w:val="00DC65FC"/>
    <w:rsid w:val="00DC6750"/>
    <w:rsid w:val="00DC6806"/>
    <w:rsid w:val="00DC685E"/>
    <w:rsid w:val="00DC6AC5"/>
    <w:rsid w:val="00DC6DD9"/>
    <w:rsid w:val="00DC6E21"/>
    <w:rsid w:val="00DC72A8"/>
    <w:rsid w:val="00DC73A3"/>
    <w:rsid w:val="00DC7453"/>
    <w:rsid w:val="00DC74F7"/>
    <w:rsid w:val="00DC764A"/>
    <w:rsid w:val="00DC77A6"/>
    <w:rsid w:val="00DC79E4"/>
    <w:rsid w:val="00DC7D86"/>
    <w:rsid w:val="00DC7F30"/>
    <w:rsid w:val="00DD0168"/>
    <w:rsid w:val="00DD0188"/>
    <w:rsid w:val="00DD0374"/>
    <w:rsid w:val="00DD05CC"/>
    <w:rsid w:val="00DD08C3"/>
    <w:rsid w:val="00DD0AA6"/>
    <w:rsid w:val="00DD0C1E"/>
    <w:rsid w:val="00DD10A1"/>
    <w:rsid w:val="00DD157E"/>
    <w:rsid w:val="00DD1993"/>
    <w:rsid w:val="00DD19F1"/>
    <w:rsid w:val="00DD1B9E"/>
    <w:rsid w:val="00DD1C5B"/>
    <w:rsid w:val="00DD1CF6"/>
    <w:rsid w:val="00DD1FB4"/>
    <w:rsid w:val="00DD25F5"/>
    <w:rsid w:val="00DD2826"/>
    <w:rsid w:val="00DD2BEC"/>
    <w:rsid w:val="00DD3130"/>
    <w:rsid w:val="00DD315D"/>
    <w:rsid w:val="00DD34DB"/>
    <w:rsid w:val="00DD3506"/>
    <w:rsid w:val="00DD3544"/>
    <w:rsid w:val="00DD37DC"/>
    <w:rsid w:val="00DD3DFE"/>
    <w:rsid w:val="00DD3F32"/>
    <w:rsid w:val="00DD422B"/>
    <w:rsid w:val="00DD4855"/>
    <w:rsid w:val="00DD4A46"/>
    <w:rsid w:val="00DD4E40"/>
    <w:rsid w:val="00DD50B6"/>
    <w:rsid w:val="00DD53A5"/>
    <w:rsid w:val="00DD54EA"/>
    <w:rsid w:val="00DD584D"/>
    <w:rsid w:val="00DD5D50"/>
    <w:rsid w:val="00DD5DD6"/>
    <w:rsid w:val="00DD5E4D"/>
    <w:rsid w:val="00DD6119"/>
    <w:rsid w:val="00DD63C0"/>
    <w:rsid w:val="00DD689E"/>
    <w:rsid w:val="00DD6A4F"/>
    <w:rsid w:val="00DD6B14"/>
    <w:rsid w:val="00DD6B26"/>
    <w:rsid w:val="00DD709C"/>
    <w:rsid w:val="00DD70C1"/>
    <w:rsid w:val="00DD70CC"/>
    <w:rsid w:val="00DD7149"/>
    <w:rsid w:val="00DD728B"/>
    <w:rsid w:val="00DD751A"/>
    <w:rsid w:val="00DE0A85"/>
    <w:rsid w:val="00DE0E80"/>
    <w:rsid w:val="00DE22CC"/>
    <w:rsid w:val="00DE236E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918"/>
    <w:rsid w:val="00DE39FC"/>
    <w:rsid w:val="00DE3E6E"/>
    <w:rsid w:val="00DE428C"/>
    <w:rsid w:val="00DE4332"/>
    <w:rsid w:val="00DE47EA"/>
    <w:rsid w:val="00DE49F1"/>
    <w:rsid w:val="00DE4CBE"/>
    <w:rsid w:val="00DE4E50"/>
    <w:rsid w:val="00DE51A2"/>
    <w:rsid w:val="00DE5214"/>
    <w:rsid w:val="00DE535A"/>
    <w:rsid w:val="00DE536A"/>
    <w:rsid w:val="00DE5519"/>
    <w:rsid w:val="00DE5C8C"/>
    <w:rsid w:val="00DE5D90"/>
    <w:rsid w:val="00DE6004"/>
    <w:rsid w:val="00DE602A"/>
    <w:rsid w:val="00DE60BA"/>
    <w:rsid w:val="00DE6984"/>
    <w:rsid w:val="00DE6E4C"/>
    <w:rsid w:val="00DE785E"/>
    <w:rsid w:val="00DE7DE0"/>
    <w:rsid w:val="00DE7F06"/>
    <w:rsid w:val="00DF000C"/>
    <w:rsid w:val="00DF068F"/>
    <w:rsid w:val="00DF0761"/>
    <w:rsid w:val="00DF076C"/>
    <w:rsid w:val="00DF0B8C"/>
    <w:rsid w:val="00DF0DC9"/>
    <w:rsid w:val="00DF10BF"/>
    <w:rsid w:val="00DF1357"/>
    <w:rsid w:val="00DF1744"/>
    <w:rsid w:val="00DF1F1F"/>
    <w:rsid w:val="00DF250E"/>
    <w:rsid w:val="00DF29FD"/>
    <w:rsid w:val="00DF2F4F"/>
    <w:rsid w:val="00DF303D"/>
    <w:rsid w:val="00DF3046"/>
    <w:rsid w:val="00DF31A8"/>
    <w:rsid w:val="00DF38DC"/>
    <w:rsid w:val="00DF4031"/>
    <w:rsid w:val="00DF4443"/>
    <w:rsid w:val="00DF474A"/>
    <w:rsid w:val="00DF494D"/>
    <w:rsid w:val="00DF4B2B"/>
    <w:rsid w:val="00DF4DF0"/>
    <w:rsid w:val="00DF52A6"/>
    <w:rsid w:val="00DF5754"/>
    <w:rsid w:val="00DF5AAB"/>
    <w:rsid w:val="00DF5F71"/>
    <w:rsid w:val="00DF66EE"/>
    <w:rsid w:val="00DF69EE"/>
    <w:rsid w:val="00DF6C93"/>
    <w:rsid w:val="00DF6D4D"/>
    <w:rsid w:val="00DF7133"/>
    <w:rsid w:val="00DF7B07"/>
    <w:rsid w:val="00DF7C95"/>
    <w:rsid w:val="00DF7F48"/>
    <w:rsid w:val="00E0018F"/>
    <w:rsid w:val="00E00314"/>
    <w:rsid w:val="00E00569"/>
    <w:rsid w:val="00E0078A"/>
    <w:rsid w:val="00E0084E"/>
    <w:rsid w:val="00E00910"/>
    <w:rsid w:val="00E00932"/>
    <w:rsid w:val="00E00AB1"/>
    <w:rsid w:val="00E00BEB"/>
    <w:rsid w:val="00E00CCC"/>
    <w:rsid w:val="00E00D9F"/>
    <w:rsid w:val="00E011F4"/>
    <w:rsid w:val="00E0124E"/>
    <w:rsid w:val="00E0127A"/>
    <w:rsid w:val="00E014CF"/>
    <w:rsid w:val="00E0168C"/>
    <w:rsid w:val="00E01DBA"/>
    <w:rsid w:val="00E01F02"/>
    <w:rsid w:val="00E02433"/>
    <w:rsid w:val="00E0255F"/>
    <w:rsid w:val="00E0260D"/>
    <w:rsid w:val="00E027C2"/>
    <w:rsid w:val="00E03046"/>
    <w:rsid w:val="00E0324D"/>
    <w:rsid w:val="00E034D8"/>
    <w:rsid w:val="00E03603"/>
    <w:rsid w:val="00E0368C"/>
    <w:rsid w:val="00E036FB"/>
    <w:rsid w:val="00E03918"/>
    <w:rsid w:val="00E04649"/>
    <w:rsid w:val="00E0464C"/>
    <w:rsid w:val="00E04825"/>
    <w:rsid w:val="00E049A5"/>
    <w:rsid w:val="00E04AB4"/>
    <w:rsid w:val="00E04B87"/>
    <w:rsid w:val="00E04D56"/>
    <w:rsid w:val="00E04DCF"/>
    <w:rsid w:val="00E04F31"/>
    <w:rsid w:val="00E05231"/>
    <w:rsid w:val="00E053A2"/>
    <w:rsid w:val="00E055B2"/>
    <w:rsid w:val="00E057FC"/>
    <w:rsid w:val="00E05935"/>
    <w:rsid w:val="00E059BB"/>
    <w:rsid w:val="00E059D0"/>
    <w:rsid w:val="00E05B2D"/>
    <w:rsid w:val="00E05C37"/>
    <w:rsid w:val="00E05E16"/>
    <w:rsid w:val="00E05EAD"/>
    <w:rsid w:val="00E0613A"/>
    <w:rsid w:val="00E0683C"/>
    <w:rsid w:val="00E0699A"/>
    <w:rsid w:val="00E06B48"/>
    <w:rsid w:val="00E06D75"/>
    <w:rsid w:val="00E07012"/>
    <w:rsid w:val="00E07248"/>
    <w:rsid w:val="00E07378"/>
    <w:rsid w:val="00E07783"/>
    <w:rsid w:val="00E07858"/>
    <w:rsid w:val="00E07964"/>
    <w:rsid w:val="00E07E97"/>
    <w:rsid w:val="00E07ED1"/>
    <w:rsid w:val="00E10240"/>
    <w:rsid w:val="00E10320"/>
    <w:rsid w:val="00E106FC"/>
    <w:rsid w:val="00E1080E"/>
    <w:rsid w:val="00E1094E"/>
    <w:rsid w:val="00E10D76"/>
    <w:rsid w:val="00E10E4E"/>
    <w:rsid w:val="00E11820"/>
    <w:rsid w:val="00E119ED"/>
    <w:rsid w:val="00E119F7"/>
    <w:rsid w:val="00E11A88"/>
    <w:rsid w:val="00E11C4A"/>
    <w:rsid w:val="00E11D8C"/>
    <w:rsid w:val="00E1244D"/>
    <w:rsid w:val="00E12633"/>
    <w:rsid w:val="00E127DF"/>
    <w:rsid w:val="00E12C54"/>
    <w:rsid w:val="00E12DFF"/>
    <w:rsid w:val="00E137AD"/>
    <w:rsid w:val="00E13A43"/>
    <w:rsid w:val="00E13B47"/>
    <w:rsid w:val="00E13C94"/>
    <w:rsid w:val="00E13D44"/>
    <w:rsid w:val="00E13DEA"/>
    <w:rsid w:val="00E1409B"/>
    <w:rsid w:val="00E140CD"/>
    <w:rsid w:val="00E14C9B"/>
    <w:rsid w:val="00E15364"/>
    <w:rsid w:val="00E1539D"/>
    <w:rsid w:val="00E156F0"/>
    <w:rsid w:val="00E15A39"/>
    <w:rsid w:val="00E15A62"/>
    <w:rsid w:val="00E15BF0"/>
    <w:rsid w:val="00E15C51"/>
    <w:rsid w:val="00E15C8B"/>
    <w:rsid w:val="00E15D67"/>
    <w:rsid w:val="00E15DD2"/>
    <w:rsid w:val="00E1608D"/>
    <w:rsid w:val="00E16590"/>
    <w:rsid w:val="00E16932"/>
    <w:rsid w:val="00E16E69"/>
    <w:rsid w:val="00E16EF1"/>
    <w:rsid w:val="00E16FE8"/>
    <w:rsid w:val="00E170AD"/>
    <w:rsid w:val="00E173D4"/>
    <w:rsid w:val="00E206F6"/>
    <w:rsid w:val="00E2093C"/>
    <w:rsid w:val="00E2096A"/>
    <w:rsid w:val="00E2099B"/>
    <w:rsid w:val="00E20CCB"/>
    <w:rsid w:val="00E2120D"/>
    <w:rsid w:val="00E21297"/>
    <w:rsid w:val="00E2185D"/>
    <w:rsid w:val="00E21881"/>
    <w:rsid w:val="00E21B45"/>
    <w:rsid w:val="00E21ECB"/>
    <w:rsid w:val="00E21F01"/>
    <w:rsid w:val="00E222F2"/>
    <w:rsid w:val="00E2249B"/>
    <w:rsid w:val="00E224F5"/>
    <w:rsid w:val="00E22DE9"/>
    <w:rsid w:val="00E231E5"/>
    <w:rsid w:val="00E23677"/>
    <w:rsid w:val="00E236BD"/>
    <w:rsid w:val="00E23ABB"/>
    <w:rsid w:val="00E23B41"/>
    <w:rsid w:val="00E23F16"/>
    <w:rsid w:val="00E2410C"/>
    <w:rsid w:val="00E242EE"/>
    <w:rsid w:val="00E24760"/>
    <w:rsid w:val="00E2494D"/>
    <w:rsid w:val="00E24C60"/>
    <w:rsid w:val="00E24D58"/>
    <w:rsid w:val="00E24DFD"/>
    <w:rsid w:val="00E25428"/>
    <w:rsid w:val="00E2586C"/>
    <w:rsid w:val="00E2596B"/>
    <w:rsid w:val="00E25CDA"/>
    <w:rsid w:val="00E2600F"/>
    <w:rsid w:val="00E26900"/>
    <w:rsid w:val="00E26AF0"/>
    <w:rsid w:val="00E26D99"/>
    <w:rsid w:val="00E2700B"/>
    <w:rsid w:val="00E270E1"/>
    <w:rsid w:val="00E27415"/>
    <w:rsid w:val="00E27638"/>
    <w:rsid w:val="00E27D69"/>
    <w:rsid w:val="00E27ECB"/>
    <w:rsid w:val="00E300D4"/>
    <w:rsid w:val="00E301D5"/>
    <w:rsid w:val="00E306FD"/>
    <w:rsid w:val="00E30CAA"/>
    <w:rsid w:val="00E30CC7"/>
    <w:rsid w:val="00E30FCC"/>
    <w:rsid w:val="00E3157A"/>
    <w:rsid w:val="00E315E9"/>
    <w:rsid w:val="00E317AE"/>
    <w:rsid w:val="00E318AD"/>
    <w:rsid w:val="00E31B42"/>
    <w:rsid w:val="00E31B54"/>
    <w:rsid w:val="00E31C2D"/>
    <w:rsid w:val="00E31D0F"/>
    <w:rsid w:val="00E320E5"/>
    <w:rsid w:val="00E32504"/>
    <w:rsid w:val="00E32801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40DC"/>
    <w:rsid w:val="00E344DA"/>
    <w:rsid w:val="00E34A02"/>
    <w:rsid w:val="00E34B7E"/>
    <w:rsid w:val="00E3524D"/>
    <w:rsid w:val="00E3559B"/>
    <w:rsid w:val="00E356D8"/>
    <w:rsid w:val="00E35824"/>
    <w:rsid w:val="00E35F62"/>
    <w:rsid w:val="00E360F1"/>
    <w:rsid w:val="00E36485"/>
    <w:rsid w:val="00E36509"/>
    <w:rsid w:val="00E3679C"/>
    <w:rsid w:val="00E36A24"/>
    <w:rsid w:val="00E36CDC"/>
    <w:rsid w:val="00E36D0B"/>
    <w:rsid w:val="00E36FEC"/>
    <w:rsid w:val="00E372DA"/>
    <w:rsid w:val="00E37352"/>
    <w:rsid w:val="00E378F4"/>
    <w:rsid w:val="00E37952"/>
    <w:rsid w:val="00E37BB6"/>
    <w:rsid w:val="00E37C7F"/>
    <w:rsid w:val="00E37E99"/>
    <w:rsid w:val="00E37EB0"/>
    <w:rsid w:val="00E403C9"/>
    <w:rsid w:val="00E4050E"/>
    <w:rsid w:val="00E40628"/>
    <w:rsid w:val="00E40C63"/>
    <w:rsid w:val="00E40D1D"/>
    <w:rsid w:val="00E40EE6"/>
    <w:rsid w:val="00E40F7C"/>
    <w:rsid w:val="00E4104E"/>
    <w:rsid w:val="00E41357"/>
    <w:rsid w:val="00E41D62"/>
    <w:rsid w:val="00E42323"/>
    <w:rsid w:val="00E4257E"/>
    <w:rsid w:val="00E42C30"/>
    <w:rsid w:val="00E42D35"/>
    <w:rsid w:val="00E43553"/>
    <w:rsid w:val="00E4367C"/>
    <w:rsid w:val="00E43716"/>
    <w:rsid w:val="00E4397D"/>
    <w:rsid w:val="00E440A8"/>
    <w:rsid w:val="00E4443F"/>
    <w:rsid w:val="00E4472D"/>
    <w:rsid w:val="00E4495B"/>
    <w:rsid w:val="00E44A92"/>
    <w:rsid w:val="00E44BE3"/>
    <w:rsid w:val="00E44CE0"/>
    <w:rsid w:val="00E44CF5"/>
    <w:rsid w:val="00E44E93"/>
    <w:rsid w:val="00E453C2"/>
    <w:rsid w:val="00E4580D"/>
    <w:rsid w:val="00E45E9A"/>
    <w:rsid w:val="00E45F8E"/>
    <w:rsid w:val="00E4602F"/>
    <w:rsid w:val="00E46C0C"/>
    <w:rsid w:val="00E47307"/>
    <w:rsid w:val="00E47400"/>
    <w:rsid w:val="00E478C8"/>
    <w:rsid w:val="00E47C23"/>
    <w:rsid w:val="00E5009F"/>
    <w:rsid w:val="00E5018E"/>
    <w:rsid w:val="00E5027A"/>
    <w:rsid w:val="00E5035B"/>
    <w:rsid w:val="00E506EB"/>
    <w:rsid w:val="00E50A0C"/>
    <w:rsid w:val="00E50A2A"/>
    <w:rsid w:val="00E50C14"/>
    <w:rsid w:val="00E50C47"/>
    <w:rsid w:val="00E510A4"/>
    <w:rsid w:val="00E51292"/>
    <w:rsid w:val="00E513E9"/>
    <w:rsid w:val="00E518E8"/>
    <w:rsid w:val="00E518EC"/>
    <w:rsid w:val="00E51CBA"/>
    <w:rsid w:val="00E51E63"/>
    <w:rsid w:val="00E51F06"/>
    <w:rsid w:val="00E520A3"/>
    <w:rsid w:val="00E5220A"/>
    <w:rsid w:val="00E52573"/>
    <w:rsid w:val="00E52A5F"/>
    <w:rsid w:val="00E52AAD"/>
    <w:rsid w:val="00E52C1D"/>
    <w:rsid w:val="00E52F74"/>
    <w:rsid w:val="00E52F85"/>
    <w:rsid w:val="00E53168"/>
    <w:rsid w:val="00E532EE"/>
    <w:rsid w:val="00E53401"/>
    <w:rsid w:val="00E534A3"/>
    <w:rsid w:val="00E53AD5"/>
    <w:rsid w:val="00E53BA4"/>
    <w:rsid w:val="00E53C88"/>
    <w:rsid w:val="00E53EFD"/>
    <w:rsid w:val="00E5449B"/>
    <w:rsid w:val="00E54604"/>
    <w:rsid w:val="00E5488A"/>
    <w:rsid w:val="00E54A90"/>
    <w:rsid w:val="00E54AD7"/>
    <w:rsid w:val="00E54D2D"/>
    <w:rsid w:val="00E54F22"/>
    <w:rsid w:val="00E554F8"/>
    <w:rsid w:val="00E55568"/>
    <w:rsid w:val="00E55885"/>
    <w:rsid w:val="00E55996"/>
    <w:rsid w:val="00E55C00"/>
    <w:rsid w:val="00E55CC6"/>
    <w:rsid w:val="00E55DFF"/>
    <w:rsid w:val="00E55FEF"/>
    <w:rsid w:val="00E56027"/>
    <w:rsid w:val="00E56249"/>
    <w:rsid w:val="00E5648E"/>
    <w:rsid w:val="00E5653E"/>
    <w:rsid w:val="00E565B6"/>
    <w:rsid w:val="00E567D0"/>
    <w:rsid w:val="00E56A88"/>
    <w:rsid w:val="00E56AB6"/>
    <w:rsid w:val="00E56FF0"/>
    <w:rsid w:val="00E57133"/>
    <w:rsid w:val="00E5748D"/>
    <w:rsid w:val="00E57F72"/>
    <w:rsid w:val="00E57FC4"/>
    <w:rsid w:val="00E60116"/>
    <w:rsid w:val="00E60216"/>
    <w:rsid w:val="00E60577"/>
    <w:rsid w:val="00E60725"/>
    <w:rsid w:val="00E60893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D5"/>
    <w:rsid w:val="00E613F5"/>
    <w:rsid w:val="00E61471"/>
    <w:rsid w:val="00E61A94"/>
    <w:rsid w:val="00E62188"/>
    <w:rsid w:val="00E62241"/>
    <w:rsid w:val="00E62329"/>
    <w:rsid w:val="00E62350"/>
    <w:rsid w:val="00E623C4"/>
    <w:rsid w:val="00E62401"/>
    <w:rsid w:val="00E62450"/>
    <w:rsid w:val="00E62481"/>
    <w:rsid w:val="00E62692"/>
    <w:rsid w:val="00E62888"/>
    <w:rsid w:val="00E629C6"/>
    <w:rsid w:val="00E62F64"/>
    <w:rsid w:val="00E636B2"/>
    <w:rsid w:val="00E639C5"/>
    <w:rsid w:val="00E63F49"/>
    <w:rsid w:val="00E6406E"/>
    <w:rsid w:val="00E64187"/>
    <w:rsid w:val="00E6421C"/>
    <w:rsid w:val="00E644ED"/>
    <w:rsid w:val="00E64846"/>
    <w:rsid w:val="00E648E6"/>
    <w:rsid w:val="00E64949"/>
    <w:rsid w:val="00E64E71"/>
    <w:rsid w:val="00E6504C"/>
    <w:rsid w:val="00E650ED"/>
    <w:rsid w:val="00E65369"/>
    <w:rsid w:val="00E654FC"/>
    <w:rsid w:val="00E65D5D"/>
    <w:rsid w:val="00E65DF1"/>
    <w:rsid w:val="00E6623B"/>
    <w:rsid w:val="00E6645A"/>
    <w:rsid w:val="00E664E0"/>
    <w:rsid w:val="00E66596"/>
    <w:rsid w:val="00E66762"/>
    <w:rsid w:val="00E66B73"/>
    <w:rsid w:val="00E66BA2"/>
    <w:rsid w:val="00E66D6E"/>
    <w:rsid w:val="00E66DDA"/>
    <w:rsid w:val="00E66F98"/>
    <w:rsid w:val="00E67E2F"/>
    <w:rsid w:val="00E7010C"/>
    <w:rsid w:val="00E70249"/>
    <w:rsid w:val="00E702D2"/>
    <w:rsid w:val="00E710BE"/>
    <w:rsid w:val="00E71606"/>
    <w:rsid w:val="00E71B33"/>
    <w:rsid w:val="00E71D2D"/>
    <w:rsid w:val="00E71E71"/>
    <w:rsid w:val="00E72774"/>
    <w:rsid w:val="00E72A67"/>
    <w:rsid w:val="00E72CC9"/>
    <w:rsid w:val="00E72CFB"/>
    <w:rsid w:val="00E72EB8"/>
    <w:rsid w:val="00E732F5"/>
    <w:rsid w:val="00E7364A"/>
    <w:rsid w:val="00E74053"/>
    <w:rsid w:val="00E740CA"/>
    <w:rsid w:val="00E7425B"/>
    <w:rsid w:val="00E747E9"/>
    <w:rsid w:val="00E748F1"/>
    <w:rsid w:val="00E74971"/>
    <w:rsid w:val="00E74B46"/>
    <w:rsid w:val="00E74BAB"/>
    <w:rsid w:val="00E74C79"/>
    <w:rsid w:val="00E74D94"/>
    <w:rsid w:val="00E74EB7"/>
    <w:rsid w:val="00E74F6B"/>
    <w:rsid w:val="00E752A1"/>
    <w:rsid w:val="00E75328"/>
    <w:rsid w:val="00E75513"/>
    <w:rsid w:val="00E755B2"/>
    <w:rsid w:val="00E75887"/>
    <w:rsid w:val="00E76171"/>
    <w:rsid w:val="00E76AD2"/>
    <w:rsid w:val="00E76E17"/>
    <w:rsid w:val="00E77139"/>
    <w:rsid w:val="00E773E9"/>
    <w:rsid w:val="00E77471"/>
    <w:rsid w:val="00E77D15"/>
    <w:rsid w:val="00E77D4F"/>
    <w:rsid w:val="00E8007B"/>
    <w:rsid w:val="00E80274"/>
    <w:rsid w:val="00E8051D"/>
    <w:rsid w:val="00E809AA"/>
    <w:rsid w:val="00E80EC2"/>
    <w:rsid w:val="00E80F0F"/>
    <w:rsid w:val="00E81158"/>
    <w:rsid w:val="00E81275"/>
    <w:rsid w:val="00E815CA"/>
    <w:rsid w:val="00E826AE"/>
    <w:rsid w:val="00E8303E"/>
    <w:rsid w:val="00E83101"/>
    <w:rsid w:val="00E8364A"/>
    <w:rsid w:val="00E83A5B"/>
    <w:rsid w:val="00E83B14"/>
    <w:rsid w:val="00E83D2F"/>
    <w:rsid w:val="00E83F9F"/>
    <w:rsid w:val="00E843B4"/>
    <w:rsid w:val="00E84465"/>
    <w:rsid w:val="00E84753"/>
    <w:rsid w:val="00E8475D"/>
    <w:rsid w:val="00E84A5E"/>
    <w:rsid w:val="00E855F0"/>
    <w:rsid w:val="00E8563F"/>
    <w:rsid w:val="00E85E28"/>
    <w:rsid w:val="00E8649C"/>
    <w:rsid w:val="00E8697F"/>
    <w:rsid w:val="00E86C15"/>
    <w:rsid w:val="00E86F0A"/>
    <w:rsid w:val="00E86FB8"/>
    <w:rsid w:val="00E874F7"/>
    <w:rsid w:val="00E87DF7"/>
    <w:rsid w:val="00E9006F"/>
    <w:rsid w:val="00E905BF"/>
    <w:rsid w:val="00E909C8"/>
    <w:rsid w:val="00E90CBA"/>
    <w:rsid w:val="00E90D50"/>
    <w:rsid w:val="00E90E20"/>
    <w:rsid w:val="00E911CE"/>
    <w:rsid w:val="00E919F9"/>
    <w:rsid w:val="00E91B7B"/>
    <w:rsid w:val="00E91BDE"/>
    <w:rsid w:val="00E91DE2"/>
    <w:rsid w:val="00E91F48"/>
    <w:rsid w:val="00E91FC9"/>
    <w:rsid w:val="00E9263A"/>
    <w:rsid w:val="00E927BB"/>
    <w:rsid w:val="00E92882"/>
    <w:rsid w:val="00E92AC0"/>
    <w:rsid w:val="00E92C65"/>
    <w:rsid w:val="00E936F6"/>
    <w:rsid w:val="00E93973"/>
    <w:rsid w:val="00E93AEC"/>
    <w:rsid w:val="00E9443A"/>
    <w:rsid w:val="00E94C84"/>
    <w:rsid w:val="00E94C9E"/>
    <w:rsid w:val="00E94EB9"/>
    <w:rsid w:val="00E95072"/>
    <w:rsid w:val="00E951DE"/>
    <w:rsid w:val="00E95531"/>
    <w:rsid w:val="00E9595D"/>
    <w:rsid w:val="00E95CE8"/>
    <w:rsid w:val="00E96083"/>
    <w:rsid w:val="00E9696F"/>
    <w:rsid w:val="00E96B48"/>
    <w:rsid w:val="00E97CCB"/>
    <w:rsid w:val="00EA0010"/>
    <w:rsid w:val="00EA022E"/>
    <w:rsid w:val="00EA037C"/>
    <w:rsid w:val="00EA0AE4"/>
    <w:rsid w:val="00EA0F03"/>
    <w:rsid w:val="00EA0F92"/>
    <w:rsid w:val="00EA14B8"/>
    <w:rsid w:val="00EA1563"/>
    <w:rsid w:val="00EA189C"/>
    <w:rsid w:val="00EA1919"/>
    <w:rsid w:val="00EA1BD7"/>
    <w:rsid w:val="00EA257B"/>
    <w:rsid w:val="00EA2649"/>
    <w:rsid w:val="00EA29B1"/>
    <w:rsid w:val="00EA2A89"/>
    <w:rsid w:val="00EA3094"/>
    <w:rsid w:val="00EA30CB"/>
    <w:rsid w:val="00EA315D"/>
    <w:rsid w:val="00EA33D2"/>
    <w:rsid w:val="00EA3490"/>
    <w:rsid w:val="00EA3615"/>
    <w:rsid w:val="00EA3642"/>
    <w:rsid w:val="00EA3722"/>
    <w:rsid w:val="00EA373B"/>
    <w:rsid w:val="00EA38B1"/>
    <w:rsid w:val="00EA3A6B"/>
    <w:rsid w:val="00EA3CA6"/>
    <w:rsid w:val="00EA4040"/>
    <w:rsid w:val="00EA4366"/>
    <w:rsid w:val="00EA4812"/>
    <w:rsid w:val="00EA4860"/>
    <w:rsid w:val="00EA4B60"/>
    <w:rsid w:val="00EA4D2F"/>
    <w:rsid w:val="00EA5408"/>
    <w:rsid w:val="00EA548D"/>
    <w:rsid w:val="00EA5520"/>
    <w:rsid w:val="00EA596D"/>
    <w:rsid w:val="00EA5E11"/>
    <w:rsid w:val="00EA5FF7"/>
    <w:rsid w:val="00EA6098"/>
    <w:rsid w:val="00EA64A0"/>
    <w:rsid w:val="00EA685A"/>
    <w:rsid w:val="00EA6EA0"/>
    <w:rsid w:val="00EA750E"/>
    <w:rsid w:val="00EA782D"/>
    <w:rsid w:val="00EA7CB2"/>
    <w:rsid w:val="00EB032D"/>
    <w:rsid w:val="00EB0376"/>
    <w:rsid w:val="00EB0382"/>
    <w:rsid w:val="00EB04EF"/>
    <w:rsid w:val="00EB0CA5"/>
    <w:rsid w:val="00EB118F"/>
    <w:rsid w:val="00EB119D"/>
    <w:rsid w:val="00EB1212"/>
    <w:rsid w:val="00EB1238"/>
    <w:rsid w:val="00EB13B6"/>
    <w:rsid w:val="00EB16B3"/>
    <w:rsid w:val="00EB19BC"/>
    <w:rsid w:val="00EB25EF"/>
    <w:rsid w:val="00EB27BE"/>
    <w:rsid w:val="00EB2834"/>
    <w:rsid w:val="00EB2A9E"/>
    <w:rsid w:val="00EB2F42"/>
    <w:rsid w:val="00EB2FAA"/>
    <w:rsid w:val="00EB3302"/>
    <w:rsid w:val="00EB3530"/>
    <w:rsid w:val="00EB355C"/>
    <w:rsid w:val="00EB35C7"/>
    <w:rsid w:val="00EB3936"/>
    <w:rsid w:val="00EB3C20"/>
    <w:rsid w:val="00EB3E93"/>
    <w:rsid w:val="00EB47CC"/>
    <w:rsid w:val="00EB4D54"/>
    <w:rsid w:val="00EB4EAE"/>
    <w:rsid w:val="00EB56A3"/>
    <w:rsid w:val="00EB5867"/>
    <w:rsid w:val="00EB5BF0"/>
    <w:rsid w:val="00EB5E9B"/>
    <w:rsid w:val="00EB5EDB"/>
    <w:rsid w:val="00EB66BB"/>
    <w:rsid w:val="00EB730A"/>
    <w:rsid w:val="00EB77EA"/>
    <w:rsid w:val="00EB7811"/>
    <w:rsid w:val="00EC0072"/>
    <w:rsid w:val="00EC03DA"/>
    <w:rsid w:val="00EC0716"/>
    <w:rsid w:val="00EC087D"/>
    <w:rsid w:val="00EC0A54"/>
    <w:rsid w:val="00EC0CB8"/>
    <w:rsid w:val="00EC0F87"/>
    <w:rsid w:val="00EC10FC"/>
    <w:rsid w:val="00EC118E"/>
    <w:rsid w:val="00EC18A3"/>
    <w:rsid w:val="00EC1C8A"/>
    <w:rsid w:val="00EC2044"/>
    <w:rsid w:val="00EC2101"/>
    <w:rsid w:val="00EC277E"/>
    <w:rsid w:val="00EC2796"/>
    <w:rsid w:val="00EC29F0"/>
    <w:rsid w:val="00EC2CA0"/>
    <w:rsid w:val="00EC2E84"/>
    <w:rsid w:val="00EC2EF4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3C4"/>
    <w:rsid w:val="00EC43CD"/>
    <w:rsid w:val="00EC451C"/>
    <w:rsid w:val="00EC47E0"/>
    <w:rsid w:val="00EC4A41"/>
    <w:rsid w:val="00EC4E50"/>
    <w:rsid w:val="00EC53FC"/>
    <w:rsid w:val="00EC558D"/>
    <w:rsid w:val="00EC5AE7"/>
    <w:rsid w:val="00EC6125"/>
    <w:rsid w:val="00EC61C7"/>
    <w:rsid w:val="00EC6A92"/>
    <w:rsid w:val="00EC6C38"/>
    <w:rsid w:val="00EC6C55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5"/>
    <w:rsid w:val="00ED0050"/>
    <w:rsid w:val="00ED0204"/>
    <w:rsid w:val="00ED0383"/>
    <w:rsid w:val="00ED0747"/>
    <w:rsid w:val="00ED0AA8"/>
    <w:rsid w:val="00ED0B68"/>
    <w:rsid w:val="00ED0D47"/>
    <w:rsid w:val="00ED0F22"/>
    <w:rsid w:val="00ED1348"/>
    <w:rsid w:val="00ED1556"/>
    <w:rsid w:val="00ED1CA5"/>
    <w:rsid w:val="00ED21BB"/>
    <w:rsid w:val="00ED2356"/>
    <w:rsid w:val="00ED28F1"/>
    <w:rsid w:val="00ED28F2"/>
    <w:rsid w:val="00ED2AAF"/>
    <w:rsid w:val="00ED2AFC"/>
    <w:rsid w:val="00ED2B52"/>
    <w:rsid w:val="00ED2DA9"/>
    <w:rsid w:val="00ED2DC1"/>
    <w:rsid w:val="00ED383C"/>
    <w:rsid w:val="00ED3AB3"/>
    <w:rsid w:val="00ED3CDE"/>
    <w:rsid w:val="00ED44FD"/>
    <w:rsid w:val="00ED4AE9"/>
    <w:rsid w:val="00ED52E9"/>
    <w:rsid w:val="00ED53C6"/>
    <w:rsid w:val="00ED5467"/>
    <w:rsid w:val="00ED5757"/>
    <w:rsid w:val="00ED58FD"/>
    <w:rsid w:val="00ED59EE"/>
    <w:rsid w:val="00ED5B53"/>
    <w:rsid w:val="00ED5EE7"/>
    <w:rsid w:val="00ED62EF"/>
    <w:rsid w:val="00ED63AA"/>
    <w:rsid w:val="00ED6E2F"/>
    <w:rsid w:val="00ED6ED0"/>
    <w:rsid w:val="00ED6FF7"/>
    <w:rsid w:val="00ED72B8"/>
    <w:rsid w:val="00ED7309"/>
    <w:rsid w:val="00ED73FB"/>
    <w:rsid w:val="00ED7540"/>
    <w:rsid w:val="00ED75B5"/>
    <w:rsid w:val="00ED7658"/>
    <w:rsid w:val="00ED76A8"/>
    <w:rsid w:val="00ED789F"/>
    <w:rsid w:val="00ED78CB"/>
    <w:rsid w:val="00ED7DEE"/>
    <w:rsid w:val="00ED7E96"/>
    <w:rsid w:val="00ED7FF8"/>
    <w:rsid w:val="00EE0036"/>
    <w:rsid w:val="00EE047B"/>
    <w:rsid w:val="00EE09A9"/>
    <w:rsid w:val="00EE0C31"/>
    <w:rsid w:val="00EE0DB5"/>
    <w:rsid w:val="00EE0E8D"/>
    <w:rsid w:val="00EE0F6B"/>
    <w:rsid w:val="00EE1249"/>
    <w:rsid w:val="00EE1876"/>
    <w:rsid w:val="00EE19BA"/>
    <w:rsid w:val="00EE1A50"/>
    <w:rsid w:val="00EE1B2C"/>
    <w:rsid w:val="00EE232F"/>
    <w:rsid w:val="00EE27A0"/>
    <w:rsid w:val="00EE28F3"/>
    <w:rsid w:val="00EE2CD2"/>
    <w:rsid w:val="00EE2F65"/>
    <w:rsid w:val="00EE310C"/>
    <w:rsid w:val="00EE31DE"/>
    <w:rsid w:val="00EE33DC"/>
    <w:rsid w:val="00EE35B2"/>
    <w:rsid w:val="00EE39E3"/>
    <w:rsid w:val="00EE3BF5"/>
    <w:rsid w:val="00EE3CFD"/>
    <w:rsid w:val="00EE45B5"/>
    <w:rsid w:val="00EE48B0"/>
    <w:rsid w:val="00EE4B33"/>
    <w:rsid w:val="00EE4EAE"/>
    <w:rsid w:val="00EE56BD"/>
    <w:rsid w:val="00EE5817"/>
    <w:rsid w:val="00EE5B22"/>
    <w:rsid w:val="00EE5E61"/>
    <w:rsid w:val="00EE6129"/>
    <w:rsid w:val="00EE625E"/>
    <w:rsid w:val="00EE6352"/>
    <w:rsid w:val="00EE6503"/>
    <w:rsid w:val="00EE65FC"/>
    <w:rsid w:val="00EE6845"/>
    <w:rsid w:val="00EE72BD"/>
    <w:rsid w:val="00EE7A03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EBA"/>
    <w:rsid w:val="00EF12FA"/>
    <w:rsid w:val="00EF16B7"/>
    <w:rsid w:val="00EF1AAA"/>
    <w:rsid w:val="00EF1F1C"/>
    <w:rsid w:val="00EF21D4"/>
    <w:rsid w:val="00EF2A1A"/>
    <w:rsid w:val="00EF325E"/>
    <w:rsid w:val="00EF350C"/>
    <w:rsid w:val="00EF3538"/>
    <w:rsid w:val="00EF3669"/>
    <w:rsid w:val="00EF3F1C"/>
    <w:rsid w:val="00EF4459"/>
    <w:rsid w:val="00EF460B"/>
    <w:rsid w:val="00EF477C"/>
    <w:rsid w:val="00EF47B8"/>
    <w:rsid w:val="00EF4BF4"/>
    <w:rsid w:val="00EF4E8F"/>
    <w:rsid w:val="00EF55D7"/>
    <w:rsid w:val="00EF57D9"/>
    <w:rsid w:val="00EF5C0F"/>
    <w:rsid w:val="00EF5D0F"/>
    <w:rsid w:val="00EF5EE0"/>
    <w:rsid w:val="00EF60F5"/>
    <w:rsid w:val="00EF66BB"/>
    <w:rsid w:val="00EF6B7E"/>
    <w:rsid w:val="00EF6BC3"/>
    <w:rsid w:val="00EF7260"/>
    <w:rsid w:val="00EF7291"/>
    <w:rsid w:val="00EF7398"/>
    <w:rsid w:val="00EF7471"/>
    <w:rsid w:val="00EF7500"/>
    <w:rsid w:val="00EF7688"/>
    <w:rsid w:val="00EF76A7"/>
    <w:rsid w:val="00EF7969"/>
    <w:rsid w:val="00EF7C1A"/>
    <w:rsid w:val="00F00034"/>
    <w:rsid w:val="00F001FC"/>
    <w:rsid w:val="00F00AA2"/>
    <w:rsid w:val="00F00ABE"/>
    <w:rsid w:val="00F0104B"/>
    <w:rsid w:val="00F0110B"/>
    <w:rsid w:val="00F0180D"/>
    <w:rsid w:val="00F01A7C"/>
    <w:rsid w:val="00F01D2E"/>
    <w:rsid w:val="00F02080"/>
    <w:rsid w:val="00F02456"/>
    <w:rsid w:val="00F028FD"/>
    <w:rsid w:val="00F0294C"/>
    <w:rsid w:val="00F02BB1"/>
    <w:rsid w:val="00F02BB6"/>
    <w:rsid w:val="00F02C5F"/>
    <w:rsid w:val="00F02DC4"/>
    <w:rsid w:val="00F02F19"/>
    <w:rsid w:val="00F03253"/>
    <w:rsid w:val="00F03369"/>
    <w:rsid w:val="00F034AC"/>
    <w:rsid w:val="00F03501"/>
    <w:rsid w:val="00F0350F"/>
    <w:rsid w:val="00F035BA"/>
    <w:rsid w:val="00F036C1"/>
    <w:rsid w:val="00F03801"/>
    <w:rsid w:val="00F03C12"/>
    <w:rsid w:val="00F03EBB"/>
    <w:rsid w:val="00F04380"/>
    <w:rsid w:val="00F043CC"/>
    <w:rsid w:val="00F044C1"/>
    <w:rsid w:val="00F046D9"/>
    <w:rsid w:val="00F04DC3"/>
    <w:rsid w:val="00F04DE5"/>
    <w:rsid w:val="00F0501D"/>
    <w:rsid w:val="00F054D5"/>
    <w:rsid w:val="00F055FA"/>
    <w:rsid w:val="00F056AD"/>
    <w:rsid w:val="00F056BE"/>
    <w:rsid w:val="00F05B20"/>
    <w:rsid w:val="00F05BDC"/>
    <w:rsid w:val="00F05DA4"/>
    <w:rsid w:val="00F05EAD"/>
    <w:rsid w:val="00F05F7D"/>
    <w:rsid w:val="00F061E7"/>
    <w:rsid w:val="00F06B4D"/>
    <w:rsid w:val="00F07170"/>
    <w:rsid w:val="00F075D4"/>
    <w:rsid w:val="00F07B52"/>
    <w:rsid w:val="00F07DBA"/>
    <w:rsid w:val="00F07E0B"/>
    <w:rsid w:val="00F07E6E"/>
    <w:rsid w:val="00F105EF"/>
    <w:rsid w:val="00F10D53"/>
    <w:rsid w:val="00F10E85"/>
    <w:rsid w:val="00F10F65"/>
    <w:rsid w:val="00F1106C"/>
    <w:rsid w:val="00F11178"/>
    <w:rsid w:val="00F1121C"/>
    <w:rsid w:val="00F113E3"/>
    <w:rsid w:val="00F119AD"/>
    <w:rsid w:val="00F11B29"/>
    <w:rsid w:val="00F11E15"/>
    <w:rsid w:val="00F12266"/>
    <w:rsid w:val="00F122B4"/>
    <w:rsid w:val="00F12490"/>
    <w:rsid w:val="00F1251B"/>
    <w:rsid w:val="00F1253E"/>
    <w:rsid w:val="00F1268A"/>
    <w:rsid w:val="00F12AA4"/>
    <w:rsid w:val="00F12B56"/>
    <w:rsid w:val="00F12C9B"/>
    <w:rsid w:val="00F13565"/>
    <w:rsid w:val="00F140C6"/>
    <w:rsid w:val="00F142F3"/>
    <w:rsid w:val="00F14393"/>
    <w:rsid w:val="00F14F71"/>
    <w:rsid w:val="00F15767"/>
    <w:rsid w:val="00F15842"/>
    <w:rsid w:val="00F15B43"/>
    <w:rsid w:val="00F164AF"/>
    <w:rsid w:val="00F1664D"/>
    <w:rsid w:val="00F1669B"/>
    <w:rsid w:val="00F166F0"/>
    <w:rsid w:val="00F16787"/>
    <w:rsid w:val="00F169AD"/>
    <w:rsid w:val="00F16A29"/>
    <w:rsid w:val="00F16A73"/>
    <w:rsid w:val="00F16BBD"/>
    <w:rsid w:val="00F16CBB"/>
    <w:rsid w:val="00F16F7B"/>
    <w:rsid w:val="00F17015"/>
    <w:rsid w:val="00F170DC"/>
    <w:rsid w:val="00F17538"/>
    <w:rsid w:val="00F1759E"/>
    <w:rsid w:val="00F177ED"/>
    <w:rsid w:val="00F17E21"/>
    <w:rsid w:val="00F17EEC"/>
    <w:rsid w:val="00F17F8F"/>
    <w:rsid w:val="00F20103"/>
    <w:rsid w:val="00F20315"/>
    <w:rsid w:val="00F20324"/>
    <w:rsid w:val="00F209B7"/>
    <w:rsid w:val="00F209D4"/>
    <w:rsid w:val="00F20C1A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59"/>
    <w:rsid w:val="00F21FA5"/>
    <w:rsid w:val="00F22100"/>
    <w:rsid w:val="00F2213A"/>
    <w:rsid w:val="00F221DF"/>
    <w:rsid w:val="00F22486"/>
    <w:rsid w:val="00F226FD"/>
    <w:rsid w:val="00F22CA5"/>
    <w:rsid w:val="00F22D6D"/>
    <w:rsid w:val="00F2337E"/>
    <w:rsid w:val="00F23591"/>
    <w:rsid w:val="00F2386A"/>
    <w:rsid w:val="00F238B0"/>
    <w:rsid w:val="00F23A2E"/>
    <w:rsid w:val="00F23AF3"/>
    <w:rsid w:val="00F23BB3"/>
    <w:rsid w:val="00F23EF2"/>
    <w:rsid w:val="00F242DE"/>
    <w:rsid w:val="00F244F4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65CA"/>
    <w:rsid w:val="00F266DA"/>
    <w:rsid w:val="00F26886"/>
    <w:rsid w:val="00F26DD6"/>
    <w:rsid w:val="00F27049"/>
    <w:rsid w:val="00F273C6"/>
    <w:rsid w:val="00F274EE"/>
    <w:rsid w:val="00F27981"/>
    <w:rsid w:val="00F27AB2"/>
    <w:rsid w:val="00F27BD5"/>
    <w:rsid w:val="00F30081"/>
    <w:rsid w:val="00F30732"/>
    <w:rsid w:val="00F30E73"/>
    <w:rsid w:val="00F31145"/>
    <w:rsid w:val="00F31A4E"/>
    <w:rsid w:val="00F31BFD"/>
    <w:rsid w:val="00F31CAE"/>
    <w:rsid w:val="00F31DC7"/>
    <w:rsid w:val="00F31E5C"/>
    <w:rsid w:val="00F31F33"/>
    <w:rsid w:val="00F31FD4"/>
    <w:rsid w:val="00F322C3"/>
    <w:rsid w:val="00F3252D"/>
    <w:rsid w:val="00F3267B"/>
    <w:rsid w:val="00F327C0"/>
    <w:rsid w:val="00F32C49"/>
    <w:rsid w:val="00F3357F"/>
    <w:rsid w:val="00F338DC"/>
    <w:rsid w:val="00F344C3"/>
    <w:rsid w:val="00F34D1C"/>
    <w:rsid w:val="00F35411"/>
    <w:rsid w:val="00F35712"/>
    <w:rsid w:val="00F35761"/>
    <w:rsid w:val="00F3596F"/>
    <w:rsid w:val="00F35A01"/>
    <w:rsid w:val="00F35EB6"/>
    <w:rsid w:val="00F35F11"/>
    <w:rsid w:val="00F36142"/>
    <w:rsid w:val="00F36170"/>
    <w:rsid w:val="00F361FF"/>
    <w:rsid w:val="00F372AF"/>
    <w:rsid w:val="00F37721"/>
    <w:rsid w:val="00F37CFF"/>
    <w:rsid w:val="00F403C9"/>
    <w:rsid w:val="00F4082B"/>
    <w:rsid w:val="00F40B49"/>
    <w:rsid w:val="00F4132B"/>
    <w:rsid w:val="00F4180B"/>
    <w:rsid w:val="00F4195A"/>
    <w:rsid w:val="00F41DE5"/>
    <w:rsid w:val="00F41EBC"/>
    <w:rsid w:val="00F42001"/>
    <w:rsid w:val="00F4259A"/>
    <w:rsid w:val="00F426AE"/>
    <w:rsid w:val="00F42947"/>
    <w:rsid w:val="00F42977"/>
    <w:rsid w:val="00F42B29"/>
    <w:rsid w:val="00F42D28"/>
    <w:rsid w:val="00F42E43"/>
    <w:rsid w:val="00F4302B"/>
    <w:rsid w:val="00F43196"/>
    <w:rsid w:val="00F432D4"/>
    <w:rsid w:val="00F43455"/>
    <w:rsid w:val="00F439CD"/>
    <w:rsid w:val="00F43AFC"/>
    <w:rsid w:val="00F43C10"/>
    <w:rsid w:val="00F43CED"/>
    <w:rsid w:val="00F441C3"/>
    <w:rsid w:val="00F443C9"/>
    <w:rsid w:val="00F448A9"/>
    <w:rsid w:val="00F44992"/>
    <w:rsid w:val="00F45122"/>
    <w:rsid w:val="00F45372"/>
    <w:rsid w:val="00F45545"/>
    <w:rsid w:val="00F45A0A"/>
    <w:rsid w:val="00F45A10"/>
    <w:rsid w:val="00F45F75"/>
    <w:rsid w:val="00F46353"/>
    <w:rsid w:val="00F4685B"/>
    <w:rsid w:val="00F46B9B"/>
    <w:rsid w:val="00F46DB0"/>
    <w:rsid w:val="00F475E9"/>
    <w:rsid w:val="00F50085"/>
    <w:rsid w:val="00F50179"/>
    <w:rsid w:val="00F50600"/>
    <w:rsid w:val="00F506F8"/>
    <w:rsid w:val="00F50994"/>
    <w:rsid w:val="00F5099A"/>
    <w:rsid w:val="00F50A6D"/>
    <w:rsid w:val="00F50C4E"/>
    <w:rsid w:val="00F50FED"/>
    <w:rsid w:val="00F513D4"/>
    <w:rsid w:val="00F51B1F"/>
    <w:rsid w:val="00F52009"/>
    <w:rsid w:val="00F52A32"/>
    <w:rsid w:val="00F52C25"/>
    <w:rsid w:val="00F52C93"/>
    <w:rsid w:val="00F530DF"/>
    <w:rsid w:val="00F53937"/>
    <w:rsid w:val="00F53D97"/>
    <w:rsid w:val="00F544CE"/>
    <w:rsid w:val="00F54605"/>
    <w:rsid w:val="00F5495B"/>
    <w:rsid w:val="00F54D3E"/>
    <w:rsid w:val="00F54FA9"/>
    <w:rsid w:val="00F55074"/>
    <w:rsid w:val="00F550E5"/>
    <w:rsid w:val="00F550F8"/>
    <w:rsid w:val="00F5538F"/>
    <w:rsid w:val="00F55BF6"/>
    <w:rsid w:val="00F55CE1"/>
    <w:rsid w:val="00F5620D"/>
    <w:rsid w:val="00F56269"/>
    <w:rsid w:val="00F56FF9"/>
    <w:rsid w:val="00F571E8"/>
    <w:rsid w:val="00F57432"/>
    <w:rsid w:val="00F57621"/>
    <w:rsid w:val="00F5762C"/>
    <w:rsid w:val="00F57CCA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142"/>
    <w:rsid w:val="00F6155E"/>
    <w:rsid w:val="00F616EE"/>
    <w:rsid w:val="00F61888"/>
    <w:rsid w:val="00F6236E"/>
    <w:rsid w:val="00F623AD"/>
    <w:rsid w:val="00F6243A"/>
    <w:rsid w:val="00F625A2"/>
    <w:rsid w:val="00F6277B"/>
    <w:rsid w:val="00F627BC"/>
    <w:rsid w:val="00F62A9C"/>
    <w:rsid w:val="00F62E97"/>
    <w:rsid w:val="00F632AB"/>
    <w:rsid w:val="00F636E4"/>
    <w:rsid w:val="00F63959"/>
    <w:rsid w:val="00F63A6F"/>
    <w:rsid w:val="00F63CE1"/>
    <w:rsid w:val="00F63F73"/>
    <w:rsid w:val="00F63F88"/>
    <w:rsid w:val="00F640FE"/>
    <w:rsid w:val="00F6491B"/>
    <w:rsid w:val="00F64ADA"/>
    <w:rsid w:val="00F64AF1"/>
    <w:rsid w:val="00F64B16"/>
    <w:rsid w:val="00F64ED5"/>
    <w:rsid w:val="00F64FD3"/>
    <w:rsid w:val="00F6501F"/>
    <w:rsid w:val="00F65351"/>
    <w:rsid w:val="00F654D6"/>
    <w:rsid w:val="00F656A6"/>
    <w:rsid w:val="00F6576B"/>
    <w:rsid w:val="00F6599D"/>
    <w:rsid w:val="00F65A97"/>
    <w:rsid w:val="00F65B75"/>
    <w:rsid w:val="00F65DC8"/>
    <w:rsid w:val="00F65EE6"/>
    <w:rsid w:val="00F65FB7"/>
    <w:rsid w:val="00F66540"/>
    <w:rsid w:val="00F669A0"/>
    <w:rsid w:val="00F66BA7"/>
    <w:rsid w:val="00F66F01"/>
    <w:rsid w:val="00F6715C"/>
    <w:rsid w:val="00F673BF"/>
    <w:rsid w:val="00F67752"/>
    <w:rsid w:val="00F67893"/>
    <w:rsid w:val="00F67AD1"/>
    <w:rsid w:val="00F67F38"/>
    <w:rsid w:val="00F67FCD"/>
    <w:rsid w:val="00F7022A"/>
    <w:rsid w:val="00F70402"/>
    <w:rsid w:val="00F70664"/>
    <w:rsid w:val="00F70BB7"/>
    <w:rsid w:val="00F70C2D"/>
    <w:rsid w:val="00F70CCC"/>
    <w:rsid w:val="00F713DB"/>
    <w:rsid w:val="00F71564"/>
    <w:rsid w:val="00F71616"/>
    <w:rsid w:val="00F717AE"/>
    <w:rsid w:val="00F717C2"/>
    <w:rsid w:val="00F71E1A"/>
    <w:rsid w:val="00F71FE7"/>
    <w:rsid w:val="00F7200A"/>
    <w:rsid w:val="00F7225A"/>
    <w:rsid w:val="00F72281"/>
    <w:rsid w:val="00F722D5"/>
    <w:rsid w:val="00F725A4"/>
    <w:rsid w:val="00F7315B"/>
    <w:rsid w:val="00F73562"/>
    <w:rsid w:val="00F735D9"/>
    <w:rsid w:val="00F739BB"/>
    <w:rsid w:val="00F73C32"/>
    <w:rsid w:val="00F73CCA"/>
    <w:rsid w:val="00F74449"/>
    <w:rsid w:val="00F74826"/>
    <w:rsid w:val="00F74875"/>
    <w:rsid w:val="00F74E4C"/>
    <w:rsid w:val="00F74FF3"/>
    <w:rsid w:val="00F75458"/>
    <w:rsid w:val="00F7545D"/>
    <w:rsid w:val="00F75473"/>
    <w:rsid w:val="00F757D7"/>
    <w:rsid w:val="00F75AA7"/>
    <w:rsid w:val="00F75F72"/>
    <w:rsid w:val="00F765FD"/>
    <w:rsid w:val="00F76699"/>
    <w:rsid w:val="00F769B0"/>
    <w:rsid w:val="00F76B42"/>
    <w:rsid w:val="00F76D8D"/>
    <w:rsid w:val="00F772F7"/>
    <w:rsid w:val="00F77D0B"/>
    <w:rsid w:val="00F803F7"/>
    <w:rsid w:val="00F80695"/>
    <w:rsid w:val="00F80707"/>
    <w:rsid w:val="00F80936"/>
    <w:rsid w:val="00F8095A"/>
    <w:rsid w:val="00F809D3"/>
    <w:rsid w:val="00F80B30"/>
    <w:rsid w:val="00F80DC4"/>
    <w:rsid w:val="00F80FD2"/>
    <w:rsid w:val="00F811F5"/>
    <w:rsid w:val="00F81304"/>
    <w:rsid w:val="00F81341"/>
    <w:rsid w:val="00F81855"/>
    <w:rsid w:val="00F819C1"/>
    <w:rsid w:val="00F81AE8"/>
    <w:rsid w:val="00F81B5C"/>
    <w:rsid w:val="00F81DE5"/>
    <w:rsid w:val="00F82045"/>
    <w:rsid w:val="00F8255C"/>
    <w:rsid w:val="00F825C8"/>
    <w:rsid w:val="00F826CF"/>
    <w:rsid w:val="00F82CCB"/>
    <w:rsid w:val="00F83B1B"/>
    <w:rsid w:val="00F83B9C"/>
    <w:rsid w:val="00F840DA"/>
    <w:rsid w:val="00F842E0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5129"/>
    <w:rsid w:val="00F85209"/>
    <w:rsid w:val="00F8531E"/>
    <w:rsid w:val="00F85394"/>
    <w:rsid w:val="00F853C9"/>
    <w:rsid w:val="00F85559"/>
    <w:rsid w:val="00F85686"/>
    <w:rsid w:val="00F856A2"/>
    <w:rsid w:val="00F85707"/>
    <w:rsid w:val="00F8592A"/>
    <w:rsid w:val="00F85ADE"/>
    <w:rsid w:val="00F85DDE"/>
    <w:rsid w:val="00F85F17"/>
    <w:rsid w:val="00F8627B"/>
    <w:rsid w:val="00F862AA"/>
    <w:rsid w:val="00F864A2"/>
    <w:rsid w:val="00F86F3E"/>
    <w:rsid w:val="00F871A8"/>
    <w:rsid w:val="00F87722"/>
    <w:rsid w:val="00F879C0"/>
    <w:rsid w:val="00F87C1B"/>
    <w:rsid w:val="00F87CE9"/>
    <w:rsid w:val="00F87D6A"/>
    <w:rsid w:val="00F87F9B"/>
    <w:rsid w:val="00F900F4"/>
    <w:rsid w:val="00F904C9"/>
    <w:rsid w:val="00F907BB"/>
    <w:rsid w:val="00F90AA8"/>
    <w:rsid w:val="00F90E09"/>
    <w:rsid w:val="00F90F4C"/>
    <w:rsid w:val="00F91E66"/>
    <w:rsid w:val="00F920A9"/>
    <w:rsid w:val="00F92116"/>
    <w:rsid w:val="00F92128"/>
    <w:rsid w:val="00F92371"/>
    <w:rsid w:val="00F92AF1"/>
    <w:rsid w:val="00F92F0A"/>
    <w:rsid w:val="00F92F8D"/>
    <w:rsid w:val="00F93043"/>
    <w:rsid w:val="00F930DF"/>
    <w:rsid w:val="00F9369C"/>
    <w:rsid w:val="00F9384E"/>
    <w:rsid w:val="00F939F6"/>
    <w:rsid w:val="00F93A6A"/>
    <w:rsid w:val="00F93DA7"/>
    <w:rsid w:val="00F9405E"/>
    <w:rsid w:val="00F944EF"/>
    <w:rsid w:val="00F94504"/>
    <w:rsid w:val="00F94681"/>
    <w:rsid w:val="00F94769"/>
    <w:rsid w:val="00F94819"/>
    <w:rsid w:val="00F94A38"/>
    <w:rsid w:val="00F94C81"/>
    <w:rsid w:val="00F94DA5"/>
    <w:rsid w:val="00F94DC2"/>
    <w:rsid w:val="00F94E1C"/>
    <w:rsid w:val="00F94E60"/>
    <w:rsid w:val="00F95065"/>
    <w:rsid w:val="00F9526B"/>
    <w:rsid w:val="00F95306"/>
    <w:rsid w:val="00F95588"/>
    <w:rsid w:val="00F9567E"/>
    <w:rsid w:val="00F9585B"/>
    <w:rsid w:val="00F958A5"/>
    <w:rsid w:val="00F95978"/>
    <w:rsid w:val="00F95B07"/>
    <w:rsid w:val="00F95E46"/>
    <w:rsid w:val="00F96205"/>
    <w:rsid w:val="00F96459"/>
    <w:rsid w:val="00F96644"/>
    <w:rsid w:val="00F96671"/>
    <w:rsid w:val="00F96C77"/>
    <w:rsid w:val="00F96F2C"/>
    <w:rsid w:val="00F96F3A"/>
    <w:rsid w:val="00F97286"/>
    <w:rsid w:val="00F97476"/>
    <w:rsid w:val="00F97554"/>
    <w:rsid w:val="00F97B3E"/>
    <w:rsid w:val="00F97BAE"/>
    <w:rsid w:val="00F97D5F"/>
    <w:rsid w:val="00F97D62"/>
    <w:rsid w:val="00F97DB8"/>
    <w:rsid w:val="00FA003D"/>
    <w:rsid w:val="00FA00E0"/>
    <w:rsid w:val="00FA026D"/>
    <w:rsid w:val="00FA04A4"/>
    <w:rsid w:val="00FA0961"/>
    <w:rsid w:val="00FA0CF7"/>
    <w:rsid w:val="00FA1094"/>
    <w:rsid w:val="00FA1104"/>
    <w:rsid w:val="00FA165C"/>
    <w:rsid w:val="00FA1747"/>
    <w:rsid w:val="00FA1D4B"/>
    <w:rsid w:val="00FA2057"/>
    <w:rsid w:val="00FA21B8"/>
    <w:rsid w:val="00FA284C"/>
    <w:rsid w:val="00FA2C74"/>
    <w:rsid w:val="00FA2E13"/>
    <w:rsid w:val="00FA33F0"/>
    <w:rsid w:val="00FA37DB"/>
    <w:rsid w:val="00FA400B"/>
    <w:rsid w:val="00FA404B"/>
    <w:rsid w:val="00FA4136"/>
    <w:rsid w:val="00FA4308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E0A"/>
    <w:rsid w:val="00FA7281"/>
    <w:rsid w:val="00FA7360"/>
    <w:rsid w:val="00FA7432"/>
    <w:rsid w:val="00FA7851"/>
    <w:rsid w:val="00FA78E1"/>
    <w:rsid w:val="00FA7AF8"/>
    <w:rsid w:val="00FA7CD2"/>
    <w:rsid w:val="00FA7DD0"/>
    <w:rsid w:val="00FA7E31"/>
    <w:rsid w:val="00FB01C7"/>
    <w:rsid w:val="00FB060C"/>
    <w:rsid w:val="00FB09F1"/>
    <w:rsid w:val="00FB0A45"/>
    <w:rsid w:val="00FB0CCF"/>
    <w:rsid w:val="00FB0F04"/>
    <w:rsid w:val="00FB10AB"/>
    <w:rsid w:val="00FB1154"/>
    <w:rsid w:val="00FB136D"/>
    <w:rsid w:val="00FB17B7"/>
    <w:rsid w:val="00FB180A"/>
    <w:rsid w:val="00FB1896"/>
    <w:rsid w:val="00FB18F4"/>
    <w:rsid w:val="00FB1947"/>
    <w:rsid w:val="00FB1A8F"/>
    <w:rsid w:val="00FB1C81"/>
    <w:rsid w:val="00FB2187"/>
    <w:rsid w:val="00FB22BC"/>
    <w:rsid w:val="00FB2440"/>
    <w:rsid w:val="00FB2451"/>
    <w:rsid w:val="00FB2704"/>
    <w:rsid w:val="00FB2A5D"/>
    <w:rsid w:val="00FB2E88"/>
    <w:rsid w:val="00FB300C"/>
    <w:rsid w:val="00FB306F"/>
    <w:rsid w:val="00FB3111"/>
    <w:rsid w:val="00FB356B"/>
    <w:rsid w:val="00FB35DD"/>
    <w:rsid w:val="00FB3683"/>
    <w:rsid w:val="00FB398D"/>
    <w:rsid w:val="00FB42D8"/>
    <w:rsid w:val="00FB4581"/>
    <w:rsid w:val="00FB4691"/>
    <w:rsid w:val="00FB48B7"/>
    <w:rsid w:val="00FB5247"/>
    <w:rsid w:val="00FB5249"/>
    <w:rsid w:val="00FB5883"/>
    <w:rsid w:val="00FB5A52"/>
    <w:rsid w:val="00FB5E60"/>
    <w:rsid w:val="00FB6107"/>
    <w:rsid w:val="00FB622C"/>
    <w:rsid w:val="00FB6259"/>
    <w:rsid w:val="00FB66E6"/>
    <w:rsid w:val="00FB69FE"/>
    <w:rsid w:val="00FB6A19"/>
    <w:rsid w:val="00FB6B50"/>
    <w:rsid w:val="00FB6E4C"/>
    <w:rsid w:val="00FB707A"/>
    <w:rsid w:val="00FB70D4"/>
    <w:rsid w:val="00FB7124"/>
    <w:rsid w:val="00FB7777"/>
    <w:rsid w:val="00FB78DD"/>
    <w:rsid w:val="00FB7C8D"/>
    <w:rsid w:val="00FB7E58"/>
    <w:rsid w:val="00FB7ECE"/>
    <w:rsid w:val="00FC0693"/>
    <w:rsid w:val="00FC0876"/>
    <w:rsid w:val="00FC0AE8"/>
    <w:rsid w:val="00FC115E"/>
    <w:rsid w:val="00FC1346"/>
    <w:rsid w:val="00FC15E6"/>
    <w:rsid w:val="00FC1CAF"/>
    <w:rsid w:val="00FC2360"/>
    <w:rsid w:val="00FC2522"/>
    <w:rsid w:val="00FC2549"/>
    <w:rsid w:val="00FC3217"/>
    <w:rsid w:val="00FC32F9"/>
    <w:rsid w:val="00FC337C"/>
    <w:rsid w:val="00FC3653"/>
    <w:rsid w:val="00FC373D"/>
    <w:rsid w:val="00FC3966"/>
    <w:rsid w:val="00FC396F"/>
    <w:rsid w:val="00FC3E13"/>
    <w:rsid w:val="00FC41EF"/>
    <w:rsid w:val="00FC44F9"/>
    <w:rsid w:val="00FC4573"/>
    <w:rsid w:val="00FC48D2"/>
    <w:rsid w:val="00FC48E4"/>
    <w:rsid w:val="00FC4A58"/>
    <w:rsid w:val="00FC5368"/>
    <w:rsid w:val="00FC5AE0"/>
    <w:rsid w:val="00FC5C5F"/>
    <w:rsid w:val="00FC5F43"/>
    <w:rsid w:val="00FC60F5"/>
    <w:rsid w:val="00FC6176"/>
    <w:rsid w:val="00FC6F0F"/>
    <w:rsid w:val="00FC7912"/>
    <w:rsid w:val="00FC7CAA"/>
    <w:rsid w:val="00FD0172"/>
    <w:rsid w:val="00FD0216"/>
    <w:rsid w:val="00FD04C2"/>
    <w:rsid w:val="00FD051D"/>
    <w:rsid w:val="00FD0737"/>
    <w:rsid w:val="00FD0C74"/>
    <w:rsid w:val="00FD0C7F"/>
    <w:rsid w:val="00FD0DBF"/>
    <w:rsid w:val="00FD1622"/>
    <w:rsid w:val="00FD16A0"/>
    <w:rsid w:val="00FD1716"/>
    <w:rsid w:val="00FD17F3"/>
    <w:rsid w:val="00FD1892"/>
    <w:rsid w:val="00FD283F"/>
    <w:rsid w:val="00FD2A71"/>
    <w:rsid w:val="00FD2AC6"/>
    <w:rsid w:val="00FD2BBD"/>
    <w:rsid w:val="00FD2F14"/>
    <w:rsid w:val="00FD302E"/>
    <w:rsid w:val="00FD3168"/>
    <w:rsid w:val="00FD31DB"/>
    <w:rsid w:val="00FD3694"/>
    <w:rsid w:val="00FD39E5"/>
    <w:rsid w:val="00FD3A85"/>
    <w:rsid w:val="00FD3D0A"/>
    <w:rsid w:val="00FD3EA3"/>
    <w:rsid w:val="00FD4018"/>
    <w:rsid w:val="00FD41DA"/>
    <w:rsid w:val="00FD4723"/>
    <w:rsid w:val="00FD49CB"/>
    <w:rsid w:val="00FD4A4A"/>
    <w:rsid w:val="00FD4CF8"/>
    <w:rsid w:val="00FD4E47"/>
    <w:rsid w:val="00FD5031"/>
    <w:rsid w:val="00FD57C7"/>
    <w:rsid w:val="00FD5D09"/>
    <w:rsid w:val="00FD5FF7"/>
    <w:rsid w:val="00FD6134"/>
    <w:rsid w:val="00FD61B0"/>
    <w:rsid w:val="00FD6664"/>
    <w:rsid w:val="00FD68C1"/>
    <w:rsid w:val="00FD6BB6"/>
    <w:rsid w:val="00FD6CD4"/>
    <w:rsid w:val="00FD70BB"/>
    <w:rsid w:val="00FD71EC"/>
    <w:rsid w:val="00FD734B"/>
    <w:rsid w:val="00FD73D6"/>
    <w:rsid w:val="00FD7486"/>
    <w:rsid w:val="00FD7A60"/>
    <w:rsid w:val="00FD7C85"/>
    <w:rsid w:val="00FD7F7D"/>
    <w:rsid w:val="00FE0083"/>
    <w:rsid w:val="00FE05D3"/>
    <w:rsid w:val="00FE0647"/>
    <w:rsid w:val="00FE06E7"/>
    <w:rsid w:val="00FE095B"/>
    <w:rsid w:val="00FE0ADB"/>
    <w:rsid w:val="00FE1252"/>
    <w:rsid w:val="00FE1D4A"/>
    <w:rsid w:val="00FE1DF6"/>
    <w:rsid w:val="00FE1FAF"/>
    <w:rsid w:val="00FE200F"/>
    <w:rsid w:val="00FE2436"/>
    <w:rsid w:val="00FE2E5D"/>
    <w:rsid w:val="00FE2EF2"/>
    <w:rsid w:val="00FE30C2"/>
    <w:rsid w:val="00FE30FD"/>
    <w:rsid w:val="00FE3164"/>
    <w:rsid w:val="00FE3176"/>
    <w:rsid w:val="00FE356F"/>
    <w:rsid w:val="00FE360E"/>
    <w:rsid w:val="00FE38CD"/>
    <w:rsid w:val="00FE3933"/>
    <w:rsid w:val="00FE3BE2"/>
    <w:rsid w:val="00FE443A"/>
    <w:rsid w:val="00FE45D7"/>
    <w:rsid w:val="00FE486E"/>
    <w:rsid w:val="00FE4B48"/>
    <w:rsid w:val="00FE4E49"/>
    <w:rsid w:val="00FE5592"/>
    <w:rsid w:val="00FE5768"/>
    <w:rsid w:val="00FE59B0"/>
    <w:rsid w:val="00FE5A67"/>
    <w:rsid w:val="00FE5CD1"/>
    <w:rsid w:val="00FE5E7E"/>
    <w:rsid w:val="00FE65CC"/>
    <w:rsid w:val="00FE6895"/>
    <w:rsid w:val="00FE6DFA"/>
    <w:rsid w:val="00FE7093"/>
    <w:rsid w:val="00FE73C3"/>
    <w:rsid w:val="00FE78A1"/>
    <w:rsid w:val="00FE7920"/>
    <w:rsid w:val="00FE7AC8"/>
    <w:rsid w:val="00FE7B72"/>
    <w:rsid w:val="00FE7D61"/>
    <w:rsid w:val="00FF0010"/>
    <w:rsid w:val="00FF081D"/>
    <w:rsid w:val="00FF0C9D"/>
    <w:rsid w:val="00FF0E6C"/>
    <w:rsid w:val="00FF116C"/>
    <w:rsid w:val="00FF1192"/>
    <w:rsid w:val="00FF12A1"/>
    <w:rsid w:val="00FF1461"/>
    <w:rsid w:val="00FF14BF"/>
    <w:rsid w:val="00FF14D8"/>
    <w:rsid w:val="00FF15F5"/>
    <w:rsid w:val="00FF17B5"/>
    <w:rsid w:val="00FF1821"/>
    <w:rsid w:val="00FF18C9"/>
    <w:rsid w:val="00FF1AA6"/>
    <w:rsid w:val="00FF1AA8"/>
    <w:rsid w:val="00FF26FC"/>
    <w:rsid w:val="00FF27D6"/>
    <w:rsid w:val="00FF2810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E5F"/>
    <w:rsid w:val="00FF3ED3"/>
    <w:rsid w:val="00FF404B"/>
    <w:rsid w:val="00FF41FC"/>
    <w:rsid w:val="00FF429E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B1E"/>
    <w:rsid w:val="00FF6B58"/>
    <w:rsid w:val="00FF6B9E"/>
    <w:rsid w:val="00FF6DB2"/>
    <w:rsid w:val="00FF70AA"/>
    <w:rsid w:val="00FF7213"/>
    <w:rsid w:val="00FF744B"/>
    <w:rsid w:val="00FF776E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78C223A"/>
  <w15:docId w15:val="{8CC71F86-EA15-4C60-83B8-4FF92F6A4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B5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 w:hanging="56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AB5D9A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  <w:lang w:val="x-none" w:eastAsia="x-none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  <w:rPr>
      <w:lang w:val="x-none" w:eastAsia="x-none"/>
    </w:r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0229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customStyle="1" w:styleId="NFSsubtopic">
    <w:name w:val="NFS subtopic"/>
    <w:basedOn w:val="Normal"/>
    <w:link w:val="NFSsubtopicChar"/>
    <w:qFormat/>
    <w:rsid w:val="00E72C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  <w:lang w:val="x-none" w:eastAsia="x-none"/>
    </w:rPr>
  </w:style>
  <w:style w:type="character" w:customStyle="1" w:styleId="NFSTopicChar">
    <w:name w:val="NFS Topic Char"/>
    <w:link w:val="NFSTopic"/>
    <w:rsid w:val="000229D6"/>
    <w:rPr>
      <w:rFonts w:ascii="Angsana New" w:hAnsi="Angsana New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260EE2"/>
    <w:rPr>
      <w:rFonts w:ascii="Arial" w:hAnsi="Arial"/>
      <w:sz w:val="18"/>
      <w:szCs w:val="22"/>
    </w:rPr>
  </w:style>
  <w:style w:type="character" w:customStyle="1" w:styleId="NFSsubtopicChar">
    <w:name w:val="NFS subtopic Char"/>
    <w:link w:val="NFSsubtopic"/>
    <w:rsid w:val="00E72CFB"/>
    <w:rPr>
      <w:rFonts w:ascii="Angsana New" w:hAnsi="Angsana New"/>
      <w:i/>
      <w:iCs/>
      <w:sz w:val="30"/>
      <w:szCs w:val="30"/>
    </w:rPr>
  </w:style>
  <w:style w:type="paragraph" w:styleId="NormalWeb">
    <w:name w:val="Normal (Web)"/>
    <w:basedOn w:val="Normal"/>
    <w:uiPriority w:val="99"/>
    <w:unhideWhenUsed/>
    <w:rsid w:val="00925D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09813-43AC-4550-915A-6A599420F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446</TotalTime>
  <Pages>1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cp:lastModifiedBy>Pintusorn, Pianduangsri</cp:lastModifiedBy>
  <cp:revision>61</cp:revision>
  <cp:lastPrinted>2021-08-12T04:44:00Z</cp:lastPrinted>
  <dcterms:created xsi:type="dcterms:W3CDTF">2021-05-07T18:21:00Z</dcterms:created>
  <dcterms:modified xsi:type="dcterms:W3CDTF">2021-08-12T04:44:00Z</dcterms:modified>
</cp:coreProperties>
</file>