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3C5A5895" w:rsidR="00DB308D" w:rsidRPr="00C95EC8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C95EC8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C95EC8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</w:rPr>
        <w:br w:type="textWrapping" w:clear="all"/>
      </w:r>
    </w:p>
    <w:p w14:paraId="2B0E1FAA" w14:textId="77777777" w:rsidR="00D15EA5" w:rsidRPr="00C95EC8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C95EC8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C95EC8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C95EC8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605FF521" w:rsidR="00F20A86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</w:t>
      </w:r>
      <w:r w:rsidR="004E029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</w:t>
      </w:r>
      <w:r w:rsidR="00797CE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สดงฐานะ</w:t>
      </w:r>
      <w:r w:rsidR="00F84FB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</w:t>
      </w:r>
      <w:r w:rsidR="00E060D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84FB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E55D83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E55D8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5330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F20A86" w:rsidRPr="00C95EC8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404B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55D8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="00E55D8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E55D8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E55D8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="00E55D8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55D83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E55D8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55D8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DC2BFC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090875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</w:t>
      </w:r>
      <w:r w:rsidR="00986F9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9D1F8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55D83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CE0E1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090875">
        <w:rPr>
          <w:rFonts w:ascii="Browallia New" w:hAnsi="Browallia New" w:cs="Browallia New"/>
          <w:sz w:val="28"/>
          <w:szCs w:val="28"/>
          <w:lang w:bidi="th-TH"/>
        </w:rPr>
        <w:br/>
      </w:r>
      <w:r w:rsidR="003B7A1E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3B7A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รวมเรียกว่า </w:t>
      </w:r>
      <w:r w:rsidR="003B7A1E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3B7A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4E77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มูลทางการเงินระหว่างกาล</w:t>
      </w:r>
      <w:r w:rsidR="003B7A1E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B7A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9C3FC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C95EC8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C9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090875">
        <w:rPr>
          <w:rFonts w:ascii="Browallia New" w:hAnsi="Browallia New" w:cs="Browallia New"/>
          <w:sz w:val="28"/>
          <w:szCs w:val="28"/>
          <w:lang w:bidi="th-TH"/>
        </w:rPr>
        <w:br/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C95EC8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C95EC8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C95EC8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462BB8B8" w:rsidR="00922356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ได้ปฏิบัติงานสอบทานตามมาตรฐานงานสอบทาน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581932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C95EC8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="00AB5CB8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723E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B5CB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C95EC8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Pr="00C95EC8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76E37689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474D66" w14:textId="56F768D8" w:rsidR="003C4DBB" w:rsidRDefault="003C4DB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7E1D27" w14:textId="3D315695" w:rsidR="003C4DBB" w:rsidRDefault="003C4DB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D35DE2" w14:textId="77777777" w:rsidR="003C4DBB" w:rsidRPr="00C95EC8" w:rsidRDefault="003C4DB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C95EC8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C95EC8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C95EC8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C95EC8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1F3ADAE1" w:rsidR="003C1279" w:rsidRPr="00C95EC8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640245" w:rsidRPr="00C95EC8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</w:t>
      </w:r>
      <w:r w:rsidR="00592DFE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เฉพาะของบริษัท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57584F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57584F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D311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D311D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 </w:t>
      </w:r>
      <w:r w:rsidR="00A6693A">
        <w:rPr>
          <w:rFonts w:ascii="Browallia New" w:hAnsi="Browallia New" w:cs="Browallia New"/>
          <w:sz w:val="28"/>
          <w:szCs w:val="28"/>
          <w:lang w:val="en-US" w:bidi="th-TH"/>
        </w:rPr>
        <w:t>7,</w:t>
      </w:r>
      <w:r w:rsidR="00904B21">
        <w:rPr>
          <w:rFonts w:ascii="Browallia New" w:hAnsi="Browallia New" w:cs="Browallia New"/>
          <w:sz w:val="28"/>
          <w:szCs w:val="28"/>
          <w:lang w:val="en-US" w:bidi="th-TH"/>
        </w:rPr>
        <w:t>837.70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904B21">
        <w:rPr>
          <w:rFonts w:ascii="Browallia New" w:hAnsi="Browallia New" w:cs="Browallia New"/>
          <w:sz w:val="28"/>
          <w:szCs w:val="28"/>
          <w:lang w:val="en-US" w:bidi="th-TH"/>
        </w:rPr>
        <w:t>5,205.96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</w:t>
      </w:r>
      <w:r w:rsidR="0067536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</w:t>
      </w:r>
      <w:r w:rsidR="00CD7ED0">
        <w:rPr>
          <w:rFonts w:ascii="Browallia New" w:hAnsi="Browallia New" w:cs="Browallia New" w:hint="cs"/>
          <w:sz w:val="28"/>
          <w:szCs w:val="28"/>
          <w:cs/>
          <w:lang w:bidi="th-TH"/>
        </w:rPr>
        <w:t>ก่อนหน้านี้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="00980D62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437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ซึ่งบริหารโครงการโดยคณะกรรมการบริหารเขตเศรษฐกิจพิเศษทวาย</w:t>
      </w:r>
      <w:r w:rsidR="006D437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D4379" w:rsidRPr="00C95EC8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6D4379" w:rsidRPr="00C95EC8">
        <w:rPr>
          <w:rFonts w:ascii="Browallia New" w:hAnsi="Browallia New" w:cs="Browallia New"/>
          <w:sz w:val="28"/>
          <w:szCs w:val="28"/>
        </w:rPr>
        <w:t xml:space="preserve">DSEZ MC”) </w:t>
      </w:r>
      <w:r w:rsidR="006D5D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</w:t>
      </w:r>
      <w:r w:rsidR="00980D6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 บริษั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ทได้ลงทุน</w:t>
      </w:r>
      <w:r w:rsidR="004609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493AC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โครงการดังกล่าว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ผ่านบริษัทย่อย</w:t>
      </w:r>
      <w:r w:rsidR="009566F5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ในประเทศ </w:t>
      </w:r>
      <w:r w:rsidR="001A02C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ซึ่งจัดตั้งขึ้น</w:t>
      </w:r>
      <w:r w:rsidR="00F659C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53CF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E71521">
        <w:rPr>
          <w:rFonts w:ascii="Browallia New" w:hAnsi="Browallia New" w:cs="Browallia New" w:hint="cs"/>
          <w:sz w:val="28"/>
          <w:szCs w:val="28"/>
          <w:cs/>
          <w:lang w:bidi="th-TH"/>
        </w:rPr>
        <w:t>ได้ร่วมกับกลุ่ม</w:t>
      </w:r>
      <w:r w:rsidR="00F55A0F">
        <w:rPr>
          <w:rFonts w:ascii="Browallia New" w:hAnsi="Browallia New" w:cs="Browallia New" w:hint="cs"/>
          <w:sz w:val="28"/>
          <w:szCs w:val="28"/>
          <w:cs/>
          <w:lang w:bidi="th-TH"/>
        </w:rPr>
        <w:t>ผู้ร่วมลงทุน</w:t>
      </w:r>
      <w:r w:rsidR="00E71521">
        <w:rPr>
          <w:rFonts w:ascii="Browallia New" w:hAnsi="Browallia New" w:cs="Browallia New" w:hint="cs"/>
          <w:sz w:val="28"/>
          <w:szCs w:val="28"/>
          <w:cs/>
          <w:lang w:bidi="th-TH"/>
        </w:rPr>
        <w:t>อีกกลุ่มหนึ่ง</w:t>
      </w:r>
      <w:r w:rsidR="00F55A0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</w:t>
      </w:r>
      <w:r w:rsidR="00F55A0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“กลุ่มบริษัท</w:t>
      </w:r>
      <w:r w:rsidR="00B768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ผู้รับสัมปทาน”) </w:t>
      </w:r>
      <w:r w:rsidR="00D43485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สิทธิในการพัฒนาโครงการเขตเศรษฐกิจพิเศษทวายระยะเริ่มแรก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06F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5C4810" w:rsidRPr="00C95EC8">
        <w:rPr>
          <w:rFonts w:ascii="Browallia New" w:hAnsi="Browallia New" w:cs="Browallia New"/>
          <w:sz w:val="28"/>
          <w:szCs w:val="28"/>
        </w:rPr>
        <w:t>DSEZ Initial Phase</w:t>
      </w:r>
      <w:r w:rsidR="008A306F">
        <w:rPr>
          <w:rFonts w:ascii="Browallia New" w:hAnsi="Browallia New" w:cs="Browallia New"/>
          <w:sz w:val="28"/>
          <w:szCs w:val="28"/>
        </w:rPr>
        <w:t>”</w:t>
      </w:r>
      <w:r w:rsidR="005C4810" w:rsidRPr="00C95EC8">
        <w:rPr>
          <w:rFonts w:ascii="Browallia New" w:hAnsi="Browallia New" w:cs="Browallia New"/>
          <w:sz w:val="28"/>
          <w:szCs w:val="28"/>
        </w:rPr>
        <w:t xml:space="preserve">)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เพื่อพัฒนาพื้นที่นิคมอุตสาหกรรม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/>
          <w:sz w:val="28"/>
          <w:szCs w:val="28"/>
        </w:rPr>
        <w:t>27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ตารางกิโลเมตร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และโครงสร้างพื้นฐานและสาธารณูปโภคที่เกี่ยวข้อง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/>
          <w:sz w:val="28"/>
          <w:szCs w:val="28"/>
        </w:rPr>
        <w:t>8</w:t>
      </w:r>
      <w:r w:rsidR="005C4810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48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</w:t>
      </w:r>
      <w:r w:rsidR="00237D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</w:t>
      </w:r>
      <w:r w:rsidR="006D5D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มีเงินลงทุน</w:t>
      </w:r>
      <w:r w:rsidR="002B10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ในบริษัทย่อย 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และเงินให้กู้ยืมแก่</w:t>
      </w:r>
      <w:r w:rsidR="00623AD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="002B0CC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BE333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EC24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B768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B0CC6" w:rsidRPr="00C95EC8">
        <w:rPr>
          <w:rFonts w:ascii="Browallia New" w:hAnsi="Browallia New" w:cs="Browallia New"/>
          <w:sz w:val="28"/>
          <w:szCs w:val="28"/>
          <w:lang w:val="en-US" w:bidi="th-TH"/>
        </w:rPr>
        <w:t>2,50</w:t>
      </w:r>
      <w:r w:rsidR="00BA2550">
        <w:rPr>
          <w:rFonts w:ascii="Browallia New" w:hAnsi="Browallia New" w:cs="Browallia New"/>
          <w:sz w:val="28"/>
          <w:szCs w:val="28"/>
          <w:lang w:val="en-US" w:bidi="th-TH"/>
        </w:rPr>
        <w:t>3.40</w:t>
      </w:r>
      <w:r w:rsidR="00D077CD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77C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E9271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และ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C1279" w:rsidRPr="00C95EC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A10F2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3C1279" w:rsidRPr="00C95EC8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2A10F2">
        <w:rPr>
          <w:rFonts w:ascii="Browallia New" w:hAnsi="Browallia New" w:cs="Browallia New"/>
          <w:sz w:val="28"/>
          <w:szCs w:val="28"/>
          <w:lang w:val="en-US" w:bidi="th-TH"/>
        </w:rPr>
        <w:t>85</w:t>
      </w:r>
      <w:r w:rsidR="003C127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ตามลำดับ </w:t>
      </w:r>
      <w:r w:rsidR="003C1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ในงบการเงินเฉพาะของบริษัท </w:t>
      </w:r>
    </w:p>
    <w:p w14:paraId="62D804C1" w14:textId="143B4E1C" w:rsidR="0003692C" w:rsidRPr="00C95EC8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82192A" w14:textId="265CBADF" w:rsidR="0003692C" w:rsidRPr="00C95EC8" w:rsidRDefault="0003692C" w:rsidP="00B43086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กลุ่มบริษัทได้ดำเนินการพัฒนาพื้นที่ไปแล้วตั้งแต่ปี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2553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ต่อมาในปี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2556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โครงการดังกล่าวได้รับการสนับสนุนจากรัฐบาลไทยและรัฐบาลแห่งสาธารณรัฐแห่งสหภาพเมียนมา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ซึ่งได้มีการจัดตั้งนิติบุคคลเฉพาะกิจ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FF2E26" w:rsidRPr="00C95EC8">
        <w:rPr>
          <w:rFonts w:asciiTheme="majorHAnsi" w:hAnsiTheme="majorHAnsi" w:cstheme="majorHAnsi"/>
          <w:sz w:val="19"/>
          <w:szCs w:val="19"/>
          <w:lang w:val="en-US"/>
        </w:rPr>
        <w:t xml:space="preserve">Dawei SEZ Development Company Limited 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C95EC8">
        <w:rPr>
          <w:rFonts w:ascii="Browallia New" w:hAnsi="Browallia New" w:cs="Browallia New"/>
          <w:sz w:val="28"/>
          <w:szCs w:val="28"/>
        </w:rPr>
        <w:t xml:space="preserve">SPV”)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และได้มีการพิจารณาให้สิทธิกับบริษัท</w:t>
      </w:r>
      <w:r w:rsidR="00E86DFF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จากผู้ลงทุนรายใหม่ของแต่ละโครงการ</w:t>
      </w:r>
      <w:r w:rsidR="00342B9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ตามข้อสรุป</w:t>
      </w:r>
      <w:r w:rsidR="00784D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รายงาน </w:t>
      </w:r>
      <w:r w:rsidR="00A04E65" w:rsidRPr="00C95EC8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หรือได้รับสิทธิพัฒนาที่ดินในโครงการเพิ่มเติม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สำหรับการพัฒนาและบริหารจัดการโครงการเขตเศรษฐกิจพิเศษทวายระยะเริ่มแรก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ที่ลงนามร่วมกัน</w:t>
      </w:r>
      <w:r w:rsidR="004322B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ระหว่างคณะกรรมการบริหารเขตเศรษฐกิจพิเศษทวาย นิติบุคคลเฉพาะกิจและบริษัท</w:t>
      </w:r>
    </w:p>
    <w:p w14:paraId="42305486" w14:textId="7B56BB1B" w:rsidR="0003692C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54ED4C" w14:textId="5A206B6D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54DC258D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997CA0" w14:textId="474EB6E7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B9F46" w14:textId="6BAA14B9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6E9E44E" w14:textId="05E88225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3D57805" w14:textId="6F6A2298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5BE05B2" w14:textId="75ED6DD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09B5AFF" w14:textId="52FEC193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255158C" w14:textId="652859F9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10958C" w14:textId="4FC5731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4DCA725" w14:textId="77777777" w:rsidR="003C4DBB" w:rsidRDefault="003C4DBB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E287513" w14:textId="77777777" w:rsidR="00C56AC8" w:rsidRPr="00C95E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8F30D37" w14:textId="698EF3B0" w:rsidR="002D6D7D" w:rsidRPr="00C95EC8" w:rsidRDefault="002D6D7D" w:rsidP="007701C9">
      <w:pPr>
        <w:pStyle w:val="ListParagraph"/>
        <w:ind w:left="426" w:firstLine="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อย่างไรก็ตาม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30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2563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</w:t>
      </w:r>
      <w:r w:rsidR="00650DA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สำหรับโครงการเขตเศรษฐกิจพิเศษทวายระยะเริ่มแรก</w:t>
      </w:r>
      <w:r w:rsidR="00AA5DD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ได้รับหนังสือจากคณะกรรมการบริหารเขตเศรษฐกิจพิเศษทวาย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แจ้งยกเลิกสิทธิสัมปทานทุกโครงการในเขตเศรษฐกิจพิเศษทวายระยะเริ่มแรก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956E6C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เหตุ</w:t>
      </w:r>
      <w:r w:rsidR="00956E6C">
        <w:rPr>
          <w:rFonts w:ascii="Browallia New" w:hAnsi="Browallia New" w:cs="Browallia New" w:hint="cs"/>
          <w:sz w:val="28"/>
          <w:szCs w:val="28"/>
          <w:cs/>
          <w:lang w:bidi="th-TH"/>
        </w:rPr>
        <w:t>ผล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ว่ากลุ่มบริษัทผู้รับสัมปทานผิดเงื่อนไขในสัญญาสัมปทาน</w:t>
      </w:r>
      <w:r w:rsidR="00427E5E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C95EC8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ที่กำหนดเพิ่มเติมโดยคณะกรรมการบริหารเขตเศรษฐกิจพิเศษทวาย </w:t>
      </w:r>
      <w:r w:rsidR="00335502">
        <w:rPr>
          <w:rFonts w:ascii="Browallia New" w:hAnsi="Browallia New" w:cs="Browallia New" w:hint="cs"/>
          <w:sz w:val="28"/>
          <w:szCs w:val="28"/>
          <w:cs/>
          <w:lang w:bidi="th-TH"/>
        </w:rPr>
        <w:t>หนังสือดังกล่าวได้มีการแจ้ง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ให้กลุ่มบริษัทผู้รับสัมปทานนี้ดำเนินการให้บริษัท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ดีเวล๊อปเมนต์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27E5E" w:rsidRPr="00C95EC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427E5E" w:rsidRPr="00C95EC8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427E5E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อนึ่ง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เพื่อเป็นการรักษาสิทธิเรียกร้องในสัญญาที่ได้ทำไว้ดังกล่าวข้างต้น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19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>2564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กลุ่มบริษัทผู้รับสัมปทานได้ส่งหนังสือโต้แย้งเกี่ยวกับเหตุแห่งการยกเลิกสิทธิสัมปทาน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658C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เพื่อชี้แจงกลับไปยัง</w:t>
      </w:r>
      <w:r w:rsidR="0092658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</w:t>
      </w:r>
      <w:r w:rsidR="007701C9">
        <w:rPr>
          <w:rFonts w:ascii="Browallia New" w:hAnsi="Browallia New" w:cs="Browallia New" w:hint="cs"/>
          <w:sz w:val="28"/>
          <w:szCs w:val="28"/>
          <w:cs/>
          <w:lang w:bidi="th-TH"/>
        </w:rPr>
        <w:t>เห็นว่า</w:t>
      </w:r>
      <w:r w:rsidR="0092658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การกำหนดเงื่อนไขเพิ่มเติมนั้น ทางกลุ่มบริษัทผู้รับสัมปทานไม่</w:t>
      </w:r>
      <w:r w:rsidR="00F00461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92658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เห็นชอบ</w:t>
      </w:r>
      <w:r w:rsidR="00F00461">
        <w:rPr>
          <w:rFonts w:ascii="Browallia New" w:hAnsi="Browallia New" w:cs="Browallia New" w:hint="cs"/>
          <w:sz w:val="28"/>
          <w:szCs w:val="28"/>
          <w:cs/>
          <w:lang w:bidi="th-TH"/>
        </w:rPr>
        <w:t>ด้วย</w:t>
      </w:r>
      <w:r w:rsidR="0092658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เพราะเป็นการกำหนดขึ้นเพียงฝ่ายเดียวของคู่สัญญา </w:t>
      </w:r>
      <w:r w:rsidR="0075649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ซึ่งปัจจุบันอยู่ระหว่าง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822610">
        <w:rPr>
          <w:rFonts w:ascii="Browallia New" w:hAnsi="Browallia New" w:cs="Browallia New" w:hint="cs"/>
          <w:sz w:val="28"/>
          <w:szCs w:val="28"/>
          <w:cs/>
          <w:lang w:bidi="th-TH"/>
        </w:rPr>
        <w:t>รอ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หน่วยงานดังกล่าว</w:t>
      </w:r>
      <w:r w:rsidR="00822610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พิจารณาหารือร่วมกัน</w:t>
      </w:r>
    </w:p>
    <w:p w14:paraId="6F4EA090" w14:textId="587FB3C1" w:rsidR="002D6D7D" w:rsidRPr="00C95EC8" w:rsidRDefault="002D6D7D" w:rsidP="002D6D7D">
      <w:pPr>
        <w:pStyle w:val="ListParagraph"/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7A0DA5" w14:textId="7766C7A5" w:rsidR="006D0527" w:rsidRPr="00C95EC8" w:rsidRDefault="002D6D7D" w:rsidP="001F2FF9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ตามที่ได้กล่าวไว้ข้างต้น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บริษัทได้ลงทุนไปก่อนหน้า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ยังคงเป็นไปตามสัญญา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</w:t>
      </w:r>
      <w:r w:rsidR="007D265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บริษัทจะได้รับชดเชยคืนนั้น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ขึ้นอยู่กับผลสรุปของรายงาน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</w:rPr>
        <w:t xml:space="preserve">Due Diligence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จากที่ปรึกษาอิสระของนิติบุคคลเฉพาะกิจ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A658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บริษัทยังไม่มีสิทธิในการเข้าถึงรายงานดังกล่าว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และขึ้นอยู่กับความคืบหน้าของการพัฒนาโครงการเขตเศรษฐกิจพิเศษทวายระยะสมบูรณ์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/>
          <w:sz w:val="28"/>
          <w:szCs w:val="28"/>
        </w:rPr>
        <w:t xml:space="preserve">Full Phase)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แห่งสหภาพเมียนมาในการผลักดันโครงการสัมปทานต่างๆ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ให้เกิดขึ้นในอนาคต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รวมถึงการเข้ามาลงทุนของผู้ร่วมทุนรายใหม่ที่สนใจลงทุนในแต่ละโครงการสัมปทาน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A658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62654C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บริษัทไม่สามารถประเมินผลกระทบที่อาจเกิดขึ้น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ต่อมูลค่าที่คาดว่าจะได้รับคืนของต้นทุนระหว่างพัฒนาสำหรับสิทธิในสัมปทาน</w:t>
      </w:r>
      <w:r w:rsidR="001F2F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F2FF9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1F2F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โครงการทวาย</w:t>
      </w:r>
      <w:r w:rsidR="0016060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060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="00510E0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จากการแจ้งยกเลิกสิทธิสัมปทานทุกโครงการในเขตเศรษฐกิจพิเศษทวายระยะเริ่มแรกยังอยู่ระหว่างการเจรจากับคณะกรรมการบริหารเขตเศรษฐกิจพิเศษทวา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อีกทั้งสถานการณ์การเมืองและเศรษฐกิจภายในของสาธารณรัฐแห่งสหภาพเมียนมา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ยังคงมีความไม่แน่นอนที่อาจส่งผลกระทบต่อการพัฒนาโครงการดังกล่าวของ</w:t>
      </w:r>
      <w:r w:rsidR="009473D2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บริษัทในอนาคต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ข้าพเจ้าจึงไม่สามารถประเมินผลกระทบที่อาจเกิดขึ้น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</w:t>
      </w:r>
      <w:r w:rsidR="00286F51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86F5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</w:t>
      </w:r>
      <w:r w:rsidR="007372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372B8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286F5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85BE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และต่อมูลค่า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เงินลงทุนในบริษัทย่อย และเงินให้กู้ยืมระยะยาวแก่</w:t>
      </w:r>
      <w:r w:rsidR="00B912E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A7D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1032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286F51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D0527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="006D0527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="006D0527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="006D052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DD5803A" w14:textId="4120244E" w:rsidR="00F111BF" w:rsidRDefault="00F111BF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1DAC57" w14:textId="52693D93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C248B" w14:textId="11C2B0CE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5058D2C" w14:textId="00053154" w:rsidR="00C56AC8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24212CB" w14:textId="1BD7E731" w:rsidR="003C4DBB" w:rsidRDefault="003C4DBB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4CD044A" w14:textId="77777777" w:rsidR="003C4DBB" w:rsidRPr="00C95EC8" w:rsidRDefault="003C4DBB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59E4C23C" w:rsidR="00DD2A52" w:rsidRPr="00581CFF" w:rsidRDefault="00646D27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C87A0A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5433FF">
        <w:rPr>
          <w:rFonts w:ascii="Browallia New" w:hAnsi="Browallia New" w:cs="Browallia New"/>
          <w:sz w:val="28"/>
          <w:szCs w:val="28"/>
          <w:lang w:val="en-US" w:bidi="th-TH"/>
        </w:rPr>
        <w:t>2.3</w:t>
      </w:r>
      <w:r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งบ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="00B74DEF" w:rsidRPr="00C95EC8">
        <w:rPr>
          <w:rFonts w:ascii="Browallia New" w:hAnsi="Browallia New" w:cs="Browallia New" w:hint="cs"/>
          <w:sz w:val="28"/>
          <w:szCs w:val="28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080AF8" w:rsidRPr="00C95EC8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0A658F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0A658F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5836F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DC555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</w:t>
      </w:r>
      <w:r w:rsidRPr="00B86695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ED5D19" w:rsidRPr="00B866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555B" w:rsidRPr="00B86695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A658F">
        <w:rPr>
          <w:rFonts w:ascii="Browallia New" w:hAnsi="Browallia New" w:cs="Browallia New"/>
          <w:sz w:val="28"/>
          <w:szCs w:val="28"/>
          <w:cs/>
        </w:rPr>
        <w:br/>
      </w:r>
      <w:r w:rsidRPr="00C95EC8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827CC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944F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คำนวณจาก</w:t>
      </w:r>
      <w:r w:rsidRPr="00C95EC8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ของกิจการร่วมค้า </w:t>
      </w:r>
      <w:r w:rsidR="007B47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454CF3" w:rsidRPr="00C95EC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454CF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454CF3" w:rsidRPr="00C95EC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B74DEF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B74DEF" w:rsidRPr="00C95EC8">
        <w:rPr>
          <w:rFonts w:ascii="Browallia New" w:hAnsi="Browallia New" w:cs="Browallia New" w:hint="cs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="00581C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74DEF" w:rsidRPr="00C95EC8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</w:t>
      </w:r>
      <w:r w:rsidR="00581CFF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="00B74DEF" w:rsidRPr="00581CFF">
        <w:rPr>
          <w:rFonts w:ascii="Browallia New" w:hAnsi="Browallia New" w:cs="Browallia New" w:hint="cs"/>
          <w:sz w:val="28"/>
          <w:szCs w:val="28"/>
          <w:cs/>
        </w:rPr>
        <w:t>ไม่สามารถจัดทำข้อมูลทางการเงินให้เป็นปัจจุบันได้</w:t>
      </w:r>
      <w:r w:rsidRPr="00581CF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</w:t>
      </w:r>
      <w:r w:rsidR="00171A30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มีข้อพิพาทเกี่ยวกับการบอกเลิกสัญญาว่าจ้าง</w:t>
      </w:r>
      <w:r w:rsidRPr="00581CFF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</w:t>
      </w:r>
      <w:r w:rsidR="002B2CB3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41334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คาดว่าจะได้รับ</w:t>
      </w:r>
      <w:r w:rsidR="00024B4F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A32386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สุทธิ</w:t>
      </w:r>
      <w:r w:rsidR="00D81B2C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32386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ภาระผูกพันในหนี้สินปัจจุบัน</w:t>
      </w:r>
      <w:r w:rsidR="004C6C45" w:rsidRPr="00581CFF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581CFF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581CFF">
        <w:rPr>
          <w:rFonts w:ascii="Browallia New" w:hAnsi="Browallia New" w:cs="Browallia New" w:hint="cs"/>
          <w:sz w:val="28"/>
          <w:szCs w:val="28"/>
          <w:lang w:val="en-US" w:bidi="th-TH"/>
        </w:rPr>
        <w:t>)</w:t>
      </w:r>
      <w:r w:rsidR="003E58E6" w:rsidRPr="00581CFF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D84314"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กรณี</w:t>
      </w:r>
      <w:r w:rsidR="0036554E"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พิพาท</w:t>
      </w:r>
      <w:r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2144B2"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ซึ่งยัง</w:t>
      </w:r>
      <w:r w:rsidR="00B85EB9" w:rsidRPr="00581C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ไม่สามารถสรุป</w:t>
      </w:r>
      <w:r w:rsidR="00F95E2E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</w:t>
      </w:r>
      <w:r w:rsidR="000F5BDE" w:rsidRPr="00581CF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5BDE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575F2A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147009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</w:t>
      </w:r>
      <w:r w:rsidR="00CC3D55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รถพิจารณาผลกระทบที่อาจจำเป็นต้องปรับปรุงรายการ</w:t>
      </w:r>
      <w:r w:rsidR="004A0D3D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กำไรหรือขาดทุนที่</w:t>
      </w:r>
      <w:r w:rsidR="00627C4D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กิจการร่วมค้าต้องรับรู้</w:t>
      </w:r>
      <w:r w:rsidR="004A0D3D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42FB6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ซึ่งส่งผลต่อเงินลงทุนและส่วนแบ่งกำไรหรือขาดทุนตามวิธีส่วนได้เสียใน</w:t>
      </w:r>
      <w:r w:rsidR="003F4242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งบการเงินรวมด้วย</w:t>
      </w:r>
      <w:r w:rsidR="00575F2A" w:rsidRPr="00581C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B205AC7" w14:textId="77777777" w:rsidR="00412DD2" w:rsidRPr="00C95EC8" w:rsidRDefault="00412DD2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BCAD2" w14:textId="49432348" w:rsidR="00264ACB" w:rsidRPr="00C95EC8" w:rsidRDefault="006076AB" w:rsidP="00C56AC8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4F34C5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C23180" w:rsidRPr="00C95EC8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C7CB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C7CB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23180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1,125.7</w:t>
      </w:r>
      <w:r w:rsidR="0032454B" w:rsidRPr="00C95EC8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70647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่งแล้วเสร็จภายหลังวันที่กำหนดไว้ในสัญญา </w:t>
      </w:r>
      <w:r w:rsidR="007A6B72" w:rsidRPr="00C95E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5D7BD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บริษัทอยู่ระหว่างการเจรจาขอรับชำระค่าผลงานก่อสร้างซึ่งถูก</w:t>
      </w:r>
      <w:r w:rsidR="0046250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หัก</w:t>
      </w:r>
      <w:r w:rsidR="007A6B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9512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การที่</w:t>
      </w:r>
      <w:r w:rsidR="008C207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</w:t>
      </w:r>
      <w:r w:rsidR="003B45C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940C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7524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332DD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บริษัทได้ทำหนังสือโต้แย้งการขอให้ชำระค่าปรับ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</w:t>
      </w:r>
      <w:r w:rsidR="00AC427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หนังสือแจ้ง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ผลการพิจารณาอนุมัติการขยายเวลาการก่อสร้างจากสาเหตุแห่งความล่าช้า</w:t>
      </w:r>
      <w:r w:rsidR="009512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</w:t>
      </w:r>
      <w:r w:rsidR="005A61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107EE4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บางเหตุการณ์</w:t>
      </w:r>
      <w:r w:rsidR="005A61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5A61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ได้รับการ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ปรับลดค่าปรับบางส่วนแล้วในระหว่างปี </w:t>
      </w:r>
      <w:r w:rsidR="00264ACB" w:rsidRPr="00C95EC8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บริษัทยังคงมีข้อโต้แย้งเกี่ยวกับจำนวนวันในการขยายกำหนดเวลาแล้วเสร็จจากเหตุแห่งความล่าช้าที่</w:t>
      </w:r>
      <w:r w:rsidR="00430BF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ได้พิจารณาอนุมัติแล้ว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จึงได้ทำหนังสือขอสงวนสิทธิเพื่อขอลดหรืองดค่าปรับส่วนที่เหลือ พร้อมทั้งขอรับชำระค่าผลงานก่อสร้างที่ได้ถูก</w:t>
      </w:r>
      <w:r w:rsidR="009557A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หัก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ไว้ รวมถึงการขอขยายกำหนดเวลาแล้วเสร็จ จากเหตุแห่งความล่าช้าอื่นๆ ซึ่งอยู่ระหว่างการเสนอต่อคณะกรรมการของ</w:t>
      </w:r>
      <w:r w:rsidR="00430BF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เพื่อพิจารณาอนุมัติ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</w:t>
      </w:r>
      <w:r w:rsidR="009557A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ซึ่งขึ้นอยู่</w:t>
      </w:r>
      <w:r w:rsidR="003740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กับเหตุการณ์ที่ยังไม่สามารถสรุป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ได้ในปัจจุบัน</w:t>
      </w:r>
      <w:r w:rsidR="00264AC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264ACB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264ACB" w:rsidRPr="00C95EC8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264ACB" w:rsidRPr="00C95EC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264ACB" w:rsidRPr="00C95EC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ได้ </w:t>
      </w:r>
    </w:p>
    <w:p w14:paraId="6E0901ED" w14:textId="229E8B67" w:rsidR="00264ACB" w:rsidRPr="00C95EC8" w:rsidRDefault="00264ACB" w:rsidP="00264ACB">
      <w:pPr>
        <w:pStyle w:val="ListParagraph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48A4FBB" w14:textId="5F634366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70EAA960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</w:t>
      </w:r>
      <w:r w:rsidR="0011597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81813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FC7CB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FC7CB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C7CB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60BD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Pr="00C95EC8">
        <w:rPr>
          <w:rFonts w:ascii="Browallia New" w:hAnsi="Browallia New" w:cs="Browallia New" w:hint="cs"/>
          <w:sz w:val="28"/>
          <w:szCs w:val="28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95EC8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C95EC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C95EC8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F39BE64" w14:textId="342214C8" w:rsidR="00581813" w:rsidRDefault="00581813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841DD7" w14:textId="59798B22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DB82E0" w14:textId="4E3897F4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C2A378A" w14:textId="2AA1A969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ECF9CA" w14:textId="1C37694A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CF0A7C" w14:textId="082A5B49" w:rsidR="00C56AC8" w:rsidRDefault="00C56AC8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BFCAF2C" w14:textId="07D918E8" w:rsidR="003C4DBB" w:rsidRDefault="003C4DBB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9D41AB" w14:textId="77777777" w:rsidR="003C4DBB" w:rsidRPr="00C95EC8" w:rsidRDefault="003C4DBB" w:rsidP="000531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02F50FA5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7E3129"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168868B" w14:textId="73ADB32A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C95EC8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การให้</w:t>
      </w:r>
      <w:r w:rsidR="00B3098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อย่างมีเงื่อนไขของข้าพเจ้า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61ECF83D" w:rsidR="00E43D52" w:rsidRPr="00C95EC8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92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11.2 </w:t>
      </w:r>
      <w:r w:rsidR="002F5BEB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F48A8" w:rsidRPr="00C95EC8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กลุ่มบริษัทมีเงินลงทุนในโครงการที่สำคัญกับหน่วยงานรัฐบาลทั้งในประเทศไทยและต่างประเทศ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ซึ่งอยู่ในขั้นตอนของการพัฒนาโครงการ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การพัฒนาโครงการดังกล่าวเพื่อให้สามารถดำเนินการได้ตามแผนนั้น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เงินลงทุนในโครงการที่สำคัญในงบการเงินรวมและเฉพาะของบริษัท</w:t>
      </w:r>
      <w:r w:rsidR="00BE7FA3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4DBB">
        <w:rPr>
          <w:rFonts w:ascii="Browallia New" w:hAnsi="Browallia New" w:cs="Browallia New"/>
          <w:sz w:val="28"/>
          <w:szCs w:val="28"/>
          <w:lang w:bidi="th-TH"/>
        </w:rPr>
        <w:br/>
      </w:r>
      <w:r w:rsidR="00C4782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ณ วันที่</w:t>
      </w:r>
      <w:r w:rsidR="00187C6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C7CBC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C7CB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60BD3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  <w:r w:rsidR="00C4782D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7ECEB41A" w14:textId="5AE04932" w:rsidR="00B43F68" w:rsidRPr="00C95EC8" w:rsidRDefault="00B43F68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CD795F7" w14:textId="37781666" w:rsidR="00657D3F" w:rsidRPr="00C95EC8" w:rsidRDefault="00CE7A65" w:rsidP="00E31D83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09E6" w:rsidRPr="00C95EC8">
        <w:rPr>
          <w:rFonts w:ascii="Browallia New" w:hAnsi="Browallia New" w:cs="Browallia New"/>
          <w:sz w:val="28"/>
          <w:szCs w:val="28"/>
          <w:lang w:bidi="th-TH"/>
        </w:rPr>
        <w:t>11.2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107EE4">
        <w:rPr>
          <w:rFonts w:ascii="Browallia New" w:hAnsi="Browallia New" w:cs="Browallia New"/>
          <w:sz w:val="28"/>
          <w:szCs w:val="28"/>
          <w:lang w:bidi="th-TH"/>
        </w:rPr>
        <w:br/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ซึ่งจัดตั้งในสาธารณรัฐประชาธิปไตยประชาชนลาว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โดยมีเงินลงทุนในบริษัทร่วมเพื่อลงทุนในโครงการดังกล่าว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รวมถึงลูกหนี้การค้า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ลูกหนี้เงินประกันผลงาน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และเงินให้กู้ยืมแก่บริษัทร่วมรวมทั้งสิ้น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C48E5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</w:t>
      </w:r>
      <w:r w:rsidR="00CC53E0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</w:t>
      </w:r>
      <w:r w:rsidR="00065F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27</w:t>
      </w:r>
      <w:r w:rsidR="00DC48E5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.</w:t>
      </w:r>
      <w:r w:rsidR="00065FCC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6</w:t>
      </w:r>
      <w:r w:rsidR="002C335A" w:rsidRPr="00C56AC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</w:t>
      </w:r>
      <w:r w:rsidR="00173EA9" w:rsidRPr="00C56AC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173EA9" w:rsidRPr="00C56AC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ล้านบาท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บริษัทร่วมได้รับประทานบัตรการทำเหมืองแร่บ๊อกไซต์จากรัฐบาลสาธารณรัฐประชาธิปไตยประชาชนลาว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และอยู่ระหว่างการพิจารณาอนุมัติการขอใบรับรองรายงานสิ่งแวดล้อมและสังคม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73EA9" w:rsidRPr="00C95EC8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จากหน่วยงานดังกล่าว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เพื่อให้สามารถเริ่มดำเนินโครงการก่อสร้างโรงงานอลูมิน่าได้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  <w:r w:rsidR="00173EA9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3EA9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เนื่องจากบริษัทร่วมต้องอาศัยเงินลงทุนจำนวนมากในการพัฒนาโครงการ</w:t>
      </w:r>
    </w:p>
    <w:p w14:paraId="1336D88E" w14:textId="77777777" w:rsidR="00657D3F" w:rsidRPr="00C95EC8" w:rsidRDefault="00657D3F" w:rsidP="00C56AC8">
      <w:pPr>
        <w:pStyle w:val="ListParagraph"/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25CD36" w14:textId="3D3D8DEE" w:rsidR="00864D6B" w:rsidRPr="00C95EC8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C95EC8">
        <w:rPr>
          <w:rFonts w:ascii="Browallia New" w:hAnsi="Browallia New" w:cs="Browallia New"/>
          <w:sz w:val="28"/>
          <w:szCs w:val="28"/>
          <w:lang w:bidi="th-TH"/>
        </w:rPr>
        <w:t>14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บริษัทย่อยมีต้นทุนในการได้มา</w:t>
      </w:r>
      <w:r w:rsidR="00107EE4">
        <w:rPr>
          <w:rFonts w:ascii="Browallia New" w:hAnsi="Browallia New" w:cs="Browallia New"/>
          <w:sz w:val="28"/>
          <w:szCs w:val="28"/>
          <w:lang w:bidi="th-TH"/>
        </w:rPr>
        <w:br/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ซึ่งสิทธิในการสำรวจและพัฒนาโครงการเหมืองแร่โปแตชเป็นจำนวนเงิน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C95EC8">
        <w:rPr>
          <w:rFonts w:ascii="Browallia New" w:hAnsi="Browallia New" w:cs="Browallia New"/>
          <w:sz w:val="28"/>
          <w:szCs w:val="28"/>
          <w:lang w:bidi="th-TH"/>
        </w:rPr>
        <w:t xml:space="preserve">2,293.49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และมีรายจ่ายในการสำรวจและพัฒนาโครงการเหมืองแร่รวมจำนวน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60A6" w:rsidRPr="00C95EC8">
        <w:rPr>
          <w:rFonts w:ascii="Browallia New" w:hAnsi="Browallia New" w:cs="Browallia New"/>
          <w:sz w:val="28"/>
          <w:szCs w:val="28"/>
          <w:lang w:bidi="th-TH"/>
        </w:rPr>
        <w:t>95</w:t>
      </w:r>
      <w:r w:rsidR="00F342D6">
        <w:rPr>
          <w:rFonts w:ascii="Browallia New" w:hAnsi="Browallia New" w:cs="Browallia New"/>
          <w:sz w:val="28"/>
          <w:szCs w:val="28"/>
          <w:lang w:bidi="th-TH"/>
        </w:rPr>
        <w:t>4</w:t>
      </w:r>
      <w:r w:rsidR="003460A6" w:rsidRPr="00C95EC8">
        <w:rPr>
          <w:rFonts w:ascii="Browallia New" w:hAnsi="Browallia New" w:cs="Browallia New"/>
          <w:sz w:val="28"/>
          <w:szCs w:val="28"/>
          <w:lang w:bidi="th-TH"/>
        </w:rPr>
        <w:t>.</w:t>
      </w:r>
      <w:r w:rsidR="00F342D6">
        <w:rPr>
          <w:rFonts w:ascii="Browallia New" w:hAnsi="Browallia New" w:cs="Browallia New"/>
          <w:sz w:val="28"/>
          <w:szCs w:val="28"/>
          <w:lang w:bidi="th-TH"/>
        </w:rPr>
        <w:t>28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โครงการดังกล่าวอยู่ระหว่างการพิจารณาอนุมัติการขอประทานบัตรการทำเหมืองแร่โปแตชจากรัฐบาล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EE4">
        <w:rPr>
          <w:rFonts w:ascii="Browallia New" w:hAnsi="Browallia New" w:cs="Browallia New"/>
          <w:sz w:val="28"/>
          <w:szCs w:val="28"/>
          <w:lang w:bidi="th-TH"/>
        </w:rPr>
        <w:br/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เนื่องจากบริษัทย่อยได้มีการดำเนินการตามเงื่อนไขในการขอประทานบัตรการทำเหมืองแร่โดยครบถ้วนแล้ว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1197B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97B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ลงทุนพัฒนาโครงการดังกล่าวภายหลังได้รับประทานบัตรการทำเหมืองแร่โปแตชจากรัฐบาลต้องอาศัยเงินลงทุน</w:t>
      </w:r>
      <w:r w:rsidR="00EF626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เป็นจำนวนมาก</w:t>
      </w:r>
    </w:p>
    <w:p w14:paraId="3B8B4979" w14:textId="39A0B845" w:rsidR="00864D6B" w:rsidRDefault="00864D6B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65CA11AC" w14:textId="1414CED3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7D4F383C" w14:textId="632D4FDA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5C5D5A5A" w14:textId="046007B7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7314A2DC" w14:textId="79B8D8A4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35BFC32" w14:textId="3AE6E44E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6D14B85" w14:textId="664AF638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64D4B86E" w14:textId="4FB437FD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FD4D18E" w14:textId="5AFC2210" w:rsidR="00891E3D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15B39ADA" w14:textId="26486B46" w:rsidR="003C4DBB" w:rsidRDefault="003C4DBB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3481A3F" w14:textId="77777777" w:rsidR="003C4DBB" w:rsidRDefault="003C4DBB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lang w:bidi="th-TH"/>
        </w:rPr>
      </w:pPr>
    </w:p>
    <w:p w14:paraId="44FBE42E" w14:textId="77777777" w:rsidR="00891E3D" w:rsidRPr="00C95EC8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73A67F8" w14:textId="675B748D" w:rsidR="00CE7A65" w:rsidRPr="00C95EC8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C95EC8">
        <w:rPr>
          <w:rFonts w:ascii="Browallia New" w:hAnsi="Browallia New" w:cs="Browallia New"/>
          <w:sz w:val="28"/>
          <w:szCs w:val="28"/>
          <w:lang w:bidi="th-TH"/>
        </w:rPr>
        <w:t>18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ได้รวมค่าใช้จ่ายสัมปทานรอตัดบัญชีและต้นทุนโครงการระหว่างพัฒนาโครงการในสาธารณรัฐโมซัมบิก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985" w:rsidRPr="00C95EC8">
        <w:rPr>
          <w:rFonts w:ascii="Browallia New" w:hAnsi="Browallia New" w:cs="Browallia New"/>
          <w:sz w:val="28"/>
          <w:szCs w:val="28"/>
          <w:lang w:bidi="th-TH"/>
        </w:rPr>
        <w:t>2,</w:t>
      </w:r>
      <w:r w:rsidR="00545F6F" w:rsidRPr="00C95EC8">
        <w:rPr>
          <w:rFonts w:ascii="Browallia New" w:hAnsi="Browallia New" w:cs="Browallia New"/>
          <w:sz w:val="28"/>
          <w:szCs w:val="28"/>
          <w:lang w:bidi="th-TH"/>
        </w:rPr>
        <w:t>3</w:t>
      </w:r>
      <w:r w:rsidR="00777BBF">
        <w:rPr>
          <w:rFonts w:ascii="Browallia New" w:hAnsi="Browallia New" w:cs="Browallia New"/>
          <w:sz w:val="28"/>
          <w:szCs w:val="28"/>
          <w:lang w:bidi="th-TH"/>
        </w:rPr>
        <w:t>66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.</w:t>
      </w:r>
      <w:r w:rsidR="00777BBF">
        <w:rPr>
          <w:rFonts w:ascii="Browallia New" w:hAnsi="Browallia New" w:cs="Browallia New"/>
          <w:sz w:val="28"/>
          <w:szCs w:val="28"/>
          <w:lang w:bidi="th-TH"/>
        </w:rPr>
        <w:t>55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2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,</w:t>
      </w:r>
      <w:r w:rsidR="00675EA9" w:rsidRPr="00C95EC8">
        <w:rPr>
          <w:rFonts w:ascii="Browallia New" w:hAnsi="Browallia New" w:cs="Browallia New"/>
          <w:sz w:val="28"/>
          <w:szCs w:val="28"/>
          <w:lang w:bidi="th-TH"/>
        </w:rPr>
        <w:t>0</w:t>
      </w:r>
      <w:r w:rsidR="00777BBF">
        <w:rPr>
          <w:rFonts w:ascii="Browallia New" w:hAnsi="Browallia New" w:cs="Browallia New"/>
          <w:sz w:val="28"/>
          <w:szCs w:val="28"/>
          <w:lang w:bidi="th-TH"/>
        </w:rPr>
        <w:t>30</w:t>
      </w:r>
      <w:r w:rsidR="00E42463" w:rsidRPr="00C95EC8">
        <w:rPr>
          <w:rFonts w:ascii="Browallia New" w:hAnsi="Browallia New" w:cs="Browallia New"/>
          <w:sz w:val="28"/>
          <w:szCs w:val="28"/>
          <w:lang w:bidi="th-TH"/>
        </w:rPr>
        <w:t>.</w:t>
      </w:r>
      <w:r w:rsidR="00777BBF">
        <w:rPr>
          <w:rFonts w:ascii="Browallia New" w:hAnsi="Browallia New" w:cs="Browallia New"/>
          <w:sz w:val="28"/>
          <w:szCs w:val="28"/>
          <w:lang w:bidi="th-TH"/>
        </w:rPr>
        <w:t>74</w:t>
      </w:r>
      <w:r w:rsidR="00A05556"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และโครงการก่อสร้างท่าเรือน้ำลึก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ซึ่งบริษัทย่อยในต่างประเทศได้รับสิทธิสัมปทานจากหน่วยงานรัฐบาลของสาธารณรัฐโมซัมบิก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ความคืบหน้าของโครงการระหว่างพัฒนาดังกล่าว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ขึ้นอยู่กับการเจรจากับผู้ร่วมลงทุนเพื่อร่วมดำเนินธุรกิจในอนาคต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และการได้รับอนุมัติ</w:t>
      </w:r>
      <w:r w:rsidR="00107EE4">
        <w:rPr>
          <w:rFonts w:ascii="Browallia New" w:hAnsi="Browallia New" w:cs="Browallia New"/>
          <w:sz w:val="28"/>
          <w:szCs w:val="28"/>
          <w:lang w:bidi="th-TH"/>
        </w:rPr>
        <w:br/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เงินสนับสนุนโครงการจากสถาบันการเงิน</w:t>
      </w:r>
      <w:r w:rsidR="004547B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เนื่องจากบริษัทย่อยต้องอาศัยเงินลงทุนจำนวนมากใน</w:t>
      </w:r>
      <w:r w:rsidR="00107EE4">
        <w:rPr>
          <w:rFonts w:ascii="Browallia New" w:hAnsi="Browallia New" w:cs="Browallia New"/>
          <w:sz w:val="28"/>
          <w:szCs w:val="28"/>
          <w:lang w:bidi="th-TH"/>
        </w:rPr>
        <w:br/>
      </w:r>
      <w:r w:rsidR="004547B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</w:t>
      </w:r>
      <w:r w:rsidR="007A3726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935D2E4" w14:textId="38B8DB70" w:rsidR="0053178D" w:rsidRPr="00C95EC8" w:rsidRDefault="0053178D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0F799" w14:textId="68006682" w:rsidR="00B53F57" w:rsidRPr="00FC5084" w:rsidRDefault="00FC5084" w:rsidP="00FC508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4B1C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D44B1C">
        <w:rPr>
          <w:rFonts w:ascii="Browallia New" w:hAnsi="Browallia New" w:cs="Browallia New"/>
          <w:sz w:val="28"/>
          <w:szCs w:val="28"/>
          <w:lang w:bidi="th-TH"/>
        </w:rPr>
        <w:t xml:space="preserve"> 30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D44B1C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CC6A43">
        <w:rPr>
          <w:rFonts w:ascii="Browallia New" w:hAnsi="Browallia New" w:cs="Browallia New"/>
          <w:sz w:val="28"/>
          <w:szCs w:val="28"/>
          <w:lang w:bidi="th-TH"/>
        </w:rPr>
        <w:t>564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="00585D84">
        <w:rPr>
          <w:rFonts w:ascii="Browallia New" w:hAnsi="Browallia New" w:cs="Browallia New"/>
          <w:sz w:val="28"/>
          <w:szCs w:val="28"/>
          <w:lang w:bidi="th-TH"/>
        </w:rPr>
        <w:t xml:space="preserve"> 25</w:t>
      </w:r>
      <w:r w:rsidR="003A4501">
        <w:rPr>
          <w:rFonts w:ascii="Browallia New" w:hAnsi="Browallia New" w:cs="Browallia New"/>
          <w:sz w:val="28"/>
          <w:szCs w:val="28"/>
          <w:lang w:bidi="th-TH"/>
        </w:rPr>
        <w:t>4.38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ซึ่งเป็นการร่วมลงทุนระหว่างบริษัทและบริษัทย่อยในต่างประเทศแห่งหนึ่ง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กิจการร่วมค้าได้ดำเนินการก่อสร้างแล้วเสร็จ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โดยได้รับหนังสือรับมอบงาน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C5084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และหนังสือรับรองงาน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C5084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จากผู้ว่าจ้างแล้วในปี</w:t>
      </w:r>
      <w:r w:rsidR="003A4501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A4501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="00FA435F">
        <w:rPr>
          <w:rFonts w:ascii="Browallia New" w:hAnsi="Browallia New" w:cs="Browallia New"/>
          <w:sz w:val="28"/>
          <w:szCs w:val="28"/>
          <w:lang w:bidi="th-TH"/>
        </w:rPr>
        <w:t xml:space="preserve"> 11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FA435F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ผู้ว่าจ้างได้ชำระเงินค่าผลงานให้กับกิจการร่วมค้าบางส่วน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และเชื่อมั่นว่าจะได้รับชำระเงินค่าผลงานดังกล่าวจากผู้ว่าจ้างเต็มจำนวน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มูลค่าที่คาดว่าจะได้รับจากรายได้ที่ยังไม่เรียกชำระขึ้นอยู่กับผลการเจรจากับผู้ว่าจ้าง</w:t>
      </w:r>
      <w:r w:rsidRPr="00FC508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C508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</w:p>
    <w:p w14:paraId="33475578" w14:textId="77777777" w:rsidR="00FC5084" w:rsidRPr="00C95EC8" w:rsidRDefault="00FC5084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910849" w14:textId="261C4946" w:rsidR="00AF202F" w:rsidRPr="00C95EC8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2633C438" w14:textId="77777777" w:rsidR="00CB50F1" w:rsidRPr="00C95EC8" w:rsidRDefault="00CB50F1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722AF0" w14:textId="4023B71B" w:rsidR="00C63378" w:rsidRDefault="00B53F57" w:rsidP="00CB50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งบแสดงฐานะการเงินรวมและเฉพาะของ</w:t>
      </w:r>
      <w:r w:rsidR="00DD71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อิตาเลียนไทย ดีเวล๊อปเมนต์ จำกัด (มหาชน)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D716C" w:rsidRPr="00C95EC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95EC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1E3E3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="00BF311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2524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F55B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ได้เสนอรายงานการตรวจสอบ</w:t>
      </w:r>
      <w:r w:rsidR="007B0D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ตามรายงานลงวันที่ </w:t>
      </w:r>
      <w:r w:rsidR="007B0D19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7B0D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7B0D19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7B0D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เกี่ยวกับผลกระทบ</w:t>
      </w:r>
      <w:r w:rsidR="00D26A7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ที่อาจ</w:t>
      </w:r>
      <w:r w:rsidR="00D12DD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  <w:r w:rsidR="00D12DD7" w:rsidRPr="00C95EC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D12DD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="00D26A7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D12DD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5151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ต่อยอดคงเหลือ</w:t>
      </w:r>
      <w:r w:rsidR="0016275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25151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</w:t>
      </w:r>
      <w:r w:rsidR="000A14B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F40C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ซึ่งยังไม่สามารถสรุปได้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EB4E1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40B9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</w:t>
      </w:r>
      <w:r w:rsidR="00576A2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ครงการระหว่างพัฒนาสำหรับสิทธิในสัมปทาน</w:t>
      </w:r>
      <w:r w:rsidR="001D021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-</w:t>
      </w:r>
      <w:r w:rsidR="00DB353F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B353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="008D784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ทวาย </w:t>
      </w:r>
      <w:r w:rsidR="00040B9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8D784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</w:t>
      </w:r>
      <w:r w:rsidR="008719F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ที่เกี่ยวข้องสำหรับส่วนได้เสียในกิจการร่วมค้า และ</w:t>
      </w:r>
      <w:r w:rsidR="002A22F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07EE4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2A22FC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3) </w:t>
      </w:r>
      <w:r w:rsidR="008719F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มูลค่าที่คาดว่าจะได้รับคืนของลูกหนี้การค้าจากรัฐวิสาหกิจแห่งหนึ่ง</w:t>
      </w:r>
      <w:r w:rsidR="002618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26EC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3A791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มีวรรคข</w:t>
      </w:r>
      <w:r w:rsidR="00CB68A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้อมูลและเหตุการณ์ที่</w:t>
      </w:r>
      <w:r w:rsidR="002618E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เน้น</w:t>
      </w:r>
      <w:r w:rsidR="00003D2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1323A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BF6FE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004DD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422078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หว่างพัฒนา</w:t>
      </w:r>
      <w:r w:rsidR="007078B4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078B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การพัฒนาโครงการเพื่อให้สามารถดำเนินการได้ตามแผนนั้น</w:t>
      </w:r>
      <w:r w:rsidR="007078B4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78B4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8D344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6F019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</w:t>
      </w:r>
      <w:r w:rsidR="00845B3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ของโครงการก่อสร้างกับรัฐวิสาหกิจแห่งหนึ่งของกิจการร่วมค้าในต่างประเทศ ซึ่งอยู่ระหว่างการ</w:t>
      </w:r>
      <w:r w:rsidR="009D746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เรียกชำระ</w:t>
      </w:r>
      <w:r w:rsidR="005A3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และยังไม่สามารถสรุปได้เนื่องจาก</w:t>
      </w:r>
      <w:r w:rsidR="00AF53D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ข้อจำกัดจากสถานการณ์การแพร่ระบาดของโรคติดเชื้อไวรัสโคโรนา </w:t>
      </w:r>
      <w:r w:rsidR="00AF53DF" w:rsidRPr="00C95EC8">
        <w:rPr>
          <w:rFonts w:ascii="Browallia New" w:hAnsi="Browallia New" w:cs="Browallia New"/>
          <w:sz w:val="28"/>
          <w:szCs w:val="28"/>
          <w:lang w:val="en-US" w:bidi="th-TH"/>
        </w:rPr>
        <w:t>2019</w:t>
      </w:r>
      <w:r w:rsidR="00CB4E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</w:t>
      </w:r>
      <w:r w:rsidR="0000416B" w:rsidRPr="00C95EC8">
        <w:rPr>
          <w:rFonts w:ascii="Browallia New" w:hAnsi="Browallia New" w:cs="Browallia New"/>
          <w:sz w:val="28"/>
          <w:szCs w:val="28"/>
          <w:lang w:val="en-US" w:bidi="th-TH"/>
        </w:rPr>
        <w:t>3)</w:t>
      </w:r>
      <w:r w:rsidR="00BF6FE9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7DC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62522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</w:t>
      </w:r>
      <w:r w:rsidR="0091212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</w:t>
      </w:r>
      <w:r w:rsidR="003B737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B3F25" w:rsidRPr="00C95EC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2C1797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2C1797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การปรับปรุงงบการเงินย้อนหลัง</w:t>
      </w:r>
      <w:r w:rsidR="007109F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จากผลกระทบของรายการเพิ่มทุนและการเปลี่ยนแปลงโครงสร้าง</w:t>
      </w:r>
      <w:r w:rsidR="00107EE4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7109F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ผู้ถือหุ้นของบริษัทย่อยในต่างประเทศแห่งหนึ่ง</w:t>
      </w:r>
    </w:p>
    <w:p w14:paraId="353466F1" w14:textId="5049F1E2" w:rsidR="003C4DBB" w:rsidRDefault="003C4DBB" w:rsidP="00CB50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FD14F0E" w14:textId="77777777" w:rsidR="003C4DBB" w:rsidRPr="0068469B" w:rsidRDefault="003C4DBB" w:rsidP="00CB50F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11DC78" w14:textId="6F0127AE" w:rsidR="00FF060E" w:rsidRPr="00C95EC8" w:rsidRDefault="00B53F5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B4E1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</w:t>
      </w:r>
      <w:r w:rsidR="00CB4E1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ดสามเดือน</w:t>
      </w:r>
      <w:r w:rsidR="00CB4E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และหกเดือน</w:t>
      </w:r>
      <w:r w:rsidR="00CB4E11"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</w:t>
      </w:r>
      <w:r w:rsidR="00CB4E11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="00CB4E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B4E11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B4E1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CB4E11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CB4E1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CB4E1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329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</w:t>
      </w:r>
      <w:r w:rsidR="00CB4E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</w:t>
      </w:r>
      <w:r w:rsidR="00CB4E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5EC8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</w:t>
      </w:r>
      <w:r w:rsidR="00464324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A3D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ซึ่งได้เสนอรายงานการสอบทาน</w:t>
      </w:r>
      <w:r w:rsidR="00570B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ตามรายงานลงวันที่ </w:t>
      </w:r>
      <w:r w:rsidR="003C4DBB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570BFA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570B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สิงหาคม </w:t>
      </w:r>
      <w:r w:rsidR="00570BFA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C95EC8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A4186C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38626F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</w:t>
      </w:r>
      <w:r w:rsidR="004C478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ยอดคงเหลือของรายการ 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ซึ่งยังไม่สามารถสรุป</w:t>
      </w:r>
      <w:r w:rsidR="00BF3E2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23098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0A14B0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430A1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557B1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ลกระทบของรายการเพิ่มทุนและการเปลี่ยนแปลงโครงสร้างผู้ถือหุ้นของบริษัทย่อยในต่างประเทศแห่งหนึ่ง และ </w:t>
      </w:r>
      <w:r w:rsidR="00BD2E16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="00356EB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มูลค่าเงินลงทุนและรายการบัญชีที่เกี่ยวข้องสำหรับส่วนได้เสียในกิจการร่วมค้า </w:t>
      </w:r>
      <w:r w:rsidR="0038626F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D87868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มีวรรค</w:t>
      </w:r>
      <w:r w:rsidR="003E21A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ข้อมูลและเหตุการณ์</w:t>
      </w:r>
      <w:r w:rsidR="0042517C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ที่เน้น</w:t>
      </w:r>
      <w:r w:rsidR="003E21A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เกี่ยวกับ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="00544E1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44E1A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</w:t>
      </w:r>
      <w:r w:rsidR="00CD2BC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</w:t>
      </w:r>
      <w:r w:rsidR="00BB47DA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เกิ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ดขึ้นจาก</w:t>
      </w:r>
      <w:r w:rsidR="0039287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การเรียกร้องให้บริษัทชำระ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ค่าปรับ</w:t>
      </w:r>
      <w:r w:rsidR="0059534B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สำหรับงานก่อ</w:t>
      </w:r>
      <w:r w:rsidR="00967EB3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สร้าง</w:t>
      </w:r>
      <w:r w:rsidR="00A214BD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ล่าช้า</w:t>
      </w:r>
      <w:r w:rsidR="00FF06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8524D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โครงการก่อสร้างกับ</w:t>
      </w:r>
      <w:r w:rsidR="00BC35F6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รัฐวิสาหกิจแห่งหนึ่ง</w:t>
      </w:r>
      <w:r w:rsidR="001E27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44E1A" w:rsidRPr="00C95EC8">
        <w:rPr>
          <w:rFonts w:ascii="Browallia New" w:hAnsi="Browallia New" w:cs="Browallia New"/>
          <w:sz w:val="28"/>
          <w:szCs w:val="28"/>
          <w:lang w:bidi="th-TH"/>
        </w:rPr>
        <w:t>2</w:t>
      </w:r>
      <w:r w:rsidR="00FF060E" w:rsidRPr="00C95EC8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372E9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ระหว่างพัฒนา</w:t>
      </w:r>
      <w:r w:rsidR="00F14B1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ซึ่งการพัฒนาโครงการเพื่อให้สามารถดำเนินการได้ตามแผนนั้น</w:t>
      </w:r>
      <w:r w:rsidR="00F14B15" w:rsidRPr="00C95EC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4B15"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8E0222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8E0222" w:rsidRPr="00C95EC8">
        <w:rPr>
          <w:rFonts w:ascii="Browallia New" w:hAnsi="Browallia New" w:cs="Browallia New"/>
          <w:sz w:val="28"/>
          <w:szCs w:val="28"/>
          <w:lang w:val="en-US" w:bidi="th-TH"/>
        </w:rPr>
        <w:t>3)</w:t>
      </w:r>
      <w:r w:rsidR="00FF060E" w:rsidRPr="00C95EC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F06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การบันทึกค่าเผื่อผลขาดทุนจากการด้อยค่าสำหรับลูกหนี้การค้าและรายได้ที่ยังไม่เรียกชำระ</w:t>
      </w:r>
      <w:r w:rsidR="003C4DBB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FF060E" w:rsidRPr="00C95E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ซึ่งได้เคยแสดงความเห็นอย่างมีเงื่อนไขต่องบการเงินปีก่อน</w:t>
      </w:r>
    </w:p>
    <w:p w14:paraId="73A2E336" w14:textId="77777777" w:rsidR="00FF060E" w:rsidRPr="00C95EC8" w:rsidRDefault="00FF060E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81B186" w14:textId="29A1C407" w:rsidR="00A57744" w:rsidRPr="00C95EC8" w:rsidRDefault="00A5774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DEA0148" w14:textId="77777777" w:rsidR="00B43F68" w:rsidRPr="00C95EC8" w:rsidRDefault="00B43F6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2C1500F9" w:rsidR="00922356" w:rsidRPr="00C95EC8" w:rsidRDefault="00A065E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C95E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C95E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40E4CD65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A065EC" w:rsidRPr="00C95EC8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E192F6B" w14:textId="1CC662FD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C95EC8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C95EC8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5EC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17BE8A3F" w:rsidR="00D15EA5" w:rsidRPr="003C2B68" w:rsidRDefault="000B5A40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01C5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="00A462AD" w:rsidRPr="006901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A065EC" w:rsidRPr="006901C5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3C2B68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4819A" w14:textId="77777777" w:rsidR="009A6BF6" w:rsidRDefault="009A6BF6">
      <w:r>
        <w:separator/>
      </w:r>
    </w:p>
  </w:endnote>
  <w:endnote w:type="continuationSeparator" w:id="0">
    <w:p w14:paraId="7910F890" w14:textId="77777777" w:rsidR="009A6BF6" w:rsidRDefault="009A6BF6">
      <w:r>
        <w:continuationSeparator/>
      </w:r>
    </w:p>
  </w:endnote>
  <w:endnote w:type="continuationNotice" w:id="1">
    <w:p w14:paraId="37BC828F" w14:textId="77777777" w:rsidR="009A6BF6" w:rsidRDefault="009A6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5050" w14:textId="77777777" w:rsidR="009A6BF6" w:rsidRDefault="009A6BF6">
      <w:bookmarkStart w:id="0" w:name="_Hlk482348182"/>
      <w:bookmarkEnd w:id="0"/>
      <w:r>
        <w:separator/>
      </w:r>
    </w:p>
  </w:footnote>
  <w:footnote w:type="continuationSeparator" w:id="0">
    <w:p w14:paraId="646DD715" w14:textId="77777777" w:rsidR="009A6BF6" w:rsidRDefault="009A6BF6">
      <w:r>
        <w:continuationSeparator/>
      </w:r>
    </w:p>
  </w:footnote>
  <w:footnote w:type="continuationNotice" w:id="1">
    <w:p w14:paraId="2C9E69CD" w14:textId="77777777" w:rsidR="009A6BF6" w:rsidRDefault="009A6B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2FEB270B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38B87A8A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6"/>
  </w:num>
  <w:num w:numId="8">
    <w:abstractNumId w:val="27"/>
  </w:num>
  <w:num w:numId="9">
    <w:abstractNumId w:val="5"/>
  </w:num>
  <w:num w:numId="10">
    <w:abstractNumId w:val="25"/>
  </w:num>
  <w:num w:numId="11">
    <w:abstractNumId w:val="21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3"/>
  </w:num>
  <w:num w:numId="17">
    <w:abstractNumId w:val="17"/>
  </w:num>
  <w:num w:numId="18">
    <w:abstractNumId w:val="25"/>
  </w:num>
  <w:num w:numId="19">
    <w:abstractNumId w:val="21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9"/>
  </w:num>
  <w:num w:numId="32">
    <w:abstractNumId w:val="19"/>
  </w:num>
  <w:num w:numId="33">
    <w:abstractNumId w:val="1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7"/>
  </w:num>
  <w:num w:numId="39">
    <w:abstractNumId w:val="26"/>
  </w:num>
  <w:num w:numId="40">
    <w:abstractNumId w:val="15"/>
  </w:num>
  <w:num w:numId="41">
    <w:abstractNumId w:val="22"/>
  </w:num>
  <w:num w:numId="42">
    <w:abstractNumId w:val="14"/>
  </w:num>
  <w:num w:numId="43">
    <w:abstractNumId w:val="12"/>
  </w:num>
  <w:num w:numId="44">
    <w:abstractNumId w:val="20"/>
  </w:num>
  <w:num w:numId="45">
    <w:abstractNumId w:val="24"/>
  </w:num>
  <w:num w:numId="4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63F1"/>
    <w:rsid w:val="0002642D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5BF"/>
    <w:rsid w:val="00044ACE"/>
    <w:rsid w:val="0004550E"/>
    <w:rsid w:val="000459EF"/>
    <w:rsid w:val="00045DE8"/>
    <w:rsid w:val="00045F4D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277C"/>
    <w:rsid w:val="00063B47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2130"/>
    <w:rsid w:val="000723F7"/>
    <w:rsid w:val="000740D5"/>
    <w:rsid w:val="00074485"/>
    <w:rsid w:val="000755D7"/>
    <w:rsid w:val="00076931"/>
    <w:rsid w:val="0008076C"/>
    <w:rsid w:val="00080AF8"/>
    <w:rsid w:val="0008121C"/>
    <w:rsid w:val="000817BE"/>
    <w:rsid w:val="000828F1"/>
    <w:rsid w:val="00082F59"/>
    <w:rsid w:val="0008461E"/>
    <w:rsid w:val="00086484"/>
    <w:rsid w:val="0009071D"/>
    <w:rsid w:val="00090875"/>
    <w:rsid w:val="00091CA2"/>
    <w:rsid w:val="000921A9"/>
    <w:rsid w:val="00094333"/>
    <w:rsid w:val="00094651"/>
    <w:rsid w:val="0009493D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4B72"/>
    <w:rsid w:val="000A4ED6"/>
    <w:rsid w:val="000A658F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65E3"/>
    <w:rsid w:val="000B7090"/>
    <w:rsid w:val="000B7ADD"/>
    <w:rsid w:val="000C367D"/>
    <w:rsid w:val="000C37D5"/>
    <w:rsid w:val="000C4EE0"/>
    <w:rsid w:val="000C5ED1"/>
    <w:rsid w:val="000C6126"/>
    <w:rsid w:val="000C6C1F"/>
    <w:rsid w:val="000D08F8"/>
    <w:rsid w:val="000D288D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3056"/>
    <w:rsid w:val="000F3AAB"/>
    <w:rsid w:val="000F5BDE"/>
    <w:rsid w:val="000F6241"/>
    <w:rsid w:val="000F6B44"/>
    <w:rsid w:val="000F6E25"/>
    <w:rsid w:val="00100161"/>
    <w:rsid w:val="001004AF"/>
    <w:rsid w:val="001011DF"/>
    <w:rsid w:val="00101816"/>
    <w:rsid w:val="0010185C"/>
    <w:rsid w:val="00101A40"/>
    <w:rsid w:val="00102272"/>
    <w:rsid w:val="001035F7"/>
    <w:rsid w:val="0010558D"/>
    <w:rsid w:val="00105976"/>
    <w:rsid w:val="00107224"/>
    <w:rsid w:val="001078AE"/>
    <w:rsid w:val="00107EE4"/>
    <w:rsid w:val="00110DB3"/>
    <w:rsid w:val="00112967"/>
    <w:rsid w:val="00112B69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4C1"/>
    <w:rsid w:val="00123FC2"/>
    <w:rsid w:val="001244B5"/>
    <w:rsid w:val="001264D2"/>
    <w:rsid w:val="0012674C"/>
    <w:rsid w:val="00126776"/>
    <w:rsid w:val="00127C80"/>
    <w:rsid w:val="0013095F"/>
    <w:rsid w:val="00130999"/>
    <w:rsid w:val="00130E12"/>
    <w:rsid w:val="001316D3"/>
    <w:rsid w:val="00131F84"/>
    <w:rsid w:val="001323AC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605F6"/>
    <w:rsid w:val="00160604"/>
    <w:rsid w:val="001613E2"/>
    <w:rsid w:val="00161F18"/>
    <w:rsid w:val="00162085"/>
    <w:rsid w:val="001621D6"/>
    <w:rsid w:val="00162682"/>
    <w:rsid w:val="0016275C"/>
    <w:rsid w:val="00162E46"/>
    <w:rsid w:val="0016459D"/>
    <w:rsid w:val="00166F13"/>
    <w:rsid w:val="00167017"/>
    <w:rsid w:val="00167E21"/>
    <w:rsid w:val="00167F88"/>
    <w:rsid w:val="001704C6"/>
    <w:rsid w:val="001706D2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139C"/>
    <w:rsid w:val="0019210D"/>
    <w:rsid w:val="00193180"/>
    <w:rsid w:val="001938B4"/>
    <w:rsid w:val="001954A2"/>
    <w:rsid w:val="00197268"/>
    <w:rsid w:val="001A02CD"/>
    <w:rsid w:val="001A1BF0"/>
    <w:rsid w:val="001A1C0D"/>
    <w:rsid w:val="001A1FA2"/>
    <w:rsid w:val="001A23A8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B08BE"/>
    <w:rsid w:val="001B0E87"/>
    <w:rsid w:val="001B198C"/>
    <w:rsid w:val="001B33AA"/>
    <w:rsid w:val="001B3FAE"/>
    <w:rsid w:val="001B463A"/>
    <w:rsid w:val="001B47B6"/>
    <w:rsid w:val="001B5958"/>
    <w:rsid w:val="001B6B8C"/>
    <w:rsid w:val="001B725C"/>
    <w:rsid w:val="001B7388"/>
    <w:rsid w:val="001B74A7"/>
    <w:rsid w:val="001B789F"/>
    <w:rsid w:val="001C03A8"/>
    <w:rsid w:val="001C4E31"/>
    <w:rsid w:val="001C531D"/>
    <w:rsid w:val="001C55E1"/>
    <w:rsid w:val="001C6033"/>
    <w:rsid w:val="001C6C79"/>
    <w:rsid w:val="001C6F35"/>
    <w:rsid w:val="001C7F62"/>
    <w:rsid w:val="001D021A"/>
    <w:rsid w:val="001D0F44"/>
    <w:rsid w:val="001D1586"/>
    <w:rsid w:val="001D1F2D"/>
    <w:rsid w:val="001D1FF7"/>
    <w:rsid w:val="001D21AC"/>
    <w:rsid w:val="001D2302"/>
    <w:rsid w:val="001D2C7F"/>
    <w:rsid w:val="001D3A99"/>
    <w:rsid w:val="001D752D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DC4"/>
    <w:rsid w:val="001E4ECF"/>
    <w:rsid w:val="001E5735"/>
    <w:rsid w:val="001F0276"/>
    <w:rsid w:val="001F2783"/>
    <w:rsid w:val="001F2FF9"/>
    <w:rsid w:val="001F328E"/>
    <w:rsid w:val="001F43D9"/>
    <w:rsid w:val="001F47CF"/>
    <w:rsid w:val="001F526C"/>
    <w:rsid w:val="001F5312"/>
    <w:rsid w:val="001F781E"/>
    <w:rsid w:val="001F797E"/>
    <w:rsid w:val="002003D4"/>
    <w:rsid w:val="00200DAD"/>
    <w:rsid w:val="00200E86"/>
    <w:rsid w:val="00206D74"/>
    <w:rsid w:val="002136B5"/>
    <w:rsid w:val="00213FE1"/>
    <w:rsid w:val="002144B2"/>
    <w:rsid w:val="00215DEA"/>
    <w:rsid w:val="002161F7"/>
    <w:rsid w:val="00216207"/>
    <w:rsid w:val="00217783"/>
    <w:rsid w:val="0022171F"/>
    <w:rsid w:val="00222041"/>
    <w:rsid w:val="00222516"/>
    <w:rsid w:val="0022254B"/>
    <w:rsid w:val="00222807"/>
    <w:rsid w:val="0022339B"/>
    <w:rsid w:val="002233C8"/>
    <w:rsid w:val="0022394F"/>
    <w:rsid w:val="0022518C"/>
    <w:rsid w:val="00230344"/>
    <w:rsid w:val="0023041F"/>
    <w:rsid w:val="0023098D"/>
    <w:rsid w:val="00230C7F"/>
    <w:rsid w:val="002312B6"/>
    <w:rsid w:val="00232AB2"/>
    <w:rsid w:val="00232C7B"/>
    <w:rsid w:val="002331DE"/>
    <w:rsid w:val="0023359B"/>
    <w:rsid w:val="002339F1"/>
    <w:rsid w:val="00236438"/>
    <w:rsid w:val="00236867"/>
    <w:rsid w:val="00236FF7"/>
    <w:rsid w:val="00237A7E"/>
    <w:rsid w:val="00237D3F"/>
    <w:rsid w:val="00241295"/>
    <w:rsid w:val="00241F16"/>
    <w:rsid w:val="002438F6"/>
    <w:rsid w:val="00243CBB"/>
    <w:rsid w:val="00244845"/>
    <w:rsid w:val="00244B5F"/>
    <w:rsid w:val="0024505C"/>
    <w:rsid w:val="00245630"/>
    <w:rsid w:val="002456C3"/>
    <w:rsid w:val="0024721B"/>
    <w:rsid w:val="00247969"/>
    <w:rsid w:val="00250A4A"/>
    <w:rsid w:val="0025142B"/>
    <w:rsid w:val="0025151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182A"/>
    <w:rsid w:val="002618EA"/>
    <w:rsid w:val="00261D6F"/>
    <w:rsid w:val="00261E0C"/>
    <w:rsid w:val="00263059"/>
    <w:rsid w:val="00264192"/>
    <w:rsid w:val="00264605"/>
    <w:rsid w:val="00264ACB"/>
    <w:rsid w:val="00265F6D"/>
    <w:rsid w:val="002707DB"/>
    <w:rsid w:val="00270D96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6F51"/>
    <w:rsid w:val="002879ED"/>
    <w:rsid w:val="0029215C"/>
    <w:rsid w:val="002921B9"/>
    <w:rsid w:val="002921F5"/>
    <w:rsid w:val="002934D3"/>
    <w:rsid w:val="00294E8B"/>
    <w:rsid w:val="00296043"/>
    <w:rsid w:val="00296692"/>
    <w:rsid w:val="002A1038"/>
    <w:rsid w:val="002A10F2"/>
    <w:rsid w:val="002A15EF"/>
    <w:rsid w:val="002A22FC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91F"/>
    <w:rsid w:val="002B4829"/>
    <w:rsid w:val="002B5109"/>
    <w:rsid w:val="002B569A"/>
    <w:rsid w:val="002B5772"/>
    <w:rsid w:val="002B5A4A"/>
    <w:rsid w:val="002B5C29"/>
    <w:rsid w:val="002B6189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1FB4"/>
    <w:rsid w:val="002E2E8F"/>
    <w:rsid w:val="002E4E08"/>
    <w:rsid w:val="002E71E3"/>
    <w:rsid w:val="002E7289"/>
    <w:rsid w:val="002E749B"/>
    <w:rsid w:val="002E7F1E"/>
    <w:rsid w:val="002F05AA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5BEB"/>
    <w:rsid w:val="002F6DDE"/>
    <w:rsid w:val="002F7D90"/>
    <w:rsid w:val="0030026A"/>
    <w:rsid w:val="00300293"/>
    <w:rsid w:val="003003EF"/>
    <w:rsid w:val="00301960"/>
    <w:rsid w:val="003032A2"/>
    <w:rsid w:val="0030355B"/>
    <w:rsid w:val="0030409A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E9B"/>
    <w:rsid w:val="003142C9"/>
    <w:rsid w:val="00314935"/>
    <w:rsid w:val="00314E1F"/>
    <w:rsid w:val="00315556"/>
    <w:rsid w:val="00316323"/>
    <w:rsid w:val="00316589"/>
    <w:rsid w:val="0031794F"/>
    <w:rsid w:val="00320607"/>
    <w:rsid w:val="00320709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4290"/>
    <w:rsid w:val="00334630"/>
    <w:rsid w:val="0033476D"/>
    <w:rsid w:val="00335502"/>
    <w:rsid w:val="00335E5B"/>
    <w:rsid w:val="00336ABB"/>
    <w:rsid w:val="003371A8"/>
    <w:rsid w:val="00337C49"/>
    <w:rsid w:val="0034004E"/>
    <w:rsid w:val="0034070E"/>
    <w:rsid w:val="00340C7F"/>
    <w:rsid w:val="00341F6C"/>
    <w:rsid w:val="0034293D"/>
    <w:rsid w:val="00342B92"/>
    <w:rsid w:val="00342D0A"/>
    <w:rsid w:val="00343A09"/>
    <w:rsid w:val="00343A46"/>
    <w:rsid w:val="003460A6"/>
    <w:rsid w:val="00346568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6146D"/>
    <w:rsid w:val="003626C4"/>
    <w:rsid w:val="00362E25"/>
    <w:rsid w:val="00364660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F8F"/>
    <w:rsid w:val="00375FEE"/>
    <w:rsid w:val="00377083"/>
    <w:rsid w:val="0037771E"/>
    <w:rsid w:val="00377CBD"/>
    <w:rsid w:val="00380271"/>
    <w:rsid w:val="003803B2"/>
    <w:rsid w:val="00382679"/>
    <w:rsid w:val="00383852"/>
    <w:rsid w:val="00384904"/>
    <w:rsid w:val="00385DD9"/>
    <w:rsid w:val="0038626F"/>
    <w:rsid w:val="00386884"/>
    <w:rsid w:val="0038695B"/>
    <w:rsid w:val="00386D53"/>
    <w:rsid w:val="0038746D"/>
    <w:rsid w:val="0038759A"/>
    <w:rsid w:val="0039064F"/>
    <w:rsid w:val="00392872"/>
    <w:rsid w:val="0039425E"/>
    <w:rsid w:val="003944F6"/>
    <w:rsid w:val="00394E59"/>
    <w:rsid w:val="0039632F"/>
    <w:rsid w:val="003970CF"/>
    <w:rsid w:val="0039771B"/>
    <w:rsid w:val="003A12A8"/>
    <w:rsid w:val="003A34C5"/>
    <w:rsid w:val="003A4501"/>
    <w:rsid w:val="003A587E"/>
    <w:rsid w:val="003A5C2C"/>
    <w:rsid w:val="003A5F22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C2B"/>
    <w:rsid w:val="003B7371"/>
    <w:rsid w:val="003B7A1E"/>
    <w:rsid w:val="003C0FFD"/>
    <w:rsid w:val="003C1279"/>
    <w:rsid w:val="003C12C5"/>
    <w:rsid w:val="003C2650"/>
    <w:rsid w:val="003C27EF"/>
    <w:rsid w:val="003C2B68"/>
    <w:rsid w:val="003C32E9"/>
    <w:rsid w:val="003C383C"/>
    <w:rsid w:val="003C3898"/>
    <w:rsid w:val="003C4DBB"/>
    <w:rsid w:val="003C5B12"/>
    <w:rsid w:val="003C5B17"/>
    <w:rsid w:val="003C6DC3"/>
    <w:rsid w:val="003D2407"/>
    <w:rsid w:val="003D2605"/>
    <w:rsid w:val="003D2F20"/>
    <w:rsid w:val="003D38D4"/>
    <w:rsid w:val="003D5240"/>
    <w:rsid w:val="003D5E9E"/>
    <w:rsid w:val="003D64D6"/>
    <w:rsid w:val="003D7AB9"/>
    <w:rsid w:val="003E034A"/>
    <w:rsid w:val="003E1542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962"/>
    <w:rsid w:val="003E57ED"/>
    <w:rsid w:val="003E58E6"/>
    <w:rsid w:val="003E5DDA"/>
    <w:rsid w:val="003E70F8"/>
    <w:rsid w:val="003F0396"/>
    <w:rsid w:val="003F15C7"/>
    <w:rsid w:val="003F16EA"/>
    <w:rsid w:val="003F40C1"/>
    <w:rsid w:val="003F4242"/>
    <w:rsid w:val="003F45F8"/>
    <w:rsid w:val="003F4A20"/>
    <w:rsid w:val="003F538F"/>
    <w:rsid w:val="003F6574"/>
    <w:rsid w:val="003F6F77"/>
    <w:rsid w:val="0040082C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197B"/>
    <w:rsid w:val="004127CF"/>
    <w:rsid w:val="00412DD2"/>
    <w:rsid w:val="004134EA"/>
    <w:rsid w:val="00413FCD"/>
    <w:rsid w:val="00415326"/>
    <w:rsid w:val="00415391"/>
    <w:rsid w:val="00415F4A"/>
    <w:rsid w:val="00416281"/>
    <w:rsid w:val="00416DE5"/>
    <w:rsid w:val="00417DBF"/>
    <w:rsid w:val="004206E8"/>
    <w:rsid w:val="00422078"/>
    <w:rsid w:val="00422353"/>
    <w:rsid w:val="00423362"/>
    <w:rsid w:val="00423A84"/>
    <w:rsid w:val="004240D2"/>
    <w:rsid w:val="00425172"/>
    <w:rsid w:val="0042517C"/>
    <w:rsid w:val="00426153"/>
    <w:rsid w:val="004264CB"/>
    <w:rsid w:val="00426915"/>
    <w:rsid w:val="00426BF5"/>
    <w:rsid w:val="00426C60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3F63"/>
    <w:rsid w:val="00435788"/>
    <w:rsid w:val="004359E6"/>
    <w:rsid w:val="004361CA"/>
    <w:rsid w:val="0043660A"/>
    <w:rsid w:val="004372E9"/>
    <w:rsid w:val="004406FD"/>
    <w:rsid w:val="00440BE7"/>
    <w:rsid w:val="00441C6E"/>
    <w:rsid w:val="00443CE3"/>
    <w:rsid w:val="00444DF0"/>
    <w:rsid w:val="00445AF0"/>
    <w:rsid w:val="00445FFA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60412"/>
    <w:rsid w:val="0046099B"/>
    <w:rsid w:val="004620AC"/>
    <w:rsid w:val="00462506"/>
    <w:rsid w:val="00463B4E"/>
    <w:rsid w:val="00464324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43E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532C"/>
    <w:rsid w:val="00486C4C"/>
    <w:rsid w:val="00490DCC"/>
    <w:rsid w:val="0049103F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A0D3D"/>
    <w:rsid w:val="004A0DFE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561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735"/>
    <w:rsid w:val="004C2111"/>
    <w:rsid w:val="004C357F"/>
    <w:rsid w:val="004C35E1"/>
    <w:rsid w:val="004C3874"/>
    <w:rsid w:val="004C4071"/>
    <w:rsid w:val="004C4780"/>
    <w:rsid w:val="004C48A8"/>
    <w:rsid w:val="004C615C"/>
    <w:rsid w:val="004C6C45"/>
    <w:rsid w:val="004C6F73"/>
    <w:rsid w:val="004C72FC"/>
    <w:rsid w:val="004C732E"/>
    <w:rsid w:val="004C76FD"/>
    <w:rsid w:val="004D20AE"/>
    <w:rsid w:val="004D3578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E"/>
    <w:rsid w:val="004E4FB0"/>
    <w:rsid w:val="004E5A7B"/>
    <w:rsid w:val="004E5D7E"/>
    <w:rsid w:val="004E7724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10E05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FE9"/>
    <w:rsid w:val="0052013F"/>
    <w:rsid w:val="00520E3F"/>
    <w:rsid w:val="00520F27"/>
    <w:rsid w:val="0052186A"/>
    <w:rsid w:val="005224FE"/>
    <w:rsid w:val="005233B3"/>
    <w:rsid w:val="00523A9B"/>
    <w:rsid w:val="00523A9F"/>
    <w:rsid w:val="00524091"/>
    <w:rsid w:val="00525314"/>
    <w:rsid w:val="0052627A"/>
    <w:rsid w:val="00527165"/>
    <w:rsid w:val="00527848"/>
    <w:rsid w:val="00527B08"/>
    <w:rsid w:val="00530E69"/>
    <w:rsid w:val="0053178D"/>
    <w:rsid w:val="00531FF9"/>
    <w:rsid w:val="005321DA"/>
    <w:rsid w:val="0053347E"/>
    <w:rsid w:val="0053351D"/>
    <w:rsid w:val="00537917"/>
    <w:rsid w:val="00540217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A31"/>
    <w:rsid w:val="00551365"/>
    <w:rsid w:val="005513DE"/>
    <w:rsid w:val="00552787"/>
    <w:rsid w:val="00556BEA"/>
    <w:rsid w:val="00557B18"/>
    <w:rsid w:val="00561488"/>
    <w:rsid w:val="00561973"/>
    <w:rsid w:val="005627FF"/>
    <w:rsid w:val="00562961"/>
    <w:rsid w:val="00563BE8"/>
    <w:rsid w:val="0056533F"/>
    <w:rsid w:val="0056535B"/>
    <w:rsid w:val="005672A7"/>
    <w:rsid w:val="00567A8A"/>
    <w:rsid w:val="00570BFA"/>
    <w:rsid w:val="0057154C"/>
    <w:rsid w:val="00572E9B"/>
    <w:rsid w:val="00574C06"/>
    <w:rsid w:val="005751AF"/>
    <w:rsid w:val="0057584F"/>
    <w:rsid w:val="00575E28"/>
    <w:rsid w:val="00575F2A"/>
    <w:rsid w:val="005761BE"/>
    <w:rsid w:val="00576A2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56CF"/>
    <w:rsid w:val="00585D84"/>
    <w:rsid w:val="005862C0"/>
    <w:rsid w:val="00586E64"/>
    <w:rsid w:val="00587ED0"/>
    <w:rsid w:val="00591375"/>
    <w:rsid w:val="0059150C"/>
    <w:rsid w:val="00592120"/>
    <w:rsid w:val="00592DFE"/>
    <w:rsid w:val="0059356A"/>
    <w:rsid w:val="00594A4D"/>
    <w:rsid w:val="0059534B"/>
    <w:rsid w:val="00595CE0"/>
    <w:rsid w:val="00596FE7"/>
    <w:rsid w:val="005A34BD"/>
    <w:rsid w:val="005A4245"/>
    <w:rsid w:val="005A6138"/>
    <w:rsid w:val="005A742D"/>
    <w:rsid w:val="005A7D1D"/>
    <w:rsid w:val="005A7DA9"/>
    <w:rsid w:val="005A7EC4"/>
    <w:rsid w:val="005A7F45"/>
    <w:rsid w:val="005B0203"/>
    <w:rsid w:val="005B05AC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17F"/>
    <w:rsid w:val="005D33CD"/>
    <w:rsid w:val="005D3E86"/>
    <w:rsid w:val="005D444C"/>
    <w:rsid w:val="005D4EF2"/>
    <w:rsid w:val="005D58D1"/>
    <w:rsid w:val="005D7025"/>
    <w:rsid w:val="005D7BD2"/>
    <w:rsid w:val="005D7D63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83B"/>
    <w:rsid w:val="006076AB"/>
    <w:rsid w:val="00607D0D"/>
    <w:rsid w:val="00610ED7"/>
    <w:rsid w:val="00612646"/>
    <w:rsid w:val="006131EC"/>
    <w:rsid w:val="00614285"/>
    <w:rsid w:val="00614572"/>
    <w:rsid w:val="00614AC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DAF"/>
    <w:rsid w:val="00650DCC"/>
    <w:rsid w:val="00651477"/>
    <w:rsid w:val="006518E3"/>
    <w:rsid w:val="00652BDA"/>
    <w:rsid w:val="006549C3"/>
    <w:rsid w:val="0065761D"/>
    <w:rsid w:val="00657D3F"/>
    <w:rsid w:val="00660F43"/>
    <w:rsid w:val="006616C0"/>
    <w:rsid w:val="006616D9"/>
    <w:rsid w:val="00661A6B"/>
    <w:rsid w:val="00661CCB"/>
    <w:rsid w:val="0066291B"/>
    <w:rsid w:val="00663773"/>
    <w:rsid w:val="00663798"/>
    <w:rsid w:val="0066444E"/>
    <w:rsid w:val="00665FBD"/>
    <w:rsid w:val="006660CD"/>
    <w:rsid w:val="00666764"/>
    <w:rsid w:val="0066694B"/>
    <w:rsid w:val="006673D8"/>
    <w:rsid w:val="00667883"/>
    <w:rsid w:val="00667DB6"/>
    <w:rsid w:val="00670093"/>
    <w:rsid w:val="006709AE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1112"/>
    <w:rsid w:val="006816DB"/>
    <w:rsid w:val="006817AC"/>
    <w:rsid w:val="00681822"/>
    <w:rsid w:val="00682797"/>
    <w:rsid w:val="006827BF"/>
    <w:rsid w:val="00682B60"/>
    <w:rsid w:val="00683CC7"/>
    <w:rsid w:val="0068469B"/>
    <w:rsid w:val="006858C5"/>
    <w:rsid w:val="006868F7"/>
    <w:rsid w:val="006901C5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2387"/>
    <w:rsid w:val="006D3C12"/>
    <w:rsid w:val="006D3E0C"/>
    <w:rsid w:val="006D4379"/>
    <w:rsid w:val="006D4BDC"/>
    <w:rsid w:val="006D5D68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E4A"/>
    <w:rsid w:val="00700ECB"/>
    <w:rsid w:val="0070147C"/>
    <w:rsid w:val="00701C5E"/>
    <w:rsid w:val="007037BA"/>
    <w:rsid w:val="00703CAD"/>
    <w:rsid w:val="00705351"/>
    <w:rsid w:val="0070580C"/>
    <w:rsid w:val="0070647B"/>
    <w:rsid w:val="00706973"/>
    <w:rsid w:val="007078B4"/>
    <w:rsid w:val="00707A5E"/>
    <w:rsid w:val="00707D9F"/>
    <w:rsid w:val="00710794"/>
    <w:rsid w:val="007109FA"/>
    <w:rsid w:val="00710CFC"/>
    <w:rsid w:val="007110A2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9D9"/>
    <w:rsid w:val="00721CC1"/>
    <w:rsid w:val="00721FD5"/>
    <w:rsid w:val="00723E9E"/>
    <w:rsid w:val="00724CB6"/>
    <w:rsid w:val="00725062"/>
    <w:rsid w:val="00725241"/>
    <w:rsid w:val="00725319"/>
    <w:rsid w:val="0072590A"/>
    <w:rsid w:val="007265F7"/>
    <w:rsid w:val="00731277"/>
    <w:rsid w:val="00731894"/>
    <w:rsid w:val="00733792"/>
    <w:rsid w:val="00733AA7"/>
    <w:rsid w:val="0073509D"/>
    <w:rsid w:val="007352D5"/>
    <w:rsid w:val="007372B8"/>
    <w:rsid w:val="00740928"/>
    <w:rsid w:val="007413D5"/>
    <w:rsid w:val="0074375D"/>
    <w:rsid w:val="007446B2"/>
    <w:rsid w:val="00745F4B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CC1"/>
    <w:rsid w:val="0078170A"/>
    <w:rsid w:val="00782151"/>
    <w:rsid w:val="00782D64"/>
    <w:rsid w:val="00783237"/>
    <w:rsid w:val="007832BB"/>
    <w:rsid w:val="00783A07"/>
    <w:rsid w:val="00784DF0"/>
    <w:rsid w:val="00785BE6"/>
    <w:rsid w:val="00786539"/>
    <w:rsid w:val="00786A64"/>
    <w:rsid w:val="00790085"/>
    <w:rsid w:val="007905FF"/>
    <w:rsid w:val="007906FB"/>
    <w:rsid w:val="00790956"/>
    <w:rsid w:val="00793078"/>
    <w:rsid w:val="00794894"/>
    <w:rsid w:val="0079502D"/>
    <w:rsid w:val="0079545D"/>
    <w:rsid w:val="0079557B"/>
    <w:rsid w:val="00795669"/>
    <w:rsid w:val="00795C40"/>
    <w:rsid w:val="00796E5A"/>
    <w:rsid w:val="00797070"/>
    <w:rsid w:val="00797CE7"/>
    <w:rsid w:val="007A00C4"/>
    <w:rsid w:val="007A0755"/>
    <w:rsid w:val="007A0C9C"/>
    <w:rsid w:val="007A0FF1"/>
    <w:rsid w:val="007A31D9"/>
    <w:rsid w:val="007A33B7"/>
    <w:rsid w:val="007A3726"/>
    <w:rsid w:val="007A4C6B"/>
    <w:rsid w:val="007A509E"/>
    <w:rsid w:val="007A5FE0"/>
    <w:rsid w:val="007A6B72"/>
    <w:rsid w:val="007A6E64"/>
    <w:rsid w:val="007A74F9"/>
    <w:rsid w:val="007A785F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6CD2"/>
    <w:rsid w:val="007C23B8"/>
    <w:rsid w:val="007C43A9"/>
    <w:rsid w:val="007C557F"/>
    <w:rsid w:val="007C5FB8"/>
    <w:rsid w:val="007C668C"/>
    <w:rsid w:val="007C6C45"/>
    <w:rsid w:val="007D05B0"/>
    <w:rsid w:val="007D1396"/>
    <w:rsid w:val="007D1A16"/>
    <w:rsid w:val="007D265B"/>
    <w:rsid w:val="007D2ED2"/>
    <w:rsid w:val="007D3409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4149"/>
    <w:rsid w:val="007E4BD5"/>
    <w:rsid w:val="007E5848"/>
    <w:rsid w:val="007F09E6"/>
    <w:rsid w:val="007F1486"/>
    <w:rsid w:val="007F3136"/>
    <w:rsid w:val="007F4619"/>
    <w:rsid w:val="007F6D33"/>
    <w:rsid w:val="008009D2"/>
    <w:rsid w:val="008022D5"/>
    <w:rsid w:val="00802F11"/>
    <w:rsid w:val="008033D0"/>
    <w:rsid w:val="00803FB6"/>
    <w:rsid w:val="008059EF"/>
    <w:rsid w:val="00805A91"/>
    <w:rsid w:val="0080603C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42C78"/>
    <w:rsid w:val="00843100"/>
    <w:rsid w:val="008447A8"/>
    <w:rsid w:val="008456C9"/>
    <w:rsid w:val="00845B33"/>
    <w:rsid w:val="00845C11"/>
    <w:rsid w:val="00845CA3"/>
    <w:rsid w:val="008463DC"/>
    <w:rsid w:val="00847054"/>
    <w:rsid w:val="00847E2C"/>
    <w:rsid w:val="00850F25"/>
    <w:rsid w:val="008524D2"/>
    <w:rsid w:val="008534AA"/>
    <w:rsid w:val="00853911"/>
    <w:rsid w:val="00854FA3"/>
    <w:rsid w:val="00855B51"/>
    <w:rsid w:val="00855C2D"/>
    <w:rsid w:val="00855F50"/>
    <w:rsid w:val="0085607F"/>
    <w:rsid w:val="00862F24"/>
    <w:rsid w:val="00863C43"/>
    <w:rsid w:val="008641D7"/>
    <w:rsid w:val="00864D6B"/>
    <w:rsid w:val="00865AAE"/>
    <w:rsid w:val="00865E1C"/>
    <w:rsid w:val="00866A9D"/>
    <w:rsid w:val="00867262"/>
    <w:rsid w:val="008704E0"/>
    <w:rsid w:val="0087091E"/>
    <w:rsid w:val="008719C2"/>
    <w:rsid w:val="008719F1"/>
    <w:rsid w:val="00871D49"/>
    <w:rsid w:val="008724DF"/>
    <w:rsid w:val="00872775"/>
    <w:rsid w:val="00873E8B"/>
    <w:rsid w:val="00876690"/>
    <w:rsid w:val="00877478"/>
    <w:rsid w:val="00877537"/>
    <w:rsid w:val="008809ED"/>
    <w:rsid w:val="0088179A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635"/>
    <w:rsid w:val="008C207E"/>
    <w:rsid w:val="008C29D2"/>
    <w:rsid w:val="008C49AE"/>
    <w:rsid w:val="008C5716"/>
    <w:rsid w:val="008C59F7"/>
    <w:rsid w:val="008C5D92"/>
    <w:rsid w:val="008C64FF"/>
    <w:rsid w:val="008D0E54"/>
    <w:rsid w:val="008D237E"/>
    <w:rsid w:val="008D23CA"/>
    <w:rsid w:val="008D290A"/>
    <w:rsid w:val="008D344A"/>
    <w:rsid w:val="008D3E96"/>
    <w:rsid w:val="008D4281"/>
    <w:rsid w:val="008D5096"/>
    <w:rsid w:val="008D7844"/>
    <w:rsid w:val="008D7AAE"/>
    <w:rsid w:val="008E0222"/>
    <w:rsid w:val="008E102E"/>
    <w:rsid w:val="008E13DF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901464"/>
    <w:rsid w:val="009030E6"/>
    <w:rsid w:val="009036A9"/>
    <w:rsid w:val="009036B9"/>
    <w:rsid w:val="00903BA7"/>
    <w:rsid w:val="009045F5"/>
    <w:rsid w:val="00904B21"/>
    <w:rsid w:val="00906EDF"/>
    <w:rsid w:val="009107DD"/>
    <w:rsid w:val="009109E9"/>
    <w:rsid w:val="0091212C"/>
    <w:rsid w:val="00912F98"/>
    <w:rsid w:val="00913199"/>
    <w:rsid w:val="009133B5"/>
    <w:rsid w:val="00913AB0"/>
    <w:rsid w:val="0091493E"/>
    <w:rsid w:val="00914C6A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92"/>
    <w:rsid w:val="009326F3"/>
    <w:rsid w:val="00932BC9"/>
    <w:rsid w:val="00932DA6"/>
    <w:rsid w:val="00932E26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C38"/>
    <w:rsid w:val="00940C68"/>
    <w:rsid w:val="009416B5"/>
    <w:rsid w:val="00942DD8"/>
    <w:rsid w:val="00942FE8"/>
    <w:rsid w:val="00943782"/>
    <w:rsid w:val="00943F2D"/>
    <w:rsid w:val="009451EF"/>
    <w:rsid w:val="00945509"/>
    <w:rsid w:val="00946E99"/>
    <w:rsid w:val="00947306"/>
    <w:rsid w:val="009473D2"/>
    <w:rsid w:val="00947471"/>
    <w:rsid w:val="009512CD"/>
    <w:rsid w:val="009516A9"/>
    <w:rsid w:val="0095246B"/>
    <w:rsid w:val="00953A5E"/>
    <w:rsid w:val="00953CF0"/>
    <w:rsid w:val="0095420A"/>
    <w:rsid w:val="00954372"/>
    <w:rsid w:val="009557AB"/>
    <w:rsid w:val="009566F5"/>
    <w:rsid w:val="00956E6C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CB8"/>
    <w:rsid w:val="0096640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6F91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98E"/>
    <w:rsid w:val="009B1036"/>
    <w:rsid w:val="009B107E"/>
    <w:rsid w:val="009B1F44"/>
    <w:rsid w:val="009B2F19"/>
    <w:rsid w:val="009B4573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5667"/>
    <w:rsid w:val="009D6A78"/>
    <w:rsid w:val="009D6C02"/>
    <w:rsid w:val="009D6D3F"/>
    <w:rsid w:val="009D7463"/>
    <w:rsid w:val="009E0478"/>
    <w:rsid w:val="009E278C"/>
    <w:rsid w:val="009E2A9F"/>
    <w:rsid w:val="009E416E"/>
    <w:rsid w:val="009E520C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19A5"/>
    <w:rsid w:val="00A035CE"/>
    <w:rsid w:val="00A03735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479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6E9E"/>
    <w:rsid w:val="00A17DCB"/>
    <w:rsid w:val="00A213B5"/>
    <w:rsid w:val="00A214BD"/>
    <w:rsid w:val="00A21B3F"/>
    <w:rsid w:val="00A2498F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EE6"/>
    <w:rsid w:val="00A43F05"/>
    <w:rsid w:val="00A44016"/>
    <w:rsid w:val="00A45B3C"/>
    <w:rsid w:val="00A462AD"/>
    <w:rsid w:val="00A47FEF"/>
    <w:rsid w:val="00A51A74"/>
    <w:rsid w:val="00A51E08"/>
    <w:rsid w:val="00A5229F"/>
    <w:rsid w:val="00A522C5"/>
    <w:rsid w:val="00A5259D"/>
    <w:rsid w:val="00A53E5B"/>
    <w:rsid w:val="00A5426C"/>
    <w:rsid w:val="00A544C7"/>
    <w:rsid w:val="00A54FFA"/>
    <w:rsid w:val="00A5541B"/>
    <w:rsid w:val="00A55A96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EF5"/>
    <w:rsid w:val="00A63FAE"/>
    <w:rsid w:val="00A6476C"/>
    <w:rsid w:val="00A649BD"/>
    <w:rsid w:val="00A6693A"/>
    <w:rsid w:val="00A66CBC"/>
    <w:rsid w:val="00A66F91"/>
    <w:rsid w:val="00A67B94"/>
    <w:rsid w:val="00A70229"/>
    <w:rsid w:val="00A723F5"/>
    <w:rsid w:val="00A745A5"/>
    <w:rsid w:val="00A75C25"/>
    <w:rsid w:val="00A77C63"/>
    <w:rsid w:val="00A808BC"/>
    <w:rsid w:val="00A80C85"/>
    <w:rsid w:val="00A82052"/>
    <w:rsid w:val="00A82F1A"/>
    <w:rsid w:val="00A8354D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55CD"/>
    <w:rsid w:val="00AB5CB8"/>
    <w:rsid w:val="00AB6A1E"/>
    <w:rsid w:val="00AB7D36"/>
    <w:rsid w:val="00AC07B7"/>
    <w:rsid w:val="00AC2951"/>
    <w:rsid w:val="00AC31D4"/>
    <w:rsid w:val="00AC4279"/>
    <w:rsid w:val="00AC5B55"/>
    <w:rsid w:val="00AC5E28"/>
    <w:rsid w:val="00AC6098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202F"/>
    <w:rsid w:val="00AF2B4B"/>
    <w:rsid w:val="00AF2C19"/>
    <w:rsid w:val="00AF3062"/>
    <w:rsid w:val="00AF420F"/>
    <w:rsid w:val="00AF4D34"/>
    <w:rsid w:val="00AF53DF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10C06"/>
    <w:rsid w:val="00B12AD8"/>
    <w:rsid w:val="00B1324D"/>
    <w:rsid w:val="00B1362B"/>
    <w:rsid w:val="00B13F8A"/>
    <w:rsid w:val="00B1515B"/>
    <w:rsid w:val="00B157E2"/>
    <w:rsid w:val="00B15A36"/>
    <w:rsid w:val="00B168B4"/>
    <w:rsid w:val="00B16AA5"/>
    <w:rsid w:val="00B16E20"/>
    <w:rsid w:val="00B1740E"/>
    <w:rsid w:val="00B17972"/>
    <w:rsid w:val="00B224CA"/>
    <w:rsid w:val="00B229B1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08CA"/>
    <w:rsid w:val="00B3098B"/>
    <w:rsid w:val="00B3125E"/>
    <w:rsid w:val="00B312A8"/>
    <w:rsid w:val="00B316BC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C45"/>
    <w:rsid w:val="00B43F68"/>
    <w:rsid w:val="00B441C5"/>
    <w:rsid w:val="00B46761"/>
    <w:rsid w:val="00B519D1"/>
    <w:rsid w:val="00B52F57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FFA"/>
    <w:rsid w:val="00B63C02"/>
    <w:rsid w:val="00B63D0E"/>
    <w:rsid w:val="00B63EEA"/>
    <w:rsid w:val="00B640FB"/>
    <w:rsid w:val="00B64DFB"/>
    <w:rsid w:val="00B65B1C"/>
    <w:rsid w:val="00B67C44"/>
    <w:rsid w:val="00B67DC0"/>
    <w:rsid w:val="00B701E9"/>
    <w:rsid w:val="00B716AF"/>
    <w:rsid w:val="00B71900"/>
    <w:rsid w:val="00B74B43"/>
    <w:rsid w:val="00B74DEF"/>
    <w:rsid w:val="00B74FC1"/>
    <w:rsid w:val="00B7685C"/>
    <w:rsid w:val="00B7705E"/>
    <w:rsid w:val="00B80F05"/>
    <w:rsid w:val="00B8233B"/>
    <w:rsid w:val="00B83039"/>
    <w:rsid w:val="00B83B29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E2D"/>
    <w:rsid w:val="00B9306C"/>
    <w:rsid w:val="00B93162"/>
    <w:rsid w:val="00B932F3"/>
    <w:rsid w:val="00B93C96"/>
    <w:rsid w:val="00B94D9A"/>
    <w:rsid w:val="00B95797"/>
    <w:rsid w:val="00B95DFC"/>
    <w:rsid w:val="00B97BE7"/>
    <w:rsid w:val="00BA01B4"/>
    <w:rsid w:val="00BA10D1"/>
    <w:rsid w:val="00BA2550"/>
    <w:rsid w:val="00BA3A6B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3F25"/>
    <w:rsid w:val="00BB47DA"/>
    <w:rsid w:val="00BB526B"/>
    <w:rsid w:val="00BB6782"/>
    <w:rsid w:val="00BB6DAD"/>
    <w:rsid w:val="00BB7346"/>
    <w:rsid w:val="00BC0548"/>
    <w:rsid w:val="00BC1555"/>
    <w:rsid w:val="00BC23E0"/>
    <w:rsid w:val="00BC31FB"/>
    <w:rsid w:val="00BC33B7"/>
    <w:rsid w:val="00BC35F6"/>
    <w:rsid w:val="00BC3A27"/>
    <w:rsid w:val="00BC3FF8"/>
    <w:rsid w:val="00BC526D"/>
    <w:rsid w:val="00BC60A9"/>
    <w:rsid w:val="00BC76F3"/>
    <w:rsid w:val="00BC7D47"/>
    <w:rsid w:val="00BD0BF5"/>
    <w:rsid w:val="00BD2E16"/>
    <w:rsid w:val="00BD32D7"/>
    <w:rsid w:val="00BD4496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177"/>
    <w:rsid w:val="00BF5E73"/>
    <w:rsid w:val="00BF6FE9"/>
    <w:rsid w:val="00C000B2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17DB3"/>
    <w:rsid w:val="00C21E3B"/>
    <w:rsid w:val="00C22C11"/>
    <w:rsid w:val="00C23180"/>
    <w:rsid w:val="00C2318B"/>
    <w:rsid w:val="00C24450"/>
    <w:rsid w:val="00C24DFF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40A87"/>
    <w:rsid w:val="00C41163"/>
    <w:rsid w:val="00C41C7D"/>
    <w:rsid w:val="00C4298D"/>
    <w:rsid w:val="00C43F8F"/>
    <w:rsid w:val="00C4782D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CC7"/>
    <w:rsid w:val="00C620BC"/>
    <w:rsid w:val="00C62D06"/>
    <w:rsid w:val="00C63023"/>
    <w:rsid w:val="00C63378"/>
    <w:rsid w:val="00C63743"/>
    <w:rsid w:val="00C637D0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270E"/>
    <w:rsid w:val="00C82AB4"/>
    <w:rsid w:val="00C8561A"/>
    <w:rsid w:val="00C862A8"/>
    <w:rsid w:val="00C86483"/>
    <w:rsid w:val="00C86BB9"/>
    <w:rsid w:val="00C87335"/>
    <w:rsid w:val="00C8772C"/>
    <w:rsid w:val="00C87A0A"/>
    <w:rsid w:val="00C902C4"/>
    <w:rsid w:val="00C90609"/>
    <w:rsid w:val="00C91292"/>
    <w:rsid w:val="00C91B5F"/>
    <w:rsid w:val="00C91F82"/>
    <w:rsid w:val="00C9207C"/>
    <w:rsid w:val="00C934BE"/>
    <w:rsid w:val="00C94EC9"/>
    <w:rsid w:val="00C95088"/>
    <w:rsid w:val="00C95EC8"/>
    <w:rsid w:val="00C968C5"/>
    <w:rsid w:val="00C96B81"/>
    <w:rsid w:val="00CA2144"/>
    <w:rsid w:val="00CA2F46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FCD"/>
    <w:rsid w:val="00CD702B"/>
    <w:rsid w:val="00CD7ED0"/>
    <w:rsid w:val="00CE0E1F"/>
    <w:rsid w:val="00CE16AA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CBA"/>
    <w:rsid w:val="00CE7FDE"/>
    <w:rsid w:val="00CF1C69"/>
    <w:rsid w:val="00CF1C92"/>
    <w:rsid w:val="00CF1DF4"/>
    <w:rsid w:val="00CF3076"/>
    <w:rsid w:val="00CF505C"/>
    <w:rsid w:val="00CF7F73"/>
    <w:rsid w:val="00D006BC"/>
    <w:rsid w:val="00D009F3"/>
    <w:rsid w:val="00D029FA"/>
    <w:rsid w:val="00D04858"/>
    <w:rsid w:val="00D058FB"/>
    <w:rsid w:val="00D05F86"/>
    <w:rsid w:val="00D06D04"/>
    <w:rsid w:val="00D077CD"/>
    <w:rsid w:val="00D078C4"/>
    <w:rsid w:val="00D07C0F"/>
    <w:rsid w:val="00D10FE1"/>
    <w:rsid w:val="00D1207C"/>
    <w:rsid w:val="00D12DD7"/>
    <w:rsid w:val="00D14472"/>
    <w:rsid w:val="00D14C5B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44CE"/>
    <w:rsid w:val="00D245E7"/>
    <w:rsid w:val="00D24D10"/>
    <w:rsid w:val="00D25865"/>
    <w:rsid w:val="00D25BC5"/>
    <w:rsid w:val="00D26589"/>
    <w:rsid w:val="00D265BF"/>
    <w:rsid w:val="00D267AC"/>
    <w:rsid w:val="00D26A77"/>
    <w:rsid w:val="00D274AB"/>
    <w:rsid w:val="00D3089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04B1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4991"/>
    <w:rsid w:val="00D55FC2"/>
    <w:rsid w:val="00D61D7F"/>
    <w:rsid w:val="00D61E88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3B96"/>
    <w:rsid w:val="00D74917"/>
    <w:rsid w:val="00D74D4F"/>
    <w:rsid w:val="00D74EAF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151D"/>
    <w:rsid w:val="00DA219D"/>
    <w:rsid w:val="00DA22B2"/>
    <w:rsid w:val="00DA2DA9"/>
    <w:rsid w:val="00DA36EE"/>
    <w:rsid w:val="00DA452E"/>
    <w:rsid w:val="00DA4B81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1228"/>
    <w:rsid w:val="00DB1D44"/>
    <w:rsid w:val="00DB308D"/>
    <w:rsid w:val="00DB353F"/>
    <w:rsid w:val="00DB3DE1"/>
    <w:rsid w:val="00DB5F40"/>
    <w:rsid w:val="00DB6122"/>
    <w:rsid w:val="00DB73A9"/>
    <w:rsid w:val="00DC053F"/>
    <w:rsid w:val="00DC28B2"/>
    <w:rsid w:val="00DC2BFC"/>
    <w:rsid w:val="00DC2C76"/>
    <w:rsid w:val="00DC2F1E"/>
    <w:rsid w:val="00DC437D"/>
    <w:rsid w:val="00DC48E5"/>
    <w:rsid w:val="00DC555B"/>
    <w:rsid w:val="00DC5692"/>
    <w:rsid w:val="00DC71E8"/>
    <w:rsid w:val="00DC7325"/>
    <w:rsid w:val="00DC7489"/>
    <w:rsid w:val="00DD038E"/>
    <w:rsid w:val="00DD1237"/>
    <w:rsid w:val="00DD1622"/>
    <w:rsid w:val="00DD16DA"/>
    <w:rsid w:val="00DD1E47"/>
    <w:rsid w:val="00DD2A52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258B"/>
    <w:rsid w:val="00DE2E25"/>
    <w:rsid w:val="00DE2FD7"/>
    <w:rsid w:val="00DE45C6"/>
    <w:rsid w:val="00DE4958"/>
    <w:rsid w:val="00DE4A78"/>
    <w:rsid w:val="00DE4B35"/>
    <w:rsid w:val="00DE52B5"/>
    <w:rsid w:val="00DE5999"/>
    <w:rsid w:val="00DF01E4"/>
    <w:rsid w:val="00DF176C"/>
    <w:rsid w:val="00DF18FB"/>
    <w:rsid w:val="00DF19B4"/>
    <w:rsid w:val="00DF27A3"/>
    <w:rsid w:val="00DF2B66"/>
    <w:rsid w:val="00DF54BC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38B1"/>
    <w:rsid w:val="00E13A45"/>
    <w:rsid w:val="00E15DC8"/>
    <w:rsid w:val="00E17B65"/>
    <w:rsid w:val="00E2048D"/>
    <w:rsid w:val="00E20DCC"/>
    <w:rsid w:val="00E213FC"/>
    <w:rsid w:val="00E227CD"/>
    <w:rsid w:val="00E261AA"/>
    <w:rsid w:val="00E26AF3"/>
    <w:rsid w:val="00E276E0"/>
    <w:rsid w:val="00E30AE7"/>
    <w:rsid w:val="00E30CED"/>
    <w:rsid w:val="00E30F17"/>
    <w:rsid w:val="00E314EA"/>
    <w:rsid w:val="00E31D83"/>
    <w:rsid w:val="00E32427"/>
    <w:rsid w:val="00E33944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782"/>
    <w:rsid w:val="00E5046C"/>
    <w:rsid w:val="00E50AC4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4D6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62D"/>
    <w:rsid w:val="00E756D9"/>
    <w:rsid w:val="00E75C8D"/>
    <w:rsid w:val="00E75FB3"/>
    <w:rsid w:val="00E771ED"/>
    <w:rsid w:val="00E80EAE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E6"/>
    <w:rsid w:val="00E970A7"/>
    <w:rsid w:val="00EA271E"/>
    <w:rsid w:val="00EA2B6F"/>
    <w:rsid w:val="00EA6180"/>
    <w:rsid w:val="00EA646C"/>
    <w:rsid w:val="00EA7D93"/>
    <w:rsid w:val="00EB1751"/>
    <w:rsid w:val="00EB1FEE"/>
    <w:rsid w:val="00EB2A3A"/>
    <w:rsid w:val="00EB3478"/>
    <w:rsid w:val="00EB4B39"/>
    <w:rsid w:val="00EB4E17"/>
    <w:rsid w:val="00EB6FE3"/>
    <w:rsid w:val="00EB7757"/>
    <w:rsid w:val="00EB7E90"/>
    <w:rsid w:val="00EC09E6"/>
    <w:rsid w:val="00EC0D29"/>
    <w:rsid w:val="00EC12B5"/>
    <w:rsid w:val="00EC13EC"/>
    <w:rsid w:val="00EC1B0E"/>
    <w:rsid w:val="00EC24D6"/>
    <w:rsid w:val="00EC26F8"/>
    <w:rsid w:val="00EC3824"/>
    <w:rsid w:val="00EC3B66"/>
    <w:rsid w:val="00EC60C0"/>
    <w:rsid w:val="00EC651C"/>
    <w:rsid w:val="00EC7C81"/>
    <w:rsid w:val="00ED069C"/>
    <w:rsid w:val="00ED16CC"/>
    <w:rsid w:val="00ED3283"/>
    <w:rsid w:val="00ED32BB"/>
    <w:rsid w:val="00ED43CC"/>
    <w:rsid w:val="00ED51C4"/>
    <w:rsid w:val="00ED52C2"/>
    <w:rsid w:val="00ED5D19"/>
    <w:rsid w:val="00ED7477"/>
    <w:rsid w:val="00ED75B2"/>
    <w:rsid w:val="00EE0B42"/>
    <w:rsid w:val="00EE0CEB"/>
    <w:rsid w:val="00EE0F65"/>
    <w:rsid w:val="00EE146F"/>
    <w:rsid w:val="00EE2198"/>
    <w:rsid w:val="00EE2736"/>
    <w:rsid w:val="00EE2ACD"/>
    <w:rsid w:val="00EE3131"/>
    <w:rsid w:val="00EE3E93"/>
    <w:rsid w:val="00EE406E"/>
    <w:rsid w:val="00EE443D"/>
    <w:rsid w:val="00EE4578"/>
    <w:rsid w:val="00EE4FCD"/>
    <w:rsid w:val="00EE5656"/>
    <w:rsid w:val="00EE5917"/>
    <w:rsid w:val="00EE5988"/>
    <w:rsid w:val="00EE7BEE"/>
    <w:rsid w:val="00EE7CF4"/>
    <w:rsid w:val="00EF0485"/>
    <w:rsid w:val="00EF0B92"/>
    <w:rsid w:val="00EF0B96"/>
    <w:rsid w:val="00EF1118"/>
    <w:rsid w:val="00EF1FA1"/>
    <w:rsid w:val="00EF27B8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FBD"/>
    <w:rsid w:val="00F03A0D"/>
    <w:rsid w:val="00F050A7"/>
    <w:rsid w:val="00F06D4F"/>
    <w:rsid w:val="00F07B33"/>
    <w:rsid w:val="00F100D2"/>
    <w:rsid w:val="00F111BF"/>
    <w:rsid w:val="00F11D9A"/>
    <w:rsid w:val="00F149B1"/>
    <w:rsid w:val="00F14B15"/>
    <w:rsid w:val="00F15892"/>
    <w:rsid w:val="00F15A19"/>
    <w:rsid w:val="00F17EC3"/>
    <w:rsid w:val="00F204F6"/>
    <w:rsid w:val="00F20A86"/>
    <w:rsid w:val="00F22EE8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2FDE"/>
    <w:rsid w:val="00F430A1"/>
    <w:rsid w:val="00F43252"/>
    <w:rsid w:val="00F474AE"/>
    <w:rsid w:val="00F50706"/>
    <w:rsid w:val="00F50ADD"/>
    <w:rsid w:val="00F52C3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164D"/>
    <w:rsid w:val="00F61F5A"/>
    <w:rsid w:val="00F63AAB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678"/>
    <w:rsid w:val="00F72086"/>
    <w:rsid w:val="00F727B2"/>
    <w:rsid w:val="00F730E3"/>
    <w:rsid w:val="00F73204"/>
    <w:rsid w:val="00F73A59"/>
    <w:rsid w:val="00F755E9"/>
    <w:rsid w:val="00F80B8D"/>
    <w:rsid w:val="00F80FE6"/>
    <w:rsid w:val="00F81584"/>
    <w:rsid w:val="00F82BEA"/>
    <w:rsid w:val="00F83EDF"/>
    <w:rsid w:val="00F84DBF"/>
    <w:rsid w:val="00F84FB1"/>
    <w:rsid w:val="00F85E90"/>
    <w:rsid w:val="00F86CE3"/>
    <w:rsid w:val="00F87C5B"/>
    <w:rsid w:val="00F909CD"/>
    <w:rsid w:val="00F90E53"/>
    <w:rsid w:val="00F915EF"/>
    <w:rsid w:val="00F938B1"/>
    <w:rsid w:val="00F93BF1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4397"/>
    <w:rsid w:val="00FC5084"/>
    <w:rsid w:val="00FC521E"/>
    <w:rsid w:val="00FC57DD"/>
    <w:rsid w:val="00FC5B73"/>
    <w:rsid w:val="00FC6087"/>
    <w:rsid w:val="00FC7626"/>
    <w:rsid w:val="00FC7CBC"/>
    <w:rsid w:val="00FC7D83"/>
    <w:rsid w:val="00FD000E"/>
    <w:rsid w:val="00FD05AD"/>
    <w:rsid w:val="00FD0666"/>
    <w:rsid w:val="00FD54C4"/>
    <w:rsid w:val="00FD628E"/>
    <w:rsid w:val="00FD7295"/>
    <w:rsid w:val="00FE153F"/>
    <w:rsid w:val="00FE2187"/>
    <w:rsid w:val="00FE22A4"/>
    <w:rsid w:val="00FE2531"/>
    <w:rsid w:val="00FE320C"/>
    <w:rsid w:val="00FE5736"/>
    <w:rsid w:val="00FE77B5"/>
    <w:rsid w:val="00FE7A05"/>
    <w:rsid w:val="00FF060E"/>
    <w:rsid w:val="00FF1D9E"/>
    <w:rsid w:val="00FF2387"/>
    <w:rsid w:val="00FF24C9"/>
    <w:rsid w:val="00FF2524"/>
    <w:rsid w:val="00FF2565"/>
    <w:rsid w:val="00FF2E26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DC2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1" ma:contentTypeDescription="Create a new document." ma:contentTypeScope="" ma:versionID="cc0413b52b1902da825a25b622fb434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8ca25a56f6d27973fe8cfc2a0524d353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DD1D-D449-4081-9152-B7D85C937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232</TotalTime>
  <Pages>7</Pages>
  <Words>3125</Words>
  <Characters>12295</Characters>
  <Application>Microsoft Office Word</Application>
  <DocSecurity>0</DocSecurity>
  <Lines>102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Wariya Srirojrattanawadee</cp:lastModifiedBy>
  <cp:revision>170</cp:revision>
  <cp:lastPrinted>2021-08-15T13:47:00Z</cp:lastPrinted>
  <dcterms:created xsi:type="dcterms:W3CDTF">2021-05-16T05:53:00Z</dcterms:created>
  <dcterms:modified xsi:type="dcterms:W3CDTF">2021-08-16T12:24:00Z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