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8F32E6" w14:textId="77777777" w:rsidR="00FC04D5" w:rsidRPr="00144E97" w:rsidRDefault="00FC04D5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bookmarkStart w:id="0" w:name="Title"/>
    </w:p>
    <w:p w14:paraId="08A0854A" w14:textId="77777777" w:rsidR="00C25901" w:rsidRPr="00144E97" w:rsidRDefault="00C25901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126124C" w14:textId="77777777" w:rsidR="00FC04D5" w:rsidRPr="00144E97" w:rsidRDefault="00FC04D5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  <w:bookmarkStart w:id="1" w:name="Start"/>
      <w:bookmarkEnd w:id="1"/>
    </w:p>
    <w:p w14:paraId="7C9899BD" w14:textId="77777777" w:rsidR="005862A4" w:rsidRPr="00144E97" w:rsidRDefault="005862A4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054EE758" w14:textId="77777777" w:rsidR="005862A4" w:rsidRPr="00144E97" w:rsidRDefault="005862A4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3F0DBBDD" w14:textId="77777777" w:rsidR="005862A4" w:rsidRPr="00144E97" w:rsidRDefault="005862A4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0CECDD2A" w14:textId="77777777" w:rsidR="005862A4" w:rsidRPr="00144E97" w:rsidRDefault="005862A4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75ED397F" w14:textId="77777777" w:rsidR="0030259E" w:rsidRPr="00144E97" w:rsidRDefault="0030259E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14:paraId="28C3A18B" w14:textId="77777777" w:rsidR="00897026" w:rsidRPr="00144E97" w:rsidRDefault="00897026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74191441" w14:textId="77777777" w:rsidR="00897026" w:rsidRPr="00144E97" w:rsidRDefault="00897026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012AFBC0" w14:textId="77777777" w:rsidR="00C92416" w:rsidRPr="00144E97" w:rsidRDefault="00C92416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6908AB38" w14:textId="77777777" w:rsidR="00671464" w:rsidRPr="00144E97" w:rsidRDefault="00671464" w:rsidP="00671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  <w:bookmarkStart w:id="2" w:name="SubTitle"/>
      <w:bookmarkEnd w:id="0"/>
      <w:r w:rsidRPr="00144E97">
        <w:rPr>
          <w:rFonts w:ascii="Angsana New" w:hAnsi="Angsana New"/>
          <w:b/>
          <w:bCs/>
          <w:sz w:val="52"/>
          <w:szCs w:val="52"/>
          <w:cs/>
        </w:rPr>
        <w:t>บริษัท เมก้า ไลฟ์ไซแอ็นซ์ จำกัด</w:t>
      </w:r>
      <w:r w:rsidRPr="00144E97">
        <w:rPr>
          <w:rFonts w:ascii="Angsana New" w:hAnsi="Angsana New"/>
          <w:b/>
          <w:bCs/>
          <w:sz w:val="52"/>
          <w:szCs w:val="52"/>
        </w:rPr>
        <w:t xml:space="preserve"> </w:t>
      </w:r>
      <w:r w:rsidR="004C7997" w:rsidRPr="00144E97">
        <w:rPr>
          <w:rFonts w:ascii="Angsana New" w:hAnsi="Angsana New"/>
          <w:b/>
          <w:bCs/>
          <w:sz w:val="52"/>
          <w:szCs w:val="52"/>
        </w:rPr>
        <w:t>(</w:t>
      </w:r>
      <w:r w:rsidR="004C7997" w:rsidRPr="00144E97">
        <w:rPr>
          <w:rFonts w:ascii="Angsana New" w:hAnsi="Angsana New"/>
          <w:b/>
          <w:bCs/>
          <w:sz w:val="52"/>
          <w:szCs w:val="52"/>
          <w:cs/>
        </w:rPr>
        <w:t xml:space="preserve">มหาชน) </w:t>
      </w:r>
      <w:r w:rsidRPr="00144E97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0C9D8593" w14:textId="77777777" w:rsidR="00C404E0" w:rsidRPr="00144E97" w:rsidRDefault="00C404E0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bookmarkEnd w:id="2"/>
    <w:p w14:paraId="038A678D" w14:textId="77777777" w:rsidR="00145B7B" w:rsidRPr="00144E97" w:rsidRDefault="00145B7B" w:rsidP="00145B7B">
      <w:pPr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144E97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hint="cs"/>
          <w:sz w:val="32"/>
          <w:szCs w:val="32"/>
          <w:cs/>
        </w:rPr>
        <w:t>แบบย่อ</w:t>
      </w:r>
    </w:p>
    <w:p w14:paraId="6FB34E28" w14:textId="32967BB5" w:rsidR="00145B7B" w:rsidRPr="00446F2D" w:rsidRDefault="00145B7B" w:rsidP="00145B7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4380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D51909" w:rsidRPr="00D51909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D51909" w:rsidRPr="00D51909">
        <w:rPr>
          <w:rFonts w:ascii="Angsana New" w:hAnsi="Angsana New" w:cs="Angsana New" w:hint="cs"/>
          <w:b w:val="0"/>
          <w:bCs w:val="0"/>
          <w:sz w:val="32"/>
          <w:szCs w:val="32"/>
        </w:rPr>
        <w:t>0</w:t>
      </w:r>
      <w:r w:rsidRPr="00C43809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 </w:t>
      </w:r>
      <w:r w:rsidRPr="00C4380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Pr="00144E97">
        <w:rPr>
          <w:rFonts w:ascii="Angsana New" w:hAnsi="Angsana New"/>
          <w:sz w:val="32"/>
          <w:szCs w:val="32"/>
          <w:cs/>
        </w:rPr>
        <w:t xml:space="preserve"> </w:t>
      </w:r>
      <w:r w:rsidR="00D23E7C" w:rsidRPr="00D23E7C">
        <w:rPr>
          <w:rFonts w:ascii="Angsana New" w:hAnsi="Angsana New" w:cs="Angsana New"/>
          <w:b w:val="0"/>
          <w:bCs w:val="0"/>
          <w:sz w:val="32"/>
          <w:szCs w:val="32"/>
        </w:rPr>
        <w:t>25</w:t>
      </w:r>
      <w:r w:rsidR="00D51909" w:rsidRPr="00D51909">
        <w:rPr>
          <w:rFonts w:ascii="Angsana New" w:hAnsi="Angsana New" w:cs="Angsana New"/>
          <w:b w:val="0"/>
          <w:bCs w:val="0"/>
          <w:sz w:val="32"/>
          <w:szCs w:val="32"/>
        </w:rPr>
        <w:t>6</w:t>
      </w:r>
      <w:r w:rsidR="00D23E7C" w:rsidRPr="00D23E7C">
        <w:rPr>
          <w:rFonts w:ascii="Angsana New" w:hAnsi="Angsana New" w:cs="Angsana New"/>
          <w:b w:val="0"/>
          <w:bCs w:val="0"/>
          <w:sz w:val="32"/>
          <w:szCs w:val="32"/>
        </w:rPr>
        <w:t>4</w:t>
      </w:r>
    </w:p>
    <w:p w14:paraId="4CCA4EBD" w14:textId="77777777" w:rsidR="00145B7B" w:rsidRPr="00144E97" w:rsidRDefault="00145B7B" w:rsidP="00145B7B">
      <w:pPr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144E97">
        <w:rPr>
          <w:rFonts w:ascii="Angsana New" w:hAnsi="Angsana New"/>
          <w:sz w:val="32"/>
          <w:szCs w:val="32"/>
          <w:cs/>
        </w:rPr>
        <w:t>และ</w:t>
      </w:r>
    </w:p>
    <w:p w14:paraId="083B8C65" w14:textId="77777777" w:rsidR="00145B7B" w:rsidRPr="00144E97" w:rsidRDefault="00145B7B" w:rsidP="00145B7B">
      <w:pPr>
        <w:spacing w:line="240" w:lineRule="auto"/>
        <w:jc w:val="center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2"/>
          <w:szCs w:val="32"/>
          <w:cs/>
        </w:rPr>
        <w:t>รายงานการสอบทาน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Pr="00144E97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45DB538B" w14:textId="77777777" w:rsidR="00FC04D5" w:rsidRPr="00144E97" w:rsidRDefault="00FC04D5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A20E1C7" w14:textId="77777777" w:rsidR="00FC04D5" w:rsidRPr="00144E97" w:rsidRDefault="00FC04D5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A824073" w14:textId="77777777" w:rsidR="0030259E" w:rsidRPr="00144E97" w:rsidRDefault="0030259E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1EF353F" w14:textId="77777777" w:rsidR="0030259E" w:rsidRPr="00144E97" w:rsidRDefault="0030259E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0DA97F1" w14:textId="77777777" w:rsidR="00600CDA" w:rsidRPr="00144E97" w:rsidRDefault="00600CDA" w:rsidP="0034231D">
      <w:pPr>
        <w:tabs>
          <w:tab w:val="left" w:pos="8640"/>
        </w:tabs>
        <w:jc w:val="both"/>
        <w:rPr>
          <w:rFonts w:ascii="Angsana New" w:hAnsi="Angsana New"/>
          <w:b/>
          <w:bCs/>
          <w:sz w:val="30"/>
          <w:szCs w:val="32"/>
        </w:rPr>
        <w:sectPr w:rsidR="00600CDA" w:rsidRPr="00144E97" w:rsidSect="00EF7317"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  <w:bookmarkStart w:id="3" w:name="_Ref46730557"/>
      <w:bookmarkEnd w:id="3"/>
    </w:p>
    <w:p w14:paraId="4D03BB29" w14:textId="77777777" w:rsidR="00B45224" w:rsidRDefault="00B45224" w:rsidP="00B45224">
      <w:pPr>
        <w:tabs>
          <w:tab w:val="left" w:pos="8640"/>
        </w:tabs>
        <w:jc w:val="both"/>
        <w:rPr>
          <w:rFonts w:ascii="Angsana New" w:hAnsi="Angsana New"/>
          <w:b/>
          <w:bCs/>
          <w:sz w:val="32"/>
          <w:szCs w:val="32"/>
        </w:rPr>
      </w:pPr>
    </w:p>
    <w:p w14:paraId="23300018" w14:textId="77777777" w:rsidR="009E37E3" w:rsidRDefault="009E37E3" w:rsidP="00B45224">
      <w:pPr>
        <w:tabs>
          <w:tab w:val="left" w:pos="8640"/>
        </w:tabs>
        <w:jc w:val="both"/>
        <w:rPr>
          <w:rFonts w:ascii="Angsana New" w:hAnsi="Angsana New"/>
          <w:b/>
          <w:bCs/>
          <w:sz w:val="32"/>
          <w:szCs w:val="32"/>
        </w:rPr>
      </w:pPr>
    </w:p>
    <w:p w14:paraId="0380574A" w14:textId="77777777" w:rsidR="009E37E3" w:rsidRDefault="009E37E3" w:rsidP="00B45224">
      <w:pPr>
        <w:tabs>
          <w:tab w:val="left" w:pos="8640"/>
        </w:tabs>
        <w:jc w:val="both"/>
        <w:rPr>
          <w:rFonts w:ascii="Angsana New" w:hAnsi="Angsana New"/>
          <w:b/>
          <w:bCs/>
          <w:sz w:val="32"/>
          <w:szCs w:val="32"/>
        </w:rPr>
      </w:pPr>
    </w:p>
    <w:p w14:paraId="6DA158B1" w14:textId="77777777" w:rsidR="009E37E3" w:rsidRPr="00144E97" w:rsidRDefault="009E37E3" w:rsidP="00B45224">
      <w:pPr>
        <w:tabs>
          <w:tab w:val="left" w:pos="8640"/>
        </w:tabs>
        <w:jc w:val="both"/>
        <w:rPr>
          <w:rFonts w:ascii="Angsana New" w:hAnsi="Angsana New"/>
          <w:b/>
          <w:bCs/>
          <w:sz w:val="32"/>
          <w:szCs w:val="32"/>
        </w:rPr>
      </w:pPr>
    </w:p>
    <w:p w14:paraId="61D481F3" w14:textId="77777777" w:rsidR="00B45224" w:rsidRPr="00144E97" w:rsidRDefault="00B45224" w:rsidP="00B45224">
      <w:pPr>
        <w:tabs>
          <w:tab w:val="left" w:pos="8640"/>
        </w:tabs>
        <w:jc w:val="both"/>
        <w:rPr>
          <w:rFonts w:ascii="Angsana New" w:hAnsi="Angsana New"/>
          <w:b/>
          <w:bCs/>
          <w:sz w:val="32"/>
          <w:szCs w:val="32"/>
        </w:rPr>
      </w:pPr>
    </w:p>
    <w:p w14:paraId="308A26AA" w14:textId="77777777" w:rsidR="00B45224" w:rsidRPr="00144E97" w:rsidRDefault="00B45224" w:rsidP="00B45224">
      <w:pPr>
        <w:tabs>
          <w:tab w:val="left" w:pos="8640"/>
        </w:tabs>
        <w:jc w:val="both"/>
        <w:rPr>
          <w:rFonts w:ascii="Angsana New" w:hAnsi="Angsana New"/>
          <w:b/>
          <w:bCs/>
          <w:sz w:val="32"/>
          <w:szCs w:val="32"/>
        </w:rPr>
      </w:pPr>
    </w:p>
    <w:p w14:paraId="3EFA0400" w14:textId="77777777" w:rsidR="00C13E4C" w:rsidRPr="00144E97" w:rsidRDefault="00C13E4C" w:rsidP="00B45224">
      <w:pPr>
        <w:tabs>
          <w:tab w:val="left" w:pos="8640"/>
        </w:tabs>
        <w:jc w:val="both"/>
        <w:rPr>
          <w:rFonts w:ascii="Angsana New" w:hAnsi="Angsana New"/>
          <w:b/>
          <w:bCs/>
          <w:sz w:val="30"/>
          <w:szCs w:val="32"/>
        </w:rPr>
      </w:pPr>
    </w:p>
    <w:p w14:paraId="18784F57" w14:textId="77777777" w:rsidR="00C13E4C" w:rsidRPr="00144E97" w:rsidRDefault="00C13E4C" w:rsidP="00B45224">
      <w:pPr>
        <w:tabs>
          <w:tab w:val="left" w:pos="8640"/>
        </w:tabs>
        <w:jc w:val="both"/>
        <w:rPr>
          <w:rFonts w:ascii="Angsana New" w:hAnsi="Angsana New"/>
          <w:b/>
          <w:bCs/>
          <w:sz w:val="30"/>
          <w:szCs w:val="32"/>
        </w:rPr>
      </w:pPr>
    </w:p>
    <w:p w14:paraId="5A888031" w14:textId="77777777" w:rsidR="00B45224" w:rsidRPr="00144E97" w:rsidRDefault="00B45224" w:rsidP="00B45224">
      <w:pPr>
        <w:tabs>
          <w:tab w:val="left" w:pos="8640"/>
        </w:tabs>
        <w:jc w:val="both"/>
        <w:rPr>
          <w:rFonts w:ascii="Angsana New" w:hAnsi="Angsana New"/>
          <w:b/>
          <w:sz w:val="30"/>
        </w:rPr>
      </w:pPr>
      <w:r w:rsidRPr="00144E97">
        <w:rPr>
          <w:rFonts w:ascii="Angsana New" w:hAnsi="Angsana New"/>
          <w:b/>
          <w:bCs/>
          <w:sz w:val="30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1AAAB7F" w14:textId="77777777" w:rsidR="00B45224" w:rsidRPr="00144E97" w:rsidRDefault="00B45224" w:rsidP="00B45224">
      <w:pPr>
        <w:spacing w:line="240" w:lineRule="auto"/>
        <w:jc w:val="both"/>
        <w:rPr>
          <w:rFonts w:ascii="Angsana New" w:hAnsi="Angsana New"/>
          <w:b/>
          <w:bCs/>
          <w:sz w:val="30"/>
        </w:rPr>
      </w:pPr>
    </w:p>
    <w:p w14:paraId="4B81FCDB" w14:textId="77777777" w:rsidR="00B45224" w:rsidRPr="00144E97" w:rsidRDefault="00B45224" w:rsidP="00B45224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144E97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เมก้า</w:t>
      </w:r>
      <w:r w:rsidRPr="00144E97">
        <w:rPr>
          <w:rFonts w:ascii="Angsana New" w:hAnsi="Angsana New"/>
          <w:b/>
          <w:bCs/>
          <w:sz w:val="30"/>
          <w:szCs w:val="30"/>
        </w:rPr>
        <w:t xml:space="preserve"> </w:t>
      </w:r>
      <w:r w:rsidRPr="00144E97">
        <w:rPr>
          <w:rFonts w:ascii="Angsana New" w:hAnsi="Angsana New"/>
          <w:b/>
          <w:bCs/>
          <w:sz w:val="30"/>
          <w:szCs w:val="30"/>
          <w:cs/>
        </w:rPr>
        <w:t>ไลฟ์ไซแอ็นซ์ จำกัด (มหาชน)</w:t>
      </w:r>
    </w:p>
    <w:p w14:paraId="54CE2F9B" w14:textId="77777777" w:rsidR="00B45224" w:rsidRPr="00144E97" w:rsidRDefault="00B45224" w:rsidP="00B45224">
      <w:pPr>
        <w:spacing w:line="240" w:lineRule="auto"/>
        <w:jc w:val="both"/>
        <w:rPr>
          <w:rFonts w:ascii="Angsana New" w:hAnsi="Angsana New"/>
          <w:sz w:val="30"/>
        </w:rPr>
      </w:pPr>
    </w:p>
    <w:p w14:paraId="0505232E" w14:textId="320BA12E" w:rsidR="00BF20C3" w:rsidRPr="00144E97" w:rsidRDefault="00BF20C3" w:rsidP="00BF20C3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D51909" w:rsidRPr="00D51909">
        <w:rPr>
          <w:rFonts w:ascii="Angsana New" w:hAnsi="Angsana New"/>
          <w:sz w:val="30"/>
          <w:szCs w:val="30"/>
        </w:rPr>
        <w:t>30</w:t>
      </w:r>
      <w:r w:rsidR="00145B7B">
        <w:rPr>
          <w:rFonts w:ascii="Angsana New" w:hAnsi="Angsana New"/>
          <w:sz w:val="30"/>
          <w:szCs w:val="30"/>
        </w:rPr>
        <w:t xml:space="preserve"> </w:t>
      </w:r>
      <w:r w:rsidR="00145B7B">
        <w:rPr>
          <w:rFonts w:ascii="Angsana New" w:hAnsi="Angsana New" w:hint="cs"/>
          <w:sz w:val="30"/>
          <w:szCs w:val="30"/>
          <w:cs/>
        </w:rPr>
        <w:t>มิถุนายน</w:t>
      </w:r>
      <w:r w:rsidRPr="00A75815">
        <w:rPr>
          <w:rFonts w:ascii="Angsana New" w:hAnsi="Angsana New"/>
          <w:sz w:val="30"/>
          <w:szCs w:val="30"/>
          <w:cs/>
        </w:rPr>
        <w:t xml:space="preserve"> </w:t>
      </w:r>
      <w:r w:rsidR="00D23E7C" w:rsidRPr="00D23E7C">
        <w:rPr>
          <w:rFonts w:ascii="Angsana New" w:hAnsi="Angsana New"/>
          <w:sz w:val="30"/>
          <w:szCs w:val="30"/>
        </w:rPr>
        <w:t>25</w:t>
      </w:r>
      <w:r w:rsidR="00D51909" w:rsidRPr="00D51909">
        <w:rPr>
          <w:rFonts w:ascii="Angsana New" w:hAnsi="Angsana New"/>
          <w:sz w:val="30"/>
          <w:szCs w:val="30"/>
        </w:rPr>
        <w:t>6</w:t>
      </w:r>
      <w:r w:rsidR="00D23E7C" w:rsidRPr="00D23E7C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Pr="00144E97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C379C7"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E14501">
        <w:rPr>
          <w:rFonts w:ascii="Angsana New" w:hAnsi="Angsana New"/>
          <w:sz w:val="30"/>
          <w:szCs w:val="30"/>
          <w:cs/>
        </w:rPr>
        <w:br/>
      </w:r>
      <w:r w:rsidR="00D51909" w:rsidRPr="00D51909">
        <w:rPr>
          <w:rFonts w:ascii="Angsana New" w:hAnsi="Angsana New"/>
          <w:sz w:val="30"/>
          <w:szCs w:val="30"/>
        </w:rPr>
        <w:t>30</w:t>
      </w:r>
      <w:r w:rsidR="00C379C7">
        <w:rPr>
          <w:rFonts w:ascii="Angsana New" w:hAnsi="Angsana New"/>
          <w:sz w:val="30"/>
          <w:szCs w:val="30"/>
        </w:rPr>
        <w:t xml:space="preserve"> </w:t>
      </w:r>
      <w:r w:rsidR="00C379C7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D23E7C" w:rsidRPr="00D23E7C">
        <w:rPr>
          <w:rFonts w:ascii="Angsana New" w:hAnsi="Angsana New"/>
          <w:sz w:val="30"/>
          <w:szCs w:val="30"/>
        </w:rPr>
        <w:t>25</w:t>
      </w:r>
      <w:r w:rsidR="00D51909" w:rsidRPr="00D51909">
        <w:rPr>
          <w:rFonts w:ascii="Angsana New" w:hAnsi="Angsana New"/>
          <w:sz w:val="30"/>
          <w:szCs w:val="30"/>
        </w:rPr>
        <w:t>6</w:t>
      </w:r>
      <w:r w:rsidR="00D23E7C" w:rsidRPr="00D23E7C">
        <w:rPr>
          <w:rFonts w:ascii="Angsana New" w:hAnsi="Angsana New"/>
          <w:sz w:val="30"/>
          <w:szCs w:val="30"/>
        </w:rPr>
        <w:t>4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และงบกระแสเงินสดรวมและงบกระแสเงินสดเฉพาะกิจการ สำหรับงวด</w:t>
      </w:r>
      <w:r w:rsidR="00145B7B">
        <w:rPr>
          <w:rFonts w:ascii="Angsana New" w:hAnsi="Angsana New" w:hint="cs"/>
          <w:sz w:val="30"/>
          <w:szCs w:val="30"/>
          <w:cs/>
        </w:rPr>
        <w:t>หก</w:t>
      </w:r>
      <w:r w:rsidRPr="00144E97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D51909" w:rsidRPr="00D51909">
        <w:rPr>
          <w:rFonts w:ascii="Angsana New" w:hAnsi="Angsana New" w:hint="cs"/>
          <w:sz w:val="30"/>
          <w:szCs w:val="30"/>
          <w:cs/>
        </w:rPr>
        <w:t>30</w:t>
      </w:r>
      <w:r w:rsidR="00145B7B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144E97">
        <w:rPr>
          <w:rFonts w:ascii="Angsana New" w:hAnsi="Angsana New"/>
          <w:sz w:val="30"/>
          <w:szCs w:val="30"/>
          <w:cs/>
        </w:rPr>
        <w:t xml:space="preserve"> </w:t>
      </w:r>
      <w:r w:rsidR="00D23E7C" w:rsidRPr="00D23E7C">
        <w:rPr>
          <w:rFonts w:ascii="Angsana New" w:hAnsi="Angsana New"/>
          <w:sz w:val="30"/>
          <w:szCs w:val="30"/>
        </w:rPr>
        <w:t>25</w:t>
      </w:r>
      <w:r w:rsidR="00D51909" w:rsidRPr="00D51909">
        <w:rPr>
          <w:rFonts w:ascii="Angsana New" w:hAnsi="Angsana New"/>
          <w:sz w:val="30"/>
          <w:szCs w:val="30"/>
        </w:rPr>
        <w:t>6</w:t>
      </w:r>
      <w:r w:rsidR="00D23E7C" w:rsidRPr="00D23E7C">
        <w:rPr>
          <w:rFonts w:ascii="Angsana New" w:hAnsi="Angsana New"/>
          <w:sz w:val="30"/>
          <w:szCs w:val="30"/>
        </w:rPr>
        <w:t>4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และหมายเหตุ</w:t>
      </w:r>
      <w:r w:rsidRPr="00A510BA">
        <w:rPr>
          <w:rFonts w:ascii="Angsana New" w:hAnsi="Angsana New"/>
          <w:spacing w:val="-4"/>
          <w:sz w:val="30"/>
          <w:szCs w:val="30"/>
          <w:cs/>
        </w:rPr>
        <w:t>ประกอบงบการเงินแบบย่อ (ข้อมูลทางการเงินระหว่างกาล) ของบริษัท เมก้า</w:t>
      </w:r>
      <w:r w:rsidRPr="00A510BA">
        <w:rPr>
          <w:rFonts w:ascii="Angsana New" w:hAnsi="Angsana New"/>
          <w:spacing w:val="-4"/>
          <w:sz w:val="30"/>
          <w:szCs w:val="30"/>
        </w:rPr>
        <w:t xml:space="preserve"> </w:t>
      </w:r>
      <w:r w:rsidRPr="00A510BA">
        <w:rPr>
          <w:rFonts w:ascii="Angsana New" w:hAnsi="Angsana New"/>
          <w:spacing w:val="-4"/>
          <w:sz w:val="30"/>
          <w:szCs w:val="30"/>
          <w:cs/>
        </w:rPr>
        <w:t>ไลฟ์ไซแอ็นซ์ จำกัด (มหาชน) และบริษัทย่อย</w:t>
      </w:r>
      <w:r w:rsidRPr="00144E97">
        <w:rPr>
          <w:rFonts w:ascii="Angsana New" w:hAnsi="Angsana New"/>
          <w:sz w:val="30"/>
          <w:szCs w:val="30"/>
          <w:cs/>
        </w:rPr>
        <w:t xml:space="preserve"> และของเฉพาะบริษัท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เมก้า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ไลฟ์ไซแอ็นซ์ จำกัด (มหาชน) ตามลำดับ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D51909" w:rsidRPr="00D51909">
        <w:rPr>
          <w:rFonts w:ascii="Angsana New" w:hAnsi="Angsana New"/>
          <w:sz w:val="30"/>
          <w:szCs w:val="30"/>
        </w:rPr>
        <w:t>3</w:t>
      </w:r>
      <w:r w:rsidR="00D23E7C" w:rsidRPr="00D23E7C">
        <w:rPr>
          <w:rFonts w:ascii="Angsana New" w:hAnsi="Angsana New"/>
          <w:sz w:val="30"/>
          <w:szCs w:val="30"/>
        </w:rPr>
        <w:t>4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</w:t>
      </w:r>
      <w:r>
        <w:rPr>
          <w:rFonts w:ascii="Angsana New" w:hAnsi="Angsana New" w:hint="cs"/>
          <w:sz w:val="30"/>
          <w:szCs w:val="30"/>
          <w:cs/>
        </w:rPr>
        <w:t>ล</w:t>
      </w:r>
      <w:r w:rsidRPr="00144E97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</w:p>
    <w:p w14:paraId="31235555" w14:textId="77777777" w:rsidR="00BF20C3" w:rsidRPr="00144E97" w:rsidRDefault="00BF20C3" w:rsidP="00BF20C3">
      <w:pPr>
        <w:spacing w:line="240" w:lineRule="auto"/>
        <w:jc w:val="thaiDistribute"/>
        <w:rPr>
          <w:rFonts w:ascii="Angsana New" w:hAnsi="Angsana New"/>
          <w:spacing w:val="5"/>
          <w:sz w:val="30"/>
          <w:szCs w:val="30"/>
        </w:rPr>
      </w:pPr>
    </w:p>
    <w:p w14:paraId="338D6B81" w14:textId="77777777" w:rsidR="00BF20C3" w:rsidRPr="00144E97" w:rsidRDefault="00BF20C3" w:rsidP="00BF20C3">
      <w:pPr>
        <w:spacing w:line="240" w:lineRule="auto"/>
        <w:jc w:val="thaiDistribute"/>
        <w:rPr>
          <w:rFonts w:ascii="Angsana New" w:hAnsi="Angsana New"/>
          <w:i/>
          <w:iCs/>
          <w:spacing w:val="5"/>
          <w:sz w:val="30"/>
          <w:szCs w:val="30"/>
        </w:rPr>
      </w:pPr>
      <w:r w:rsidRPr="00144E97">
        <w:rPr>
          <w:rFonts w:ascii="Angsana New" w:hAnsi="Angsana New"/>
          <w:i/>
          <w:iCs/>
          <w:spacing w:val="5"/>
          <w:sz w:val="30"/>
          <w:szCs w:val="30"/>
          <w:cs/>
        </w:rPr>
        <w:t>ขอบเขตการสอบทาน</w:t>
      </w:r>
    </w:p>
    <w:p w14:paraId="53621498" w14:textId="77777777" w:rsidR="00BF20C3" w:rsidRPr="00144E97" w:rsidRDefault="00BF20C3" w:rsidP="00BF20C3">
      <w:pPr>
        <w:spacing w:line="240" w:lineRule="auto"/>
        <w:jc w:val="thaiDistribute"/>
        <w:rPr>
          <w:rFonts w:ascii="Angsana New" w:hAnsi="Angsana New"/>
          <w:spacing w:val="5"/>
          <w:sz w:val="30"/>
          <w:szCs w:val="30"/>
        </w:rPr>
      </w:pPr>
    </w:p>
    <w:p w14:paraId="74BCF829" w14:textId="07361A1E" w:rsidR="00BF20C3" w:rsidRPr="00144E97" w:rsidRDefault="00BF20C3" w:rsidP="00BF20C3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pacing w:val="-2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D23E7C" w:rsidRPr="00D23E7C">
        <w:rPr>
          <w:rFonts w:ascii="Angsana New" w:hAnsi="Angsana New"/>
          <w:sz w:val="30"/>
          <w:szCs w:val="30"/>
        </w:rPr>
        <w:t>241</w:t>
      </w:r>
      <w:r w:rsidR="00D51909" w:rsidRPr="00D51909">
        <w:rPr>
          <w:rFonts w:ascii="Angsana New" w:hAnsi="Angsana New"/>
          <w:sz w:val="30"/>
          <w:szCs w:val="30"/>
        </w:rPr>
        <w:t>0</w:t>
      </w:r>
      <w:r w:rsidRPr="00223FE5">
        <w:rPr>
          <w:rFonts w:ascii="Angsana New" w:hAnsi="Angsana New"/>
          <w:sz w:val="30"/>
          <w:szCs w:val="30"/>
          <w:cs/>
        </w:rPr>
        <w:t xml:space="preserve"> </w:t>
      </w:r>
      <w:r w:rsidRPr="00144E97">
        <w:rPr>
          <w:rFonts w:ascii="Angsana New" w:hAnsi="Angsana New"/>
          <w:spacing w:val="-2"/>
          <w:sz w:val="30"/>
          <w:szCs w:val="30"/>
        </w:rPr>
        <w:t>“</w:t>
      </w:r>
      <w:r w:rsidRPr="00144E97">
        <w:rPr>
          <w:rFonts w:ascii="Angsana New" w:hAnsi="Angsana New"/>
          <w:spacing w:val="-2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44E97">
        <w:rPr>
          <w:rFonts w:ascii="Angsana New" w:hAnsi="Angsana New"/>
          <w:spacing w:val="-2"/>
          <w:sz w:val="30"/>
          <w:szCs w:val="30"/>
        </w:rPr>
        <w:t xml:space="preserve">” </w:t>
      </w:r>
      <w:r w:rsidRPr="00144E97">
        <w:rPr>
          <w:rFonts w:ascii="Angsana New" w:hAnsi="Angsana New"/>
          <w:spacing w:val="-2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  </w:t>
      </w:r>
      <w:r w:rsidRPr="00144E97">
        <w:rPr>
          <w:rFonts w:ascii="Angsana New" w:hAnsi="Angsana New"/>
          <w:spacing w:val="-2"/>
          <w:sz w:val="30"/>
          <w:szCs w:val="30"/>
          <w:cs/>
        </w:rPr>
        <w:t>กว่าการตรวจสอบตามมาตรฐานการสอบบัญชี</w:t>
      </w:r>
      <w:r w:rsidRPr="00144E97">
        <w:rPr>
          <w:rFonts w:ascii="Angsana New" w:hAnsi="Angsana New"/>
          <w:spacing w:val="-2"/>
          <w:sz w:val="30"/>
          <w:szCs w:val="30"/>
        </w:rPr>
        <w:t xml:space="preserve"> </w:t>
      </w:r>
      <w:r w:rsidRPr="00144E97">
        <w:rPr>
          <w:rFonts w:ascii="Angsana New" w:hAnsi="Angsana New"/>
          <w:spacing w:val="-2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10894125" w14:textId="77777777" w:rsidR="00BF20C3" w:rsidRPr="00144E97" w:rsidRDefault="00BF20C3" w:rsidP="00BF20C3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C94F2D8" w14:textId="77777777" w:rsidR="00BF20C3" w:rsidRPr="00144E97" w:rsidRDefault="00BF20C3" w:rsidP="00BF20C3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9353077" w14:textId="77777777" w:rsidR="00BF20C3" w:rsidRPr="00144E97" w:rsidRDefault="00BF20C3" w:rsidP="00BF20C3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89149EF" w14:textId="77777777" w:rsidR="00BF20C3" w:rsidRPr="00144E97" w:rsidRDefault="00BF20C3" w:rsidP="00BF20C3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8CDFD50" w14:textId="77777777" w:rsidR="00BF20C3" w:rsidRPr="00144E97" w:rsidRDefault="00BF20C3" w:rsidP="00BF2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  <w:sectPr w:rsidR="00BF20C3" w:rsidRPr="00144E97" w:rsidSect="00092F45">
          <w:headerReference w:type="default" r:id="rId8"/>
          <w:footerReference w:type="default" r:id="rId9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217BB557" w14:textId="77777777" w:rsidR="00BF20C3" w:rsidRPr="00144E97" w:rsidRDefault="00BF20C3" w:rsidP="00BF20C3">
      <w:pPr>
        <w:jc w:val="thaiDistribute"/>
        <w:rPr>
          <w:rFonts w:ascii="Angsana New" w:hAnsi="Angsana New"/>
          <w:i/>
          <w:iCs/>
          <w:sz w:val="32"/>
          <w:szCs w:val="32"/>
        </w:rPr>
      </w:pPr>
    </w:p>
    <w:p w14:paraId="21E884D4" w14:textId="77777777" w:rsidR="00BF20C3" w:rsidRPr="00144E97" w:rsidRDefault="00BF20C3" w:rsidP="00BF20C3">
      <w:pPr>
        <w:spacing w:line="240" w:lineRule="auto"/>
        <w:jc w:val="thaiDistribute"/>
        <w:rPr>
          <w:rFonts w:ascii="Angsana New" w:hAnsi="Angsana New"/>
          <w:i/>
          <w:iCs/>
          <w:sz w:val="32"/>
          <w:szCs w:val="32"/>
        </w:rPr>
      </w:pPr>
    </w:p>
    <w:p w14:paraId="59E14685" w14:textId="77777777" w:rsidR="00BF20C3" w:rsidRPr="00144E97" w:rsidRDefault="00BF20C3" w:rsidP="00BF20C3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144E97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325B4C56" w14:textId="77777777" w:rsidR="00BF20C3" w:rsidRPr="00144E97" w:rsidRDefault="00BF20C3" w:rsidP="00BF20C3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38C47EB" w14:textId="45992B74" w:rsidR="00BF20C3" w:rsidRPr="00144E97" w:rsidRDefault="00BF20C3" w:rsidP="00BF20C3">
      <w:pPr>
        <w:spacing w:line="240" w:lineRule="auto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144E97">
        <w:rPr>
          <w:rFonts w:ascii="Angsana New" w:hAnsi="Angsana New"/>
          <w:spacing w:val="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</w:t>
      </w:r>
      <w:r>
        <w:rPr>
          <w:rFonts w:ascii="Angsana New" w:hAnsi="Angsana New"/>
          <w:spacing w:val="4"/>
          <w:sz w:val="30"/>
          <w:szCs w:val="30"/>
        </w:rPr>
        <w:t xml:space="preserve">   </w:t>
      </w:r>
      <w:r w:rsidRPr="00144E97">
        <w:rPr>
          <w:rFonts w:ascii="Angsana New" w:hAnsi="Angsana New"/>
          <w:spacing w:val="4"/>
          <w:sz w:val="30"/>
          <w:szCs w:val="30"/>
          <w:cs/>
        </w:rPr>
        <w:t xml:space="preserve">ฉบับที่ </w:t>
      </w:r>
      <w:r w:rsidR="00D51909" w:rsidRPr="00D51909">
        <w:rPr>
          <w:rFonts w:ascii="Angsana New" w:hAnsi="Angsana New"/>
          <w:spacing w:val="4"/>
          <w:sz w:val="30"/>
          <w:szCs w:val="30"/>
        </w:rPr>
        <w:t>3</w:t>
      </w:r>
      <w:r w:rsidR="00D23E7C" w:rsidRPr="00D23E7C">
        <w:rPr>
          <w:rFonts w:ascii="Angsana New" w:hAnsi="Angsana New"/>
          <w:spacing w:val="4"/>
          <w:sz w:val="30"/>
          <w:szCs w:val="30"/>
        </w:rPr>
        <w:t>4</w:t>
      </w:r>
      <w:r w:rsidRPr="00144E97">
        <w:rPr>
          <w:rFonts w:ascii="Angsana New" w:hAnsi="Angsana New"/>
          <w:spacing w:val="4"/>
          <w:sz w:val="30"/>
          <w:szCs w:val="30"/>
        </w:rPr>
        <w:t xml:space="preserve"> </w:t>
      </w:r>
      <w:r w:rsidRPr="00144E97">
        <w:rPr>
          <w:rFonts w:ascii="Angsana New" w:hAnsi="Angsana New"/>
          <w:spacing w:val="4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67B009EA" w14:textId="77777777" w:rsidR="00BF20C3" w:rsidRPr="00144E97" w:rsidRDefault="00BF20C3" w:rsidP="00BF20C3">
      <w:pPr>
        <w:spacing w:line="240" w:lineRule="auto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67794679" w14:textId="77777777" w:rsidR="00BF20C3" w:rsidRPr="00144E97" w:rsidRDefault="00BF20C3" w:rsidP="00BF20C3">
      <w:pPr>
        <w:spacing w:line="240" w:lineRule="auto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32918273" w14:textId="77777777" w:rsidR="00BF20C3" w:rsidRPr="00144E97" w:rsidRDefault="00BF20C3" w:rsidP="00BF20C3">
      <w:pPr>
        <w:spacing w:line="240" w:lineRule="auto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13463E3C" w14:textId="77777777" w:rsidR="00BF20C3" w:rsidRPr="00144E97" w:rsidRDefault="00BF20C3" w:rsidP="00BF20C3">
      <w:pPr>
        <w:spacing w:line="240" w:lineRule="auto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08CE5014" w14:textId="77777777" w:rsidR="00BF20C3" w:rsidRPr="00144E97" w:rsidRDefault="00BF20C3" w:rsidP="00BF20C3">
      <w:pPr>
        <w:spacing w:line="240" w:lineRule="auto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6DE2BF4B" w14:textId="77777777" w:rsidR="00BF20C3" w:rsidRPr="00144E97" w:rsidRDefault="00BF20C3" w:rsidP="00BF20C3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(อรวรรณ</w:t>
      </w:r>
      <w:r w:rsidRPr="00144E97">
        <w:rPr>
          <w:rFonts w:ascii="Angsana New" w:hAnsi="Angsana New"/>
          <w:sz w:val="30"/>
          <w:szCs w:val="30"/>
        </w:rPr>
        <w:t> </w:t>
      </w:r>
      <w:r w:rsidRPr="00144E97">
        <w:rPr>
          <w:rFonts w:ascii="Angsana New" w:hAnsi="Angsana New"/>
          <w:sz w:val="30"/>
          <w:szCs w:val="30"/>
          <w:cs/>
        </w:rPr>
        <w:t>ชุณหกิจไพศาล)</w:t>
      </w:r>
    </w:p>
    <w:p w14:paraId="2ED18AA5" w14:textId="77777777" w:rsidR="00BF20C3" w:rsidRPr="00144E97" w:rsidRDefault="00BF20C3" w:rsidP="00BF20C3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37C0B315" w14:textId="5E6F4E2E" w:rsidR="00BF20C3" w:rsidRPr="00144E97" w:rsidRDefault="00BF20C3" w:rsidP="00BF20C3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 xml:space="preserve">เลขทะเบียน  </w:t>
      </w:r>
      <w:r w:rsidR="00D51909" w:rsidRPr="00D51909">
        <w:rPr>
          <w:rFonts w:ascii="Angsana New" w:hAnsi="Angsana New"/>
          <w:sz w:val="30"/>
          <w:szCs w:val="30"/>
        </w:rPr>
        <w:t>6</w:t>
      </w:r>
      <w:r w:rsidR="00D23E7C" w:rsidRPr="00D23E7C">
        <w:rPr>
          <w:rFonts w:ascii="Angsana New" w:hAnsi="Angsana New"/>
          <w:sz w:val="30"/>
          <w:szCs w:val="30"/>
        </w:rPr>
        <w:t>1</w:t>
      </w:r>
      <w:r w:rsidR="00D51909" w:rsidRPr="00D51909">
        <w:rPr>
          <w:rFonts w:ascii="Angsana New" w:hAnsi="Angsana New"/>
          <w:sz w:val="30"/>
          <w:szCs w:val="30"/>
        </w:rPr>
        <w:t>0</w:t>
      </w:r>
      <w:r w:rsidR="00D23E7C" w:rsidRPr="00D23E7C">
        <w:rPr>
          <w:rFonts w:ascii="Angsana New" w:hAnsi="Angsana New"/>
          <w:sz w:val="30"/>
          <w:szCs w:val="30"/>
        </w:rPr>
        <w:t>5</w:t>
      </w:r>
    </w:p>
    <w:p w14:paraId="76A30FFB" w14:textId="77777777" w:rsidR="00BF20C3" w:rsidRPr="00144E97" w:rsidRDefault="00BF20C3" w:rsidP="00BF20C3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8A90AD7" w14:textId="77777777" w:rsidR="00BF20C3" w:rsidRPr="00144E97" w:rsidRDefault="00BF20C3" w:rsidP="00BF20C3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811C148" w14:textId="77777777" w:rsidR="00BF20C3" w:rsidRPr="00144E97" w:rsidRDefault="00BF20C3" w:rsidP="00BF20C3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C30C592" w14:textId="1AD9CADD" w:rsidR="00382F0C" w:rsidRDefault="00D23E7C" w:rsidP="00BF2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rPr>
          <w:rFonts w:ascii="Angsana New" w:hAnsi="Angsana New"/>
          <w:sz w:val="30"/>
          <w:szCs w:val="30"/>
        </w:rPr>
      </w:pPr>
      <w:r w:rsidRPr="00D23E7C">
        <w:rPr>
          <w:rFonts w:ascii="Angsana New" w:hAnsi="Angsana New" w:hint="cs"/>
          <w:sz w:val="30"/>
          <w:szCs w:val="30"/>
          <w:cs/>
        </w:rPr>
        <w:t>1</w:t>
      </w:r>
      <w:r w:rsidR="00D51909" w:rsidRPr="00D51909">
        <w:rPr>
          <w:rFonts w:ascii="Angsana New" w:hAnsi="Angsana New" w:hint="cs"/>
          <w:sz w:val="30"/>
          <w:szCs w:val="30"/>
          <w:cs/>
        </w:rPr>
        <w:t>6</w:t>
      </w:r>
      <w:r w:rsidR="00284EF9" w:rsidRPr="00284EF9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Pr="00D23E7C">
        <w:rPr>
          <w:rFonts w:ascii="Angsana New" w:hAnsi="Angsana New" w:hint="cs"/>
          <w:sz w:val="30"/>
          <w:szCs w:val="30"/>
          <w:cs/>
        </w:rPr>
        <w:t>25</w:t>
      </w:r>
      <w:r w:rsidR="00D51909" w:rsidRPr="00D51909">
        <w:rPr>
          <w:rFonts w:ascii="Angsana New" w:hAnsi="Angsana New" w:hint="cs"/>
          <w:sz w:val="30"/>
          <w:szCs w:val="30"/>
          <w:cs/>
        </w:rPr>
        <w:t>6</w:t>
      </w:r>
      <w:r w:rsidRPr="00D23E7C">
        <w:rPr>
          <w:rFonts w:ascii="Angsana New" w:hAnsi="Angsana New" w:hint="cs"/>
          <w:sz w:val="30"/>
          <w:szCs w:val="30"/>
          <w:cs/>
        </w:rPr>
        <w:t>4</w:t>
      </w:r>
    </w:p>
    <w:p w14:paraId="1618206C" w14:textId="77777777" w:rsidR="00382F0C" w:rsidRPr="00382F0C" w:rsidRDefault="00382F0C" w:rsidP="00382F0C">
      <w:pPr>
        <w:rPr>
          <w:rFonts w:ascii="Angsana New" w:hAnsi="Angsana New"/>
          <w:sz w:val="30"/>
          <w:szCs w:val="30"/>
        </w:rPr>
      </w:pPr>
    </w:p>
    <w:p w14:paraId="36A0936C" w14:textId="77777777" w:rsidR="00382F0C" w:rsidRPr="00382F0C" w:rsidRDefault="00382F0C" w:rsidP="00382F0C">
      <w:pPr>
        <w:rPr>
          <w:rFonts w:ascii="Angsana New" w:hAnsi="Angsana New"/>
          <w:sz w:val="30"/>
          <w:szCs w:val="30"/>
        </w:rPr>
      </w:pPr>
    </w:p>
    <w:p w14:paraId="494454F3" w14:textId="77777777" w:rsidR="00382F0C" w:rsidRDefault="00382F0C" w:rsidP="00382F0C">
      <w:pPr>
        <w:rPr>
          <w:rFonts w:ascii="Angsana New" w:hAnsi="Angsana New"/>
          <w:sz w:val="30"/>
          <w:szCs w:val="30"/>
        </w:rPr>
      </w:pPr>
    </w:p>
    <w:p w14:paraId="63B45C56" w14:textId="77777777" w:rsidR="00D76B7C" w:rsidRPr="00645624" w:rsidRDefault="00D76B7C" w:rsidP="000870B9">
      <w:pPr>
        <w:pStyle w:val="a"/>
        <w:tabs>
          <w:tab w:val="clear" w:pos="1080"/>
        </w:tabs>
        <w:spacing w:line="380" w:lineRule="exact"/>
        <w:ind w:left="540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sectPr w:rsidR="00D76B7C" w:rsidRPr="00645624" w:rsidSect="000F3F14">
      <w:headerReference w:type="default" r:id="rId10"/>
      <w:footerReference w:type="default" r:id="rId11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C17D05" w14:textId="77777777" w:rsidR="002C61F0" w:rsidRDefault="002C61F0" w:rsidP="00FC04D5">
      <w:r>
        <w:separator/>
      </w:r>
    </w:p>
  </w:endnote>
  <w:endnote w:type="continuationSeparator" w:id="0">
    <w:p w14:paraId="0E3D9885" w14:textId="77777777" w:rsidR="002C61F0" w:rsidRDefault="002C61F0" w:rsidP="00FC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71F037" w14:textId="77777777" w:rsidR="003A1F97" w:rsidRPr="00D8432A" w:rsidRDefault="003A1F97" w:rsidP="004656F8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A4D206" w14:textId="2B1AB3AE" w:rsidR="003A1F97" w:rsidRPr="00860E15" w:rsidRDefault="003A1F97" w:rsidP="00A73C5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860E15">
      <w:rPr>
        <w:rStyle w:val="PageNumber"/>
        <w:rFonts w:ascii="Angsana New" w:hAnsi="Angsana New"/>
        <w:sz w:val="30"/>
        <w:szCs w:val="30"/>
      </w:rPr>
      <w:fldChar w:fldCharType="begin"/>
    </w:r>
    <w:r w:rsidRPr="00860E1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60E1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D23E7C">
      <w:rPr>
        <w:rStyle w:val="PageNumber"/>
        <w:rFonts w:ascii="Angsana New" w:hAnsi="Angsana New"/>
        <w:noProof/>
        <w:sz w:val="30"/>
        <w:szCs w:val="30"/>
      </w:rPr>
      <w:t>2</w:t>
    </w:r>
    <w:r w:rsidRPr="00860E15">
      <w:rPr>
        <w:rStyle w:val="PageNumber"/>
        <w:rFonts w:ascii="Angsana New" w:hAnsi="Angsana New"/>
        <w:sz w:val="30"/>
        <w:szCs w:val="30"/>
      </w:rPr>
      <w:fldChar w:fldCharType="end"/>
    </w:r>
  </w:p>
  <w:p w14:paraId="621A0200" w14:textId="77777777" w:rsidR="003A1F97" w:rsidRPr="00D8432A" w:rsidRDefault="003A1F97" w:rsidP="004E687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2D7B31" w14:textId="77777777" w:rsidR="002C61F0" w:rsidRDefault="002C61F0" w:rsidP="00FC04D5">
      <w:r>
        <w:separator/>
      </w:r>
    </w:p>
  </w:footnote>
  <w:footnote w:type="continuationSeparator" w:id="0">
    <w:p w14:paraId="4BBE5475" w14:textId="77777777" w:rsidR="002C61F0" w:rsidRDefault="002C61F0" w:rsidP="00FC0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DC9B8F" w14:textId="77777777" w:rsidR="003A1F97" w:rsidRPr="006A1449" w:rsidRDefault="003A1F97" w:rsidP="006A14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B63D21" w14:textId="31434F8E" w:rsidR="003A1F97" w:rsidRDefault="003A1F97" w:rsidP="00485DC7">
    <w:pPr>
      <w:rPr>
        <w:rFonts w:ascii="Angsana New" w:hAnsi="Angsana New"/>
        <w:b/>
        <w:bCs/>
        <w:sz w:val="32"/>
        <w:szCs w:val="32"/>
      </w:rPr>
    </w:pPr>
  </w:p>
  <w:p w14:paraId="7E4FBCBF" w14:textId="77777777" w:rsidR="00E60D37" w:rsidRPr="001C28F5" w:rsidRDefault="00E60D37" w:rsidP="00485DC7">
    <w:pPr>
      <w:rPr>
        <w:rFonts w:ascii="Angsana New" w:hAnsi="Angsana New" w:hint="cs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312"/>
        </w:tabs>
        <w:ind w:left="131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2C223E4"/>
    <w:multiLevelType w:val="hybridMultilevel"/>
    <w:tmpl w:val="F96C508A"/>
    <w:lvl w:ilvl="0" w:tplc="344246C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59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700" w:hanging="360"/>
      </w:pPr>
      <w:rPr>
        <w:rFonts w:ascii="Wingdings" w:hAnsi="Wingdings" w:hint="default"/>
      </w:rPr>
    </w:lvl>
  </w:abstractNum>
  <w:abstractNum w:abstractNumId="1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0B2FAA"/>
    <w:multiLevelType w:val="hybridMultilevel"/>
    <w:tmpl w:val="E28A88AE"/>
    <w:lvl w:ilvl="0" w:tplc="624A45E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B64430"/>
    <w:multiLevelType w:val="hybridMultilevel"/>
    <w:tmpl w:val="F2F2B5EA"/>
    <w:lvl w:ilvl="0" w:tplc="74B4B4F6">
      <w:numFmt w:val="bullet"/>
      <w:lvlText w:val="﷐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5"/>
  </w:num>
  <w:num w:numId="12">
    <w:abstractNumId w:val="12"/>
  </w:num>
  <w:num w:numId="13">
    <w:abstractNumId w:val="20"/>
  </w:num>
  <w:num w:numId="14">
    <w:abstractNumId w:val="14"/>
  </w:num>
  <w:num w:numId="15">
    <w:abstractNumId w:val="16"/>
  </w:num>
  <w:num w:numId="16">
    <w:abstractNumId w:val="23"/>
  </w:num>
  <w:num w:numId="17">
    <w:abstractNumId w:val="24"/>
  </w:num>
  <w:num w:numId="18">
    <w:abstractNumId w:val="21"/>
  </w:num>
  <w:num w:numId="19">
    <w:abstractNumId w:val="11"/>
  </w:num>
  <w:num w:numId="20">
    <w:abstractNumId w:val="17"/>
  </w:num>
  <w:num w:numId="21">
    <w:abstractNumId w:val="13"/>
  </w:num>
  <w:num w:numId="22">
    <w:abstractNumId w:val="10"/>
  </w:num>
  <w:num w:numId="23">
    <w:abstractNumId w:val="19"/>
  </w:num>
  <w:num w:numId="24">
    <w:abstractNumId w:val="22"/>
  </w:num>
  <w:num w:numId="25">
    <w:abstractNumId w:val="1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DQxMTIysTS0sLS0MDJV0lEKTi0uzszPAykwrgUAnHEUbCwAAAA="/>
  </w:docVars>
  <w:rsids>
    <w:rsidRoot w:val="00B37214"/>
    <w:rsid w:val="00000A70"/>
    <w:rsid w:val="000010F8"/>
    <w:rsid w:val="00001206"/>
    <w:rsid w:val="000017E7"/>
    <w:rsid w:val="00001BA2"/>
    <w:rsid w:val="00001D11"/>
    <w:rsid w:val="00001D92"/>
    <w:rsid w:val="00001E78"/>
    <w:rsid w:val="000026D6"/>
    <w:rsid w:val="000027CE"/>
    <w:rsid w:val="00002E6D"/>
    <w:rsid w:val="00003D9F"/>
    <w:rsid w:val="00003DC4"/>
    <w:rsid w:val="000042F9"/>
    <w:rsid w:val="000045B5"/>
    <w:rsid w:val="00004D45"/>
    <w:rsid w:val="000057D4"/>
    <w:rsid w:val="000067F0"/>
    <w:rsid w:val="00007ED1"/>
    <w:rsid w:val="00007FE9"/>
    <w:rsid w:val="000105A2"/>
    <w:rsid w:val="00010997"/>
    <w:rsid w:val="00011695"/>
    <w:rsid w:val="0001222E"/>
    <w:rsid w:val="00012CB3"/>
    <w:rsid w:val="00015615"/>
    <w:rsid w:val="00015AFF"/>
    <w:rsid w:val="000161D3"/>
    <w:rsid w:val="000165FA"/>
    <w:rsid w:val="00016872"/>
    <w:rsid w:val="00016AB9"/>
    <w:rsid w:val="00020D97"/>
    <w:rsid w:val="00020F3F"/>
    <w:rsid w:val="00021948"/>
    <w:rsid w:val="00021FF3"/>
    <w:rsid w:val="0002247C"/>
    <w:rsid w:val="000224FA"/>
    <w:rsid w:val="000232D6"/>
    <w:rsid w:val="00023D95"/>
    <w:rsid w:val="00023FC6"/>
    <w:rsid w:val="00024041"/>
    <w:rsid w:val="00024112"/>
    <w:rsid w:val="00024649"/>
    <w:rsid w:val="000252B5"/>
    <w:rsid w:val="00025993"/>
    <w:rsid w:val="00025ADA"/>
    <w:rsid w:val="00026523"/>
    <w:rsid w:val="000266CF"/>
    <w:rsid w:val="000267AE"/>
    <w:rsid w:val="00026AC5"/>
    <w:rsid w:val="00026B2B"/>
    <w:rsid w:val="0002744C"/>
    <w:rsid w:val="00030960"/>
    <w:rsid w:val="0003173A"/>
    <w:rsid w:val="00031EDC"/>
    <w:rsid w:val="00032288"/>
    <w:rsid w:val="0003231C"/>
    <w:rsid w:val="000324A7"/>
    <w:rsid w:val="00032A68"/>
    <w:rsid w:val="000336C0"/>
    <w:rsid w:val="00033DBE"/>
    <w:rsid w:val="000342AC"/>
    <w:rsid w:val="000346ED"/>
    <w:rsid w:val="0003507F"/>
    <w:rsid w:val="000353DF"/>
    <w:rsid w:val="000369B4"/>
    <w:rsid w:val="00037E0F"/>
    <w:rsid w:val="00037F6E"/>
    <w:rsid w:val="00040E04"/>
    <w:rsid w:val="00040E3F"/>
    <w:rsid w:val="00041BBD"/>
    <w:rsid w:val="000424B8"/>
    <w:rsid w:val="00042A8E"/>
    <w:rsid w:val="00043288"/>
    <w:rsid w:val="00043A84"/>
    <w:rsid w:val="0004458E"/>
    <w:rsid w:val="00044E65"/>
    <w:rsid w:val="00044F64"/>
    <w:rsid w:val="00044FB0"/>
    <w:rsid w:val="0004543B"/>
    <w:rsid w:val="00045460"/>
    <w:rsid w:val="000454FE"/>
    <w:rsid w:val="0004574B"/>
    <w:rsid w:val="00045B2C"/>
    <w:rsid w:val="0004690A"/>
    <w:rsid w:val="00046A1B"/>
    <w:rsid w:val="00046DE3"/>
    <w:rsid w:val="0004718D"/>
    <w:rsid w:val="000472A9"/>
    <w:rsid w:val="0004747C"/>
    <w:rsid w:val="00047CA7"/>
    <w:rsid w:val="00050491"/>
    <w:rsid w:val="00051121"/>
    <w:rsid w:val="00051978"/>
    <w:rsid w:val="00051A89"/>
    <w:rsid w:val="00051BEC"/>
    <w:rsid w:val="00051DF9"/>
    <w:rsid w:val="00052250"/>
    <w:rsid w:val="0005255E"/>
    <w:rsid w:val="000527E9"/>
    <w:rsid w:val="00052F11"/>
    <w:rsid w:val="00053177"/>
    <w:rsid w:val="000538C9"/>
    <w:rsid w:val="00053A59"/>
    <w:rsid w:val="00054417"/>
    <w:rsid w:val="00054816"/>
    <w:rsid w:val="00055263"/>
    <w:rsid w:val="00055C43"/>
    <w:rsid w:val="000560F0"/>
    <w:rsid w:val="000566A8"/>
    <w:rsid w:val="00056D4D"/>
    <w:rsid w:val="000571CC"/>
    <w:rsid w:val="00057454"/>
    <w:rsid w:val="00057CF9"/>
    <w:rsid w:val="00057D84"/>
    <w:rsid w:val="000601B2"/>
    <w:rsid w:val="0006039A"/>
    <w:rsid w:val="000603C2"/>
    <w:rsid w:val="00060C6A"/>
    <w:rsid w:val="0006150B"/>
    <w:rsid w:val="00061B3C"/>
    <w:rsid w:val="00061BAA"/>
    <w:rsid w:val="00061CFB"/>
    <w:rsid w:val="000621C2"/>
    <w:rsid w:val="00062511"/>
    <w:rsid w:val="00062DE0"/>
    <w:rsid w:val="000630FB"/>
    <w:rsid w:val="000639F1"/>
    <w:rsid w:val="00063C0F"/>
    <w:rsid w:val="00063DCB"/>
    <w:rsid w:val="0006578C"/>
    <w:rsid w:val="00065B57"/>
    <w:rsid w:val="0006670C"/>
    <w:rsid w:val="00066D5F"/>
    <w:rsid w:val="00067A04"/>
    <w:rsid w:val="00067B51"/>
    <w:rsid w:val="0007025E"/>
    <w:rsid w:val="00070612"/>
    <w:rsid w:val="00070B78"/>
    <w:rsid w:val="000713B2"/>
    <w:rsid w:val="0007213B"/>
    <w:rsid w:val="00072196"/>
    <w:rsid w:val="000723A8"/>
    <w:rsid w:val="000727AC"/>
    <w:rsid w:val="0007326A"/>
    <w:rsid w:val="00073842"/>
    <w:rsid w:val="00073912"/>
    <w:rsid w:val="00074310"/>
    <w:rsid w:val="0007503A"/>
    <w:rsid w:val="00075099"/>
    <w:rsid w:val="0007541B"/>
    <w:rsid w:val="0007594A"/>
    <w:rsid w:val="00075C7B"/>
    <w:rsid w:val="00075CAE"/>
    <w:rsid w:val="00075E1C"/>
    <w:rsid w:val="000765CB"/>
    <w:rsid w:val="00076F39"/>
    <w:rsid w:val="00077363"/>
    <w:rsid w:val="00077426"/>
    <w:rsid w:val="00080C86"/>
    <w:rsid w:val="00080E97"/>
    <w:rsid w:val="00081EAC"/>
    <w:rsid w:val="0008292C"/>
    <w:rsid w:val="00083AF8"/>
    <w:rsid w:val="000843DE"/>
    <w:rsid w:val="000847DC"/>
    <w:rsid w:val="00084AAE"/>
    <w:rsid w:val="00084DBD"/>
    <w:rsid w:val="000856C4"/>
    <w:rsid w:val="000857FC"/>
    <w:rsid w:val="0008598A"/>
    <w:rsid w:val="00085BFB"/>
    <w:rsid w:val="000862F6"/>
    <w:rsid w:val="00086759"/>
    <w:rsid w:val="000869FB"/>
    <w:rsid w:val="00086DA5"/>
    <w:rsid w:val="0008701B"/>
    <w:rsid w:val="0008702C"/>
    <w:rsid w:val="000870B9"/>
    <w:rsid w:val="00087869"/>
    <w:rsid w:val="000878C3"/>
    <w:rsid w:val="00087A5A"/>
    <w:rsid w:val="000901EA"/>
    <w:rsid w:val="00090702"/>
    <w:rsid w:val="000907EA"/>
    <w:rsid w:val="00091107"/>
    <w:rsid w:val="00091847"/>
    <w:rsid w:val="00092147"/>
    <w:rsid w:val="00092A03"/>
    <w:rsid w:val="00092F45"/>
    <w:rsid w:val="00093725"/>
    <w:rsid w:val="00093FE5"/>
    <w:rsid w:val="0009412B"/>
    <w:rsid w:val="00094253"/>
    <w:rsid w:val="000948F3"/>
    <w:rsid w:val="00094CED"/>
    <w:rsid w:val="00094D99"/>
    <w:rsid w:val="00095452"/>
    <w:rsid w:val="00095950"/>
    <w:rsid w:val="00095A3E"/>
    <w:rsid w:val="00095BCF"/>
    <w:rsid w:val="00095CC4"/>
    <w:rsid w:val="00095D9E"/>
    <w:rsid w:val="0009625A"/>
    <w:rsid w:val="000963E2"/>
    <w:rsid w:val="00096AFB"/>
    <w:rsid w:val="0009705C"/>
    <w:rsid w:val="000973E5"/>
    <w:rsid w:val="000975FF"/>
    <w:rsid w:val="00097626"/>
    <w:rsid w:val="0009787C"/>
    <w:rsid w:val="000A0940"/>
    <w:rsid w:val="000A0C94"/>
    <w:rsid w:val="000A0F75"/>
    <w:rsid w:val="000A153B"/>
    <w:rsid w:val="000A18F7"/>
    <w:rsid w:val="000A1CF3"/>
    <w:rsid w:val="000A2098"/>
    <w:rsid w:val="000A2156"/>
    <w:rsid w:val="000A2158"/>
    <w:rsid w:val="000A2B4B"/>
    <w:rsid w:val="000A2BCD"/>
    <w:rsid w:val="000A2EAC"/>
    <w:rsid w:val="000A2F93"/>
    <w:rsid w:val="000A30B5"/>
    <w:rsid w:val="000A3C65"/>
    <w:rsid w:val="000A459A"/>
    <w:rsid w:val="000A49EA"/>
    <w:rsid w:val="000A5C99"/>
    <w:rsid w:val="000A679F"/>
    <w:rsid w:val="000A68F4"/>
    <w:rsid w:val="000A6968"/>
    <w:rsid w:val="000A72FE"/>
    <w:rsid w:val="000A7949"/>
    <w:rsid w:val="000B066F"/>
    <w:rsid w:val="000B0B25"/>
    <w:rsid w:val="000B10DA"/>
    <w:rsid w:val="000B12ED"/>
    <w:rsid w:val="000B1721"/>
    <w:rsid w:val="000B17F3"/>
    <w:rsid w:val="000B1950"/>
    <w:rsid w:val="000B1A70"/>
    <w:rsid w:val="000B1CBB"/>
    <w:rsid w:val="000B2501"/>
    <w:rsid w:val="000B25B5"/>
    <w:rsid w:val="000B2A41"/>
    <w:rsid w:val="000B2BCC"/>
    <w:rsid w:val="000B300C"/>
    <w:rsid w:val="000B3061"/>
    <w:rsid w:val="000B309A"/>
    <w:rsid w:val="000B3137"/>
    <w:rsid w:val="000B3FDA"/>
    <w:rsid w:val="000B4201"/>
    <w:rsid w:val="000B4705"/>
    <w:rsid w:val="000B49F7"/>
    <w:rsid w:val="000B4A6F"/>
    <w:rsid w:val="000B4AC5"/>
    <w:rsid w:val="000B4F1B"/>
    <w:rsid w:val="000B5183"/>
    <w:rsid w:val="000B5607"/>
    <w:rsid w:val="000B5A26"/>
    <w:rsid w:val="000B5C68"/>
    <w:rsid w:val="000B5F7A"/>
    <w:rsid w:val="000B6171"/>
    <w:rsid w:val="000B6421"/>
    <w:rsid w:val="000B677C"/>
    <w:rsid w:val="000B7067"/>
    <w:rsid w:val="000B752A"/>
    <w:rsid w:val="000B76C7"/>
    <w:rsid w:val="000B7C15"/>
    <w:rsid w:val="000C03A1"/>
    <w:rsid w:val="000C0AA5"/>
    <w:rsid w:val="000C0E75"/>
    <w:rsid w:val="000C10DC"/>
    <w:rsid w:val="000C13B0"/>
    <w:rsid w:val="000C1C7E"/>
    <w:rsid w:val="000C20EE"/>
    <w:rsid w:val="000C3025"/>
    <w:rsid w:val="000C3672"/>
    <w:rsid w:val="000C36A8"/>
    <w:rsid w:val="000C3A38"/>
    <w:rsid w:val="000C404D"/>
    <w:rsid w:val="000C4185"/>
    <w:rsid w:val="000C4BFB"/>
    <w:rsid w:val="000C4DA6"/>
    <w:rsid w:val="000C4F03"/>
    <w:rsid w:val="000C55AF"/>
    <w:rsid w:val="000C5A7F"/>
    <w:rsid w:val="000C5E24"/>
    <w:rsid w:val="000C60CC"/>
    <w:rsid w:val="000C62A3"/>
    <w:rsid w:val="000C638E"/>
    <w:rsid w:val="000C6756"/>
    <w:rsid w:val="000C6AE5"/>
    <w:rsid w:val="000D0793"/>
    <w:rsid w:val="000D079E"/>
    <w:rsid w:val="000D0A1F"/>
    <w:rsid w:val="000D1258"/>
    <w:rsid w:val="000D2103"/>
    <w:rsid w:val="000D22B4"/>
    <w:rsid w:val="000D31F9"/>
    <w:rsid w:val="000D37D5"/>
    <w:rsid w:val="000D3899"/>
    <w:rsid w:val="000D4A59"/>
    <w:rsid w:val="000D4FC6"/>
    <w:rsid w:val="000D6A81"/>
    <w:rsid w:val="000D7C48"/>
    <w:rsid w:val="000D7C7C"/>
    <w:rsid w:val="000E0E97"/>
    <w:rsid w:val="000E0FDE"/>
    <w:rsid w:val="000E140D"/>
    <w:rsid w:val="000E1C92"/>
    <w:rsid w:val="000E1ECB"/>
    <w:rsid w:val="000E27A6"/>
    <w:rsid w:val="000E36E3"/>
    <w:rsid w:val="000E3AC2"/>
    <w:rsid w:val="000E3AD0"/>
    <w:rsid w:val="000E3E2A"/>
    <w:rsid w:val="000E3FA7"/>
    <w:rsid w:val="000E4D8E"/>
    <w:rsid w:val="000E63B3"/>
    <w:rsid w:val="000E66BF"/>
    <w:rsid w:val="000E6C8F"/>
    <w:rsid w:val="000E701D"/>
    <w:rsid w:val="000E711D"/>
    <w:rsid w:val="000E73AF"/>
    <w:rsid w:val="000E7F82"/>
    <w:rsid w:val="000F0E70"/>
    <w:rsid w:val="000F0EE1"/>
    <w:rsid w:val="000F17C4"/>
    <w:rsid w:val="000F256A"/>
    <w:rsid w:val="000F2726"/>
    <w:rsid w:val="000F2BCB"/>
    <w:rsid w:val="000F37C4"/>
    <w:rsid w:val="000F3937"/>
    <w:rsid w:val="000F3F14"/>
    <w:rsid w:val="000F4D0E"/>
    <w:rsid w:val="000F56B9"/>
    <w:rsid w:val="000F5BDA"/>
    <w:rsid w:val="000F766A"/>
    <w:rsid w:val="000F7BF9"/>
    <w:rsid w:val="0010007E"/>
    <w:rsid w:val="00100970"/>
    <w:rsid w:val="00100B3C"/>
    <w:rsid w:val="00101573"/>
    <w:rsid w:val="00101876"/>
    <w:rsid w:val="00101ACF"/>
    <w:rsid w:val="00103507"/>
    <w:rsid w:val="001042AC"/>
    <w:rsid w:val="00104CA6"/>
    <w:rsid w:val="00105857"/>
    <w:rsid w:val="00105903"/>
    <w:rsid w:val="001114B0"/>
    <w:rsid w:val="00111C99"/>
    <w:rsid w:val="00112424"/>
    <w:rsid w:val="001128E2"/>
    <w:rsid w:val="0011294C"/>
    <w:rsid w:val="00112B9D"/>
    <w:rsid w:val="00113617"/>
    <w:rsid w:val="00113957"/>
    <w:rsid w:val="00113CC7"/>
    <w:rsid w:val="00113D34"/>
    <w:rsid w:val="00114184"/>
    <w:rsid w:val="00114633"/>
    <w:rsid w:val="0011494E"/>
    <w:rsid w:val="00117147"/>
    <w:rsid w:val="001172E5"/>
    <w:rsid w:val="0011747C"/>
    <w:rsid w:val="00117A4C"/>
    <w:rsid w:val="00117C30"/>
    <w:rsid w:val="001201FE"/>
    <w:rsid w:val="00120566"/>
    <w:rsid w:val="00120625"/>
    <w:rsid w:val="001206AB"/>
    <w:rsid w:val="00120F83"/>
    <w:rsid w:val="00121031"/>
    <w:rsid w:val="0012109A"/>
    <w:rsid w:val="00121E9E"/>
    <w:rsid w:val="00121EE8"/>
    <w:rsid w:val="00122106"/>
    <w:rsid w:val="001221BE"/>
    <w:rsid w:val="00122766"/>
    <w:rsid w:val="0012298C"/>
    <w:rsid w:val="00123917"/>
    <w:rsid w:val="00123FB2"/>
    <w:rsid w:val="001252FB"/>
    <w:rsid w:val="00125625"/>
    <w:rsid w:val="00126275"/>
    <w:rsid w:val="00126AB9"/>
    <w:rsid w:val="0012709F"/>
    <w:rsid w:val="0012768E"/>
    <w:rsid w:val="00127B9E"/>
    <w:rsid w:val="001303A2"/>
    <w:rsid w:val="001308E3"/>
    <w:rsid w:val="0013147E"/>
    <w:rsid w:val="00131729"/>
    <w:rsid w:val="00132359"/>
    <w:rsid w:val="00132955"/>
    <w:rsid w:val="00132DA8"/>
    <w:rsid w:val="0013306B"/>
    <w:rsid w:val="00133808"/>
    <w:rsid w:val="001340D4"/>
    <w:rsid w:val="001341FB"/>
    <w:rsid w:val="001342E3"/>
    <w:rsid w:val="001370DA"/>
    <w:rsid w:val="00137B44"/>
    <w:rsid w:val="00137B81"/>
    <w:rsid w:val="001400D9"/>
    <w:rsid w:val="001402D7"/>
    <w:rsid w:val="00140B82"/>
    <w:rsid w:val="0014114B"/>
    <w:rsid w:val="00141876"/>
    <w:rsid w:val="0014224B"/>
    <w:rsid w:val="00142A31"/>
    <w:rsid w:val="001430A7"/>
    <w:rsid w:val="00143310"/>
    <w:rsid w:val="00143460"/>
    <w:rsid w:val="00143A80"/>
    <w:rsid w:val="001440C1"/>
    <w:rsid w:val="0014438D"/>
    <w:rsid w:val="0014461E"/>
    <w:rsid w:val="00144954"/>
    <w:rsid w:val="00144B1F"/>
    <w:rsid w:val="00144BD2"/>
    <w:rsid w:val="00144D73"/>
    <w:rsid w:val="00144E97"/>
    <w:rsid w:val="00144FC4"/>
    <w:rsid w:val="00145320"/>
    <w:rsid w:val="0014552C"/>
    <w:rsid w:val="0014555F"/>
    <w:rsid w:val="00145B7B"/>
    <w:rsid w:val="00146178"/>
    <w:rsid w:val="001473A3"/>
    <w:rsid w:val="001476EC"/>
    <w:rsid w:val="0014783B"/>
    <w:rsid w:val="0014783F"/>
    <w:rsid w:val="00147EC3"/>
    <w:rsid w:val="00150CA8"/>
    <w:rsid w:val="00150FC5"/>
    <w:rsid w:val="001513BD"/>
    <w:rsid w:val="0015170D"/>
    <w:rsid w:val="00151A5F"/>
    <w:rsid w:val="00151EA7"/>
    <w:rsid w:val="00152276"/>
    <w:rsid w:val="00152574"/>
    <w:rsid w:val="00152D8C"/>
    <w:rsid w:val="0015457F"/>
    <w:rsid w:val="001546DB"/>
    <w:rsid w:val="00154BCC"/>
    <w:rsid w:val="0015528E"/>
    <w:rsid w:val="001555AE"/>
    <w:rsid w:val="00155C40"/>
    <w:rsid w:val="00155ED5"/>
    <w:rsid w:val="0015630D"/>
    <w:rsid w:val="001569A1"/>
    <w:rsid w:val="00156C17"/>
    <w:rsid w:val="001571A7"/>
    <w:rsid w:val="001571C9"/>
    <w:rsid w:val="00157DCD"/>
    <w:rsid w:val="00157E35"/>
    <w:rsid w:val="001604AD"/>
    <w:rsid w:val="001604FC"/>
    <w:rsid w:val="001605D3"/>
    <w:rsid w:val="00160755"/>
    <w:rsid w:val="00160AC3"/>
    <w:rsid w:val="00160BA7"/>
    <w:rsid w:val="00161487"/>
    <w:rsid w:val="001614F2"/>
    <w:rsid w:val="00161CBA"/>
    <w:rsid w:val="00161FDB"/>
    <w:rsid w:val="00162DBD"/>
    <w:rsid w:val="00164B80"/>
    <w:rsid w:val="00164EBE"/>
    <w:rsid w:val="0016523F"/>
    <w:rsid w:val="00165916"/>
    <w:rsid w:val="00165C3B"/>
    <w:rsid w:val="00166D50"/>
    <w:rsid w:val="001671CB"/>
    <w:rsid w:val="001671D8"/>
    <w:rsid w:val="001672FC"/>
    <w:rsid w:val="001676A8"/>
    <w:rsid w:val="00167803"/>
    <w:rsid w:val="00167957"/>
    <w:rsid w:val="001679A6"/>
    <w:rsid w:val="001705FD"/>
    <w:rsid w:val="001708F5"/>
    <w:rsid w:val="001710AC"/>
    <w:rsid w:val="00171149"/>
    <w:rsid w:val="00171D5C"/>
    <w:rsid w:val="00171DBC"/>
    <w:rsid w:val="00172075"/>
    <w:rsid w:val="001721D3"/>
    <w:rsid w:val="001724DB"/>
    <w:rsid w:val="00172729"/>
    <w:rsid w:val="00173B86"/>
    <w:rsid w:val="00174104"/>
    <w:rsid w:val="0017429E"/>
    <w:rsid w:val="001744B6"/>
    <w:rsid w:val="00174AB6"/>
    <w:rsid w:val="00174B5A"/>
    <w:rsid w:val="00175C5E"/>
    <w:rsid w:val="00176438"/>
    <w:rsid w:val="001764F6"/>
    <w:rsid w:val="00176A68"/>
    <w:rsid w:val="00176B24"/>
    <w:rsid w:val="00176CBE"/>
    <w:rsid w:val="0017732D"/>
    <w:rsid w:val="001773E0"/>
    <w:rsid w:val="00177912"/>
    <w:rsid w:val="00177DCC"/>
    <w:rsid w:val="001803B7"/>
    <w:rsid w:val="001803F9"/>
    <w:rsid w:val="0018055E"/>
    <w:rsid w:val="00180EB0"/>
    <w:rsid w:val="001814B3"/>
    <w:rsid w:val="00181911"/>
    <w:rsid w:val="00181DE1"/>
    <w:rsid w:val="00182841"/>
    <w:rsid w:val="00182883"/>
    <w:rsid w:val="0018514D"/>
    <w:rsid w:val="001855F0"/>
    <w:rsid w:val="001861BB"/>
    <w:rsid w:val="00186C21"/>
    <w:rsid w:val="00186D2F"/>
    <w:rsid w:val="0018733A"/>
    <w:rsid w:val="00187B4B"/>
    <w:rsid w:val="00187DEA"/>
    <w:rsid w:val="00190000"/>
    <w:rsid w:val="00190B6C"/>
    <w:rsid w:val="00191675"/>
    <w:rsid w:val="00192016"/>
    <w:rsid w:val="00193491"/>
    <w:rsid w:val="001941A8"/>
    <w:rsid w:val="001941FD"/>
    <w:rsid w:val="001945A5"/>
    <w:rsid w:val="0019465C"/>
    <w:rsid w:val="00194B65"/>
    <w:rsid w:val="00194D44"/>
    <w:rsid w:val="0019508F"/>
    <w:rsid w:val="00195859"/>
    <w:rsid w:val="0019660E"/>
    <w:rsid w:val="0019673B"/>
    <w:rsid w:val="00196F10"/>
    <w:rsid w:val="00197361"/>
    <w:rsid w:val="00197387"/>
    <w:rsid w:val="001973EB"/>
    <w:rsid w:val="001977EC"/>
    <w:rsid w:val="001A0DFF"/>
    <w:rsid w:val="001A15CC"/>
    <w:rsid w:val="001A196E"/>
    <w:rsid w:val="001A1B56"/>
    <w:rsid w:val="001A1C3F"/>
    <w:rsid w:val="001A215B"/>
    <w:rsid w:val="001A21D4"/>
    <w:rsid w:val="001A22C2"/>
    <w:rsid w:val="001A24A5"/>
    <w:rsid w:val="001A2A65"/>
    <w:rsid w:val="001A2D22"/>
    <w:rsid w:val="001A3811"/>
    <w:rsid w:val="001A3956"/>
    <w:rsid w:val="001A41DD"/>
    <w:rsid w:val="001A441F"/>
    <w:rsid w:val="001A5559"/>
    <w:rsid w:val="001A56B6"/>
    <w:rsid w:val="001A5788"/>
    <w:rsid w:val="001A5907"/>
    <w:rsid w:val="001A5CCE"/>
    <w:rsid w:val="001A6306"/>
    <w:rsid w:val="001A6E13"/>
    <w:rsid w:val="001B01BA"/>
    <w:rsid w:val="001B0365"/>
    <w:rsid w:val="001B0958"/>
    <w:rsid w:val="001B0AE2"/>
    <w:rsid w:val="001B0FE8"/>
    <w:rsid w:val="001B18AA"/>
    <w:rsid w:val="001B2EEB"/>
    <w:rsid w:val="001B302D"/>
    <w:rsid w:val="001B31C5"/>
    <w:rsid w:val="001B37C0"/>
    <w:rsid w:val="001B4572"/>
    <w:rsid w:val="001B4936"/>
    <w:rsid w:val="001B4AE8"/>
    <w:rsid w:val="001B4CA2"/>
    <w:rsid w:val="001B52C9"/>
    <w:rsid w:val="001B5AC0"/>
    <w:rsid w:val="001B6EA7"/>
    <w:rsid w:val="001B6F83"/>
    <w:rsid w:val="001B6F8E"/>
    <w:rsid w:val="001B7010"/>
    <w:rsid w:val="001B7809"/>
    <w:rsid w:val="001C076A"/>
    <w:rsid w:val="001C0791"/>
    <w:rsid w:val="001C14E9"/>
    <w:rsid w:val="001C216D"/>
    <w:rsid w:val="001C28F5"/>
    <w:rsid w:val="001C3E90"/>
    <w:rsid w:val="001C3F56"/>
    <w:rsid w:val="001C43B2"/>
    <w:rsid w:val="001C4568"/>
    <w:rsid w:val="001C4F19"/>
    <w:rsid w:val="001C53A4"/>
    <w:rsid w:val="001C5CC3"/>
    <w:rsid w:val="001C6AB1"/>
    <w:rsid w:val="001C6D4D"/>
    <w:rsid w:val="001C7457"/>
    <w:rsid w:val="001C791E"/>
    <w:rsid w:val="001D0497"/>
    <w:rsid w:val="001D0878"/>
    <w:rsid w:val="001D097C"/>
    <w:rsid w:val="001D15A6"/>
    <w:rsid w:val="001D1751"/>
    <w:rsid w:val="001D17AF"/>
    <w:rsid w:val="001D1D55"/>
    <w:rsid w:val="001D23BA"/>
    <w:rsid w:val="001D2925"/>
    <w:rsid w:val="001D2DE0"/>
    <w:rsid w:val="001D3A48"/>
    <w:rsid w:val="001D3A5E"/>
    <w:rsid w:val="001D4ED9"/>
    <w:rsid w:val="001D58B7"/>
    <w:rsid w:val="001D5CB3"/>
    <w:rsid w:val="001D6378"/>
    <w:rsid w:val="001D6CFC"/>
    <w:rsid w:val="001D6F5A"/>
    <w:rsid w:val="001D7050"/>
    <w:rsid w:val="001D7473"/>
    <w:rsid w:val="001D7F1D"/>
    <w:rsid w:val="001E00E1"/>
    <w:rsid w:val="001E022B"/>
    <w:rsid w:val="001E239D"/>
    <w:rsid w:val="001E292E"/>
    <w:rsid w:val="001E294A"/>
    <w:rsid w:val="001E2FAF"/>
    <w:rsid w:val="001E3257"/>
    <w:rsid w:val="001E3784"/>
    <w:rsid w:val="001E3DB7"/>
    <w:rsid w:val="001E4268"/>
    <w:rsid w:val="001E47C2"/>
    <w:rsid w:val="001E5073"/>
    <w:rsid w:val="001E5250"/>
    <w:rsid w:val="001E546C"/>
    <w:rsid w:val="001E5824"/>
    <w:rsid w:val="001E6125"/>
    <w:rsid w:val="001E6523"/>
    <w:rsid w:val="001E6650"/>
    <w:rsid w:val="001E6E46"/>
    <w:rsid w:val="001E76F3"/>
    <w:rsid w:val="001E77C4"/>
    <w:rsid w:val="001F0DF5"/>
    <w:rsid w:val="001F0FDE"/>
    <w:rsid w:val="001F22B0"/>
    <w:rsid w:val="001F23AE"/>
    <w:rsid w:val="001F32AE"/>
    <w:rsid w:val="001F39F7"/>
    <w:rsid w:val="001F401F"/>
    <w:rsid w:val="001F4573"/>
    <w:rsid w:val="001F53A1"/>
    <w:rsid w:val="001F53F4"/>
    <w:rsid w:val="001F544B"/>
    <w:rsid w:val="001F544F"/>
    <w:rsid w:val="001F596A"/>
    <w:rsid w:val="001F5C6C"/>
    <w:rsid w:val="001F5D25"/>
    <w:rsid w:val="001F5E1F"/>
    <w:rsid w:val="001F5E8D"/>
    <w:rsid w:val="001F5F9E"/>
    <w:rsid w:val="001F6667"/>
    <w:rsid w:val="001F6B29"/>
    <w:rsid w:val="001F6CD7"/>
    <w:rsid w:val="001F6EB9"/>
    <w:rsid w:val="001F75B1"/>
    <w:rsid w:val="001F787B"/>
    <w:rsid w:val="00200218"/>
    <w:rsid w:val="0020097F"/>
    <w:rsid w:val="00200989"/>
    <w:rsid w:val="002014B2"/>
    <w:rsid w:val="00201EBA"/>
    <w:rsid w:val="00201F6F"/>
    <w:rsid w:val="0020201E"/>
    <w:rsid w:val="00202D8C"/>
    <w:rsid w:val="00203268"/>
    <w:rsid w:val="0020349D"/>
    <w:rsid w:val="00203E24"/>
    <w:rsid w:val="002056E6"/>
    <w:rsid w:val="00205C60"/>
    <w:rsid w:val="00205D5D"/>
    <w:rsid w:val="00206255"/>
    <w:rsid w:val="002074B4"/>
    <w:rsid w:val="002076E8"/>
    <w:rsid w:val="00207EB3"/>
    <w:rsid w:val="002102F5"/>
    <w:rsid w:val="00210D11"/>
    <w:rsid w:val="0021109B"/>
    <w:rsid w:val="00211948"/>
    <w:rsid w:val="00211F37"/>
    <w:rsid w:val="00212D5D"/>
    <w:rsid w:val="00212EE5"/>
    <w:rsid w:val="002132A7"/>
    <w:rsid w:val="002141D2"/>
    <w:rsid w:val="00214686"/>
    <w:rsid w:val="0021478F"/>
    <w:rsid w:val="00214AA2"/>
    <w:rsid w:val="0021500F"/>
    <w:rsid w:val="00215519"/>
    <w:rsid w:val="00215BDC"/>
    <w:rsid w:val="002166E1"/>
    <w:rsid w:val="00216DD0"/>
    <w:rsid w:val="00217FB0"/>
    <w:rsid w:val="00221B99"/>
    <w:rsid w:val="00221C2A"/>
    <w:rsid w:val="00221D0B"/>
    <w:rsid w:val="002229D4"/>
    <w:rsid w:val="00222C6F"/>
    <w:rsid w:val="00222C99"/>
    <w:rsid w:val="00223989"/>
    <w:rsid w:val="00223D23"/>
    <w:rsid w:val="00223FE5"/>
    <w:rsid w:val="00224537"/>
    <w:rsid w:val="00224C6F"/>
    <w:rsid w:val="002251C4"/>
    <w:rsid w:val="0022563D"/>
    <w:rsid w:val="00225E8B"/>
    <w:rsid w:val="00225EBA"/>
    <w:rsid w:val="00226255"/>
    <w:rsid w:val="00226E18"/>
    <w:rsid w:val="00230227"/>
    <w:rsid w:val="00231403"/>
    <w:rsid w:val="002314E3"/>
    <w:rsid w:val="002318B2"/>
    <w:rsid w:val="002319FA"/>
    <w:rsid w:val="00231BC8"/>
    <w:rsid w:val="00231ED2"/>
    <w:rsid w:val="00232A51"/>
    <w:rsid w:val="0023547E"/>
    <w:rsid w:val="002355E4"/>
    <w:rsid w:val="0023591A"/>
    <w:rsid w:val="002359E5"/>
    <w:rsid w:val="00235AF4"/>
    <w:rsid w:val="00235B64"/>
    <w:rsid w:val="00235B75"/>
    <w:rsid w:val="002371F9"/>
    <w:rsid w:val="002379B2"/>
    <w:rsid w:val="00237B7A"/>
    <w:rsid w:val="002410E9"/>
    <w:rsid w:val="0024149C"/>
    <w:rsid w:val="002414D8"/>
    <w:rsid w:val="00241694"/>
    <w:rsid w:val="002419EC"/>
    <w:rsid w:val="00242469"/>
    <w:rsid w:val="0024293D"/>
    <w:rsid w:val="00242B7E"/>
    <w:rsid w:val="00242DCD"/>
    <w:rsid w:val="00243118"/>
    <w:rsid w:val="0024331D"/>
    <w:rsid w:val="002434EE"/>
    <w:rsid w:val="002435F4"/>
    <w:rsid w:val="00243C8B"/>
    <w:rsid w:val="002441B2"/>
    <w:rsid w:val="00244C4E"/>
    <w:rsid w:val="0024505F"/>
    <w:rsid w:val="00245635"/>
    <w:rsid w:val="00245966"/>
    <w:rsid w:val="00245990"/>
    <w:rsid w:val="002467D9"/>
    <w:rsid w:val="00246807"/>
    <w:rsid w:val="00247515"/>
    <w:rsid w:val="00247B58"/>
    <w:rsid w:val="00247E53"/>
    <w:rsid w:val="00247F03"/>
    <w:rsid w:val="0025067E"/>
    <w:rsid w:val="00250854"/>
    <w:rsid w:val="00250AEA"/>
    <w:rsid w:val="00250B51"/>
    <w:rsid w:val="00251236"/>
    <w:rsid w:val="002517CF"/>
    <w:rsid w:val="00251901"/>
    <w:rsid w:val="00251CDE"/>
    <w:rsid w:val="00251DC0"/>
    <w:rsid w:val="00253137"/>
    <w:rsid w:val="0025362E"/>
    <w:rsid w:val="00253C30"/>
    <w:rsid w:val="00254CBB"/>
    <w:rsid w:val="002550C4"/>
    <w:rsid w:val="002557C9"/>
    <w:rsid w:val="00255A41"/>
    <w:rsid w:val="00255FED"/>
    <w:rsid w:val="002568FC"/>
    <w:rsid w:val="00256DDE"/>
    <w:rsid w:val="00257525"/>
    <w:rsid w:val="00257BF5"/>
    <w:rsid w:val="00257D4C"/>
    <w:rsid w:val="0026043D"/>
    <w:rsid w:val="00260A9C"/>
    <w:rsid w:val="00260F92"/>
    <w:rsid w:val="0026115B"/>
    <w:rsid w:val="0026198D"/>
    <w:rsid w:val="00261AFB"/>
    <w:rsid w:val="0026220A"/>
    <w:rsid w:val="00262748"/>
    <w:rsid w:val="002634D3"/>
    <w:rsid w:val="00263A70"/>
    <w:rsid w:val="00264A45"/>
    <w:rsid w:val="00265DB5"/>
    <w:rsid w:val="00265EC5"/>
    <w:rsid w:val="00266642"/>
    <w:rsid w:val="00266C20"/>
    <w:rsid w:val="002678C6"/>
    <w:rsid w:val="00267D23"/>
    <w:rsid w:val="002704B8"/>
    <w:rsid w:val="002707AE"/>
    <w:rsid w:val="00271BF6"/>
    <w:rsid w:val="00271F99"/>
    <w:rsid w:val="00272402"/>
    <w:rsid w:val="0027292C"/>
    <w:rsid w:val="00272BE1"/>
    <w:rsid w:val="00272E8C"/>
    <w:rsid w:val="00273316"/>
    <w:rsid w:val="002736F4"/>
    <w:rsid w:val="00273ABE"/>
    <w:rsid w:val="00273C02"/>
    <w:rsid w:val="00273D3E"/>
    <w:rsid w:val="00273F36"/>
    <w:rsid w:val="00274033"/>
    <w:rsid w:val="00274175"/>
    <w:rsid w:val="00274904"/>
    <w:rsid w:val="0027546F"/>
    <w:rsid w:val="00275FC4"/>
    <w:rsid w:val="002764C3"/>
    <w:rsid w:val="0027710D"/>
    <w:rsid w:val="00277C81"/>
    <w:rsid w:val="00277EF6"/>
    <w:rsid w:val="002800F6"/>
    <w:rsid w:val="00280552"/>
    <w:rsid w:val="00281124"/>
    <w:rsid w:val="002816EF"/>
    <w:rsid w:val="00281A78"/>
    <w:rsid w:val="00281BB7"/>
    <w:rsid w:val="00281CCC"/>
    <w:rsid w:val="00282B9F"/>
    <w:rsid w:val="00282E10"/>
    <w:rsid w:val="002841E5"/>
    <w:rsid w:val="002841FB"/>
    <w:rsid w:val="00284AAA"/>
    <w:rsid w:val="00284EF9"/>
    <w:rsid w:val="00285200"/>
    <w:rsid w:val="00285800"/>
    <w:rsid w:val="00285D30"/>
    <w:rsid w:val="002860AE"/>
    <w:rsid w:val="00286750"/>
    <w:rsid w:val="002869DF"/>
    <w:rsid w:val="00286CBC"/>
    <w:rsid w:val="002873E8"/>
    <w:rsid w:val="0029035F"/>
    <w:rsid w:val="00290835"/>
    <w:rsid w:val="002913C8"/>
    <w:rsid w:val="002914C9"/>
    <w:rsid w:val="00292C56"/>
    <w:rsid w:val="00293088"/>
    <w:rsid w:val="00293A29"/>
    <w:rsid w:val="002941AC"/>
    <w:rsid w:val="002945F9"/>
    <w:rsid w:val="002947D6"/>
    <w:rsid w:val="00294B8C"/>
    <w:rsid w:val="00294BAA"/>
    <w:rsid w:val="00294E50"/>
    <w:rsid w:val="002952F5"/>
    <w:rsid w:val="00295358"/>
    <w:rsid w:val="002953D7"/>
    <w:rsid w:val="0029568A"/>
    <w:rsid w:val="00295990"/>
    <w:rsid w:val="002A16D4"/>
    <w:rsid w:val="002A1A34"/>
    <w:rsid w:val="002A1E98"/>
    <w:rsid w:val="002A250A"/>
    <w:rsid w:val="002A35E2"/>
    <w:rsid w:val="002A36B8"/>
    <w:rsid w:val="002A3B3C"/>
    <w:rsid w:val="002A4027"/>
    <w:rsid w:val="002A524F"/>
    <w:rsid w:val="002A5468"/>
    <w:rsid w:val="002A5804"/>
    <w:rsid w:val="002A5BC9"/>
    <w:rsid w:val="002A683F"/>
    <w:rsid w:val="002A7511"/>
    <w:rsid w:val="002A77C9"/>
    <w:rsid w:val="002A7A10"/>
    <w:rsid w:val="002A7E90"/>
    <w:rsid w:val="002A7F68"/>
    <w:rsid w:val="002B1248"/>
    <w:rsid w:val="002B1859"/>
    <w:rsid w:val="002B1AD2"/>
    <w:rsid w:val="002B1D98"/>
    <w:rsid w:val="002B2B53"/>
    <w:rsid w:val="002B31D2"/>
    <w:rsid w:val="002B36C7"/>
    <w:rsid w:val="002B36CF"/>
    <w:rsid w:val="002B3B38"/>
    <w:rsid w:val="002B455B"/>
    <w:rsid w:val="002B4C03"/>
    <w:rsid w:val="002B5291"/>
    <w:rsid w:val="002B5997"/>
    <w:rsid w:val="002B625A"/>
    <w:rsid w:val="002B6362"/>
    <w:rsid w:val="002B6AC4"/>
    <w:rsid w:val="002B6B8B"/>
    <w:rsid w:val="002B7544"/>
    <w:rsid w:val="002C0633"/>
    <w:rsid w:val="002C0A75"/>
    <w:rsid w:val="002C0A93"/>
    <w:rsid w:val="002C0B4D"/>
    <w:rsid w:val="002C0E8F"/>
    <w:rsid w:val="002C1BEA"/>
    <w:rsid w:val="002C2394"/>
    <w:rsid w:val="002C23CD"/>
    <w:rsid w:val="002C26A5"/>
    <w:rsid w:val="002C2922"/>
    <w:rsid w:val="002C3B45"/>
    <w:rsid w:val="002C42A2"/>
    <w:rsid w:val="002C4366"/>
    <w:rsid w:val="002C5264"/>
    <w:rsid w:val="002C52BD"/>
    <w:rsid w:val="002C61F0"/>
    <w:rsid w:val="002C670A"/>
    <w:rsid w:val="002C6F6A"/>
    <w:rsid w:val="002C7101"/>
    <w:rsid w:val="002C71C3"/>
    <w:rsid w:val="002C7911"/>
    <w:rsid w:val="002D00E4"/>
    <w:rsid w:val="002D01B4"/>
    <w:rsid w:val="002D0A43"/>
    <w:rsid w:val="002D1DE0"/>
    <w:rsid w:val="002D22F7"/>
    <w:rsid w:val="002D2599"/>
    <w:rsid w:val="002D2631"/>
    <w:rsid w:val="002D282E"/>
    <w:rsid w:val="002D298A"/>
    <w:rsid w:val="002D338F"/>
    <w:rsid w:val="002D341F"/>
    <w:rsid w:val="002D370F"/>
    <w:rsid w:val="002D3735"/>
    <w:rsid w:val="002D3A39"/>
    <w:rsid w:val="002D3AAB"/>
    <w:rsid w:val="002D3DE7"/>
    <w:rsid w:val="002D4DCE"/>
    <w:rsid w:val="002D53B9"/>
    <w:rsid w:val="002D585C"/>
    <w:rsid w:val="002D5B0C"/>
    <w:rsid w:val="002D5C47"/>
    <w:rsid w:val="002D663F"/>
    <w:rsid w:val="002D6BB6"/>
    <w:rsid w:val="002D73D6"/>
    <w:rsid w:val="002D7D30"/>
    <w:rsid w:val="002E0298"/>
    <w:rsid w:val="002E0822"/>
    <w:rsid w:val="002E100D"/>
    <w:rsid w:val="002E1121"/>
    <w:rsid w:val="002E1BBB"/>
    <w:rsid w:val="002E25F9"/>
    <w:rsid w:val="002E32CD"/>
    <w:rsid w:val="002E4603"/>
    <w:rsid w:val="002E4FBA"/>
    <w:rsid w:val="002E5832"/>
    <w:rsid w:val="002E625C"/>
    <w:rsid w:val="002E6A90"/>
    <w:rsid w:val="002E70BA"/>
    <w:rsid w:val="002E785A"/>
    <w:rsid w:val="002E7BD5"/>
    <w:rsid w:val="002F03C2"/>
    <w:rsid w:val="002F0B16"/>
    <w:rsid w:val="002F11C5"/>
    <w:rsid w:val="002F21C0"/>
    <w:rsid w:val="002F25DF"/>
    <w:rsid w:val="002F2CAA"/>
    <w:rsid w:val="002F3656"/>
    <w:rsid w:val="002F37FC"/>
    <w:rsid w:val="002F3F2B"/>
    <w:rsid w:val="002F4179"/>
    <w:rsid w:val="002F53CA"/>
    <w:rsid w:val="002F5B8D"/>
    <w:rsid w:val="002F5F40"/>
    <w:rsid w:val="002F6540"/>
    <w:rsid w:val="002F69CD"/>
    <w:rsid w:val="002F7022"/>
    <w:rsid w:val="002F7773"/>
    <w:rsid w:val="002F78A0"/>
    <w:rsid w:val="00300489"/>
    <w:rsid w:val="00300EB8"/>
    <w:rsid w:val="00300EC8"/>
    <w:rsid w:val="00301A68"/>
    <w:rsid w:val="00301EE1"/>
    <w:rsid w:val="00301FFD"/>
    <w:rsid w:val="00302064"/>
    <w:rsid w:val="0030259E"/>
    <w:rsid w:val="00303B70"/>
    <w:rsid w:val="00303FC9"/>
    <w:rsid w:val="00304067"/>
    <w:rsid w:val="00304B32"/>
    <w:rsid w:val="00304BC6"/>
    <w:rsid w:val="00304FDB"/>
    <w:rsid w:val="00305400"/>
    <w:rsid w:val="00305E73"/>
    <w:rsid w:val="00306260"/>
    <w:rsid w:val="00306D33"/>
    <w:rsid w:val="00307ABE"/>
    <w:rsid w:val="00307E2B"/>
    <w:rsid w:val="00307E7A"/>
    <w:rsid w:val="00310AB5"/>
    <w:rsid w:val="003114DD"/>
    <w:rsid w:val="00311595"/>
    <w:rsid w:val="003116E5"/>
    <w:rsid w:val="00311A46"/>
    <w:rsid w:val="00311C57"/>
    <w:rsid w:val="00312F42"/>
    <w:rsid w:val="003131D1"/>
    <w:rsid w:val="003133FF"/>
    <w:rsid w:val="0031399F"/>
    <w:rsid w:val="00313B59"/>
    <w:rsid w:val="00313E41"/>
    <w:rsid w:val="003140A8"/>
    <w:rsid w:val="00314246"/>
    <w:rsid w:val="003142E2"/>
    <w:rsid w:val="0031470A"/>
    <w:rsid w:val="003152E9"/>
    <w:rsid w:val="00315878"/>
    <w:rsid w:val="00315CD6"/>
    <w:rsid w:val="00315FC3"/>
    <w:rsid w:val="0031606C"/>
    <w:rsid w:val="003163ED"/>
    <w:rsid w:val="00316EE1"/>
    <w:rsid w:val="00317530"/>
    <w:rsid w:val="003201E3"/>
    <w:rsid w:val="003207F7"/>
    <w:rsid w:val="00320B2A"/>
    <w:rsid w:val="00320F09"/>
    <w:rsid w:val="003210B0"/>
    <w:rsid w:val="003214B2"/>
    <w:rsid w:val="0032282D"/>
    <w:rsid w:val="0032316A"/>
    <w:rsid w:val="00323846"/>
    <w:rsid w:val="003246D3"/>
    <w:rsid w:val="00324B53"/>
    <w:rsid w:val="00324BF9"/>
    <w:rsid w:val="00325B55"/>
    <w:rsid w:val="003274FE"/>
    <w:rsid w:val="0032761E"/>
    <w:rsid w:val="0033022E"/>
    <w:rsid w:val="003302C0"/>
    <w:rsid w:val="00330356"/>
    <w:rsid w:val="003307A8"/>
    <w:rsid w:val="0033143A"/>
    <w:rsid w:val="00332BC9"/>
    <w:rsid w:val="00334D4D"/>
    <w:rsid w:val="003359DC"/>
    <w:rsid w:val="00335BE6"/>
    <w:rsid w:val="00336B52"/>
    <w:rsid w:val="00336C4C"/>
    <w:rsid w:val="00336F67"/>
    <w:rsid w:val="00337332"/>
    <w:rsid w:val="00337F6F"/>
    <w:rsid w:val="003401E7"/>
    <w:rsid w:val="00340289"/>
    <w:rsid w:val="00340836"/>
    <w:rsid w:val="00340883"/>
    <w:rsid w:val="003408E3"/>
    <w:rsid w:val="0034231D"/>
    <w:rsid w:val="00342EBA"/>
    <w:rsid w:val="00342FCF"/>
    <w:rsid w:val="00343429"/>
    <w:rsid w:val="00344536"/>
    <w:rsid w:val="00344CC4"/>
    <w:rsid w:val="0034516F"/>
    <w:rsid w:val="0034595F"/>
    <w:rsid w:val="0034604C"/>
    <w:rsid w:val="00346256"/>
    <w:rsid w:val="0034646D"/>
    <w:rsid w:val="00346792"/>
    <w:rsid w:val="00346816"/>
    <w:rsid w:val="00347169"/>
    <w:rsid w:val="0034773E"/>
    <w:rsid w:val="003477F5"/>
    <w:rsid w:val="003478E9"/>
    <w:rsid w:val="00350A56"/>
    <w:rsid w:val="00350C1D"/>
    <w:rsid w:val="00351153"/>
    <w:rsid w:val="00351E99"/>
    <w:rsid w:val="00352572"/>
    <w:rsid w:val="00352591"/>
    <w:rsid w:val="00352798"/>
    <w:rsid w:val="0035298C"/>
    <w:rsid w:val="00353293"/>
    <w:rsid w:val="003535B6"/>
    <w:rsid w:val="00353DD1"/>
    <w:rsid w:val="00354A85"/>
    <w:rsid w:val="00354EE2"/>
    <w:rsid w:val="003556A9"/>
    <w:rsid w:val="00355F42"/>
    <w:rsid w:val="003561FB"/>
    <w:rsid w:val="00356D7E"/>
    <w:rsid w:val="003574C4"/>
    <w:rsid w:val="00357909"/>
    <w:rsid w:val="003579D4"/>
    <w:rsid w:val="00360720"/>
    <w:rsid w:val="00360F18"/>
    <w:rsid w:val="00361397"/>
    <w:rsid w:val="003623A0"/>
    <w:rsid w:val="00363BB5"/>
    <w:rsid w:val="00364345"/>
    <w:rsid w:val="003644B7"/>
    <w:rsid w:val="00364BE2"/>
    <w:rsid w:val="00364EDE"/>
    <w:rsid w:val="003652A0"/>
    <w:rsid w:val="003652FF"/>
    <w:rsid w:val="0036654D"/>
    <w:rsid w:val="00366973"/>
    <w:rsid w:val="00367145"/>
    <w:rsid w:val="00367C4E"/>
    <w:rsid w:val="00370E81"/>
    <w:rsid w:val="00371810"/>
    <w:rsid w:val="00372480"/>
    <w:rsid w:val="00372A4E"/>
    <w:rsid w:val="00372CB7"/>
    <w:rsid w:val="00372D4B"/>
    <w:rsid w:val="00372F31"/>
    <w:rsid w:val="003732C4"/>
    <w:rsid w:val="00374142"/>
    <w:rsid w:val="00374A45"/>
    <w:rsid w:val="00374C0A"/>
    <w:rsid w:val="003765DF"/>
    <w:rsid w:val="00376718"/>
    <w:rsid w:val="00376C88"/>
    <w:rsid w:val="00376CE1"/>
    <w:rsid w:val="003773EF"/>
    <w:rsid w:val="00377C7B"/>
    <w:rsid w:val="00377D83"/>
    <w:rsid w:val="00380C9C"/>
    <w:rsid w:val="003815F1"/>
    <w:rsid w:val="00382236"/>
    <w:rsid w:val="00382C71"/>
    <w:rsid w:val="00382CBD"/>
    <w:rsid w:val="00382DDC"/>
    <w:rsid w:val="00382F0C"/>
    <w:rsid w:val="0038306E"/>
    <w:rsid w:val="0038412B"/>
    <w:rsid w:val="00384359"/>
    <w:rsid w:val="0038579B"/>
    <w:rsid w:val="00385BD5"/>
    <w:rsid w:val="00385C2A"/>
    <w:rsid w:val="00385E5A"/>
    <w:rsid w:val="00385EEC"/>
    <w:rsid w:val="00386430"/>
    <w:rsid w:val="003872A4"/>
    <w:rsid w:val="00387372"/>
    <w:rsid w:val="0038744C"/>
    <w:rsid w:val="003874A0"/>
    <w:rsid w:val="003874F5"/>
    <w:rsid w:val="00387ACC"/>
    <w:rsid w:val="00387BC2"/>
    <w:rsid w:val="00387F3D"/>
    <w:rsid w:val="003906D5"/>
    <w:rsid w:val="0039081C"/>
    <w:rsid w:val="00390CEF"/>
    <w:rsid w:val="00390D2E"/>
    <w:rsid w:val="00390D48"/>
    <w:rsid w:val="003911D5"/>
    <w:rsid w:val="00391ED2"/>
    <w:rsid w:val="00391F61"/>
    <w:rsid w:val="00392213"/>
    <w:rsid w:val="00393085"/>
    <w:rsid w:val="00393103"/>
    <w:rsid w:val="003937F6"/>
    <w:rsid w:val="0039412C"/>
    <w:rsid w:val="003943DC"/>
    <w:rsid w:val="00394577"/>
    <w:rsid w:val="00394A24"/>
    <w:rsid w:val="00395712"/>
    <w:rsid w:val="0039679D"/>
    <w:rsid w:val="00396F9E"/>
    <w:rsid w:val="00397AF1"/>
    <w:rsid w:val="00397BFF"/>
    <w:rsid w:val="003A0DCE"/>
    <w:rsid w:val="003A0E5E"/>
    <w:rsid w:val="003A18D9"/>
    <w:rsid w:val="003A1A21"/>
    <w:rsid w:val="003A1A98"/>
    <w:rsid w:val="003A1D19"/>
    <w:rsid w:val="003A1F97"/>
    <w:rsid w:val="003A2286"/>
    <w:rsid w:val="003A31CB"/>
    <w:rsid w:val="003A4325"/>
    <w:rsid w:val="003A4497"/>
    <w:rsid w:val="003A525E"/>
    <w:rsid w:val="003A52C0"/>
    <w:rsid w:val="003A52E3"/>
    <w:rsid w:val="003A53D7"/>
    <w:rsid w:val="003A5606"/>
    <w:rsid w:val="003A5D36"/>
    <w:rsid w:val="003A6BAA"/>
    <w:rsid w:val="003A7090"/>
    <w:rsid w:val="003A74F5"/>
    <w:rsid w:val="003A750B"/>
    <w:rsid w:val="003A77E4"/>
    <w:rsid w:val="003A7BDC"/>
    <w:rsid w:val="003A7DC0"/>
    <w:rsid w:val="003A7E6D"/>
    <w:rsid w:val="003B078C"/>
    <w:rsid w:val="003B1253"/>
    <w:rsid w:val="003B139A"/>
    <w:rsid w:val="003B2110"/>
    <w:rsid w:val="003B27A0"/>
    <w:rsid w:val="003B2B24"/>
    <w:rsid w:val="003B2C2E"/>
    <w:rsid w:val="003B38B6"/>
    <w:rsid w:val="003B3A5C"/>
    <w:rsid w:val="003B48CE"/>
    <w:rsid w:val="003B4F8C"/>
    <w:rsid w:val="003B516E"/>
    <w:rsid w:val="003B53D2"/>
    <w:rsid w:val="003B5EBA"/>
    <w:rsid w:val="003B6023"/>
    <w:rsid w:val="003B71A9"/>
    <w:rsid w:val="003B75AB"/>
    <w:rsid w:val="003B77AC"/>
    <w:rsid w:val="003B7893"/>
    <w:rsid w:val="003C01BF"/>
    <w:rsid w:val="003C0685"/>
    <w:rsid w:val="003C08B1"/>
    <w:rsid w:val="003C1C12"/>
    <w:rsid w:val="003C1C16"/>
    <w:rsid w:val="003C1C47"/>
    <w:rsid w:val="003C1F51"/>
    <w:rsid w:val="003C1F89"/>
    <w:rsid w:val="003C21BE"/>
    <w:rsid w:val="003C2439"/>
    <w:rsid w:val="003C26F0"/>
    <w:rsid w:val="003C2A5D"/>
    <w:rsid w:val="003C2E60"/>
    <w:rsid w:val="003C31BF"/>
    <w:rsid w:val="003C36F7"/>
    <w:rsid w:val="003C3910"/>
    <w:rsid w:val="003C3B20"/>
    <w:rsid w:val="003C4619"/>
    <w:rsid w:val="003C563A"/>
    <w:rsid w:val="003C663D"/>
    <w:rsid w:val="003C6D08"/>
    <w:rsid w:val="003C6F2B"/>
    <w:rsid w:val="003C70BB"/>
    <w:rsid w:val="003C720C"/>
    <w:rsid w:val="003C739A"/>
    <w:rsid w:val="003C780E"/>
    <w:rsid w:val="003C781F"/>
    <w:rsid w:val="003C7875"/>
    <w:rsid w:val="003D1B06"/>
    <w:rsid w:val="003D1D13"/>
    <w:rsid w:val="003D1F21"/>
    <w:rsid w:val="003D2C24"/>
    <w:rsid w:val="003D3724"/>
    <w:rsid w:val="003D3DF0"/>
    <w:rsid w:val="003D417C"/>
    <w:rsid w:val="003D6961"/>
    <w:rsid w:val="003D69E6"/>
    <w:rsid w:val="003D7206"/>
    <w:rsid w:val="003D7362"/>
    <w:rsid w:val="003D7705"/>
    <w:rsid w:val="003D7B93"/>
    <w:rsid w:val="003D7E3B"/>
    <w:rsid w:val="003E08AC"/>
    <w:rsid w:val="003E0A1A"/>
    <w:rsid w:val="003E1282"/>
    <w:rsid w:val="003E147A"/>
    <w:rsid w:val="003E1729"/>
    <w:rsid w:val="003E195F"/>
    <w:rsid w:val="003E19FB"/>
    <w:rsid w:val="003E2ADC"/>
    <w:rsid w:val="003E2CC3"/>
    <w:rsid w:val="003E49C3"/>
    <w:rsid w:val="003E49DC"/>
    <w:rsid w:val="003E5AF1"/>
    <w:rsid w:val="003E5CC4"/>
    <w:rsid w:val="003E64B8"/>
    <w:rsid w:val="003E6504"/>
    <w:rsid w:val="003E73E7"/>
    <w:rsid w:val="003E74AE"/>
    <w:rsid w:val="003E77CF"/>
    <w:rsid w:val="003E7FBE"/>
    <w:rsid w:val="003F07C1"/>
    <w:rsid w:val="003F091C"/>
    <w:rsid w:val="003F18CD"/>
    <w:rsid w:val="003F19FF"/>
    <w:rsid w:val="003F1B2F"/>
    <w:rsid w:val="003F1BF6"/>
    <w:rsid w:val="003F2AD6"/>
    <w:rsid w:val="003F2CD1"/>
    <w:rsid w:val="003F2D12"/>
    <w:rsid w:val="003F30FA"/>
    <w:rsid w:val="003F44FF"/>
    <w:rsid w:val="003F4BA0"/>
    <w:rsid w:val="003F4DA6"/>
    <w:rsid w:val="003F5804"/>
    <w:rsid w:val="003F6816"/>
    <w:rsid w:val="003F6D3D"/>
    <w:rsid w:val="003F6DAA"/>
    <w:rsid w:val="003F6DCF"/>
    <w:rsid w:val="003F70BE"/>
    <w:rsid w:val="003F774C"/>
    <w:rsid w:val="004001CF"/>
    <w:rsid w:val="00401536"/>
    <w:rsid w:val="0040175B"/>
    <w:rsid w:val="0040205B"/>
    <w:rsid w:val="0040224C"/>
    <w:rsid w:val="00402622"/>
    <w:rsid w:val="0040312D"/>
    <w:rsid w:val="004033D0"/>
    <w:rsid w:val="00404C93"/>
    <w:rsid w:val="00404E8E"/>
    <w:rsid w:val="004051B7"/>
    <w:rsid w:val="00405450"/>
    <w:rsid w:val="00405E40"/>
    <w:rsid w:val="00405FB1"/>
    <w:rsid w:val="00406029"/>
    <w:rsid w:val="00406561"/>
    <w:rsid w:val="00406820"/>
    <w:rsid w:val="00407161"/>
    <w:rsid w:val="00407583"/>
    <w:rsid w:val="00407769"/>
    <w:rsid w:val="00407CDE"/>
    <w:rsid w:val="00407D97"/>
    <w:rsid w:val="00407EFE"/>
    <w:rsid w:val="00407F65"/>
    <w:rsid w:val="0041079B"/>
    <w:rsid w:val="0041097F"/>
    <w:rsid w:val="00410C3C"/>
    <w:rsid w:val="00410D8F"/>
    <w:rsid w:val="00411527"/>
    <w:rsid w:val="004115F5"/>
    <w:rsid w:val="00412045"/>
    <w:rsid w:val="004128A9"/>
    <w:rsid w:val="00412FF0"/>
    <w:rsid w:val="00414560"/>
    <w:rsid w:val="004149AA"/>
    <w:rsid w:val="00414C82"/>
    <w:rsid w:val="00415050"/>
    <w:rsid w:val="004151BA"/>
    <w:rsid w:val="004152A4"/>
    <w:rsid w:val="00415858"/>
    <w:rsid w:val="004161E0"/>
    <w:rsid w:val="00416733"/>
    <w:rsid w:val="0041701B"/>
    <w:rsid w:val="00417552"/>
    <w:rsid w:val="00417761"/>
    <w:rsid w:val="00417820"/>
    <w:rsid w:val="00417AC0"/>
    <w:rsid w:val="00417E2C"/>
    <w:rsid w:val="00420080"/>
    <w:rsid w:val="0042020E"/>
    <w:rsid w:val="0042074F"/>
    <w:rsid w:val="0042099D"/>
    <w:rsid w:val="00420BCE"/>
    <w:rsid w:val="00420C36"/>
    <w:rsid w:val="00421490"/>
    <w:rsid w:val="004215A6"/>
    <w:rsid w:val="00421981"/>
    <w:rsid w:val="00421EE1"/>
    <w:rsid w:val="004223A9"/>
    <w:rsid w:val="00423856"/>
    <w:rsid w:val="00423A5C"/>
    <w:rsid w:val="00423BBA"/>
    <w:rsid w:val="00424391"/>
    <w:rsid w:val="0042487A"/>
    <w:rsid w:val="004250BA"/>
    <w:rsid w:val="004253C3"/>
    <w:rsid w:val="004255F2"/>
    <w:rsid w:val="00425EBF"/>
    <w:rsid w:val="004267C4"/>
    <w:rsid w:val="00426B54"/>
    <w:rsid w:val="00426EF4"/>
    <w:rsid w:val="00426FA4"/>
    <w:rsid w:val="00426FF7"/>
    <w:rsid w:val="00427113"/>
    <w:rsid w:val="00427DFD"/>
    <w:rsid w:val="00427FCA"/>
    <w:rsid w:val="00430625"/>
    <w:rsid w:val="0043078D"/>
    <w:rsid w:val="00430F24"/>
    <w:rsid w:val="00431592"/>
    <w:rsid w:val="004317D4"/>
    <w:rsid w:val="00431C13"/>
    <w:rsid w:val="00431FC5"/>
    <w:rsid w:val="00432DC5"/>
    <w:rsid w:val="004334A6"/>
    <w:rsid w:val="00433AD6"/>
    <w:rsid w:val="00433B24"/>
    <w:rsid w:val="00433B55"/>
    <w:rsid w:val="00433FE7"/>
    <w:rsid w:val="004340FF"/>
    <w:rsid w:val="004342F4"/>
    <w:rsid w:val="004344A1"/>
    <w:rsid w:val="00434878"/>
    <w:rsid w:val="00434B57"/>
    <w:rsid w:val="00435725"/>
    <w:rsid w:val="004357CF"/>
    <w:rsid w:val="004365DE"/>
    <w:rsid w:val="00437818"/>
    <w:rsid w:val="00441C2C"/>
    <w:rsid w:val="00442711"/>
    <w:rsid w:val="00442AC9"/>
    <w:rsid w:val="00442D58"/>
    <w:rsid w:val="0044366E"/>
    <w:rsid w:val="0044370E"/>
    <w:rsid w:val="004437CA"/>
    <w:rsid w:val="00443A8D"/>
    <w:rsid w:val="00443AB4"/>
    <w:rsid w:val="00443D20"/>
    <w:rsid w:val="00444012"/>
    <w:rsid w:val="0044481A"/>
    <w:rsid w:val="00445105"/>
    <w:rsid w:val="00445400"/>
    <w:rsid w:val="004455EA"/>
    <w:rsid w:val="0044585A"/>
    <w:rsid w:val="00446EE4"/>
    <w:rsid w:val="00446F2D"/>
    <w:rsid w:val="0044720D"/>
    <w:rsid w:val="00447668"/>
    <w:rsid w:val="004479C8"/>
    <w:rsid w:val="004501C2"/>
    <w:rsid w:val="00450466"/>
    <w:rsid w:val="00450896"/>
    <w:rsid w:val="00451ED3"/>
    <w:rsid w:val="00452105"/>
    <w:rsid w:val="004521E9"/>
    <w:rsid w:val="0045237D"/>
    <w:rsid w:val="00452A7B"/>
    <w:rsid w:val="00452D0B"/>
    <w:rsid w:val="0045349D"/>
    <w:rsid w:val="00453691"/>
    <w:rsid w:val="00453A2E"/>
    <w:rsid w:val="004547F6"/>
    <w:rsid w:val="0045513E"/>
    <w:rsid w:val="0045514D"/>
    <w:rsid w:val="0045549C"/>
    <w:rsid w:val="00455A3C"/>
    <w:rsid w:val="00455AD0"/>
    <w:rsid w:val="00456033"/>
    <w:rsid w:val="00456572"/>
    <w:rsid w:val="00456AD0"/>
    <w:rsid w:val="00456F78"/>
    <w:rsid w:val="00456F9F"/>
    <w:rsid w:val="0045711D"/>
    <w:rsid w:val="00460307"/>
    <w:rsid w:val="00461625"/>
    <w:rsid w:val="00461F56"/>
    <w:rsid w:val="00462C7C"/>
    <w:rsid w:val="00462CEC"/>
    <w:rsid w:val="00462D6B"/>
    <w:rsid w:val="00462F7B"/>
    <w:rsid w:val="0046388A"/>
    <w:rsid w:val="00464011"/>
    <w:rsid w:val="00465202"/>
    <w:rsid w:val="004656F8"/>
    <w:rsid w:val="00465B0C"/>
    <w:rsid w:val="00466866"/>
    <w:rsid w:val="00466CDE"/>
    <w:rsid w:val="0046712E"/>
    <w:rsid w:val="0047026B"/>
    <w:rsid w:val="004702EB"/>
    <w:rsid w:val="00470589"/>
    <w:rsid w:val="004709C1"/>
    <w:rsid w:val="00471350"/>
    <w:rsid w:val="004717EA"/>
    <w:rsid w:val="00472977"/>
    <w:rsid w:val="00472A4E"/>
    <w:rsid w:val="00473045"/>
    <w:rsid w:val="00473217"/>
    <w:rsid w:val="00473E7A"/>
    <w:rsid w:val="00474155"/>
    <w:rsid w:val="004743A5"/>
    <w:rsid w:val="00474910"/>
    <w:rsid w:val="00475AF1"/>
    <w:rsid w:val="00475B76"/>
    <w:rsid w:val="00475BB3"/>
    <w:rsid w:val="00475C56"/>
    <w:rsid w:val="0047649C"/>
    <w:rsid w:val="00476A0E"/>
    <w:rsid w:val="00477256"/>
    <w:rsid w:val="00477BF4"/>
    <w:rsid w:val="00477EA6"/>
    <w:rsid w:val="004800A7"/>
    <w:rsid w:val="00480701"/>
    <w:rsid w:val="00480B4A"/>
    <w:rsid w:val="00480C5D"/>
    <w:rsid w:val="00480D42"/>
    <w:rsid w:val="0048179F"/>
    <w:rsid w:val="00481A33"/>
    <w:rsid w:val="00482911"/>
    <w:rsid w:val="00482D3A"/>
    <w:rsid w:val="00482FCD"/>
    <w:rsid w:val="00483133"/>
    <w:rsid w:val="00484DFA"/>
    <w:rsid w:val="00485DC7"/>
    <w:rsid w:val="0048656C"/>
    <w:rsid w:val="00486B4E"/>
    <w:rsid w:val="0048779B"/>
    <w:rsid w:val="00487C44"/>
    <w:rsid w:val="00487FDB"/>
    <w:rsid w:val="00490812"/>
    <w:rsid w:val="00490FCE"/>
    <w:rsid w:val="00491034"/>
    <w:rsid w:val="0049104B"/>
    <w:rsid w:val="00491C53"/>
    <w:rsid w:val="004921D2"/>
    <w:rsid w:val="00492843"/>
    <w:rsid w:val="004939C0"/>
    <w:rsid w:val="004940A4"/>
    <w:rsid w:val="004949E4"/>
    <w:rsid w:val="00494A1E"/>
    <w:rsid w:val="00494C42"/>
    <w:rsid w:val="00494E43"/>
    <w:rsid w:val="00495979"/>
    <w:rsid w:val="0049636A"/>
    <w:rsid w:val="00496B1D"/>
    <w:rsid w:val="00496BA2"/>
    <w:rsid w:val="00496CD8"/>
    <w:rsid w:val="0049707D"/>
    <w:rsid w:val="0049795C"/>
    <w:rsid w:val="004A046F"/>
    <w:rsid w:val="004A0A9F"/>
    <w:rsid w:val="004A144E"/>
    <w:rsid w:val="004A1AAC"/>
    <w:rsid w:val="004A1D96"/>
    <w:rsid w:val="004A20BF"/>
    <w:rsid w:val="004A3246"/>
    <w:rsid w:val="004A4424"/>
    <w:rsid w:val="004A45D6"/>
    <w:rsid w:val="004A4D41"/>
    <w:rsid w:val="004A4E10"/>
    <w:rsid w:val="004A53C9"/>
    <w:rsid w:val="004A55BE"/>
    <w:rsid w:val="004A5E8F"/>
    <w:rsid w:val="004A64EB"/>
    <w:rsid w:val="004A652E"/>
    <w:rsid w:val="004A78CC"/>
    <w:rsid w:val="004A7B0A"/>
    <w:rsid w:val="004A7F22"/>
    <w:rsid w:val="004B0125"/>
    <w:rsid w:val="004B020A"/>
    <w:rsid w:val="004B05CF"/>
    <w:rsid w:val="004B0623"/>
    <w:rsid w:val="004B0633"/>
    <w:rsid w:val="004B0F16"/>
    <w:rsid w:val="004B1D9C"/>
    <w:rsid w:val="004B1F2C"/>
    <w:rsid w:val="004B2220"/>
    <w:rsid w:val="004B2CE4"/>
    <w:rsid w:val="004B3FFF"/>
    <w:rsid w:val="004B4272"/>
    <w:rsid w:val="004B4290"/>
    <w:rsid w:val="004B43A2"/>
    <w:rsid w:val="004B55B4"/>
    <w:rsid w:val="004B6B92"/>
    <w:rsid w:val="004B6FEC"/>
    <w:rsid w:val="004B71BE"/>
    <w:rsid w:val="004B7842"/>
    <w:rsid w:val="004B79CB"/>
    <w:rsid w:val="004B7A32"/>
    <w:rsid w:val="004B7DFF"/>
    <w:rsid w:val="004C03BE"/>
    <w:rsid w:val="004C0A09"/>
    <w:rsid w:val="004C0A72"/>
    <w:rsid w:val="004C0F10"/>
    <w:rsid w:val="004C1190"/>
    <w:rsid w:val="004C1322"/>
    <w:rsid w:val="004C1B53"/>
    <w:rsid w:val="004C1BF8"/>
    <w:rsid w:val="004C32CC"/>
    <w:rsid w:val="004C3551"/>
    <w:rsid w:val="004C3809"/>
    <w:rsid w:val="004C449F"/>
    <w:rsid w:val="004C4A3D"/>
    <w:rsid w:val="004C4A61"/>
    <w:rsid w:val="004C52E4"/>
    <w:rsid w:val="004C582F"/>
    <w:rsid w:val="004C58B7"/>
    <w:rsid w:val="004C5DFE"/>
    <w:rsid w:val="004C7997"/>
    <w:rsid w:val="004D07AB"/>
    <w:rsid w:val="004D0A9D"/>
    <w:rsid w:val="004D1749"/>
    <w:rsid w:val="004D180D"/>
    <w:rsid w:val="004D1A27"/>
    <w:rsid w:val="004D1AA2"/>
    <w:rsid w:val="004D1CAC"/>
    <w:rsid w:val="004D22AD"/>
    <w:rsid w:val="004D2645"/>
    <w:rsid w:val="004D2770"/>
    <w:rsid w:val="004D2A4B"/>
    <w:rsid w:val="004D2FF0"/>
    <w:rsid w:val="004D3133"/>
    <w:rsid w:val="004D36F2"/>
    <w:rsid w:val="004D38C1"/>
    <w:rsid w:val="004D3967"/>
    <w:rsid w:val="004D4133"/>
    <w:rsid w:val="004D45A4"/>
    <w:rsid w:val="004D4613"/>
    <w:rsid w:val="004D4AB1"/>
    <w:rsid w:val="004D4ACB"/>
    <w:rsid w:val="004D4BB7"/>
    <w:rsid w:val="004D4C63"/>
    <w:rsid w:val="004D4CA5"/>
    <w:rsid w:val="004D53F9"/>
    <w:rsid w:val="004D63AF"/>
    <w:rsid w:val="004D660F"/>
    <w:rsid w:val="004D66A8"/>
    <w:rsid w:val="004D6728"/>
    <w:rsid w:val="004D6E57"/>
    <w:rsid w:val="004D6FCA"/>
    <w:rsid w:val="004D7625"/>
    <w:rsid w:val="004D76CC"/>
    <w:rsid w:val="004D7767"/>
    <w:rsid w:val="004E08A4"/>
    <w:rsid w:val="004E0C06"/>
    <w:rsid w:val="004E0ED4"/>
    <w:rsid w:val="004E0F3D"/>
    <w:rsid w:val="004E1368"/>
    <w:rsid w:val="004E2AF2"/>
    <w:rsid w:val="004E2B10"/>
    <w:rsid w:val="004E2BEA"/>
    <w:rsid w:val="004E3A1B"/>
    <w:rsid w:val="004E3F3B"/>
    <w:rsid w:val="004E446E"/>
    <w:rsid w:val="004E4AB3"/>
    <w:rsid w:val="004E5089"/>
    <w:rsid w:val="004E5877"/>
    <w:rsid w:val="004E5B3D"/>
    <w:rsid w:val="004E687D"/>
    <w:rsid w:val="004E6AB6"/>
    <w:rsid w:val="004E7126"/>
    <w:rsid w:val="004E734A"/>
    <w:rsid w:val="004E7760"/>
    <w:rsid w:val="004F0119"/>
    <w:rsid w:val="004F03C1"/>
    <w:rsid w:val="004F0FEF"/>
    <w:rsid w:val="004F1474"/>
    <w:rsid w:val="004F16C9"/>
    <w:rsid w:val="004F16EA"/>
    <w:rsid w:val="004F2118"/>
    <w:rsid w:val="004F2731"/>
    <w:rsid w:val="004F2D5B"/>
    <w:rsid w:val="004F2DFE"/>
    <w:rsid w:val="004F2E48"/>
    <w:rsid w:val="004F3B44"/>
    <w:rsid w:val="004F3EC1"/>
    <w:rsid w:val="004F43FD"/>
    <w:rsid w:val="004F46DD"/>
    <w:rsid w:val="004F4D7E"/>
    <w:rsid w:val="004F4E02"/>
    <w:rsid w:val="004F4FA3"/>
    <w:rsid w:val="004F5664"/>
    <w:rsid w:val="004F6122"/>
    <w:rsid w:val="004F651C"/>
    <w:rsid w:val="004F6865"/>
    <w:rsid w:val="004F68F0"/>
    <w:rsid w:val="004F6929"/>
    <w:rsid w:val="004F6F41"/>
    <w:rsid w:val="004F739B"/>
    <w:rsid w:val="004F7D8C"/>
    <w:rsid w:val="0050052E"/>
    <w:rsid w:val="0050056C"/>
    <w:rsid w:val="00500C91"/>
    <w:rsid w:val="00500F55"/>
    <w:rsid w:val="00501352"/>
    <w:rsid w:val="005018EF"/>
    <w:rsid w:val="00501ADC"/>
    <w:rsid w:val="00501B83"/>
    <w:rsid w:val="00502251"/>
    <w:rsid w:val="005029B8"/>
    <w:rsid w:val="00503317"/>
    <w:rsid w:val="00503D46"/>
    <w:rsid w:val="00504607"/>
    <w:rsid w:val="005061DE"/>
    <w:rsid w:val="00506279"/>
    <w:rsid w:val="00507A3B"/>
    <w:rsid w:val="005105FA"/>
    <w:rsid w:val="00510D5D"/>
    <w:rsid w:val="00510E50"/>
    <w:rsid w:val="00511A83"/>
    <w:rsid w:val="00511ED5"/>
    <w:rsid w:val="00512351"/>
    <w:rsid w:val="005125F2"/>
    <w:rsid w:val="005134A4"/>
    <w:rsid w:val="00514061"/>
    <w:rsid w:val="00515AE3"/>
    <w:rsid w:val="00515D39"/>
    <w:rsid w:val="005160A4"/>
    <w:rsid w:val="00516C87"/>
    <w:rsid w:val="00517676"/>
    <w:rsid w:val="00517B1B"/>
    <w:rsid w:val="005207E4"/>
    <w:rsid w:val="00521330"/>
    <w:rsid w:val="00521A37"/>
    <w:rsid w:val="00521DF0"/>
    <w:rsid w:val="00521FA2"/>
    <w:rsid w:val="0052298B"/>
    <w:rsid w:val="00522C92"/>
    <w:rsid w:val="005231C7"/>
    <w:rsid w:val="0052337D"/>
    <w:rsid w:val="00523989"/>
    <w:rsid w:val="00523FFF"/>
    <w:rsid w:val="0052405D"/>
    <w:rsid w:val="0052477D"/>
    <w:rsid w:val="005254B0"/>
    <w:rsid w:val="00525B1A"/>
    <w:rsid w:val="005260C4"/>
    <w:rsid w:val="005264A0"/>
    <w:rsid w:val="0052751E"/>
    <w:rsid w:val="005275D6"/>
    <w:rsid w:val="0052793E"/>
    <w:rsid w:val="00527EAE"/>
    <w:rsid w:val="005311C6"/>
    <w:rsid w:val="00531665"/>
    <w:rsid w:val="005321A4"/>
    <w:rsid w:val="00532F27"/>
    <w:rsid w:val="005347CE"/>
    <w:rsid w:val="00534BDA"/>
    <w:rsid w:val="005355E9"/>
    <w:rsid w:val="00535838"/>
    <w:rsid w:val="00535E34"/>
    <w:rsid w:val="005364A3"/>
    <w:rsid w:val="005372AD"/>
    <w:rsid w:val="005373C2"/>
    <w:rsid w:val="00537754"/>
    <w:rsid w:val="00537A0B"/>
    <w:rsid w:val="0054073B"/>
    <w:rsid w:val="00540A35"/>
    <w:rsid w:val="00540A8B"/>
    <w:rsid w:val="00540EF7"/>
    <w:rsid w:val="0054121F"/>
    <w:rsid w:val="00541A3B"/>
    <w:rsid w:val="00541D09"/>
    <w:rsid w:val="005426CD"/>
    <w:rsid w:val="005429C1"/>
    <w:rsid w:val="0054390F"/>
    <w:rsid w:val="00544643"/>
    <w:rsid w:val="005446D9"/>
    <w:rsid w:val="00544BD9"/>
    <w:rsid w:val="005467BE"/>
    <w:rsid w:val="00546D9C"/>
    <w:rsid w:val="00547DD9"/>
    <w:rsid w:val="00550893"/>
    <w:rsid w:val="00550BC4"/>
    <w:rsid w:val="00550F61"/>
    <w:rsid w:val="0055166E"/>
    <w:rsid w:val="00551DF0"/>
    <w:rsid w:val="00552175"/>
    <w:rsid w:val="00552F06"/>
    <w:rsid w:val="0055324C"/>
    <w:rsid w:val="0055359F"/>
    <w:rsid w:val="00553733"/>
    <w:rsid w:val="0055393E"/>
    <w:rsid w:val="00553B8E"/>
    <w:rsid w:val="00554301"/>
    <w:rsid w:val="0055456F"/>
    <w:rsid w:val="005551EB"/>
    <w:rsid w:val="005552C1"/>
    <w:rsid w:val="005561CD"/>
    <w:rsid w:val="00556BBD"/>
    <w:rsid w:val="00556BF2"/>
    <w:rsid w:val="00557844"/>
    <w:rsid w:val="005579EF"/>
    <w:rsid w:val="00557A65"/>
    <w:rsid w:val="00557B2E"/>
    <w:rsid w:val="00557B61"/>
    <w:rsid w:val="00560708"/>
    <w:rsid w:val="00560997"/>
    <w:rsid w:val="00560DC0"/>
    <w:rsid w:val="00560E43"/>
    <w:rsid w:val="00560EEC"/>
    <w:rsid w:val="0056146C"/>
    <w:rsid w:val="00561E78"/>
    <w:rsid w:val="00562758"/>
    <w:rsid w:val="00562CAF"/>
    <w:rsid w:val="0056369E"/>
    <w:rsid w:val="00563952"/>
    <w:rsid w:val="00563DA0"/>
    <w:rsid w:val="005643A8"/>
    <w:rsid w:val="00564A75"/>
    <w:rsid w:val="00564BF5"/>
    <w:rsid w:val="00564C69"/>
    <w:rsid w:val="00564D2E"/>
    <w:rsid w:val="0056653C"/>
    <w:rsid w:val="005667B5"/>
    <w:rsid w:val="005667B8"/>
    <w:rsid w:val="005667FA"/>
    <w:rsid w:val="00567042"/>
    <w:rsid w:val="005678D1"/>
    <w:rsid w:val="00570093"/>
    <w:rsid w:val="00570866"/>
    <w:rsid w:val="00570956"/>
    <w:rsid w:val="00570D42"/>
    <w:rsid w:val="00571447"/>
    <w:rsid w:val="00571D98"/>
    <w:rsid w:val="00572B83"/>
    <w:rsid w:val="00572FF8"/>
    <w:rsid w:val="00573131"/>
    <w:rsid w:val="00573530"/>
    <w:rsid w:val="00573537"/>
    <w:rsid w:val="00573650"/>
    <w:rsid w:val="00574B0A"/>
    <w:rsid w:val="00574B42"/>
    <w:rsid w:val="00575534"/>
    <w:rsid w:val="0057607F"/>
    <w:rsid w:val="00577184"/>
    <w:rsid w:val="00580917"/>
    <w:rsid w:val="00580B9B"/>
    <w:rsid w:val="00581498"/>
    <w:rsid w:val="005815FD"/>
    <w:rsid w:val="00581ED8"/>
    <w:rsid w:val="00581EF1"/>
    <w:rsid w:val="0058248B"/>
    <w:rsid w:val="005824A7"/>
    <w:rsid w:val="005827D8"/>
    <w:rsid w:val="00583249"/>
    <w:rsid w:val="005834EB"/>
    <w:rsid w:val="005840A2"/>
    <w:rsid w:val="00584749"/>
    <w:rsid w:val="00584A37"/>
    <w:rsid w:val="005851A7"/>
    <w:rsid w:val="005851FF"/>
    <w:rsid w:val="00585B42"/>
    <w:rsid w:val="00585CE3"/>
    <w:rsid w:val="00585D12"/>
    <w:rsid w:val="00585E19"/>
    <w:rsid w:val="00585FC2"/>
    <w:rsid w:val="005862A4"/>
    <w:rsid w:val="00586418"/>
    <w:rsid w:val="00587358"/>
    <w:rsid w:val="0058769E"/>
    <w:rsid w:val="00587772"/>
    <w:rsid w:val="0059081E"/>
    <w:rsid w:val="00590A7D"/>
    <w:rsid w:val="0059125B"/>
    <w:rsid w:val="0059197B"/>
    <w:rsid w:val="00591DD7"/>
    <w:rsid w:val="005924E0"/>
    <w:rsid w:val="0059258E"/>
    <w:rsid w:val="00592EE7"/>
    <w:rsid w:val="00593330"/>
    <w:rsid w:val="0059389C"/>
    <w:rsid w:val="005938D3"/>
    <w:rsid w:val="00593B85"/>
    <w:rsid w:val="00594CEA"/>
    <w:rsid w:val="005953A0"/>
    <w:rsid w:val="005959D4"/>
    <w:rsid w:val="00595A37"/>
    <w:rsid w:val="005966EE"/>
    <w:rsid w:val="00596974"/>
    <w:rsid w:val="005969E5"/>
    <w:rsid w:val="005971DC"/>
    <w:rsid w:val="00597487"/>
    <w:rsid w:val="005976AE"/>
    <w:rsid w:val="005A024C"/>
    <w:rsid w:val="005A13E8"/>
    <w:rsid w:val="005A13EC"/>
    <w:rsid w:val="005A2652"/>
    <w:rsid w:val="005A28D2"/>
    <w:rsid w:val="005A302B"/>
    <w:rsid w:val="005A41DA"/>
    <w:rsid w:val="005A42DF"/>
    <w:rsid w:val="005A47D8"/>
    <w:rsid w:val="005A6401"/>
    <w:rsid w:val="005A64BD"/>
    <w:rsid w:val="005A6520"/>
    <w:rsid w:val="005A697E"/>
    <w:rsid w:val="005A6FBE"/>
    <w:rsid w:val="005A7458"/>
    <w:rsid w:val="005A7549"/>
    <w:rsid w:val="005A774E"/>
    <w:rsid w:val="005A7CEA"/>
    <w:rsid w:val="005B01DC"/>
    <w:rsid w:val="005B046D"/>
    <w:rsid w:val="005B09AA"/>
    <w:rsid w:val="005B0C0F"/>
    <w:rsid w:val="005B1410"/>
    <w:rsid w:val="005B1647"/>
    <w:rsid w:val="005B16A1"/>
    <w:rsid w:val="005B2240"/>
    <w:rsid w:val="005B27D2"/>
    <w:rsid w:val="005B2AB7"/>
    <w:rsid w:val="005B4375"/>
    <w:rsid w:val="005B46C8"/>
    <w:rsid w:val="005B46F2"/>
    <w:rsid w:val="005B5D31"/>
    <w:rsid w:val="005B60FF"/>
    <w:rsid w:val="005B623A"/>
    <w:rsid w:val="005B6CB0"/>
    <w:rsid w:val="005B6FB6"/>
    <w:rsid w:val="005B7260"/>
    <w:rsid w:val="005B7BC1"/>
    <w:rsid w:val="005B7EAF"/>
    <w:rsid w:val="005C0904"/>
    <w:rsid w:val="005C09EE"/>
    <w:rsid w:val="005C0B99"/>
    <w:rsid w:val="005C0D58"/>
    <w:rsid w:val="005C1446"/>
    <w:rsid w:val="005C1E61"/>
    <w:rsid w:val="005C207B"/>
    <w:rsid w:val="005C2FE7"/>
    <w:rsid w:val="005C319A"/>
    <w:rsid w:val="005C3ADC"/>
    <w:rsid w:val="005C45FF"/>
    <w:rsid w:val="005C505B"/>
    <w:rsid w:val="005C5343"/>
    <w:rsid w:val="005C5E8B"/>
    <w:rsid w:val="005C6243"/>
    <w:rsid w:val="005C6248"/>
    <w:rsid w:val="005C68A5"/>
    <w:rsid w:val="005C6E5E"/>
    <w:rsid w:val="005C7B61"/>
    <w:rsid w:val="005D0037"/>
    <w:rsid w:val="005D02ED"/>
    <w:rsid w:val="005D0836"/>
    <w:rsid w:val="005D0890"/>
    <w:rsid w:val="005D17FA"/>
    <w:rsid w:val="005D2799"/>
    <w:rsid w:val="005D2851"/>
    <w:rsid w:val="005D2BDA"/>
    <w:rsid w:val="005D2EC3"/>
    <w:rsid w:val="005D32D9"/>
    <w:rsid w:val="005D339C"/>
    <w:rsid w:val="005D38C0"/>
    <w:rsid w:val="005D482F"/>
    <w:rsid w:val="005D4F33"/>
    <w:rsid w:val="005D5909"/>
    <w:rsid w:val="005D5AF3"/>
    <w:rsid w:val="005D6333"/>
    <w:rsid w:val="005D652E"/>
    <w:rsid w:val="005D65F6"/>
    <w:rsid w:val="005D6857"/>
    <w:rsid w:val="005E0857"/>
    <w:rsid w:val="005E0BEC"/>
    <w:rsid w:val="005E1250"/>
    <w:rsid w:val="005E1570"/>
    <w:rsid w:val="005E197A"/>
    <w:rsid w:val="005E2404"/>
    <w:rsid w:val="005E2668"/>
    <w:rsid w:val="005E2CEC"/>
    <w:rsid w:val="005E3AFA"/>
    <w:rsid w:val="005E3E4E"/>
    <w:rsid w:val="005E3E5F"/>
    <w:rsid w:val="005E5C35"/>
    <w:rsid w:val="005E6052"/>
    <w:rsid w:val="005E6306"/>
    <w:rsid w:val="005E6BDF"/>
    <w:rsid w:val="005E77AD"/>
    <w:rsid w:val="005F015D"/>
    <w:rsid w:val="005F14CE"/>
    <w:rsid w:val="005F2409"/>
    <w:rsid w:val="005F2540"/>
    <w:rsid w:val="005F28FC"/>
    <w:rsid w:val="005F2AEA"/>
    <w:rsid w:val="005F36A9"/>
    <w:rsid w:val="005F4138"/>
    <w:rsid w:val="005F4284"/>
    <w:rsid w:val="005F4395"/>
    <w:rsid w:val="005F48AD"/>
    <w:rsid w:val="005F4EB2"/>
    <w:rsid w:val="005F50D9"/>
    <w:rsid w:val="005F5AF7"/>
    <w:rsid w:val="005F6124"/>
    <w:rsid w:val="005F6176"/>
    <w:rsid w:val="005F67D9"/>
    <w:rsid w:val="005F6916"/>
    <w:rsid w:val="005F6923"/>
    <w:rsid w:val="005F7A39"/>
    <w:rsid w:val="0060047D"/>
    <w:rsid w:val="00600CDA"/>
    <w:rsid w:val="0060186E"/>
    <w:rsid w:val="0060214B"/>
    <w:rsid w:val="006023AB"/>
    <w:rsid w:val="0060241F"/>
    <w:rsid w:val="006024A0"/>
    <w:rsid w:val="00602F94"/>
    <w:rsid w:val="006034B6"/>
    <w:rsid w:val="00603D68"/>
    <w:rsid w:val="006040CE"/>
    <w:rsid w:val="006040FB"/>
    <w:rsid w:val="0060432B"/>
    <w:rsid w:val="0060437D"/>
    <w:rsid w:val="00604CEF"/>
    <w:rsid w:val="00605453"/>
    <w:rsid w:val="0060619C"/>
    <w:rsid w:val="0060686E"/>
    <w:rsid w:val="00607C52"/>
    <w:rsid w:val="00607DB0"/>
    <w:rsid w:val="0061035A"/>
    <w:rsid w:val="00610CA6"/>
    <w:rsid w:val="00610ECF"/>
    <w:rsid w:val="006110E0"/>
    <w:rsid w:val="0061115C"/>
    <w:rsid w:val="00611B50"/>
    <w:rsid w:val="00611B70"/>
    <w:rsid w:val="00611CEE"/>
    <w:rsid w:val="00611D98"/>
    <w:rsid w:val="006120CD"/>
    <w:rsid w:val="006125F3"/>
    <w:rsid w:val="00612C2A"/>
    <w:rsid w:val="00612FA0"/>
    <w:rsid w:val="00614E23"/>
    <w:rsid w:val="00615005"/>
    <w:rsid w:val="00615275"/>
    <w:rsid w:val="00615324"/>
    <w:rsid w:val="006154A5"/>
    <w:rsid w:val="0061566B"/>
    <w:rsid w:val="006160BB"/>
    <w:rsid w:val="00616986"/>
    <w:rsid w:val="0061752C"/>
    <w:rsid w:val="0061792D"/>
    <w:rsid w:val="00620048"/>
    <w:rsid w:val="00620B45"/>
    <w:rsid w:val="006215F6"/>
    <w:rsid w:val="00621835"/>
    <w:rsid w:val="00621A09"/>
    <w:rsid w:val="00621DE6"/>
    <w:rsid w:val="00624602"/>
    <w:rsid w:val="006247CC"/>
    <w:rsid w:val="00624A7B"/>
    <w:rsid w:val="0062589E"/>
    <w:rsid w:val="00625C19"/>
    <w:rsid w:val="0062780D"/>
    <w:rsid w:val="00627C12"/>
    <w:rsid w:val="006302C0"/>
    <w:rsid w:val="00630864"/>
    <w:rsid w:val="00630BB8"/>
    <w:rsid w:val="0063147B"/>
    <w:rsid w:val="0063158D"/>
    <w:rsid w:val="006316AB"/>
    <w:rsid w:val="00631849"/>
    <w:rsid w:val="00632312"/>
    <w:rsid w:val="00632612"/>
    <w:rsid w:val="006329BB"/>
    <w:rsid w:val="006339B1"/>
    <w:rsid w:val="00633FC2"/>
    <w:rsid w:val="00634043"/>
    <w:rsid w:val="00634B81"/>
    <w:rsid w:val="00635D62"/>
    <w:rsid w:val="00635D8A"/>
    <w:rsid w:val="00635EAA"/>
    <w:rsid w:val="00636BCA"/>
    <w:rsid w:val="006372DC"/>
    <w:rsid w:val="006401AB"/>
    <w:rsid w:val="00640CFE"/>
    <w:rsid w:val="00640F16"/>
    <w:rsid w:val="00641AE0"/>
    <w:rsid w:val="006426CF"/>
    <w:rsid w:val="00642E76"/>
    <w:rsid w:val="00643E1B"/>
    <w:rsid w:val="00644987"/>
    <w:rsid w:val="00645624"/>
    <w:rsid w:val="00645C7F"/>
    <w:rsid w:val="00646017"/>
    <w:rsid w:val="00646152"/>
    <w:rsid w:val="006467C2"/>
    <w:rsid w:val="00646E49"/>
    <w:rsid w:val="00647599"/>
    <w:rsid w:val="00647610"/>
    <w:rsid w:val="00650500"/>
    <w:rsid w:val="00650A08"/>
    <w:rsid w:val="00650CCC"/>
    <w:rsid w:val="00651BE4"/>
    <w:rsid w:val="00651CFC"/>
    <w:rsid w:val="00651E6B"/>
    <w:rsid w:val="00652488"/>
    <w:rsid w:val="00652603"/>
    <w:rsid w:val="006528F6"/>
    <w:rsid w:val="00653074"/>
    <w:rsid w:val="00653186"/>
    <w:rsid w:val="0065366D"/>
    <w:rsid w:val="00653AA1"/>
    <w:rsid w:val="00653EEA"/>
    <w:rsid w:val="006541E6"/>
    <w:rsid w:val="006542C7"/>
    <w:rsid w:val="00655958"/>
    <w:rsid w:val="00655C5A"/>
    <w:rsid w:val="00655CF0"/>
    <w:rsid w:val="00656CB5"/>
    <w:rsid w:val="006571AA"/>
    <w:rsid w:val="00657BE8"/>
    <w:rsid w:val="006601F0"/>
    <w:rsid w:val="00660750"/>
    <w:rsid w:val="00660E60"/>
    <w:rsid w:val="00660F49"/>
    <w:rsid w:val="006610A1"/>
    <w:rsid w:val="00661F86"/>
    <w:rsid w:val="00662A02"/>
    <w:rsid w:val="00662C79"/>
    <w:rsid w:val="00663631"/>
    <w:rsid w:val="006639E4"/>
    <w:rsid w:val="00664145"/>
    <w:rsid w:val="006647F4"/>
    <w:rsid w:val="00664C59"/>
    <w:rsid w:val="006651C6"/>
    <w:rsid w:val="006655A7"/>
    <w:rsid w:val="006657D7"/>
    <w:rsid w:val="0066581E"/>
    <w:rsid w:val="00665CB3"/>
    <w:rsid w:val="00666370"/>
    <w:rsid w:val="00666BAF"/>
    <w:rsid w:val="0066715E"/>
    <w:rsid w:val="006671D9"/>
    <w:rsid w:val="00667BC7"/>
    <w:rsid w:val="006701EE"/>
    <w:rsid w:val="0067038D"/>
    <w:rsid w:val="0067052B"/>
    <w:rsid w:val="0067069E"/>
    <w:rsid w:val="00670771"/>
    <w:rsid w:val="0067084C"/>
    <w:rsid w:val="00670866"/>
    <w:rsid w:val="00670943"/>
    <w:rsid w:val="00670B0C"/>
    <w:rsid w:val="00671464"/>
    <w:rsid w:val="00671782"/>
    <w:rsid w:val="00671E31"/>
    <w:rsid w:val="00672071"/>
    <w:rsid w:val="0067228A"/>
    <w:rsid w:val="00673504"/>
    <w:rsid w:val="00673625"/>
    <w:rsid w:val="00674C1D"/>
    <w:rsid w:val="00674D31"/>
    <w:rsid w:val="00674DE1"/>
    <w:rsid w:val="00674FAD"/>
    <w:rsid w:val="00675204"/>
    <w:rsid w:val="00675909"/>
    <w:rsid w:val="0067594F"/>
    <w:rsid w:val="00675A4E"/>
    <w:rsid w:val="006766CF"/>
    <w:rsid w:val="00677170"/>
    <w:rsid w:val="00677744"/>
    <w:rsid w:val="00677804"/>
    <w:rsid w:val="006779A7"/>
    <w:rsid w:val="00677BE6"/>
    <w:rsid w:val="00680921"/>
    <w:rsid w:val="00680A5B"/>
    <w:rsid w:val="00681577"/>
    <w:rsid w:val="00681809"/>
    <w:rsid w:val="00681B0D"/>
    <w:rsid w:val="00682131"/>
    <w:rsid w:val="006821B7"/>
    <w:rsid w:val="00682405"/>
    <w:rsid w:val="00682A2C"/>
    <w:rsid w:val="00682D3C"/>
    <w:rsid w:val="00682DA6"/>
    <w:rsid w:val="0068456D"/>
    <w:rsid w:val="00684717"/>
    <w:rsid w:val="00684817"/>
    <w:rsid w:val="00684EFC"/>
    <w:rsid w:val="00685384"/>
    <w:rsid w:val="006853E0"/>
    <w:rsid w:val="00685DE4"/>
    <w:rsid w:val="00685EC8"/>
    <w:rsid w:val="006862AD"/>
    <w:rsid w:val="00686888"/>
    <w:rsid w:val="006870BD"/>
    <w:rsid w:val="0068717F"/>
    <w:rsid w:val="00687297"/>
    <w:rsid w:val="00687657"/>
    <w:rsid w:val="006879E8"/>
    <w:rsid w:val="00687B19"/>
    <w:rsid w:val="00687CCA"/>
    <w:rsid w:val="00687DF9"/>
    <w:rsid w:val="0069031A"/>
    <w:rsid w:val="006903D4"/>
    <w:rsid w:val="00690EE2"/>
    <w:rsid w:val="00691F25"/>
    <w:rsid w:val="00692009"/>
    <w:rsid w:val="0069297A"/>
    <w:rsid w:val="00693342"/>
    <w:rsid w:val="00694218"/>
    <w:rsid w:val="0069467F"/>
    <w:rsid w:val="00694773"/>
    <w:rsid w:val="00694C74"/>
    <w:rsid w:val="00694CD2"/>
    <w:rsid w:val="00694E14"/>
    <w:rsid w:val="00694E2B"/>
    <w:rsid w:val="00695126"/>
    <w:rsid w:val="006954C9"/>
    <w:rsid w:val="00695DF2"/>
    <w:rsid w:val="00695EE1"/>
    <w:rsid w:val="006961FF"/>
    <w:rsid w:val="00696B46"/>
    <w:rsid w:val="00696B5A"/>
    <w:rsid w:val="00697048"/>
    <w:rsid w:val="006A03F1"/>
    <w:rsid w:val="006A07D9"/>
    <w:rsid w:val="006A0E74"/>
    <w:rsid w:val="006A1449"/>
    <w:rsid w:val="006A1761"/>
    <w:rsid w:val="006A1E92"/>
    <w:rsid w:val="006A21D0"/>
    <w:rsid w:val="006A2FF9"/>
    <w:rsid w:val="006A3589"/>
    <w:rsid w:val="006A35A9"/>
    <w:rsid w:val="006A3DBD"/>
    <w:rsid w:val="006A4066"/>
    <w:rsid w:val="006A458D"/>
    <w:rsid w:val="006A4B50"/>
    <w:rsid w:val="006A4B70"/>
    <w:rsid w:val="006A519A"/>
    <w:rsid w:val="006A5C28"/>
    <w:rsid w:val="006A5E0E"/>
    <w:rsid w:val="006A5F99"/>
    <w:rsid w:val="006A5FCA"/>
    <w:rsid w:val="006A5FCD"/>
    <w:rsid w:val="006A6892"/>
    <w:rsid w:val="006A68F8"/>
    <w:rsid w:val="006A6F86"/>
    <w:rsid w:val="006A717E"/>
    <w:rsid w:val="006A7404"/>
    <w:rsid w:val="006A75FF"/>
    <w:rsid w:val="006A764F"/>
    <w:rsid w:val="006A7C85"/>
    <w:rsid w:val="006B074E"/>
    <w:rsid w:val="006B10F6"/>
    <w:rsid w:val="006B1F98"/>
    <w:rsid w:val="006B2B7B"/>
    <w:rsid w:val="006B3832"/>
    <w:rsid w:val="006B397A"/>
    <w:rsid w:val="006B3A81"/>
    <w:rsid w:val="006B3FED"/>
    <w:rsid w:val="006B4542"/>
    <w:rsid w:val="006B50A7"/>
    <w:rsid w:val="006B50B4"/>
    <w:rsid w:val="006B5627"/>
    <w:rsid w:val="006B672E"/>
    <w:rsid w:val="006B67A8"/>
    <w:rsid w:val="006B6DDD"/>
    <w:rsid w:val="006B7813"/>
    <w:rsid w:val="006B7ABD"/>
    <w:rsid w:val="006C070A"/>
    <w:rsid w:val="006C0B22"/>
    <w:rsid w:val="006C0C02"/>
    <w:rsid w:val="006C0F5D"/>
    <w:rsid w:val="006C1724"/>
    <w:rsid w:val="006C1A96"/>
    <w:rsid w:val="006C20DE"/>
    <w:rsid w:val="006C30FC"/>
    <w:rsid w:val="006C3253"/>
    <w:rsid w:val="006C37C9"/>
    <w:rsid w:val="006C38F0"/>
    <w:rsid w:val="006C3B87"/>
    <w:rsid w:val="006C405E"/>
    <w:rsid w:val="006C44D4"/>
    <w:rsid w:val="006C4937"/>
    <w:rsid w:val="006C49D3"/>
    <w:rsid w:val="006C4C58"/>
    <w:rsid w:val="006C4CEE"/>
    <w:rsid w:val="006C4EF1"/>
    <w:rsid w:val="006C521D"/>
    <w:rsid w:val="006C5307"/>
    <w:rsid w:val="006C59B9"/>
    <w:rsid w:val="006C6023"/>
    <w:rsid w:val="006C62E0"/>
    <w:rsid w:val="006C63DE"/>
    <w:rsid w:val="006C6810"/>
    <w:rsid w:val="006C7220"/>
    <w:rsid w:val="006D089C"/>
    <w:rsid w:val="006D0D13"/>
    <w:rsid w:val="006D1640"/>
    <w:rsid w:val="006D189F"/>
    <w:rsid w:val="006D1904"/>
    <w:rsid w:val="006D2075"/>
    <w:rsid w:val="006D23B4"/>
    <w:rsid w:val="006D2467"/>
    <w:rsid w:val="006D283A"/>
    <w:rsid w:val="006D2DBB"/>
    <w:rsid w:val="006D4303"/>
    <w:rsid w:val="006D4BE2"/>
    <w:rsid w:val="006D6712"/>
    <w:rsid w:val="006D69EF"/>
    <w:rsid w:val="006D69F3"/>
    <w:rsid w:val="006D74A0"/>
    <w:rsid w:val="006D76F4"/>
    <w:rsid w:val="006E05E5"/>
    <w:rsid w:val="006E0AC8"/>
    <w:rsid w:val="006E0ED2"/>
    <w:rsid w:val="006E1476"/>
    <w:rsid w:val="006E27D0"/>
    <w:rsid w:val="006E37DA"/>
    <w:rsid w:val="006E42F8"/>
    <w:rsid w:val="006E441D"/>
    <w:rsid w:val="006E45C3"/>
    <w:rsid w:val="006E588D"/>
    <w:rsid w:val="006E58D5"/>
    <w:rsid w:val="006E5F5F"/>
    <w:rsid w:val="006E6759"/>
    <w:rsid w:val="006E6C79"/>
    <w:rsid w:val="006E7306"/>
    <w:rsid w:val="006E79A5"/>
    <w:rsid w:val="006E7CA8"/>
    <w:rsid w:val="006F067C"/>
    <w:rsid w:val="006F0E89"/>
    <w:rsid w:val="006F16E0"/>
    <w:rsid w:val="006F3076"/>
    <w:rsid w:val="006F35B1"/>
    <w:rsid w:val="006F3DBF"/>
    <w:rsid w:val="006F4735"/>
    <w:rsid w:val="006F5648"/>
    <w:rsid w:val="006F64EE"/>
    <w:rsid w:val="006F70C6"/>
    <w:rsid w:val="006F7116"/>
    <w:rsid w:val="006F7DB3"/>
    <w:rsid w:val="006F7E78"/>
    <w:rsid w:val="0070032A"/>
    <w:rsid w:val="00700B56"/>
    <w:rsid w:val="0070210E"/>
    <w:rsid w:val="00702336"/>
    <w:rsid w:val="00702392"/>
    <w:rsid w:val="0070266E"/>
    <w:rsid w:val="0070267C"/>
    <w:rsid w:val="00702C64"/>
    <w:rsid w:val="00703090"/>
    <w:rsid w:val="007036AC"/>
    <w:rsid w:val="00703A65"/>
    <w:rsid w:val="00703FA3"/>
    <w:rsid w:val="007042C6"/>
    <w:rsid w:val="007042EE"/>
    <w:rsid w:val="00704802"/>
    <w:rsid w:val="00705375"/>
    <w:rsid w:val="00705566"/>
    <w:rsid w:val="00705BF6"/>
    <w:rsid w:val="007060B8"/>
    <w:rsid w:val="0070628C"/>
    <w:rsid w:val="00706842"/>
    <w:rsid w:val="00707700"/>
    <w:rsid w:val="00707968"/>
    <w:rsid w:val="00707BF5"/>
    <w:rsid w:val="00707E6D"/>
    <w:rsid w:val="00707FF3"/>
    <w:rsid w:val="0071125C"/>
    <w:rsid w:val="00711380"/>
    <w:rsid w:val="00711733"/>
    <w:rsid w:val="00712710"/>
    <w:rsid w:val="0071298B"/>
    <w:rsid w:val="00712A84"/>
    <w:rsid w:val="00713651"/>
    <w:rsid w:val="0071398E"/>
    <w:rsid w:val="00713B0F"/>
    <w:rsid w:val="00713CBA"/>
    <w:rsid w:val="00714294"/>
    <w:rsid w:val="0071494D"/>
    <w:rsid w:val="007152CE"/>
    <w:rsid w:val="0071588C"/>
    <w:rsid w:val="00715F22"/>
    <w:rsid w:val="00715FF7"/>
    <w:rsid w:val="007162AD"/>
    <w:rsid w:val="007165AC"/>
    <w:rsid w:val="00720029"/>
    <w:rsid w:val="00720AA7"/>
    <w:rsid w:val="00720EB7"/>
    <w:rsid w:val="0072112B"/>
    <w:rsid w:val="00721B29"/>
    <w:rsid w:val="00721F8F"/>
    <w:rsid w:val="0072206B"/>
    <w:rsid w:val="00722329"/>
    <w:rsid w:val="007223DF"/>
    <w:rsid w:val="0072284D"/>
    <w:rsid w:val="00722894"/>
    <w:rsid w:val="00722C8B"/>
    <w:rsid w:val="00723337"/>
    <w:rsid w:val="00723B0D"/>
    <w:rsid w:val="00723C9A"/>
    <w:rsid w:val="00723F10"/>
    <w:rsid w:val="00723FB6"/>
    <w:rsid w:val="00724375"/>
    <w:rsid w:val="00724DD9"/>
    <w:rsid w:val="007253EF"/>
    <w:rsid w:val="00725630"/>
    <w:rsid w:val="00725A8F"/>
    <w:rsid w:val="00726556"/>
    <w:rsid w:val="00726579"/>
    <w:rsid w:val="00726C54"/>
    <w:rsid w:val="00726FAC"/>
    <w:rsid w:val="00727C0D"/>
    <w:rsid w:val="00730D4E"/>
    <w:rsid w:val="007310B3"/>
    <w:rsid w:val="00731697"/>
    <w:rsid w:val="00731904"/>
    <w:rsid w:val="00731D58"/>
    <w:rsid w:val="00733CE6"/>
    <w:rsid w:val="00734C15"/>
    <w:rsid w:val="00734FEE"/>
    <w:rsid w:val="007351CF"/>
    <w:rsid w:val="007356D9"/>
    <w:rsid w:val="00735723"/>
    <w:rsid w:val="00736767"/>
    <w:rsid w:val="00736AA8"/>
    <w:rsid w:val="00736B5B"/>
    <w:rsid w:val="0073790F"/>
    <w:rsid w:val="00737A37"/>
    <w:rsid w:val="00740605"/>
    <w:rsid w:val="00740AC2"/>
    <w:rsid w:val="00741AE5"/>
    <w:rsid w:val="00742140"/>
    <w:rsid w:val="0074319E"/>
    <w:rsid w:val="0074356A"/>
    <w:rsid w:val="007437C1"/>
    <w:rsid w:val="007437EB"/>
    <w:rsid w:val="00743F73"/>
    <w:rsid w:val="00745D88"/>
    <w:rsid w:val="00746009"/>
    <w:rsid w:val="00746035"/>
    <w:rsid w:val="00746E3C"/>
    <w:rsid w:val="00746FB1"/>
    <w:rsid w:val="007472CD"/>
    <w:rsid w:val="00747675"/>
    <w:rsid w:val="00747A87"/>
    <w:rsid w:val="0075058A"/>
    <w:rsid w:val="00750D32"/>
    <w:rsid w:val="00750D83"/>
    <w:rsid w:val="00750DB0"/>
    <w:rsid w:val="00750F2A"/>
    <w:rsid w:val="00751A0E"/>
    <w:rsid w:val="00751C03"/>
    <w:rsid w:val="007520FF"/>
    <w:rsid w:val="0075289A"/>
    <w:rsid w:val="00752E00"/>
    <w:rsid w:val="00752E5E"/>
    <w:rsid w:val="007533F3"/>
    <w:rsid w:val="00754C1F"/>
    <w:rsid w:val="00755D98"/>
    <w:rsid w:val="00756851"/>
    <w:rsid w:val="00756D7B"/>
    <w:rsid w:val="00757377"/>
    <w:rsid w:val="007579E6"/>
    <w:rsid w:val="00757AAE"/>
    <w:rsid w:val="00757F61"/>
    <w:rsid w:val="00760656"/>
    <w:rsid w:val="00760FCA"/>
    <w:rsid w:val="007610D0"/>
    <w:rsid w:val="007612A6"/>
    <w:rsid w:val="00761C8B"/>
    <w:rsid w:val="00762014"/>
    <w:rsid w:val="007621F1"/>
    <w:rsid w:val="00762380"/>
    <w:rsid w:val="00762A89"/>
    <w:rsid w:val="00762E88"/>
    <w:rsid w:val="00762F3B"/>
    <w:rsid w:val="0076331E"/>
    <w:rsid w:val="00763891"/>
    <w:rsid w:val="007639AB"/>
    <w:rsid w:val="00763E5B"/>
    <w:rsid w:val="00764B17"/>
    <w:rsid w:val="00764B85"/>
    <w:rsid w:val="0076502C"/>
    <w:rsid w:val="00766106"/>
    <w:rsid w:val="00766C68"/>
    <w:rsid w:val="00767059"/>
    <w:rsid w:val="007675CA"/>
    <w:rsid w:val="00767B3D"/>
    <w:rsid w:val="0077024D"/>
    <w:rsid w:val="0077024E"/>
    <w:rsid w:val="007709CD"/>
    <w:rsid w:val="00771374"/>
    <w:rsid w:val="00771A87"/>
    <w:rsid w:val="007720CA"/>
    <w:rsid w:val="00772591"/>
    <w:rsid w:val="00772A30"/>
    <w:rsid w:val="00772C5B"/>
    <w:rsid w:val="007734B4"/>
    <w:rsid w:val="007736EF"/>
    <w:rsid w:val="00774301"/>
    <w:rsid w:val="00774D22"/>
    <w:rsid w:val="00775032"/>
    <w:rsid w:val="007757D0"/>
    <w:rsid w:val="00775D82"/>
    <w:rsid w:val="00776510"/>
    <w:rsid w:val="00776FCD"/>
    <w:rsid w:val="00777258"/>
    <w:rsid w:val="007801D4"/>
    <w:rsid w:val="0078051E"/>
    <w:rsid w:val="00780D93"/>
    <w:rsid w:val="00780ED8"/>
    <w:rsid w:val="007816D6"/>
    <w:rsid w:val="00781BF2"/>
    <w:rsid w:val="007821C6"/>
    <w:rsid w:val="00782232"/>
    <w:rsid w:val="0078242D"/>
    <w:rsid w:val="007824EA"/>
    <w:rsid w:val="0078253C"/>
    <w:rsid w:val="007826C7"/>
    <w:rsid w:val="00782A6E"/>
    <w:rsid w:val="00782DD2"/>
    <w:rsid w:val="00782EA8"/>
    <w:rsid w:val="00782F63"/>
    <w:rsid w:val="007833B0"/>
    <w:rsid w:val="007855C6"/>
    <w:rsid w:val="0078565A"/>
    <w:rsid w:val="0078605F"/>
    <w:rsid w:val="00786C38"/>
    <w:rsid w:val="00787EB4"/>
    <w:rsid w:val="00787EBB"/>
    <w:rsid w:val="00790557"/>
    <w:rsid w:val="00790C44"/>
    <w:rsid w:val="0079137D"/>
    <w:rsid w:val="00791996"/>
    <w:rsid w:val="00792188"/>
    <w:rsid w:val="0079274A"/>
    <w:rsid w:val="0079281D"/>
    <w:rsid w:val="007937BF"/>
    <w:rsid w:val="0079409E"/>
    <w:rsid w:val="00794DD0"/>
    <w:rsid w:val="007950D9"/>
    <w:rsid w:val="0079603F"/>
    <w:rsid w:val="007966B6"/>
    <w:rsid w:val="00796A80"/>
    <w:rsid w:val="00796B4F"/>
    <w:rsid w:val="007978BB"/>
    <w:rsid w:val="007A0B99"/>
    <w:rsid w:val="007A15C8"/>
    <w:rsid w:val="007A1F5E"/>
    <w:rsid w:val="007A22C9"/>
    <w:rsid w:val="007A24C0"/>
    <w:rsid w:val="007A26C8"/>
    <w:rsid w:val="007A2A2D"/>
    <w:rsid w:val="007A2B9C"/>
    <w:rsid w:val="007A3412"/>
    <w:rsid w:val="007A3B1E"/>
    <w:rsid w:val="007A5136"/>
    <w:rsid w:val="007A5C3D"/>
    <w:rsid w:val="007A61D4"/>
    <w:rsid w:val="007A65A1"/>
    <w:rsid w:val="007A6F59"/>
    <w:rsid w:val="007A76CC"/>
    <w:rsid w:val="007A797F"/>
    <w:rsid w:val="007A7F91"/>
    <w:rsid w:val="007B027B"/>
    <w:rsid w:val="007B0624"/>
    <w:rsid w:val="007B0A4A"/>
    <w:rsid w:val="007B0C6D"/>
    <w:rsid w:val="007B114E"/>
    <w:rsid w:val="007B1458"/>
    <w:rsid w:val="007B14ED"/>
    <w:rsid w:val="007B1F69"/>
    <w:rsid w:val="007B2183"/>
    <w:rsid w:val="007B292A"/>
    <w:rsid w:val="007B29B6"/>
    <w:rsid w:val="007B3C16"/>
    <w:rsid w:val="007B44DA"/>
    <w:rsid w:val="007B47DE"/>
    <w:rsid w:val="007B4F55"/>
    <w:rsid w:val="007B4FF3"/>
    <w:rsid w:val="007B502A"/>
    <w:rsid w:val="007B5225"/>
    <w:rsid w:val="007B57BE"/>
    <w:rsid w:val="007B5C5F"/>
    <w:rsid w:val="007B6100"/>
    <w:rsid w:val="007B62DF"/>
    <w:rsid w:val="007B6D48"/>
    <w:rsid w:val="007B73BF"/>
    <w:rsid w:val="007B767B"/>
    <w:rsid w:val="007B7758"/>
    <w:rsid w:val="007B785B"/>
    <w:rsid w:val="007B7CBE"/>
    <w:rsid w:val="007C1194"/>
    <w:rsid w:val="007C141C"/>
    <w:rsid w:val="007C176F"/>
    <w:rsid w:val="007C1A0F"/>
    <w:rsid w:val="007C1CE8"/>
    <w:rsid w:val="007C1D02"/>
    <w:rsid w:val="007C26D7"/>
    <w:rsid w:val="007C27BB"/>
    <w:rsid w:val="007C2A05"/>
    <w:rsid w:val="007C2E18"/>
    <w:rsid w:val="007C31C1"/>
    <w:rsid w:val="007C3652"/>
    <w:rsid w:val="007C3943"/>
    <w:rsid w:val="007C415A"/>
    <w:rsid w:val="007C50E4"/>
    <w:rsid w:val="007C5103"/>
    <w:rsid w:val="007C60C2"/>
    <w:rsid w:val="007C648F"/>
    <w:rsid w:val="007C688F"/>
    <w:rsid w:val="007C6BC2"/>
    <w:rsid w:val="007C6F00"/>
    <w:rsid w:val="007C74BA"/>
    <w:rsid w:val="007C751A"/>
    <w:rsid w:val="007C784C"/>
    <w:rsid w:val="007D015F"/>
    <w:rsid w:val="007D1278"/>
    <w:rsid w:val="007D1C73"/>
    <w:rsid w:val="007D1CDE"/>
    <w:rsid w:val="007D1FA7"/>
    <w:rsid w:val="007D207F"/>
    <w:rsid w:val="007D270E"/>
    <w:rsid w:val="007D300C"/>
    <w:rsid w:val="007D3092"/>
    <w:rsid w:val="007D31EB"/>
    <w:rsid w:val="007D37DA"/>
    <w:rsid w:val="007D3B0C"/>
    <w:rsid w:val="007D3B92"/>
    <w:rsid w:val="007D3DCA"/>
    <w:rsid w:val="007D4F3A"/>
    <w:rsid w:val="007D5734"/>
    <w:rsid w:val="007D585D"/>
    <w:rsid w:val="007D59E1"/>
    <w:rsid w:val="007D6181"/>
    <w:rsid w:val="007D635D"/>
    <w:rsid w:val="007D6553"/>
    <w:rsid w:val="007D75B7"/>
    <w:rsid w:val="007D76BB"/>
    <w:rsid w:val="007D7CBC"/>
    <w:rsid w:val="007D7DB5"/>
    <w:rsid w:val="007E004C"/>
    <w:rsid w:val="007E0167"/>
    <w:rsid w:val="007E1D9A"/>
    <w:rsid w:val="007E221F"/>
    <w:rsid w:val="007E24C1"/>
    <w:rsid w:val="007E2CC4"/>
    <w:rsid w:val="007E31C5"/>
    <w:rsid w:val="007E3C18"/>
    <w:rsid w:val="007E49C3"/>
    <w:rsid w:val="007E4AE9"/>
    <w:rsid w:val="007E4D32"/>
    <w:rsid w:val="007E5491"/>
    <w:rsid w:val="007E56D0"/>
    <w:rsid w:val="007E609E"/>
    <w:rsid w:val="007E709D"/>
    <w:rsid w:val="007E7476"/>
    <w:rsid w:val="007E7487"/>
    <w:rsid w:val="007E7CFB"/>
    <w:rsid w:val="007E7E42"/>
    <w:rsid w:val="007E7FB6"/>
    <w:rsid w:val="007F0354"/>
    <w:rsid w:val="007F061F"/>
    <w:rsid w:val="007F0AB9"/>
    <w:rsid w:val="007F135D"/>
    <w:rsid w:val="007F15B8"/>
    <w:rsid w:val="007F1D76"/>
    <w:rsid w:val="007F2177"/>
    <w:rsid w:val="007F2BC3"/>
    <w:rsid w:val="007F36AE"/>
    <w:rsid w:val="007F4796"/>
    <w:rsid w:val="007F4BE8"/>
    <w:rsid w:val="007F512E"/>
    <w:rsid w:val="007F75D0"/>
    <w:rsid w:val="007F77BB"/>
    <w:rsid w:val="00800FC8"/>
    <w:rsid w:val="008013BF"/>
    <w:rsid w:val="00801D9C"/>
    <w:rsid w:val="008024B3"/>
    <w:rsid w:val="00802671"/>
    <w:rsid w:val="008027C0"/>
    <w:rsid w:val="0080296C"/>
    <w:rsid w:val="00802C77"/>
    <w:rsid w:val="00802D80"/>
    <w:rsid w:val="00802E7B"/>
    <w:rsid w:val="0080491C"/>
    <w:rsid w:val="00804A01"/>
    <w:rsid w:val="00804A5B"/>
    <w:rsid w:val="00804BE3"/>
    <w:rsid w:val="00805338"/>
    <w:rsid w:val="008057C6"/>
    <w:rsid w:val="008058AB"/>
    <w:rsid w:val="00805903"/>
    <w:rsid w:val="00805BEB"/>
    <w:rsid w:val="008062B9"/>
    <w:rsid w:val="0080631E"/>
    <w:rsid w:val="00806716"/>
    <w:rsid w:val="008067B9"/>
    <w:rsid w:val="00806A74"/>
    <w:rsid w:val="00807727"/>
    <w:rsid w:val="00807C9B"/>
    <w:rsid w:val="00807F0D"/>
    <w:rsid w:val="00810B89"/>
    <w:rsid w:val="00810BA0"/>
    <w:rsid w:val="00811615"/>
    <w:rsid w:val="00812C07"/>
    <w:rsid w:val="00813661"/>
    <w:rsid w:val="008137D2"/>
    <w:rsid w:val="00813EAE"/>
    <w:rsid w:val="008141A3"/>
    <w:rsid w:val="0081471C"/>
    <w:rsid w:val="00814E2F"/>
    <w:rsid w:val="0081509B"/>
    <w:rsid w:val="00815736"/>
    <w:rsid w:val="008167DA"/>
    <w:rsid w:val="00816AFD"/>
    <w:rsid w:val="0081717D"/>
    <w:rsid w:val="0081719B"/>
    <w:rsid w:val="00817705"/>
    <w:rsid w:val="0081785C"/>
    <w:rsid w:val="00817932"/>
    <w:rsid w:val="00817F60"/>
    <w:rsid w:val="00820347"/>
    <w:rsid w:val="0082058A"/>
    <w:rsid w:val="00820848"/>
    <w:rsid w:val="008217E3"/>
    <w:rsid w:val="00821D6E"/>
    <w:rsid w:val="00821F8B"/>
    <w:rsid w:val="00822352"/>
    <w:rsid w:val="008226E0"/>
    <w:rsid w:val="00823471"/>
    <w:rsid w:val="00823762"/>
    <w:rsid w:val="0082409C"/>
    <w:rsid w:val="00824825"/>
    <w:rsid w:val="008252B4"/>
    <w:rsid w:val="00825559"/>
    <w:rsid w:val="008259DB"/>
    <w:rsid w:val="00825F59"/>
    <w:rsid w:val="00826A94"/>
    <w:rsid w:val="00827791"/>
    <w:rsid w:val="00827EA2"/>
    <w:rsid w:val="00830171"/>
    <w:rsid w:val="008308C9"/>
    <w:rsid w:val="00831813"/>
    <w:rsid w:val="00831C68"/>
    <w:rsid w:val="008320F6"/>
    <w:rsid w:val="00832813"/>
    <w:rsid w:val="0083297D"/>
    <w:rsid w:val="00832FFE"/>
    <w:rsid w:val="0083312A"/>
    <w:rsid w:val="0083319B"/>
    <w:rsid w:val="0083329E"/>
    <w:rsid w:val="00833464"/>
    <w:rsid w:val="00833846"/>
    <w:rsid w:val="00834067"/>
    <w:rsid w:val="008341F8"/>
    <w:rsid w:val="00834943"/>
    <w:rsid w:val="00835018"/>
    <w:rsid w:val="008350F7"/>
    <w:rsid w:val="008354CE"/>
    <w:rsid w:val="0083568A"/>
    <w:rsid w:val="00835CAE"/>
    <w:rsid w:val="0083645B"/>
    <w:rsid w:val="008378D5"/>
    <w:rsid w:val="00837EA7"/>
    <w:rsid w:val="0084012C"/>
    <w:rsid w:val="0084096D"/>
    <w:rsid w:val="00841068"/>
    <w:rsid w:val="0084137B"/>
    <w:rsid w:val="008416FB"/>
    <w:rsid w:val="008417F9"/>
    <w:rsid w:val="00842B99"/>
    <w:rsid w:val="00842C24"/>
    <w:rsid w:val="00843558"/>
    <w:rsid w:val="008439FD"/>
    <w:rsid w:val="00844599"/>
    <w:rsid w:val="00845441"/>
    <w:rsid w:val="00845FA3"/>
    <w:rsid w:val="00846703"/>
    <w:rsid w:val="00846C31"/>
    <w:rsid w:val="00846FAB"/>
    <w:rsid w:val="00847026"/>
    <w:rsid w:val="008470AA"/>
    <w:rsid w:val="00847479"/>
    <w:rsid w:val="00847651"/>
    <w:rsid w:val="00847D01"/>
    <w:rsid w:val="00847E2C"/>
    <w:rsid w:val="00847E7C"/>
    <w:rsid w:val="008502D2"/>
    <w:rsid w:val="008503B6"/>
    <w:rsid w:val="0085051A"/>
    <w:rsid w:val="008509BA"/>
    <w:rsid w:val="00850D01"/>
    <w:rsid w:val="00851330"/>
    <w:rsid w:val="00851AFB"/>
    <w:rsid w:val="00851B97"/>
    <w:rsid w:val="008529DA"/>
    <w:rsid w:val="00852CF7"/>
    <w:rsid w:val="008531A0"/>
    <w:rsid w:val="00854144"/>
    <w:rsid w:val="00854E9E"/>
    <w:rsid w:val="0085507A"/>
    <w:rsid w:val="008559C4"/>
    <w:rsid w:val="00855E5A"/>
    <w:rsid w:val="0085643D"/>
    <w:rsid w:val="00856776"/>
    <w:rsid w:val="00856F13"/>
    <w:rsid w:val="00857E73"/>
    <w:rsid w:val="00857F7B"/>
    <w:rsid w:val="00860117"/>
    <w:rsid w:val="00860657"/>
    <w:rsid w:val="008606AB"/>
    <w:rsid w:val="008608A1"/>
    <w:rsid w:val="00860E15"/>
    <w:rsid w:val="00861D1D"/>
    <w:rsid w:val="00861E4C"/>
    <w:rsid w:val="00861F83"/>
    <w:rsid w:val="008625CF"/>
    <w:rsid w:val="00863248"/>
    <w:rsid w:val="0086463C"/>
    <w:rsid w:val="00865C90"/>
    <w:rsid w:val="00865CBC"/>
    <w:rsid w:val="008669FE"/>
    <w:rsid w:val="00866B35"/>
    <w:rsid w:val="00866D53"/>
    <w:rsid w:val="008676B0"/>
    <w:rsid w:val="008706DB"/>
    <w:rsid w:val="0087138B"/>
    <w:rsid w:val="0087139A"/>
    <w:rsid w:val="008721BC"/>
    <w:rsid w:val="00872D91"/>
    <w:rsid w:val="0087338D"/>
    <w:rsid w:val="0087389D"/>
    <w:rsid w:val="00873A24"/>
    <w:rsid w:val="00873ED0"/>
    <w:rsid w:val="00873FA5"/>
    <w:rsid w:val="00874037"/>
    <w:rsid w:val="00874D80"/>
    <w:rsid w:val="0087507E"/>
    <w:rsid w:val="0087525C"/>
    <w:rsid w:val="008756BC"/>
    <w:rsid w:val="00875D46"/>
    <w:rsid w:val="0087610B"/>
    <w:rsid w:val="0087615C"/>
    <w:rsid w:val="008764FF"/>
    <w:rsid w:val="00876587"/>
    <w:rsid w:val="008768D0"/>
    <w:rsid w:val="00876C9C"/>
    <w:rsid w:val="00877598"/>
    <w:rsid w:val="008775B1"/>
    <w:rsid w:val="00877CE8"/>
    <w:rsid w:val="00880050"/>
    <w:rsid w:val="008804C3"/>
    <w:rsid w:val="0088094C"/>
    <w:rsid w:val="00880C40"/>
    <w:rsid w:val="00880D59"/>
    <w:rsid w:val="0088122B"/>
    <w:rsid w:val="008814D4"/>
    <w:rsid w:val="008817CE"/>
    <w:rsid w:val="0088190A"/>
    <w:rsid w:val="008819C6"/>
    <w:rsid w:val="00881B63"/>
    <w:rsid w:val="00882A01"/>
    <w:rsid w:val="00882ABE"/>
    <w:rsid w:val="00884128"/>
    <w:rsid w:val="00884D5B"/>
    <w:rsid w:val="00884EA8"/>
    <w:rsid w:val="0088530E"/>
    <w:rsid w:val="008866F5"/>
    <w:rsid w:val="00886819"/>
    <w:rsid w:val="00886D54"/>
    <w:rsid w:val="00887355"/>
    <w:rsid w:val="008875B8"/>
    <w:rsid w:val="008876F0"/>
    <w:rsid w:val="008919F3"/>
    <w:rsid w:val="0089240E"/>
    <w:rsid w:val="008926E8"/>
    <w:rsid w:val="008932CC"/>
    <w:rsid w:val="008937B9"/>
    <w:rsid w:val="00893A7C"/>
    <w:rsid w:val="0089426E"/>
    <w:rsid w:val="00895DE4"/>
    <w:rsid w:val="00896F08"/>
    <w:rsid w:val="00897026"/>
    <w:rsid w:val="008977B2"/>
    <w:rsid w:val="00897B38"/>
    <w:rsid w:val="008A070D"/>
    <w:rsid w:val="008A0B42"/>
    <w:rsid w:val="008A0D82"/>
    <w:rsid w:val="008A1FA5"/>
    <w:rsid w:val="008A2A47"/>
    <w:rsid w:val="008A2C99"/>
    <w:rsid w:val="008A309A"/>
    <w:rsid w:val="008A3395"/>
    <w:rsid w:val="008A3786"/>
    <w:rsid w:val="008A485F"/>
    <w:rsid w:val="008A4AAF"/>
    <w:rsid w:val="008A4CE0"/>
    <w:rsid w:val="008A56B6"/>
    <w:rsid w:val="008A5842"/>
    <w:rsid w:val="008A5AC7"/>
    <w:rsid w:val="008A633E"/>
    <w:rsid w:val="008A6814"/>
    <w:rsid w:val="008A6A77"/>
    <w:rsid w:val="008A6B22"/>
    <w:rsid w:val="008A6B8D"/>
    <w:rsid w:val="008A75B5"/>
    <w:rsid w:val="008A766C"/>
    <w:rsid w:val="008A7853"/>
    <w:rsid w:val="008A7884"/>
    <w:rsid w:val="008A7D2D"/>
    <w:rsid w:val="008A7F46"/>
    <w:rsid w:val="008B0212"/>
    <w:rsid w:val="008B093D"/>
    <w:rsid w:val="008B143D"/>
    <w:rsid w:val="008B15B3"/>
    <w:rsid w:val="008B1643"/>
    <w:rsid w:val="008B1ABD"/>
    <w:rsid w:val="008B1ACF"/>
    <w:rsid w:val="008B26F3"/>
    <w:rsid w:val="008B28D1"/>
    <w:rsid w:val="008B2B53"/>
    <w:rsid w:val="008B3795"/>
    <w:rsid w:val="008B3AAF"/>
    <w:rsid w:val="008B3ADC"/>
    <w:rsid w:val="008B3C98"/>
    <w:rsid w:val="008B490A"/>
    <w:rsid w:val="008B5F27"/>
    <w:rsid w:val="008B6916"/>
    <w:rsid w:val="008B6BA2"/>
    <w:rsid w:val="008B6FED"/>
    <w:rsid w:val="008B7003"/>
    <w:rsid w:val="008B75DB"/>
    <w:rsid w:val="008B7CD4"/>
    <w:rsid w:val="008B7D24"/>
    <w:rsid w:val="008C04E3"/>
    <w:rsid w:val="008C0DFD"/>
    <w:rsid w:val="008C1171"/>
    <w:rsid w:val="008C124F"/>
    <w:rsid w:val="008C1E46"/>
    <w:rsid w:val="008C20FC"/>
    <w:rsid w:val="008C2E6E"/>
    <w:rsid w:val="008C3A43"/>
    <w:rsid w:val="008C40FF"/>
    <w:rsid w:val="008C5800"/>
    <w:rsid w:val="008C5F75"/>
    <w:rsid w:val="008C5FAE"/>
    <w:rsid w:val="008C6349"/>
    <w:rsid w:val="008C6E6C"/>
    <w:rsid w:val="008D0099"/>
    <w:rsid w:val="008D084E"/>
    <w:rsid w:val="008D0937"/>
    <w:rsid w:val="008D096E"/>
    <w:rsid w:val="008D0A74"/>
    <w:rsid w:val="008D13F9"/>
    <w:rsid w:val="008D17A5"/>
    <w:rsid w:val="008D28FC"/>
    <w:rsid w:val="008D2FBE"/>
    <w:rsid w:val="008D31EA"/>
    <w:rsid w:val="008D39A1"/>
    <w:rsid w:val="008D3E58"/>
    <w:rsid w:val="008D4013"/>
    <w:rsid w:val="008D40ED"/>
    <w:rsid w:val="008D436F"/>
    <w:rsid w:val="008D4E4F"/>
    <w:rsid w:val="008D530D"/>
    <w:rsid w:val="008D587E"/>
    <w:rsid w:val="008D5C71"/>
    <w:rsid w:val="008D6636"/>
    <w:rsid w:val="008D6BA3"/>
    <w:rsid w:val="008D6D5D"/>
    <w:rsid w:val="008E03F2"/>
    <w:rsid w:val="008E1662"/>
    <w:rsid w:val="008E1B5F"/>
    <w:rsid w:val="008E1BCF"/>
    <w:rsid w:val="008E2AD5"/>
    <w:rsid w:val="008E362D"/>
    <w:rsid w:val="008E36CE"/>
    <w:rsid w:val="008E3B71"/>
    <w:rsid w:val="008E40B6"/>
    <w:rsid w:val="008E51B0"/>
    <w:rsid w:val="008E534A"/>
    <w:rsid w:val="008E57E5"/>
    <w:rsid w:val="008E5A0E"/>
    <w:rsid w:val="008E5ED4"/>
    <w:rsid w:val="008E627A"/>
    <w:rsid w:val="008E62FD"/>
    <w:rsid w:val="008E6C44"/>
    <w:rsid w:val="008E70DB"/>
    <w:rsid w:val="008E750A"/>
    <w:rsid w:val="008E776B"/>
    <w:rsid w:val="008E7A2B"/>
    <w:rsid w:val="008F0201"/>
    <w:rsid w:val="008F0910"/>
    <w:rsid w:val="008F191C"/>
    <w:rsid w:val="008F1F89"/>
    <w:rsid w:val="008F2553"/>
    <w:rsid w:val="008F26D6"/>
    <w:rsid w:val="008F2B67"/>
    <w:rsid w:val="008F2EE4"/>
    <w:rsid w:val="008F35E5"/>
    <w:rsid w:val="008F3EEE"/>
    <w:rsid w:val="008F44AF"/>
    <w:rsid w:val="008F4DB0"/>
    <w:rsid w:val="008F63C4"/>
    <w:rsid w:val="008F698E"/>
    <w:rsid w:val="008F7C75"/>
    <w:rsid w:val="008F7E99"/>
    <w:rsid w:val="008F7FCF"/>
    <w:rsid w:val="00900235"/>
    <w:rsid w:val="009003A5"/>
    <w:rsid w:val="00900564"/>
    <w:rsid w:val="00900C3D"/>
    <w:rsid w:val="00900CFE"/>
    <w:rsid w:val="00900E7B"/>
    <w:rsid w:val="009010FE"/>
    <w:rsid w:val="00901899"/>
    <w:rsid w:val="009027C9"/>
    <w:rsid w:val="00902FB5"/>
    <w:rsid w:val="0090343E"/>
    <w:rsid w:val="00904268"/>
    <w:rsid w:val="00904D01"/>
    <w:rsid w:val="00904F16"/>
    <w:rsid w:val="00904F26"/>
    <w:rsid w:val="00904F47"/>
    <w:rsid w:val="009059A3"/>
    <w:rsid w:val="009066EF"/>
    <w:rsid w:val="00906B84"/>
    <w:rsid w:val="00906DBE"/>
    <w:rsid w:val="009073B8"/>
    <w:rsid w:val="009076A3"/>
    <w:rsid w:val="009078E3"/>
    <w:rsid w:val="009079AF"/>
    <w:rsid w:val="00910130"/>
    <w:rsid w:val="009102C5"/>
    <w:rsid w:val="009109CE"/>
    <w:rsid w:val="00910F3A"/>
    <w:rsid w:val="00911092"/>
    <w:rsid w:val="009122C3"/>
    <w:rsid w:val="00912A00"/>
    <w:rsid w:val="009138E9"/>
    <w:rsid w:val="00913B07"/>
    <w:rsid w:val="00913C97"/>
    <w:rsid w:val="009144CD"/>
    <w:rsid w:val="00914D2B"/>
    <w:rsid w:val="0091527D"/>
    <w:rsid w:val="0091628C"/>
    <w:rsid w:val="009169A7"/>
    <w:rsid w:val="00916BFA"/>
    <w:rsid w:val="009172B5"/>
    <w:rsid w:val="00920118"/>
    <w:rsid w:val="00920220"/>
    <w:rsid w:val="009206E8"/>
    <w:rsid w:val="00920DDC"/>
    <w:rsid w:val="00920F16"/>
    <w:rsid w:val="009216A1"/>
    <w:rsid w:val="00921A81"/>
    <w:rsid w:val="0092397C"/>
    <w:rsid w:val="0092417C"/>
    <w:rsid w:val="009243C8"/>
    <w:rsid w:val="009248C7"/>
    <w:rsid w:val="009249CD"/>
    <w:rsid w:val="00924A43"/>
    <w:rsid w:val="0092509B"/>
    <w:rsid w:val="00925601"/>
    <w:rsid w:val="00926408"/>
    <w:rsid w:val="00930A7F"/>
    <w:rsid w:val="00930E47"/>
    <w:rsid w:val="00931431"/>
    <w:rsid w:val="009322EA"/>
    <w:rsid w:val="009323C8"/>
    <w:rsid w:val="00932689"/>
    <w:rsid w:val="00932C00"/>
    <w:rsid w:val="00932DDA"/>
    <w:rsid w:val="00932E2B"/>
    <w:rsid w:val="0093325D"/>
    <w:rsid w:val="00933B80"/>
    <w:rsid w:val="00934DA5"/>
    <w:rsid w:val="009353AC"/>
    <w:rsid w:val="00935A73"/>
    <w:rsid w:val="00935F8A"/>
    <w:rsid w:val="00935FFC"/>
    <w:rsid w:val="00936195"/>
    <w:rsid w:val="009361FB"/>
    <w:rsid w:val="00936319"/>
    <w:rsid w:val="009364AD"/>
    <w:rsid w:val="00936B0E"/>
    <w:rsid w:val="00936D8A"/>
    <w:rsid w:val="00936FA1"/>
    <w:rsid w:val="00937062"/>
    <w:rsid w:val="00937F32"/>
    <w:rsid w:val="00940647"/>
    <w:rsid w:val="009418F5"/>
    <w:rsid w:val="00941E67"/>
    <w:rsid w:val="009423AB"/>
    <w:rsid w:val="00942F65"/>
    <w:rsid w:val="00943525"/>
    <w:rsid w:val="00943543"/>
    <w:rsid w:val="00943F70"/>
    <w:rsid w:val="00944753"/>
    <w:rsid w:val="00944B77"/>
    <w:rsid w:val="00944D6A"/>
    <w:rsid w:val="009450B4"/>
    <w:rsid w:val="00945987"/>
    <w:rsid w:val="00945D78"/>
    <w:rsid w:val="00946073"/>
    <w:rsid w:val="00946391"/>
    <w:rsid w:val="00946DD6"/>
    <w:rsid w:val="00946F22"/>
    <w:rsid w:val="00947E2A"/>
    <w:rsid w:val="0095076B"/>
    <w:rsid w:val="00950B7E"/>
    <w:rsid w:val="00952021"/>
    <w:rsid w:val="009527E0"/>
    <w:rsid w:val="00953C16"/>
    <w:rsid w:val="00953CAE"/>
    <w:rsid w:val="00953D78"/>
    <w:rsid w:val="00953F70"/>
    <w:rsid w:val="009543EB"/>
    <w:rsid w:val="009546C1"/>
    <w:rsid w:val="00954C99"/>
    <w:rsid w:val="00955F58"/>
    <w:rsid w:val="00956009"/>
    <w:rsid w:val="009565DE"/>
    <w:rsid w:val="00957974"/>
    <w:rsid w:val="00957CFC"/>
    <w:rsid w:val="00957F12"/>
    <w:rsid w:val="00957F7A"/>
    <w:rsid w:val="009601EC"/>
    <w:rsid w:val="00960679"/>
    <w:rsid w:val="00960840"/>
    <w:rsid w:val="009609DC"/>
    <w:rsid w:val="0096157D"/>
    <w:rsid w:val="00961588"/>
    <w:rsid w:val="00961BC8"/>
    <w:rsid w:val="00961CF0"/>
    <w:rsid w:val="00961F9F"/>
    <w:rsid w:val="009620B2"/>
    <w:rsid w:val="00962843"/>
    <w:rsid w:val="00962B49"/>
    <w:rsid w:val="00962BCC"/>
    <w:rsid w:val="00962E19"/>
    <w:rsid w:val="0096404E"/>
    <w:rsid w:val="00964098"/>
    <w:rsid w:val="00964962"/>
    <w:rsid w:val="00964F76"/>
    <w:rsid w:val="00965444"/>
    <w:rsid w:val="00965F76"/>
    <w:rsid w:val="0096727F"/>
    <w:rsid w:val="0096786A"/>
    <w:rsid w:val="00967890"/>
    <w:rsid w:val="0097008A"/>
    <w:rsid w:val="0097032D"/>
    <w:rsid w:val="009707DA"/>
    <w:rsid w:val="009713E3"/>
    <w:rsid w:val="009714A7"/>
    <w:rsid w:val="00972354"/>
    <w:rsid w:val="00972780"/>
    <w:rsid w:val="009728CC"/>
    <w:rsid w:val="009734A1"/>
    <w:rsid w:val="0097370E"/>
    <w:rsid w:val="00973AB8"/>
    <w:rsid w:val="00973FA0"/>
    <w:rsid w:val="00973FAC"/>
    <w:rsid w:val="00974EFB"/>
    <w:rsid w:val="00975AF9"/>
    <w:rsid w:val="00976813"/>
    <w:rsid w:val="00976902"/>
    <w:rsid w:val="009806B9"/>
    <w:rsid w:val="0098099A"/>
    <w:rsid w:val="00980E15"/>
    <w:rsid w:val="0098105E"/>
    <w:rsid w:val="009816C1"/>
    <w:rsid w:val="00981727"/>
    <w:rsid w:val="00981A8D"/>
    <w:rsid w:val="00981BAF"/>
    <w:rsid w:val="00982531"/>
    <w:rsid w:val="0098308D"/>
    <w:rsid w:val="009832F9"/>
    <w:rsid w:val="0098349C"/>
    <w:rsid w:val="00985277"/>
    <w:rsid w:val="009857B8"/>
    <w:rsid w:val="00985EFC"/>
    <w:rsid w:val="00986F48"/>
    <w:rsid w:val="009874DB"/>
    <w:rsid w:val="009901DD"/>
    <w:rsid w:val="009915CE"/>
    <w:rsid w:val="00991972"/>
    <w:rsid w:val="00991F38"/>
    <w:rsid w:val="009920C9"/>
    <w:rsid w:val="0099323E"/>
    <w:rsid w:val="009933F9"/>
    <w:rsid w:val="009938E7"/>
    <w:rsid w:val="00995061"/>
    <w:rsid w:val="0099507A"/>
    <w:rsid w:val="0099522E"/>
    <w:rsid w:val="0099648F"/>
    <w:rsid w:val="0099664C"/>
    <w:rsid w:val="00996B37"/>
    <w:rsid w:val="00996C5A"/>
    <w:rsid w:val="00997CF9"/>
    <w:rsid w:val="009A040A"/>
    <w:rsid w:val="009A138E"/>
    <w:rsid w:val="009A17EF"/>
    <w:rsid w:val="009A20BB"/>
    <w:rsid w:val="009A27FF"/>
    <w:rsid w:val="009A341E"/>
    <w:rsid w:val="009A3BFB"/>
    <w:rsid w:val="009A48CA"/>
    <w:rsid w:val="009A64E0"/>
    <w:rsid w:val="009A730C"/>
    <w:rsid w:val="009A766E"/>
    <w:rsid w:val="009B034C"/>
    <w:rsid w:val="009B06FB"/>
    <w:rsid w:val="009B0AEC"/>
    <w:rsid w:val="009B0F13"/>
    <w:rsid w:val="009B12C5"/>
    <w:rsid w:val="009B19EC"/>
    <w:rsid w:val="009B1FB8"/>
    <w:rsid w:val="009B2354"/>
    <w:rsid w:val="009B294C"/>
    <w:rsid w:val="009B29F9"/>
    <w:rsid w:val="009B2CEC"/>
    <w:rsid w:val="009B2E51"/>
    <w:rsid w:val="009B3A2E"/>
    <w:rsid w:val="009B3E95"/>
    <w:rsid w:val="009B4731"/>
    <w:rsid w:val="009B4F99"/>
    <w:rsid w:val="009B5861"/>
    <w:rsid w:val="009B5BF7"/>
    <w:rsid w:val="009B6529"/>
    <w:rsid w:val="009B65AD"/>
    <w:rsid w:val="009B6827"/>
    <w:rsid w:val="009B6BDB"/>
    <w:rsid w:val="009B6FD3"/>
    <w:rsid w:val="009B737C"/>
    <w:rsid w:val="009B75F0"/>
    <w:rsid w:val="009C008B"/>
    <w:rsid w:val="009C00A8"/>
    <w:rsid w:val="009C0211"/>
    <w:rsid w:val="009C04DF"/>
    <w:rsid w:val="009C0E6E"/>
    <w:rsid w:val="009C13B9"/>
    <w:rsid w:val="009C16FE"/>
    <w:rsid w:val="009C1763"/>
    <w:rsid w:val="009C18FE"/>
    <w:rsid w:val="009C1C8E"/>
    <w:rsid w:val="009C2172"/>
    <w:rsid w:val="009C2712"/>
    <w:rsid w:val="009C2BBE"/>
    <w:rsid w:val="009C31BD"/>
    <w:rsid w:val="009C412E"/>
    <w:rsid w:val="009C4208"/>
    <w:rsid w:val="009C4A44"/>
    <w:rsid w:val="009C4BE4"/>
    <w:rsid w:val="009C4E59"/>
    <w:rsid w:val="009C5C37"/>
    <w:rsid w:val="009C5C94"/>
    <w:rsid w:val="009C5DAE"/>
    <w:rsid w:val="009C66B9"/>
    <w:rsid w:val="009C690F"/>
    <w:rsid w:val="009C6E66"/>
    <w:rsid w:val="009C70F3"/>
    <w:rsid w:val="009C7271"/>
    <w:rsid w:val="009D0052"/>
    <w:rsid w:val="009D0232"/>
    <w:rsid w:val="009D0737"/>
    <w:rsid w:val="009D12F8"/>
    <w:rsid w:val="009D1FF3"/>
    <w:rsid w:val="009D2262"/>
    <w:rsid w:val="009D2A76"/>
    <w:rsid w:val="009D2FFA"/>
    <w:rsid w:val="009D3284"/>
    <w:rsid w:val="009D350F"/>
    <w:rsid w:val="009D3986"/>
    <w:rsid w:val="009D4917"/>
    <w:rsid w:val="009D4D2C"/>
    <w:rsid w:val="009D50A5"/>
    <w:rsid w:val="009D5C92"/>
    <w:rsid w:val="009D5F34"/>
    <w:rsid w:val="009D696B"/>
    <w:rsid w:val="009D7022"/>
    <w:rsid w:val="009D7082"/>
    <w:rsid w:val="009D742D"/>
    <w:rsid w:val="009E0120"/>
    <w:rsid w:val="009E033C"/>
    <w:rsid w:val="009E0520"/>
    <w:rsid w:val="009E0E9E"/>
    <w:rsid w:val="009E186D"/>
    <w:rsid w:val="009E1E1C"/>
    <w:rsid w:val="009E2137"/>
    <w:rsid w:val="009E26C7"/>
    <w:rsid w:val="009E2E2D"/>
    <w:rsid w:val="009E37E3"/>
    <w:rsid w:val="009E3CAD"/>
    <w:rsid w:val="009E4276"/>
    <w:rsid w:val="009E584B"/>
    <w:rsid w:val="009E5AE4"/>
    <w:rsid w:val="009E5DF7"/>
    <w:rsid w:val="009E6387"/>
    <w:rsid w:val="009E6B88"/>
    <w:rsid w:val="009E6D29"/>
    <w:rsid w:val="009E6ED8"/>
    <w:rsid w:val="009E722C"/>
    <w:rsid w:val="009E7499"/>
    <w:rsid w:val="009E74B9"/>
    <w:rsid w:val="009E74E9"/>
    <w:rsid w:val="009E7B9F"/>
    <w:rsid w:val="009E7E47"/>
    <w:rsid w:val="009F065B"/>
    <w:rsid w:val="009F121D"/>
    <w:rsid w:val="009F13DF"/>
    <w:rsid w:val="009F1924"/>
    <w:rsid w:val="009F1AB4"/>
    <w:rsid w:val="009F2180"/>
    <w:rsid w:val="009F2754"/>
    <w:rsid w:val="009F2F04"/>
    <w:rsid w:val="009F2FAE"/>
    <w:rsid w:val="009F318D"/>
    <w:rsid w:val="009F3314"/>
    <w:rsid w:val="009F49A2"/>
    <w:rsid w:val="009F55E4"/>
    <w:rsid w:val="009F5B1C"/>
    <w:rsid w:val="009F5CB3"/>
    <w:rsid w:val="009F6569"/>
    <w:rsid w:val="009F739B"/>
    <w:rsid w:val="009F7C16"/>
    <w:rsid w:val="009F7FFE"/>
    <w:rsid w:val="00A00260"/>
    <w:rsid w:val="00A00477"/>
    <w:rsid w:val="00A0194A"/>
    <w:rsid w:val="00A01C73"/>
    <w:rsid w:val="00A02177"/>
    <w:rsid w:val="00A022BB"/>
    <w:rsid w:val="00A0248F"/>
    <w:rsid w:val="00A0257C"/>
    <w:rsid w:val="00A027A5"/>
    <w:rsid w:val="00A03906"/>
    <w:rsid w:val="00A04D3B"/>
    <w:rsid w:val="00A05177"/>
    <w:rsid w:val="00A05257"/>
    <w:rsid w:val="00A0538F"/>
    <w:rsid w:val="00A055D7"/>
    <w:rsid w:val="00A06191"/>
    <w:rsid w:val="00A069C6"/>
    <w:rsid w:val="00A06E86"/>
    <w:rsid w:val="00A076C8"/>
    <w:rsid w:val="00A077E3"/>
    <w:rsid w:val="00A07F94"/>
    <w:rsid w:val="00A07FE2"/>
    <w:rsid w:val="00A1009C"/>
    <w:rsid w:val="00A10470"/>
    <w:rsid w:val="00A105B5"/>
    <w:rsid w:val="00A1079D"/>
    <w:rsid w:val="00A1295A"/>
    <w:rsid w:val="00A12A3E"/>
    <w:rsid w:val="00A13C5E"/>
    <w:rsid w:val="00A13EB5"/>
    <w:rsid w:val="00A13F31"/>
    <w:rsid w:val="00A145B4"/>
    <w:rsid w:val="00A148A8"/>
    <w:rsid w:val="00A15C2F"/>
    <w:rsid w:val="00A1650A"/>
    <w:rsid w:val="00A173CE"/>
    <w:rsid w:val="00A17566"/>
    <w:rsid w:val="00A175C6"/>
    <w:rsid w:val="00A17810"/>
    <w:rsid w:val="00A17B2E"/>
    <w:rsid w:val="00A21089"/>
    <w:rsid w:val="00A21557"/>
    <w:rsid w:val="00A22A82"/>
    <w:rsid w:val="00A230EE"/>
    <w:rsid w:val="00A231AE"/>
    <w:rsid w:val="00A2406C"/>
    <w:rsid w:val="00A24547"/>
    <w:rsid w:val="00A245CC"/>
    <w:rsid w:val="00A264CC"/>
    <w:rsid w:val="00A265B4"/>
    <w:rsid w:val="00A26DCB"/>
    <w:rsid w:val="00A27157"/>
    <w:rsid w:val="00A274C8"/>
    <w:rsid w:val="00A2779F"/>
    <w:rsid w:val="00A2785B"/>
    <w:rsid w:val="00A30060"/>
    <w:rsid w:val="00A30371"/>
    <w:rsid w:val="00A30531"/>
    <w:rsid w:val="00A308E7"/>
    <w:rsid w:val="00A30E9A"/>
    <w:rsid w:val="00A315B0"/>
    <w:rsid w:val="00A31970"/>
    <w:rsid w:val="00A323C6"/>
    <w:rsid w:val="00A32C45"/>
    <w:rsid w:val="00A32F44"/>
    <w:rsid w:val="00A333BD"/>
    <w:rsid w:val="00A341AC"/>
    <w:rsid w:val="00A3445E"/>
    <w:rsid w:val="00A34D72"/>
    <w:rsid w:val="00A34F3C"/>
    <w:rsid w:val="00A35231"/>
    <w:rsid w:val="00A355AD"/>
    <w:rsid w:val="00A35BE2"/>
    <w:rsid w:val="00A35FE1"/>
    <w:rsid w:val="00A3637C"/>
    <w:rsid w:val="00A364B7"/>
    <w:rsid w:val="00A36672"/>
    <w:rsid w:val="00A366E8"/>
    <w:rsid w:val="00A37243"/>
    <w:rsid w:val="00A379C6"/>
    <w:rsid w:val="00A37FDF"/>
    <w:rsid w:val="00A40104"/>
    <w:rsid w:val="00A40275"/>
    <w:rsid w:val="00A40A1B"/>
    <w:rsid w:val="00A40D91"/>
    <w:rsid w:val="00A411FB"/>
    <w:rsid w:val="00A417B0"/>
    <w:rsid w:val="00A419B3"/>
    <w:rsid w:val="00A41CE7"/>
    <w:rsid w:val="00A42E09"/>
    <w:rsid w:val="00A43014"/>
    <w:rsid w:val="00A43374"/>
    <w:rsid w:val="00A435C5"/>
    <w:rsid w:val="00A4396C"/>
    <w:rsid w:val="00A442F9"/>
    <w:rsid w:val="00A4440E"/>
    <w:rsid w:val="00A44BE6"/>
    <w:rsid w:val="00A44CFF"/>
    <w:rsid w:val="00A456C9"/>
    <w:rsid w:val="00A45CA3"/>
    <w:rsid w:val="00A4600F"/>
    <w:rsid w:val="00A46C80"/>
    <w:rsid w:val="00A4716E"/>
    <w:rsid w:val="00A47C56"/>
    <w:rsid w:val="00A47D46"/>
    <w:rsid w:val="00A50A5D"/>
    <w:rsid w:val="00A50C25"/>
    <w:rsid w:val="00A510BA"/>
    <w:rsid w:val="00A518DC"/>
    <w:rsid w:val="00A5286F"/>
    <w:rsid w:val="00A53238"/>
    <w:rsid w:val="00A53254"/>
    <w:rsid w:val="00A53DBA"/>
    <w:rsid w:val="00A54A04"/>
    <w:rsid w:val="00A54C30"/>
    <w:rsid w:val="00A55721"/>
    <w:rsid w:val="00A56312"/>
    <w:rsid w:val="00A56CA1"/>
    <w:rsid w:val="00A56F88"/>
    <w:rsid w:val="00A572A4"/>
    <w:rsid w:val="00A578DD"/>
    <w:rsid w:val="00A579CE"/>
    <w:rsid w:val="00A57A5F"/>
    <w:rsid w:val="00A57BC5"/>
    <w:rsid w:val="00A608E7"/>
    <w:rsid w:val="00A60B53"/>
    <w:rsid w:val="00A61061"/>
    <w:rsid w:val="00A62115"/>
    <w:rsid w:val="00A621CF"/>
    <w:rsid w:val="00A62298"/>
    <w:rsid w:val="00A624B8"/>
    <w:rsid w:val="00A629F1"/>
    <w:rsid w:val="00A62D43"/>
    <w:rsid w:val="00A62EDB"/>
    <w:rsid w:val="00A63011"/>
    <w:rsid w:val="00A632EE"/>
    <w:rsid w:val="00A63790"/>
    <w:rsid w:val="00A64C47"/>
    <w:rsid w:val="00A65D24"/>
    <w:rsid w:val="00A65F5D"/>
    <w:rsid w:val="00A66063"/>
    <w:rsid w:val="00A6675C"/>
    <w:rsid w:val="00A6676B"/>
    <w:rsid w:val="00A66EB0"/>
    <w:rsid w:val="00A66FB4"/>
    <w:rsid w:val="00A703C8"/>
    <w:rsid w:val="00A70C96"/>
    <w:rsid w:val="00A716D9"/>
    <w:rsid w:val="00A7192E"/>
    <w:rsid w:val="00A71A41"/>
    <w:rsid w:val="00A71B0A"/>
    <w:rsid w:val="00A73040"/>
    <w:rsid w:val="00A7356E"/>
    <w:rsid w:val="00A73C5C"/>
    <w:rsid w:val="00A74153"/>
    <w:rsid w:val="00A752C2"/>
    <w:rsid w:val="00A7725A"/>
    <w:rsid w:val="00A803B7"/>
    <w:rsid w:val="00A804B3"/>
    <w:rsid w:val="00A80889"/>
    <w:rsid w:val="00A808B5"/>
    <w:rsid w:val="00A80932"/>
    <w:rsid w:val="00A810EB"/>
    <w:rsid w:val="00A815E0"/>
    <w:rsid w:val="00A817B0"/>
    <w:rsid w:val="00A82671"/>
    <w:rsid w:val="00A826E1"/>
    <w:rsid w:val="00A829B9"/>
    <w:rsid w:val="00A82B79"/>
    <w:rsid w:val="00A8390B"/>
    <w:rsid w:val="00A83DA1"/>
    <w:rsid w:val="00A84513"/>
    <w:rsid w:val="00A84658"/>
    <w:rsid w:val="00A84927"/>
    <w:rsid w:val="00A84FB6"/>
    <w:rsid w:val="00A85059"/>
    <w:rsid w:val="00A8512E"/>
    <w:rsid w:val="00A854D2"/>
    <w:rsid w:val="00A85C41"/>
    <w:rsid w:val="00A86506"/>
    <w:rsid w:val="00A868DA"/>
    <w:rsid w:val="00A87109"/>
    <w:rsid w:val="00A909EB"/>
    <w:rsid w:val="00A91291"/>
    <w:rsid w:val="00A91BF0"/>
    <w:rsid w:val="00A922A4"/>
    <w:rsid w:val="00A92B8B"/>
    <w:rsid w:val="00A9329B"/>
    <w:rsid w:val="00A93356"/>
    <w:rsid w:val="00A93372"/>
    <w:rsid w:val="00A93628"/>
    <w:rsid w:val="00A93AAA"/>
    <w:rsid w:val="00A93B5E"/>
    <w:rsid w:val="00A93B74"/>
    <w:rsid w:val="00A94468"/>
    <w:rsid w:val="00A95571"/>
    <w:rsid w:val="00A957C8"/>
    <w:rsid w:val="00A957D3"/>
    <w:rsid w:val="00A96083"/>
    <w:rsid w:val="00A9656B"/>
    <w:rsid w:val="00A96975"/>
    <w:rsid w:val="00A96EE1"/>
    <w:rsid w:val="00A97CF5"/>
    <w:rsid w:val="00A97D72"/>
    <w:rsid w:val="00A97F26"/>
    <w:rsid w:val="00A97F37"/>
    <w:rsid w:val="00A97F8F"/>
    <w:rsid w:val="00A97FE7"/>
    <w:rsid w:val="00AA010C"/>
    <w:rsid w:val="00AA0551"/>
    <w:rsid w:val="00AA061E"/>
    <w:rsid w:val="00AA0928"/>
    <w:rsid w:val="00AA0D5F"/>
    <w:rsid w:val="00AA1E3D"/>
    <w:rsid w:val="00AA2514"/>
    <w:rsid w:val="00AA25E1"/>
    <w:rsid w:val="00AA28F1"/>
    <w:rsid w:val="00AA2AD2"/>
    <w:rsid w:val="00AA321E"/>
    <w:rsid w:val="00AA34CA"/>
    <w:rsid w:val="00AA43FD"/>
    <w:rsid w:val="00AA4AC1"/>
    <w:rsid w:val="00AA4D89"/>
    <w:rsid w:val="00AA663E"/>
    <w:rsid w:val="00AA667A"/>
    <w:rsid w:val="00AA673D"/>
    <w:rsid w:val="00AA68D4"/>
    <w:rsid w:val="00AA6AED"/>
    <w:rsid w:val="00AA70B1"/>
    <w:rsid w:val="00AA7236"/>
    <w:rsid w:val="00AA77BB"/>
    <w:rsid w:val="00AA7A7A"/>
    <w:rsid w:val="00AA7BCE"/>
    <w:rsid w:val="00AA7D2E"/>
    <w:rsid w:val="00AA7F0C"/>
    <w:rsid w:val="00AB0235"/>
    <w:rsid w:val="00AB064C"/>
    <w:rsid w:val="00AB0ED3"/>
    <w:rsid w:val="00AB2606"/>
    <w:rsid w:val="00AB2949"/>
    <w:rsid w:val="00AB3166"/>
    <w:rsid w:val="00AB371B"/>
    <w:rsid w:val="00AB3835"/>
    <w:rsid w:val="00AB3A24"/>
    <w:rsid w:val="00AB3AAF"/>
    <w:rsid w:val="00AB44A3"/>
    <w:rsid w:val="00AB52C5"/>
    <w:rsid w:val="00AB586D"/>
    <w:rsid w:val="00AB60CE"/>
    <w:rsid w:val="00AB6952"/>
    <w:rsid w:val="00AB6A31"/>
    <w:rsid w:val="00AB6B4F"/>
    <w:rsid w:val="00AB6D05"/>
    <w:rsid w:val="00AB70ED"/>
    <w:rsid w:val="00AB712D"/>
    <w:rsid w:val="00AB735B"/>
    <w:rsid w:val="00AB7896"/>
    <w:rsid w:val="00AB790F"/>
    <w:rsid w:val="00AB79E4"/>
    <w:rsid w:val="00AC0659"/>
    <w:rsid w:val="00AC0C23"/>
    <w:rsid w:val="00AC0DE2"/>
    <w:rsid w:val="00AC1848"/>
    <w:rsid w:val="00AC1BE1"/>
    <w:rsid w:val="00AC2588"/>
    <w:rsid w:val="00AC2908"/>
    <w:rsid w:val="00AC30C6"/>
    <w:rsid w:val="00AC35D7"/>
    <w:rsid w:val="00AC42D4"/>
    <w:rsid w:val="00AC4376"/>
    <w:rsid w:val="00AC4B2D"/>
    <w:rsid w:val="00AC57FB"/>
    <w:rsid w:val="00AC580D"/>
    <w:rsid w:val="00AC5A49"/>
    <w:rsid w:val="00AC5DDA"/>
    <w:rsid w:val="00AC5F75"/>
    <w:rsid w:val="00AC61DA"/>
    <w:rsid w:val="00AC62A1"/>
    <w:rsid w:val="00AC68B3"/>
    <w:rsid w:val="00AC7CB0"/>
    <w:rsid w:val="00AD144C"/>
    <w:rsid w:val="00AD169C"/>
    <w:rsid w:val="00AD174F"/>
    <w:rsid w:val="00AD1A52"/>
    <w:rsid w:val="00AD2074"/>
    <w:rsid w:val="00AD2FFC"/>
    <w:rsid w:val="00AD30B9"/>
    <w:rsid w:val="00AD3384"/>
    <w:rsid w:val="00AD3EED"/>
    <w:rsid w:val="00AD408D"/>
    <w:rsid w:val="00AD40B6"/>
    <w:rsid w:val="00AD435B"/>
    <w:rsid w:val="00AD4E1C"/>
    <w:rsid w:val="00AD4F04"/>
    <w:rsid w:val="00AD55B1"/>
    <w:rsid w:val="00AD5BD7"/>
    <w:rsid w:val="00AD5EEB"/>
    <w:rsid w:val="00AD6662"/>
    <w:rsid w:val="00AD7445"/>
    <w:rsid w:val="00AD7A40"/>
    <w:rsid w:val="00AD7A85"/>
    <w:rsid w:val="00AD7EC7"/>
    <w:rsid w:val="00AE053F"/>
    <w:rsid w:val="00AE0633"/>
    <w:rsid w:val="00AE1EED"/>
    <w:rsid w:val="00AE1FB2"/>
    <w:rsid w:val="00AE22AE"/>
    <w:rsid w:val="00AE2AC3"/>
    <w:rsid w:val="00AE2D6F"/>
    <w:rsid w:val="00AE3099"/>
    <w:rsid w:val="00AE356C"/>
    <w:rsid w:val="00AE3C26"/>
    <w:rsid w:val="00AE44C2"/>
    <w:rsid w:val="00AE49AA"/>
    <w:rsid w:val="00AE4AD3"/>
    <w:rsid w:val="00AE4C89"/>
    <w:rsid w:val="00AE4CCD"/>
    <w:rsid w:val="00AE4F97"/>
    <w:rsid w:val="00AE517E"/>
    <w:rsid w:val="00AE58E4"/>
    <w:rsid w:val="00AE6AEB"/>
    <w:rsid w:val="00AE711A"/>
    <w:rsid w:val="00AE78E9"/>
    <w:rsid w:val="00AF0315"/>
    <w:rsid w:val="00AF0410"/>
    <w:rsid w:val="00AF050B"/>
    <w:rsid w:val="00AF0CF0"/>
    <w:rsid w:val="00AF12D8"/>
    <w:rsid w:val="00AF1419"/>
    <w:rsid w:val="00AF14C1"/>
    <w:rsid w:val="00AF1D76"/>
    <w:rsid w:val="00AF2C89"/>
    <w:rsid w:val="00AF3871"/>
    <w:rsid w:val="00AF478E"/>
    <w:rsid w:val="00AF4CBA"/>
    <w:rsid w:val="00AF4CF6"/>
    <w:rsid w:val="00AF4D92"/>
    <w:rsid w:val="00AF5233"/>
    <w:rsid w:val="00AF5647"/>
    <w:rsid w:val="00AF567A"/>
    <w:rsid w:val="00AF5D6B"/>
    <w:rsid w:val="00AF6475"/>
    <w:rsid w:val="00AF66B7"/>
    <w:rsid w:val="00AF6A1E"/>
    <w:rsid w:val="00AF785C"/>
    <w:rsid w:val="00AF7A69"/>
    <w:rsid w:val="00B00874"/>
    <w:rsid w:val="00B00C88"/>
    <w:rsid w:val="00B00E58"/>
    <w:rsid w:val="00B00FF4"/>
    <w:rsid w:val="00B01156"/>
    <w:rsid w:val="00B011F1"/>
    <w:rsid w:val="00B01412"/>
    <w:rsid w:val="00B01643"/>
    <w:rsid w:val="00B01E77"/>
    <w:rsid w:val="00B021CA"/>
    <w:rsid w:val="00B023A1"/>
    <w:rsid w:val="00B02EF5"/>
    <w:rsid w:val="00B03978"/>
    <w:rsid w:val="00B03A7E"/>
    <w:rsid w:val="00B03DDD"/>
    <w:rsid w:val="00B0414E"/>
    <w:rsid w:val="00B04321"/>
    <w:rsid w:val="00B04F19"/>
    <w:rsid w:val="00B06218"/>
    <w:rsid w:val="00B062BC"/>
    <w:rsid w:val="00B06A72"/>
    <w:rsid w:val="00B071A3"/>
    <w:rsid w:val="00B071EF"/>
    <w:rsid w:val="00B0740D"/>
    <w:rsid w:val="00B07749"/>
    <w:rsid w:val="00B07BCE"/>
    <w:rsid w:val="00B115D5"/>
    <w:rsid w:val="00B11CA7"/>
    <w:rsid w:val="00B1232D"/>
    <w:rsid w:val="00B1288A"/>
    <w:rsid w:val="00B130EA"/>
    <w:rsid w:val="00B137DF"/>
    <w:rsid w:val="00B13B08"/>
    <w:rsid w:val="00B1428D"/>
    <w:rsid w:val="00B142C4"/>
    <w:rsid w:val="00B15073"/>
    <w:rsid w:val="00B15155"/>
    <w:rsid w:val="00B15528"/>
    <w:rsid w:val="00B156FF"/>
    <w:rsid w:val="00B1611D"/>
    <w:rsid w:val="00B16413"/>
    <w:rsid w:val="00B17368"/>
    <w:rsid w:val="00B176ED"/>
    <w:rsid w:val="00B17DB5"/>
    <w:rsid w:val="00B17FDD"/>
    <w:rsid w:val="00B215FD"/>
    <w:rsid w:val="00B217C7"/>
    <w:rsid w:val="00B21CFF"/>
    <w:rsid w:val="00B21F88"/>
    <w:rsid w:val="00B21F94"/>
    <w:rsid w:val="00B22D9C"/>
    <w:rsid w:val="00B22EB3"/>
    <w:rsid w:val="00B23AA8"/>
    <w:rsid w:val="00B249BE"/>
    <w:rsid w:val="00B24CAE"/>
    <w:rsid w:val="00B24CD8"/>
    <w:rsid w:val="00B24D0B"/>
    <w:rsid w:val="00B24F6C"/>
    <w:rsid w:val="00B254CC"/>
    <w:rsid w:val="00B258DF"/>
    <w:rsid w:val="00B26462"/>
    <w:rsid w:val="00B265C2"/>
    <w:rsid w:val="00B274D0"/>
    <w:rsid w:val="00B2777B"/>
    <w:rsid w:val="00B278DB"/>
    <w:rsid w:val="00B27FCB"/>
    <w:rsid w:val="00B30075"/>
    <w:rsid w:val="00B30306"/>
    <w:rsid w:val="00B30661"/>
    <w:rsid w:val="00B3066D"/>
    <w:rsid w:val="00B3071A"/>
    <w:rsid w:val="00B31706"/>
    <w:rsid w:val="00B32849"/>
    <w:rsid w:val="00B32996"/>
    <w:rsid w:val="00B3300B"/>
    <w:rsid w:val="00B33758"/>
    <w:rsid w:val="00B33EAC"/>
    <w:rsid w:val="00B34FE3"/>
    <w:rsid w:val="00B351BF"/>
    <w:rsid w:val="00B35772"/>
    <w:rsid w:val="00B37214"/>
    <w:rsid w:val="00B3726F"/>
    <w:rsid w:val="00B3731D"/>
    <w:rsid w:val="00B376B1"/>
    <w:rsid w:val="00B37A5C"/>
    <w:rsid w:val="00B37EDF"/>
    <w:rsid w:val="00B400F3"/>
    <w:rsid w:val="00B402DC"/>
    <w:rsid w:val="00B409B0"/>
    <w:rsid w:val="00B40A31"/>
    <w:rsid w:val="00B410CA"/>
    <w:rsid w:val="00B412B1"/>
    <w:rsid w:val="00B412EC"/>
    <w:rsid w:val="00B41829"/>
    <w:rsid w:val="00B42225"/>
    <w:rsid w:val="00B423F2"/>
    <w:rsid w:val="00B42D02"/>
    <w:rsid w:val="00B42D1F"/>
    <w:rsid w:val="00B42FE1"/>
    <w:rsid w:val="00B433E2"/>
    <w:rsid w:val="00B43CE1"/>
    <w:rsid w:val="00B4477F"/>
    <w:rsid w:val="00B44817"/>
    <w:rsid w:val="00B45224"/>
    <w:rsid w:val="00B452F1"/>
    <w:rsid w:val="00B46770"/>
    <w:rsid w:val="00B46823"/>
    <w:rsid w:val="00B46FBC"/>
    <w:rsid w:val="00B46FF7"/>
    <w:rsid w:val="00B4738C"/>
    <w:rsid w:val="00B47B1B"/>
    <w:rsid w:val="00B503A9"/>
    <w:rsid w:val="00B504EB"/>
    <w:rsid w:val="00B5086C"/>
    <w:rsid w:val="00B50F35"/>
    <w:rsid w:val="00B50F68"/>
    <w:rsid w:val="00B50FAB"/>
    <w:rsid w:val="00B51351"/>
    <w:rsid w:val="00B51A69"/>
    <w:rsid w:val="00B51EC4"/>
    <w:rsid w:val="00B52968"/>
    <w:rsid w:val="00B532DB"/>
    <w:rsid w:val="00B5354B"/>
    <w:rsid w:val="00B5369D"/>
    <w:rsid w:val="00B53A19"/>
    <w:rsid w:val="00B53E1D"/>
    <w:rsid w:val="00B54024"/>
    <w:rsid w:val="00B540DD"/>
    <w:rsid w:val="00B540EB"/>
    <w:rsid w:val="00B5422A"/>
    <w:rsid w:val="00B54F11"/>
    <w:rsid w:val="00B556BD"/>
    <w:rsid w:val="00B557D3"/>
    <w:rsid w:val="00B5586F"/>
    <w:rsid w:val="00B56263"/>
    <w:rsid w:val="00B56BF2"/>
    <w:rsid w:val="00B5734B"/>
    <w:rsid w:val="00B60657"/>
    <w:rsid w:val="00B611FE"/>
    <w:rsid w:val="00B61C0A"/>
    <w:rsid w:val="00B61CCF"/>
    <w:rsid w:val="00B628BC"/>
    <w:rsid w:val="00B629C0"/>
    <w:rsid w:val="00B62EDE"/>
    <w:rsid w:val="00B62F04"/>
    <w:rsid w:val="00B630F0"/>
    <w:rsid w:val="00B6310E"/>
    <w:rsid w:val="00B63855"/>
    <w:rsid w:val="00B63C32"/>
    <w:rsid w:val="00B63D74"/>
    <w:rsid w:val="00B63F8D"/>
    <w:rsid w:val="00B64805"/>
    <w:rsid w:val="00B64F15"/>
    <w:rsid w:val="00B64F1C"/>
    <w:rsid w:val="00B6558D"/>
    <w:rsid w:val="00B659F5"/>
    <w:rsid w:val="00B661DF"/>
    <w:rsid w:val="00B667AD"/>
    <w:rsid w:val="00B6698E"/>
    <w:rsid w:val="00B672E9"/>
    <w:rsid w:val="00B6795F"/>
    <w:rsid w:val="00B708C6"/>
    <w:rsid w:val="00B713A6"/>
    <w:rsid w:val="00B720F3"/>
    <w:rsid w:val="00B72AED"/>
    <w:rsid w:val="00B72E5D"/>
    <w:rsid w:val="00B73158"/>
    <w:rsid w:val="00B73975"/>
    <w:rsid w:val="00B73C70"/>
    <w:rsid w:val="00B73CA6"/>
    <w:rsid w:val="00B743BC"/>
    <w:rsid w:val="00B750DF"/>
    <w:rsid w:val="00B75F19"/>
    <w:rsid w:val="00B76024"/>
    <w:rsid w:val="00B76658"/>
    <w:rsid w:val="00B769E9"/>
    <w:rsid w:val="00B76F36"/>
    <w:rsid w:val="00B77598"/>
    <w:rsid w:val="00B77BCE"/>
    <w:rsid w:val="00B77F1C"/>
    <w:rsid w:val="00B8008C"/>
    <w:rsid w:val="00B801EB"/>
    <w:rsid w:val="00B802BF"/>
    <w:rsid w:val="00B806F4"/>
    <w:rsid w:val="00B80AF5"/>
    <w:rsid w:val="00B80BDE"/>
    <w:rsid w:val="00B80CA4"/>
    <w:rsid w:val="00B81689"/>
    <w:rsid w:val="00B82B16"/>
    <w:rsid w:val="00B82CAD"/>
    <w:rsid w:val="00B830BC"/>
    <w:rsid w:val="00B834CA"/>
    <w:rsid w:val="00B8386B"/>
    <w:rsid w:val="00B83A24"/>
    <w:rsid w:val="00B83C32"/>
    <w:rsid w:val="00B843DA"/>
    <w:rsid w:val="00B8527A"/>
    <w:rsid w:val="00B855C8"/>
    <w:rsid w:val="00B85EE4"/>
    <w:rsid w:val="00B85FD4"/>
    <w:rsid w:val="00B86D23"/>
    <w:rsid w:val="00B86E8D"/>
    <w:rsid w:val="00B8782B"/>
    <w:rsid w:val="00B87F43"/>
    <w:rsid w:val="00B90055"/>
    <w:rsid w:val="00B90CB2"/>
    <w:rsid w:val="00B91537"/>
    <w:rsid w:val="00B9164F"/>
    <w:rsid w:val="00B92403"/>
    <w:rsid w:val="00B9292F"/>
    <w:rsid w:val="00B92BDE"/>
    <w:rsid w:val="00B9325F"/>
    <w:rsid w:val="00B937BD"/>
    <w:rsid w:val="00B93D12"/>
    <w:rsid w:val="00B94250"/>
    <w:rsid w:val="00B94A90"/>
    <w:rsid w:val="00B95167"/>
    <w:rsid w:val="00B9524D"/>
    <w:rsid w:val="00B952CE"/>
    <w:rsid w:val="00B95973"/>
    <w:rsid w:val="00B95B22"/>
    <w:rsid w:val="00B96259"/>
    <w:rsid w:val="00B975B1"/>
    <w:rsid w:val="00B97753"/>
    <w:rsid w:val="00BA1876"/>
    <w:rsid w:val="00BA1EBC"/>
    <w:rsid w:val="00BA262A"/>
    <w:rsid w:val="00BA2889"/>
    <w:rsid w:val="00BA2981"/>
    <w:rsid w:val="00BA386C"/>
    <w:rsid w:val="00BA493D"/>
    <w:rsid w:val="00BA5FB1"/>
    <w:rsid w:val="00BA62BF"/>
    <w:rsid w:val="00BA63C7"/>
    <w:rsid w:val="00BA6B94"/>
    <w:rsid w:val="00BA721A"/>
    <w:rsid w:val="00BA7359"/>
    <w:rsid w:val="00BA7722"/>
    <w:rsid w:val="00BB01BA"/>
    <w:rsid w:val="00BB0847"/>
    <w:rsid w:val="00BB0FE6"/>
    <w:rsid w:val="00BB114A"/>
    <w:rsid w:val="00BB191C"/>
    <w:rsid w:val="00BB23B8"/>
    <w:rsid w:val="00BB29AC"/>
    <w:rsid w:val="00BB2F18"/>
    <w:rsid w:val="00BB3D41"/>
    <w:rsid w:val="00BB5061"/>
    <w:rsid w:val="00BB5196"/>
    <w:rsid w:val="00BB5B9B"/>
    <w:rsid w:val="00BB6145"/>
    <w:rsid w:val="00BB65C1"/>
    <w:rsid w:val="00BB68A2"/>
    <w:rsid w:val="00BB6E05"/>
    <w:rsid w:val="00BB6E4B"/>
    <w:rsid w:val="00BB6E63"/>
    <w:rsid w:val="00BB7818"/>
    <w:rsid w:val="00BB7831"/>
    <w:rsid w:val="00BB78C0"/>
    <w:rsid w:val="00BB7CA3"/>
    <w:rsid w:val="00BB7DDA"/>
    <w:rsid w:val="00BC13E7"/>
    <w:rsid w:val="00BC1F1C"/>
    <w:rsid w:val="00BC20AF"/>
    <w:rsid w:val="00BC23F1"/>
    <w:rsid w:val="00BC2A92"/>
    <w:rsid w:val="00BC339A"/>
    <w:rsid w:val="00BC36A4"/>
    <w:rsid w:val="00BC3AB1"/>
    <w:rsid w:val="00BC3C35"/>
    <w:rsid w:val="00BC4B7E"/>
    <w:rsid w:val="00BC53D2"/>
    <w:rsid w:val="00BC61B2"/>
    <w:rsid w:val="00BC61C2"/>
    <w:rsid w:val="00BC672D"/>
    <w:rsid w:val="00BC6A07"/>
    <w:rsid w:val="00BC726F"/>
    <w:rsid w:val="00BD040A"/>
    <w:rsid w:val="00BD09AD"/>
    <w:rsid w:val="00BD201F"/>
    <w:rsid w:val="00BD23C1"/>
    <w:rsid w:val="00BD255A"/>
    <w:rsid w:val="00BD3B61"/>
    <w:rsid w:val="00BD3CD2"/>
    <w:rsid w:val="00BD3E64"/>
    <w:rsid w:val="00BD5151"/>
    <w:rsid w:val="00BD6414"/>
    <w:rsid w:val="00BD6811"/>
    <w:rsid w:val="00BD6A2D"/>
    <w:rsid w:val="00BD6F10"/>
    <w:rsid w:val="00BD734E"/>
    <w:rsid w:val="00BD7985"/>
    <w:rsid w:val="00BE02D3"/>
    <w:rsid w:val="00BE1140"/>
    <w:rsid w:val="00BE1793"/>
    <w:rsid w:val="00BE1D0C"/>
    <w:rsid w:val="00BE2D07"/>
    <w:rsid w:val="00BE33A2"/>
    <w:rsid w:val="00BE3E57"/>
    <w:rsid w:val="00BE428B"/>
    <w:rsid w:val="00BE4681"/>
    <w:rsid w:val="00BE49F3"/>
    <w:rsid w:val="00BE6361"/>
    <w:rsid w:val="00BE645D"/>
    <w:rsid w:val="00BE6B36"/>
    <w:rsid w:val="00BE7033"/>
    <w:rsid w:val="00BE737A"/>
    <w:rsid w:val="00BF0FC3"/>
    <w:rsid w:val="00BF0FD8"/>
    <w:rsid w:val="00BF1613"/>
    <w:rsid w:val="00BF1F6F"/>
    <w:rsid w:val="00BF20C3"/>
    <w:rsid w:val="00BF242A"/>
    <w:rsid w:val="00BF2755"/>
    <w:rsid w:val="00BF2904"/>
    <w:rsid w:val="00BF2CF5"/>
    <w:rsid w:val="00BF2FB0"/>
    <w:rsid w:val="00BF307F"/>
    <w:rsid w:val="00BF311E"/>
    <w:rsid w:val="00BF3370"/>
    <w:rsid w:val="00BF368F"/>
    <w:rsid w:val="00BF386F"/>
    <w:rsid w:val="00BF4169"/>
    <w:rsid w:val="00BF5A1C"/>
    <w:rsid w:val="00BF60F5"/>
    <w:rsid w:val="00BF66B1"/>
    <w:rsid w:val="00BF6FDE"/>
    <w:rsid w:val="00BF7356"/>
    <w:rsid w:val="00C00287"/>
    <w:rsid w:val="00C01376"/>
    <w:rsid w:val="00C01B40"/>
    <w:rsid w:val="00C01D1E"/>
    <w:rsid w:val="00C02085"/>
    <w:rsid w:val="00C0294A"/>
    <w:rsid w:val="00C02A31"/>
    <w:rsid w:val="00C03490"/>
    <w:rsid w:val="00C036FD"/>
    <w:rsid w:val="00C040FD"/>
    <w:rsid w:val="00C0415A"/>
    <w:rsid w:val="00C05890"/>
    <w:rsid w:val="00C05D94"/>
    <w:rsid w:val="00C0684D"/>
    <w:rsid w:val="00C06A92"/>
    <w:rsid w:val="00C06ECC"/>
    <w:rsid w:val="00C076F7"/>
    <w:rsid w:val="00C07847"/>
    <w:rsid w:val="00C07C69"/>
    <w:rsid w:val="00C07CC2"/>
    <w:rsid w:val="00C07F98"/>
    <w:rsid w:val="00C10324"/>
    <w:rsid w:val="00C10462"/>
    <w:rsid w:val="00C105EC"/>
    <w:rsid w:val="00C10C83"/>
    <w:rsid w:val="00C110E1"/>
    <w:rsid w:val="00C11401"/>
    <w:rsid w:val="00C12D00"/>
    <w:rsid w:val="00C12FA8"/>
    <w:rsid w:val="00C13B3C"/>
    <w:rsid w:val="00C13D4F"/>
    <w:rsid w:val="00C13E4C"/>
    <w:rsid w:val="00C14E76"/>
    <w:rsid w:val="00C14E84"/>
    <w:rsid w:val="00C14F63"/>
    <w:rsid w:val="00C1506C"/>
    <w:rsid w:val="00C15F43"/>
    <w:rsid w:val="00C16111"/>
    <w:rsid w:val="00C162E1"/>
    <w:rsid w:val="00C16568"/>
    <w:rsid w:val="00C16A5C"/>
    <w:rsid w:val="00C16DE3"/>
    <w:rsid w:val="00C16E4A"/>
    <w:rsid w:val="00C16F4D"/>
    <w:rsid w:val="00C1765B"/>
    <w:rsid w:val="00C17B3E"/>
    <w:rsid w:val="00C17C5F"/>
    <w:rsid w:val="00C17F07"/>
    <w:rsid w:val="00C2029F"/>
    <w:rsid w:val="00C20754"/>
    <w:rsid w:val="00C20D9D"/>
    <w:rsid w:val="00C2129F"/>
    <w:rsid w:val="00C21467"/>
    <w:rsid w:val="00C2194C"/>
    <w:rsid w:val="00C21B2C"/>
    <w:rsid w:val="00C21CE2"/>
    <w:rsid w:val="00C21EAE"/>
    <w:rsid w:val="00C21FF4"/>
    <w:rsid w:val="00C22061"/>
    <w:rsid w:val="00C222A7"/>
    <w:rsid w:val="00C22347"/>
    <w:rsid w:val="00C2255C"/>
    <w:rsid w:val="00C2265C"/>
    <w:rsid w:val="00C2265E"/>
    <w:rsid w:val="00C2270D"/>
    <w:rsid w:val="00C2344B"/>
    <w:rsid w:val="00C239CC"/>
    <w:rsid w:val="00C23DFE"/>
    <w:rsid w:val="00C24357"/>
    <w:rsid w:val="00C249CC"/>
    <w:rsid w:val="00C25274"/>
    <w:rsid w:val="00C25901"/>
    <w:rsid w:val="00C25CEE"/>
    <w:rsid w:val="00C26143"/>
    <w:rsid w:val="00C26445"/>
    <w:rsid w:val="00C26A98"/>
    <w:rsid w:val="00C26ACD"/>
    <w:rsid w:val="00C26BFB"/>
    <w:rsid w:val="00C26DEE"/>
    <w:rsid w:val="00C26E7F"/>
    <w:rsid w:val="00C3054E"/>
    <w:rsid w:val="00C30BAB"/>
    <w:rsid w:val="00C30E49"/>
    <w:rsid w:val="00C312FC"/>
    <w:rsid w:val="00C31CFB"/>
    <w:rsid w:val="00C32CD4"/>
    <w:rsid w:val="00C33094"/>
    <w:rsid w:val="00C33208"/>
    <w:rsid w:val="00C3336E"/>
    <w:rsid w:val="00C335A9"/>
    <w:rsid w:val="00C33D41"/>
    <w:rsid w:val="00C34190"/>
    <w:rsid w:val="00C34912"/>
    <w:rsid w:val="00C351C8"/>
    <w:rsid w:val="00C3536D"/>
    <w:rsid w:val="00C35A9A"/>
    <w:rsid w:val="00C369FC"/>
    <w:rsid w:val="00C375EC"/>
    <w:rsid w:val="00C379C7"/>
    <w:rsid w:val="00C37ED5"/>
    <w:rsid w:val="00C40352"/>
    <w:rsid w:val="00C404E0"/>
    <w:rsid w:val="00C40AF4"/>
    <w:rsid w:val="00C40CFF"/>
    <w:rsid w:val="00C41394"/>
    <w:rsid w:val="00C41865"/>
    <w:rsid w:val="00C42161"/>
    <w:rsid w:val="00C4216E"/>
    <w:rsid w:val="00C423A9"/>
    <w:rsid w:val="00C43116"/>
    <w:rsid w:val="00C43773"/>
    <w:rsid w:val="00C43809"/>
    <w:rsid w:val="00C43DDE"/>
    <w:rsid w:val="00C44AA3"/>
    <w:rsid w:val="00C44BC8"/>
    <w:rsid w:val="00C4512F"/>
    <w:rsid w:val="00C45145"/>
    <w:rsid w:val="00C46302"/>
    <w:rsid w:val="00C46510"/>
    <w:rsid w:val="00C47932"/>
    <w:rsid w:val="00C504C5"/>
    <w:rsid w:val="00C50C47"/>
    <w:rsid w:val="00C50E63"/>
    <w:rsid w:val="00C51088"/>
    <w:rsid w:val="00C52146"/>
    <w:rsid w:val="00C527CC"/>
    <w:rsid w:val="00C5299B"/>
    <w:rsid w:val="00C52C39"/>
    <w:rsid w:val="00C52CB9"/>
    <w:rsid w:val="00C53C4F"/>
    <w:rsid w:val="00C53E88"/>
    <w:rsid w:val="00C551BA"/>
    <w:rsid w:val="00C5534A"/>
    <w:rsid w:val="00C555D6"/>
    <w:rsid w:val="00C55C45"/>
    <w:rsid w:val="00C5641C"/>
    <w:rsid w:val="00C564A6"/>
    <w:rsid w:val="00C568AC"/>
    <w:rsid w:val="00C57750"/>
    <w:rsid w:val="00C60262"/>
    <w:rsid w:val="00C602A0"/>
    <w:rsid w:val="00C60454"/>
    <w:rsid w:val="00C6098E"/>
    <w:rsid w:val="00C61415"/>
    <w:rsid w:val="00C617FD"/>
    <w:rsid w:val="00C61992"/>
    <w:rsid w:val="00C62349"/>
    <w:rsid w:val="00C62A7D"/>
    <w:rsid w:val="00C62D3B"/>
    <w:rsid w:val="00C62F88"/>
    <w:rsid w:val="00C63033"/>
    <w:rsid w:val="00C632CF"/>
    <w:rsid w:val="00C63508"/>
    <w:rsid w:val="00C638D8"/>
    <w:rsid w:val="00C64811"/>
    <w:rsid w:val="00C66B1C"/>
    <w:rsid w:val="00C66D31"/>
    <w:rsid w:val="00C67735"/>
    <w:rsid w:val="00C67892"/>
    <w:rsid w:val="00C6789A"/>
    <w:rsid w:val="00C700D5"/>
    <w:rsid w:val="00C70743"/>
    <w:rsid w:val="00C70B5E"/>
    <w:rsid w:val="00C71AEE"/>
    <w:rsid w:val="00C725E3"/>
    <w:rsid w:val="00C72731"/>
    <w:rsid w:val="00C72C5A"/>
    <w:rsid w:val="00C7315E"/>
    <w:rsid w:val="00C73E31"/>
    <w:rsid w:val="00C74929"/>
    <w:rsid w:val="00C74D8E"/>
    <w:rsid w:val="00C75188"/>
    <w:rsid w:val="00C76191"/>
    <w:rsid w:val="00C76256"/>
    <w:rsid w:val="00C7673C"/>
    <w:rsid w:val="00C77219"/>
    <w:rsid w:val="00C7728F"/>
    <w:rsid w:val="00C77F55"/>
    <w:rsid w:val="00C808F8"/>
    <w:rsid w:val="00C80F73"/>
    <w:rsid w:val="00C823E1"/>
    <w:rsid w:val="00C825A9"/>
    <w:rsid w:val="00C84A14"/>
    <w:rsid w:val="00C84F51"/>
    <w:rsid w:val="00C85836"/>
    <w:rsid w:val="00C85A28"/>
    <w:rsid w:val="00C85BFE"/>
    <w:rsid w:val="00C85D92"/>
    <w:rsid w:val="00C8664F"/>
    <w:rsid w:val="00C867B5"/>
    <w:rsid w:val="00C869FE"/>
    <w:rsid w:val="00C86E93"/>
    <w:rsid w:val="00C87AAD"/>
    <w:rsid w:val="00C87E8E"/>
    <w:rsid w:val="00C90674"/>
    <w:rsid w:val="00C90BA2"/>
    <w:rsid w:val="00C90C24"/>
    <w:rsid w:val="00C914B2"/>
    <w:rsid w:val="00C91BB1"/>
    <w:rsid w:val="00C92416"/>
    <w:rsid w:val="00C925E0"/>
    <w:rsid w:val="00C92E35"/>
    <w:rsid w:val="00C9313D"/>
    <w:rsid w:val="00C93651"/>
    <w:rsid w:val="00C93F6B"/>
    <w:rsid w:val="00C947BD"/>
    <w:rsid w:val="00C94993"/>
    <w:rsid w:val="00C94FFB"/>
    <w:rsid w:val="00C951A8"/>
    <w:rsid w:val="00C956F9"/>
    <w:rsid w:val="00C9618A"/>
    <w:rsid w:val="00C96303"/>
    <w:rsid w:val="00C96421"/>
    <w:rsid w:val="00C96D80"/>
    <w:rsid w:val="00C972D5"/>
    <w:rsid w:val="00C9744B"/>
    <w:rsid w:val="00CA0E91"/>
    <w:rsid w:val="00CA12AA"/>
    <w:rsid w:val="00CA1555"/>
    <w:rsid w:val="00CA1BBD"/>
    <w:rsid w:val="00CA4237"/>
    <w:rsid w:val="00CA4714"/>
    <w:rsid w:val="00CA4B8B"/>
    <w:rsid w:val="00CA556A"/>
    <w:rsid w:val="00CA56BF"/>
    <w:rsid w:val="00CA5896"/>
    <w:rsid w:val="00CA593E"/>
    <w:rsid w:val="00CA5A2C"/>
    <w:rsid w:val="00CA67BA"/>
    <w:rsid w:val="00CA6F88"/>
    <w:rsid w:val="00CA70F7"/>
    <w:rsid w:val="00CA72D0"/>
    <w:rsid w:val="00CA7309"/>
    <w:rsid w:val="00CA79E6"/>
    <w:rsid w:val="00CA7D49"/>
    <w:rsid w:val="00CA7F01"/>
    <w:rsid w:val="00CB05E0"/>
    <w:rsid w:val="00CB0DE1"/>
    <w:rsid w:val="00CB15DE"/>
    <w:rsid w:val="00CB16C0"/>
    <w:rsid w:val="00CB18B0"/>
    <w:rsid w:val="00CB19A0"/>
    <w:rsid w:val="00CB1A4A"/>
    <w:rsid w:val="00CB1ECC"/>
    <w:rsid w:val="00CB1F35"/>
    <w:rsid w:val="00CB218F"/>
    <w:rsid w:val="00CB225A"/>
    <w:rsid w:val="00CB26D5"/>
    <w:rsid w:val="00CB2837"/>
    <w:rsid w:val="00CB3967"/>
    <w:rsid w:val="00CB396C"/>
    <w:rsid w:val="00CB42CE"/>
    <w:rsid w:val="00CB4A73"/>
    <w:rsid w:val="00CB4AF1"/>
    <w:rsid w:val="00CB4D68"/>
    <w:rsid w:val="00CB6CE9"/>
    <w:rsid w:val="00CB6FEC"/>
    <w:rsid w:val="00CB70C2"/>
    <w:rsid w:val="00CC049A"/>
    <w:rsid w:val="00CC0A49"/>
    <w:rsid w:val="00CC0D5E"/>
    <w:rsid w:val="00CC1006"/>
    <w:rsid w:val="00CC1D13"/>
    <w:rsid w:val="00CC2C79"/>
    <w:rsid w:val="00CC34E6"/>
    <w:rsid w:val="00CC4957"/>
    <w:rsid w:val="00CC52B9"/>
    <w:rsid w:val="00CC53E7"/>
    <w:rsid w:val="00CC5507"/>
    <w:rsid w:val="00CC6C6D"/>
    <w:rsid w:val="00CC6F45"/>
    <w:rsid w:val="00CC7539"/>
    <w:rsid w:val="00CC771F"/>
    <w:rsid w:val="00CD104E"/>
    <w:rsid w:val="00CD1101"/>
    <w:rsid w:val="00CD13C0"/>
    <w:rsid w:val="00CD14FE"/>
    <w:rsid w:val="00CD1945"/>
    <w:rsid w:val="00CD1DA4"/>
    <w:rsid w:val="00CD251F"/>
    <w:rsid w:val="00CD25D3"/>
    <w:rsid w:val="00CD2C1A"/>
    <w:rsid w:val="00CD330B"/>
    <w:rsid w:val="00CD335A"/>
    <w:rsid w:val="00CD39B8"/>
    <w:rsid w:val="00CD3AB6"/>
    <w:rsid w:val="00CD4502"/>
    <w:rsid w:val="00CD4ADF"/>
    <w:rsid w:val="00CD59AA"/>
    <w:rsid w:val="00CD5BBE"/>
    <w:rsid w:val="00CD5E4A"/>
    <w:rsid w:val="00CD67B7"/>
    <w:rsid w:val="00CE0166"/>
    <w:rsid w:val="00CE06FE"/>
    <w:rsid w:val="00CE077E"/>
    <w:rsid w:val="00CE1371"/>
    <w:rsid w:val="00CE1538"/>
    <w:rsid w:val="00CE234F"/>
    <w:rsid w:val="00CE236B"/>
    <w:rsid w:val="00CE2534"/>
    <w:rsid w:val="00CE341D"/>
    <w:rsid w:val="00CE344D"/>
    <w:rsid w:val="00CE35D3"/>
    <w:rsid w:val="00CE3873"/>
    <w:rsid w:val="00CE4028"/>
    <w:rsid w:val="00CE4041"/>
    <w:rsid w:val="00CE4335"/>
    <w:rsid w:val="00CE4A53"/>
    <w:rsid w:val="00CE4C26"/>
    <w:rsid w:val="00CE50C9"/>
    <w:rsid w:val="00CE5101"/>
    <w:rsid w:val="00CE5299"/>
    <w:rsid w:val="00CE564A"/>
    <w:rsid w:val="00CE5910"/>
    <w:rsid w:val="00CE5BA8"/>
    <w:rsid w:val="00CE72A8"/>
    <w:rsid w:val="00CE7517"/>
    <w:rsid w:val="00CE7720"/>
    <w:rsid w:val="00CE7834"/>
    <w:rsid w:val="00CF0272"/>
    <w:rsid w:val="00CF143A"/>
    <w:rsid w:val="00CF191F"/>
    <w:rsid w:val="00CF193A"/>
    <w:rsid w:val="00CF1946"/>
    <w:rsid w:val="00CF1FE6"/>
    <w:rsid w:val="00CF232B"/>
    <w:rsid w:val="00CF30C1"/>
    <w:rsid w:val="00CF39D5"/>
    <w:rsid w:val="00CF44FD"/>
    <w:rsid w:val="00CF50EF"/>
    <w:rsid w:val="00CF564E"/>
    <w:rsid w:val="00CF576B"/>
    <w:rsid w:val="00CF59A2"/>
    <w:rsid w:val="00CF5B83"/>
    <w:rsid w:val="00CF5C88"/>
    <w:rsid w:val="00CF63BB"/>
    <w:rsid w:val="00CF687F"/>
    <w:rsid w:val="00CF70CB"/>
    <w:rsid w:val="00CF71A6"/>
    <w:rsid w:val="00CF71C9"/>
    <w:rsid w:val="00CF76A8"/>
    <w:rsid w:val="00CF7AA0"/>
    <w:rsid w:val="00D00C73"/>
    <w:rsid w:val="00D00D01"/>
    <w:rsid w:val="00D022C4"/>
    <w:rsid w:val="00D0245E"/>
    <w:rsid w:val="00D02E31"/>
    <w:rsid w:val="00D031EA"/>
    <w:rsid w:val="00D03434"/>
    <w:rsid w:val="00D0379B"/>
    <w:rsid w:val="00D047E8"/>
    <w:rsid w:val="00D04FE3"/>
    <w:rsid w:val="00D05983"/>
    <w:rsid w:val="00D05A16"/>
    <w:rsid w:val="00D05F86"/>
    <w:rsid w:val="00D061B0"/>
    <w:rsid w:val="00D0689B"/>
    <w:rsid w:val="00D07269"/>
    <w:rsid w:val="00D0756A"/>
    <w:rsid w:val="00D07AE2"/>
    <w:rsid w:val="00D10004"/>
    <w:rsid w:val="00D111A3"/>
    <w:rsid w:val="00D114EC"/>
    <w:rsid w:val="00D122D7"/>
    <w:rsid w:val="00D130F3"/>
    <w:rsid w:val="00D13714"/>
    <w:rsid w:val="00D13A98"/>
    <w:rsid w:val="00D13BC3"/>
    <w:rsid w:val="00D13D72"/>
    <w:rsid w:val="00D14CDB"/>
    <w:rsid w:val="00D14E56"/>
    <w:rsid w:val="00D153BD"/>
    <w:rsid w:val="00D15B96"/>
    <w:rsid w:val="00D16390"/>
    <w:rsid w:val="00D16AC6"/>
    <w:rsid w:val="00D16B1B"/>
    <w:rsid w:val="00D17278"/>
    <w:rsid w:val="00D17F6E"/>
    <w:rsid w:val="00D20996"/>
    <w:rsid w:val="00D20C60"/>
    <w:rsid w:val="00D20FED"/>
    <w:rsid w:val="00D2108D"/>
    <w:rsid w:val="00D2118E"/>
    <w:rsid w:val="00D21D8E"/>
    <w:rsid w:val="00D22839"/>
    <w:rsid w:val="00D23576"/>
    <w:rsid w:val="00D23883"/>
    <w:rsid w:val="00D239C8"/>
    <w:rsid w:val="00D23E7C"/>
    <w:rsid w:val="00D24500"/>
    <w:rsid w:val="00D248FF"/>
    <w:rsid w:val="00D24A01"/>
    <w:rsid w:val="00D25410"/>
    <w:rsid w:val="00D257F1"/>
    <w:rsid w:val="00D25E3F"/>
    <w:rsid w:val="00D26453"/>
    <w:rsid w:val="00D26680"/>
    <w:rsid w:val="00D27167"/>
    <w:rsid w:val="00D274A6"/>
    <w:rsid w:val="00D27C6C"/>
    <w:rsid w:val="00D27EC9"/>
    <w:rsid w:val="00D27F71"/>
    <w:rsid w:val="00D30524"/>
    <w:rsid w:val="00D3094C"/>
    <w:rsid w:val="00D30987"/>
    <w:rsid w:val="00D32393"/>
    <w:rsid w:val="00D324F5"/>
    <w:rsid w:val="00D32A4B"/>
    <w:rsid w:val="00D32A58"/>
    <w:rsid w:val="00D3312B"/>
    <w:rsid w:val="00D34460"/>
    <w:rsid w:val="00D34531"/>
    <w:rsid w:val="00D3483E"/>
    <w:rsid w:val="00D34A2F"/>
    <w:rsid w:val="00D34BBB"/>
    <w:rsid w:val="00D34D46"/>
    <w:rsid w:val="00D35051"/>
    <w:rsid w:val="00D35477"/>
    <w:rsid w:val="00D35584"/>
    <w:rsid w:val="00D355FF"/>
    <w:rsid w:val="00D3560F"/>
    <w:rsid w:val="00D36565"/>
    <w:rsid w:val="00D36939"/>
    <w:rsid w:val="00D36AA8"/>
    <w:rsid w:val="00D36ECC"/>
    <w:rsid w:val="00D371A3"/>
    <w:rsid w:val="00D371D3"/>
    <w:rsid w:val="00D40366"/>
    <w:rsid w:val="00D4058D"/>
    <w:rsid w:val="00D406B0"/>
    <w:rsid w:val="00D40DE7"/>
    <w:rsid w:val="00D41663"/>
    <w:rsid w:val="00D42FAF"/>
    <w:rsid w:val="00D4317B"/>
    <w:rsid w:val="00D43287"/>
    <w:rsid w:val="00D432EA"/>
    <w:rsid w:val="00D43572"/>
    <w:rsid w:val="00D43EF3"/>
    <w:rsid w:val="00D44848"/>
    <w:rsid w:val="00D44CF5"/>
    <w:rsid w:val="00D45027"/>
    <w:rsid w:val="00D45063"/>
    <w:rsid w:val="00D45663"/>
    <w:rsid w:val="00D46236"/>
    <w:rsid w:val="00D4636F"/>
    <w:rsid w:val="00D46670"/>
    <w:rsid w:val="00D468AD"/>
    <w:rsid w:val="00D46B9D"/>
    <w:rsid w:val="00D474AA"/>
    <w:rsid w:val="00D4798F"/>
    <w:rsid w:val="00D47A39"/>
    <w:rsid w:val="00D50736"/>
    <w:rsid w:val="00D50C00"/>
    <w:rsid w:val="00D51155"/>
    <w:rsid w:val="00D51909"/>
    <w:rsid w:val="00D51F7E"/>
    <w:rsid w:val="00D51FCD"/>
    <w:rsid w:val="00D52093"/>
    <w:rsid w:val="00D52628"/>
    <w:rsid w:val="00D52E28"/>
    <w:rsid w:val="00D52FC6"/>
    <w:rsid w:val="00D531CC"/>
    <w:rsid w:val="00D5360E"/>
    <w:rsid w:val="00D53711"/>
    <w:rsid w:val="00D54362"/>
    <w:rsid w:val="00D54752"/>
    <w:rsid w:val="00D54855"/>
    <w:rsid w:val="00D54E98"/>
    <w:rsid w:val="00D557AA"/>
    <w:rsid w:val="00D55840"/>
    <w:rsid w:val="00D55BE3"/>
    <w:rsid w:val="00D55F0D"/>
    <w:rsid w:val="00D56B13"/>
    <w:rsid w:val="00D56EA6"/>
    <w:rsid w:val="00D5729F"/>
    <w:rsid w:val="00D57FBE"/>
    <w:rsid w:val="00D61963"/>
    <w:rsid w:val="00D61AF6"/>
    <w:rsid w:val="00D62D5E"/>
    <w:rsid w:val="00D630D4"/>
    <w:rsid w:val="00D632B0"/>
    <w:rsid w:val="00D64773"/>
    <w:rsid w:val="00D64E20"/>
    <w:rsid w:val="00D6521E"/>
    <w:rsid w:val="00D659B2"/>
    <w:rsid w:val="00D659DD"/>
    <w:rsid w:val="00D65A76"/>
    <w:rsid w:val="00D65C7D"/>
    <w:rsid w:val="00D660FC"/>
    <w:rsid w:val="00D6612D"/>
    <w:rsid w:val="00D66159"/>
    <w:rsid w:val="00D668ED"/>
    <w:rsid w:val="00D67111"/>
    <w:rsid w:val="00D6772D"/>
    <w:rsid w:val="00D677ED"/>
    <w:rsid w:val="00D7053D"/>
    <w:rsid w:val="00D7077E"/>
    <w:rsid w:val="00D71203"/>
    <w:rsid w:val="00D71B22"/>
    <w:rsid w:val="00D723E0"/>
    <w:rsid w:val="00D72A7A"/>
    <w:rsid w:val="00D73CCD"/>
    <w:rsid w:val="00D74194"/>
    <w:rsid w:val="00D7432A"/>
    <w:rsid w:val="00D74B22"/>
    <w:rsid w:val="00D7501A"/>
    <w:rsid w:val="00D75277"/>
    <w:rsid w:val="00D75477"/>
    <w:rsid w:val="00D754A7"/>
    <w:rsid w:val="00D760FC"/>
    <w:rsid w:val="00D761F1"/>
    <w:rsid w:val="00D764CF"/>
    <w:rsid w:val="00D76B38"/>
    <w:rsid w:val="00D76B7C"/>
    <w:rsid w:val="00D76FC3"/>
    <w:rsid w:val="00D7779F"/>
    <w:rsid w:val="00D77915"/>
    <w:rsid w:val="00D77A3C"/>
    <w:rsid w:val="00D77CA7"/>
    <w:rsid w:val="00D804E3"/>
    <w:rsid w:val="00D80AB7"/>
    <w:rsid w:val="00D80C5C"/>
    <w:rsid w:val="00D8135E"/>
    <w:rsid w:val="00D819ED"/>
    <w:rsid w:val="00D83065"/>
    <w:rsid w:val="00D830A6"/>
    <w:rsid w:val="00D83228"/>
    <w:rsid w:val="00D832D2"/>
    <w:rsid w:val="00D83AB6"/>
    <w:rsid w:val="00D84080"/>
    <w:rsid w:val="00D8432A"/>
    <w:rsid w:val="00D84511"/>
    <w:rsid w:val="00D84566"/>
    <w:rsid w:val="00D84A77"/>
    <w:rsid w:val="00D84FEB"/>
    <w:rsid w:val="00D85313"/>
    <w:rsid w:val="00D86293"/>
    <w:rsid w:val="00D8688F"/>
    <w:rsid w:val="00D869F0"/>
    <w:rsid w:val="00D86C63"/>
    <w:rsid w:val="00D86E4C"/>
    <w:rsid w:val="00D87AAB"/>
    <w:rsid w:val="00D87DB5"/>
    <w:rsid w:val="00D90B8C"/>
    <w:rsid w:val="00D916B7"/>
    <w:rsid w:val="00D91826"/>
    <w:rsid w:val="00D91A54"/>
    <w:rsid w:val="00D91D99"/>
    <w:rsid w:val="00D91DD8"/>
    <w:rsid w:val="00D926CC"/>
    <w:rsid w:val="00D92743"/>
    <w:rsid w:val="00D92D7B"/>
    <w:rsid w:val="00D93BCC"/>
    <w:rsid w:val="00D943DC"/>
    <w:rsid w:val="00D94597"/>
    <w:rsid w:val="00D948FE"/>
    <w:rsid w:val="00D94D1F"/>
    <w:rsid w:val="00D94F5B"/>
    <w:rsid w:val="00D961A6"/>
    <w:rsid w:val="00D97015"/>
    <w:rsid w:val="00D9708C"/>
    <w:rsid w:val="00D9777E"/>
    <w:rsid w:val="00D97A3A"/>
    <w:rsid w:val="00D97C98"/>
    <w:rsid w:val="00D97EB3"/>
    <w:rsid w:val="00D97FAF"/>
    <w:rsid w:val="00DA0747"/>
    <w:rsid w:val="00DA0D30"/>
    <w:rsid w:val="00DA23F9"/>
    <w:rsid w:val="00DA256B"/>
    <w:rsid w:val="00DA2F63"/>
    <w:rsid w:val="00DA3488"/>
    <w:rsid w:val="00DA34DF"/>
    <w:rsid w:val="00DA3AAB"/>
    <w:rsid w:val="00DA4ADB"/>
    <w:rsid w:val="00DA5815"/>
    <w:rsid w:val="00DA5D56"/>
    <w:rsid w:val="00DA62A0"/>
    <w:rsid w:val="00DA69B8"/>
    <w:rsid w:val="00DB053E"/>
    <w:rsid w:val="00DB0633"/>
    <w:rsid w:val="00DB0B8B"/>
    <w:rsid w:val="00DB0E2B"/>
    <w:rsid w:val="00DB0EED"/>
    <w:rsid w:val="00DB0EF1"/>
    <w:rsid w:val="00DB120C"/>
    <w:rsid w:val="00DB12DA"/>
    <w:rsid w:val="00DB2C47"/>
    <w:rsid w:val="00DB321D"/>
    <w:rsid w:val="00DB3A9E"/>
    <w:rsid w:val="00DB4C3C"/>
    <w:rsid w:val="00DB4E41"/>
    <w:rsid w:val="00DB5895"/>
    <w:rsid w:val="00DB5BAD"/>
    <w:rsid w:val="00DB6C5C"/>
    <w:rsid w:val="00DB727F"/>
    <w:rsid w:val="00DC0A10"/>
    <w:rsid w:val="00DC18AC"/>
    <w:rsid w:val="00DC212C"/>
    <w:rsid w:val="00DC22A2"/>
    <w:rsid w:val="00DC2494"/>
    <w:rsid w:val="00DC2522"/>
    <w:rsid w:val="00DC2E82"/>
    <w:rsid w:val="00DC339C"/>
    <w:rsid w:val="00DC33F4"/>
    <w:rsid w:val="00DC3D2F"/>
    <w:rsid w:val="00DC3F1F"/>
    <w:rsid w:val="00DC4577"/>
    <w:rsid w:val="00DC47BB"/>
    <w:rsid w:val="00DC481D"/>
    <w:rsid w:val="00DC48CC"/>
    <w:rsid w:val="00DC5978"/>
    <w:rsid w:val="00DC6645"/>
    <w:rsid w:val="00DC6A14"/>
    <w:rsid w:val="00DC6BE1"/>
    <w:rsid w:val="00DC7482"/>
    <w:rsid w:val="00DD0203"/>
    <w:rsid w:val="00DD06AC"/>
    <w:rsid w:val="00DD0F4A"/>
    <w:rsid w:val="00DD1083"/>
    <w:rsid w:val="00DD1210"/>
    <w:rsid w:val="00DD1D5F"/>
    <w:rsid w:val="00DD2744"/>
    <w:rsid w:val="00DD27F5"/>
    <w:rsid w:val="00DD2D13"/>
    <w:rsid w:val="00DD3E6D"/>
    <w:rsid w:val="00DD40F1"/>
    <w:rsid w:val="00DD588C"/>
    <w:rsid w:val="00DD599E"/>
    <w:rsid w:val="00DD6487"/>
    <w:rsid w:val="00DD66F2"/>
    <w:rsid w:val="00DD6BDB"/>
    <w:rsid w:val="00DD7810"/>
    <w:rsid w:val="00DD7D95"/>
    <w:rsid w:val="00DD7E8D"/>
    <w:rsid w:val="00DE000B"/>
    <w:rsid w:val="00DE07CC"/>
    <w:rsid w:val="00DE1375"/>
    <w:rsid w:val="00DE1BD6"/>
    <w:rsid w:val="00DE24FD"/>
    <w:rsid w:val="00DE2737"/>
    <w:rsid w:val="00DE2B01"/>
    <w:rsid w:val="00DE30D0"/>
    <w:rsid w:val="00DE40A0"/>
    <w:rsid w:val="00DE40D2"/>
    <w:rsid w:val="00DE588A"/>
    <w:rsid w:val="00DE6A8D"/>
    <w:rsid w:val="00DE6B0F"/>
    <w:rsid w:val="00DE6C50"/>
    <w:rsid w:val="00DE7461"/>
    <w:rsid w:val="00DE74FE"/>
    <w:rsid w:val="00DE785C"/>
    <w:rsid w:val="00DF069A"/>
    <w:rsid w:val="00DF0827"/>
    <w:rsid w:val="00DF0875"/>
    <w:rsid w:val="00DF1628"/>
    <w:rsid w:val="00DF1FAD"/>
    <w:rsid w:val="00DF2400"/>
    <w:rsid w:val="00DF2B84"/>
    <w:rsid w:val="00DF3F80"/>
    <w:rsid w:val="00DF4B66"/>
    <w:rsid w:val="00DF4B6B"/>
    <w:rsid w:val="00DF4FBD"/>
    <w:rsid w:val="00DF586A"/>
    <w:rsid w:val="00DF6004"/>
    <w:rsid w:val="00DF676C"/>
    <w:rsid w:val="00DF6D4F"/>
    <w:rsid w:val="00DF74BC"/>
    <w:rsid w:val="00E00229"/>
    <w:rsid w:val="00E00B6B"/>
    <w:rsid w:val="00E00B77"/>
    <w:rsid w:val="00E00B84"/>
    <w:rsid w:val="00E00D4F"/>
    <w:rsid w:val="00E0181B"/>
    <w:rsid w:val="00E019E0"/>
    <w:rsid w:val="00E01C29"/>
    <w:rsid w:val="00E01DCA"/>
    <w:rsid w:val="00E02B90"/>
    <w:rsid w:val="00E03239"/>
    <w:rsid w:val="00E03774"/>
    <w:rsid w:val="00E03AB3"/>
    <w:rsid w:val="00E049C0"/>
    <w:rsid w:val="00E04A2C"/>
    <w:rsid w:val="00E05022"/>
    <w:rsid w:val="00E050B0"/>
    <w:rsid w:val="00E0515D"/>
    <w:rsid w:val="00E05B60"/>
    <w:rsid w:val="00E061D1"/>
    <w:rsid w:val="00E06685"/>
    <w:rsid w:val="00E06725"/>
    <w:rsid w:val="00E06D86"/>
    <w:rsid w:val="00E07703"/>
    <w:rsid w:val="00E07796"/>
    <w:rsid w:val="00E07BD6"/>
    <w:rsid w:val="00E1098E"/>
    <w:rsid w:val="00E10BA2"/>
    <w:rsid w:val="00E11A21"/>
    <w:rsid w:val="00E11CF7"/>
    <w:rsid w:val="00E12116"/>
    <w:rsid w:val="00E1244D"/>
    <w:rsid w:val="00E12472"/>
    <w:rsid w:val="00E13BFD"/>
    <w:rsid w:val="00E14501"/>
    <w:rsid w:val="00E1523E"/>
    <w:rsid w:val="00E1588B"/>
    <w:rsid w:val="00E15AD7"/>
    <w:rsid w:val="00E15E29"/>
    <w:rsid w:val="00E172B8"/>
    <w:rsid w:val="00E17583"/>
    <w:rsid w:val="00E17636"/>
    <w:rsid w:val="00E177F1"/>
    <w:rsid w:val="00E17E1E"/>
    <w:rsid w:val="00E204B5"/>
    <w:rsid w:val="00E217CE"/>
    <w:rsid w:val="00E218CC"/>
    <w:rsid w:val="00E21A76"/>
    <w:rsid w:val="00E21ABB"/>
    <w:rsid w:val="00E21F03"/>
    <w:rsid w:val="00E22385"/>
    <w:rsid w:val="00E2280F"/>
    <w:rsid w:val="00E22B44"/>
    <w:rsid w:val="00E22B8A"/>
    <w:rsid w:val="00E22D25"/>
    <w:rsid w:val="00E22FFF"/>
    <w:rsid w:val="00E230E9"/>
    <w:rsid w:val="00E231ED"/>
    <w:rsid w:val="00E23802"/>
    <w:rsid w:val="00E24191"/>
    <w:rsid w:val="00E242B5"/>
    <w:rsid w:val="00E2457A"/>
    <w:rsid w:val="00E24898"/>
    <w:rsid w:val="00E248B9"/>
    <w:rsid w:val="00E24A7F"/>
    <w:rsid w:val="00E25946"/>
    <w:rsid w:val="00E259C5"/>
    <w:rsid w:val="00E25C0E"/>
    <w:rsid w:val="00E2626E"/>
    <w:rsid w:val="00E26C9D"/>
    <w:rsid w:val="00E271A6"/>
    <w:rsid w:val="00E27693"/>
    <w:rsid w:val="00E27B74"/>
    <w:rsid w:val="00E27DE2"/>
    <w:rsid w:val="00E3004E"/>
    <w:rsid w:val="00E30526"/>
    <w:rsid w:val="00E30D98"/>
    <w:rsid w:val="00E31057"/>
    <w:rsid w:val="00E311C7"/>
    <w:rsid w:val="00E31D5E"/>
    <w:rsid w:val="00E32938"/>
    <w:rsid w:val="00E337C7"/>
    <w:rsid w:val="00E33A75"/>
    <w:rsid w:val="00E3403D"/>
    <w:rsid w:val="00E34110"/>
    <w:rsid w:val="00E35911"/>
    <w:rsid w:val="00E36102"/>
    <w:rsid w:val="00E36532"/>
    <w:rsid w:val="00E3757E"/>
    <w:rsid w:val="00E37953"/>
    <w:rsid w:val="00E4058A"/>
    <w:rsid w:val="00E406F7"/>
    <w:rsid w:val="00E41101"/>
    <w:rsid w:val="00E416C2"/>
    <w:rsid w:val="00E41E39"/>
    <w:rsid w:val="00E4261F"/>
    <w:rsid w:val="00E42CAC"/>
    <w:rsid w:val="00E44A04"/>
    <w:rsid w:val="00E452C7"/>
    <w:rsid w:val="00E45378"/>
    <w:rsid w:val="00E45BFB"/>
    <w:rsid w:val="00E45FF5"/>
    <w:rsid w:val="00E463F4"/>
    <w:rsid w:val="00E475CD"/>
    <w:rsid w:val="00E478E3"/>
    <w:rsid w:val="00E47911"/>
    <w:rsid w:val="00E47A81"/>
    <w:rsid w:val="00E50127"/>
    <w:rsid w:val="00E502E9"/>
    <w:rsid w:val="00E50DAE"/>
    <w:rsid w:val="00E512BC"/>
    <w:rsid w:val="00E512F4"/>
    <w:rsid w:val="00E51BEA"/>
    <w:rsid w:val="00E52095"/>
    <w:rsid w:val="00E52174"/>
    <w:rsid w:val="00E52414"/>
    <w:rsid w:val="00E53C85"/>
    <w:rsid w:val="00E5461F"/>
    <w:rsid w:val="00E552E0"/>
    <w:rsid w:val="00E553E6"/>
    <w:rsid w:val="00E55B54"/>
    <w:rsid w:val="00E569BB"/>
    <w:rsid w:val="00E56BA1"/>
    <w:rsid w:val="00E572DD"/>
    <w:rsid w:val="00E60232"/>
    <w:rsid w:val="00E609CE"/>
    <w:rsid w:val="00E60D37"/>
    <w:rsid w:val="00E611CF"/>
    <w:rsid w:val="00E6203A"/>
    <w:rsid w:val="00E62751"/>
    <w:rsid w:val="00E62A22"/>
    <w:rsid w:val="00E631C3"/>
    <w:rsid w:val="00E635CC"/>
    <w:rsid w:val="00E63A39"/>
    <w:rsid w:val="00E643C8"/>
    <w:rsid w:val="00E6475B"/>
    <w:rsid w:val="00E6546B"/>
    <w:rsid w:val="00E658F9"/>
    <w:rsid w:val="00E65D35"/>
    <w:rsid w:val="00E66154"/>
    <w:rsid w:val="00E66B10"/>
    <w:rsid w:val="00E66FB9"/>
    <w:rsid w:val="00E707CB"/>
    <w:rsid w:val="00E70B43"/>
    <w:rsid w:val="00E70CA5"/>
    <w:rsid w:val="00E70E03"/>
    <w:rsid w:val="00E72FF2"/>
    <w:rsid w:val="00E7347E"/>
    <w:rsid w:val="00E7355D"/>
    <w:rsid w:val="00E73C15"/>
    <w:rsid w:val="00E7482E"/>
    <w:rsid w:val="00E757EB"/>
    <w:rsid w:val="00E75F83"/>
    <w:rsid w:val="00E760DB"/>
    <w:rsid w:val="00E7613D"/>
    <w:rsid w:val="00E76716"/>
    <w:rsid w:val="00E76C54"/>
    <w:rsid w:val="00E7737C"/>
    <w:rsid w:val="00E7772A"/>
    <w:rsid w:val="00E77C73"/>
    <w:rsid w:val="00E803CC"/>
    <w:rsid w:val="00E80A43"/>
    <w:rsid w:val="00E8190A"/>
    <w:rsid w:val="00E81AA1"/>
    <w:rsid w:val="00E81C7D"/>
    <w:rsid w:val="00E82CEC"/>
    <w:rsid w:val="00E83848"/>
    <w:rsid w:val="00E83977"/>
    <w:rsid w:val="00E84501"/>
    <w:rsid w:val="00E850B8"/>
    <w:rsid w:val="00E854D5"/>
    <w:rsid w:val="00E85624"/>
    <w:rsid w:val="00E85892"/>
    <w:rsid w:val="00E85A6E"/>
    <w:rsid w:val="00E86640"/>
    <w:rsid w:val="00E86A92"/>
    <w:rsid w:val="00E87646"/>
    <w:rsid w:val="00E87E7C"/>
    <w:rsid w:val="00E87F58"/>
    <w:rsid w:val="00E90A71"/>
    <w:rsid w:val="00E90C53"/>
    <w:rsid w:val="00E915DA"/>
    <w:rsid w:val="00E91A18"/>
    <w:rsid w:val="00E91E94"/>
    <w:rsid w:val="00E93271"/>
    <w:rsid w:val="00E9444C"/>
    <w:rsid w:val="00E94832"/>
    <w:rsid w:val="00E94BCC"/>
    <w:rsid w:val="00E956B7"/>
    <w:rsid w:val="00E96034"/>
    <w:rsid w:val="00E9648B"/>
    <w:rsid w:val="00E968EC"/>
    <w:rsid w:val="00E96D2E"/>
    <w:rsid w:val="00E97238"/>
    <w:rsid w:val="00E97EE1"/>
    <w:rsid w:val="00E97F30"/>
    <w:rsid w:val="00EA1574"/>
    <w:rsid w:val="00EA15D0"/>
    <w:rsid w:val="00EA244B"/>
    <w:rsid w:val="00EA2560"/>
    <w:rsid w:val="00EA3AEC"/>
    <w:rsid w:val="00EA3FB2"/>
    <w:rsid w:val="00EA4476"/>
    <w:rsid w:val="00EA4E0E"/>
    <w:rsid w:val="00EA5316"/>
    <w:rsid w:val="00EA58F6"/>
    <w:rsid w:val="00EA6294"/>
    <w:rsid w:val="00EA6538"/>
    <w:rsid w:val="00EA695C"/>
    <w:rsid w:val="00EA6AD1"/>
    <w:rsid w:val="00EA6DBA"/>
    <w:rsid w:val="00EA73F4"/>
    <w:rsid w:val="00EA777A"/>
    <w:rsid w:val="00EA7BF0"/>
    <w:rsid w:val="00EA7F50"/>
    <w:rsid w:val="00EB018C"/>
    <w:rsid w:val="00EB095A"/>
    <w:rsid w:val="00EB0E31"/>
    <w:rsid w:val="00EB0F93"/>
    <w:rsid w:val="00EB12F0"/>
    <w:rsid w:val="00EB1707"/>
    <w:rsid w:val="00EB1EFE"/>
    <w:rsid w:val="00EB2018"/>
    <w:rsid w:val="00EB237F"/>
    <w:rsid w:val="00EB24DE"/>
    <w:rsid w:val="00EB2921"/>
    <w:rsid w:val="00EB2C33"/>
    <w:rsid w:val="00EB322C"/>
    <w:rsid w:val="00EB37CB"/>
    <w:rsid w:val="00EB480D"/>
    <w:rsid w:val="00EB4B6B"/>
    <w:rsid w:val="00EB4FE2"/>
    <w:rsid w:val="00EB52AB"/>
    <w:rsid w:val="00EB59F4"/>
    <w:rsid w:val="00EB5BA3"/>
    <w:rsid w:val="00EB6393"/>
    <w:rsid w:val="00EB64E2"/>
    <w:rsid w:val="00EB656D"/>
    <w:rsid w:val="00EC08E8"/>
    <w:rsid w:val="00EC0D0B"/>
    <w:rsid w:val="00EC1996"/>
    <w:rsid w:val="00EC1DED"/>
    <w:rsid w:val="00EC1E4E"/>
    <w:rsid w:val="00EC1EEA"/>
    <w:rsid w:val="00EC21F2"/>
    <w:rsid w:val="00EC227B"/>
    <w:rsid w:val="00EC236E"/>
    <w:rsid w:val="00EC23A6"/>
    <w:rsid w:val="00EC4705"/>
    <w:rsid w:val="00EC4847"/>
    <w:rsid w:val="00EC565B"/>
    <w:rsid w:val="00EC597C"/>
    <w:rsid w:val="00EC671C"/>
    <w:rsid w:val="00EC7A7E"/>
    <w:rsid w:val="00ED054A"/>
    <w:rsid w:val="00ED0FC7"/>
    <w:rsid w:val="00ED1029"/>
    <w:rsid w:val="00ED18E3"/>
    <w:rsid w:val="00ED1B05"/>
    <w:rsid w:val="00ED21BB"/>
    <w:rsid w:val="00ED2374"/>
    <w:rsid w:val="00ED2583"/>
    <w:rsid w:val="00ED3702"/>
    <w:rsid w:val="00ED3F1C"/>
    <w:rsid w:val="00ED4842"/>
    <w:rsid w:val="00ED49EF"/>
    <w:rsid w:val="00ED5456"/>
    <w:rsid w:val="00ED57CC"/>
    <w:rsid w:val="00ED5A7E"/>
    <w:rsid w:val="00ED6A0E"/>
    <w:rsid w:val="00ED6A1D"/>
    <w:rsid w:val="00ED6EB1"/>
    <w:rsid w:val="00ED6FC1"/>
    <w:rsid w:val="00ED730E"/>
    <w:rsid w:val="00ED73F5"/>
    <w:rsid w:val="00EE0064"/>
    <w:rsid w:val="00EE0338"/>
    <w:rsid w:val="00EE0E50"/>
    <w:rsid w:val="00EE0F2F"/>
    <w:rsid w:val="00EE1220"/>
    <w:rsid w:val="00EE1309"/>
    <w:rsid w:val="00EE18B2"/>
    <w:rsid w:val="00EE1DB5"/>
    <w:rsid w:val="00EE22C7"/>
    <w:rsid w:val="00EE2F96"/>
    <w:rsid w:val="00EE32AF"/>
    <w:rsid w:val="00EE3B3B"/>
    <w:rsid w:val="00EE3BF4"/>
    <w:rsid w:val="00EE49C0"/>
    <w:rsid w:val="00EE4AFE"/>
    <w:rsid w:val="00EE5630"/>
    <w:rsid w:val="00EE59E2"/>
    <w:rsid w:val="00EE61C1"/>
    <w:rsid w:val="00EE6A51"/>
    <w:rsid w:val="00EE6D6C"/>
    <w:rsid w:val="00EE7848"/>
    <w:rsid w:val="00EE7ECE"/>
    <w:rsid w:val="00EF046C"/>
    <w:rsid w:val="00EF0941"/>
    <w:rsid w:val="00EF0A04"/>
    <w:rsid w:val="00EF0CF6"/>
    <w:rsid w:val="00EF0DB8"/>
    <w:rsid w:val="00EF1B50"/>
    <w:rsid w:val="00EF1F67"/>
    <w:rsid w:val="00EF215B"/>
    <w:rsid w:val="00EF2483"/>
    <w:rsid w:val="00EF3232"/>
    <w:rsid w:val="00EF43EC"/>
    <w:rsid w:val="00EF444F"/>
    <w:rsid w:val="00EF454D"/>
    <w:rsid w:val="00EF4D9E"/>
    <w:rsid w:val="00EF4FC1"/>
    <w:rsid w:val="00EF56BA"/>
    <w:rsid w:val="00EF56D2"/>
    <w:rsid w:val="00EF5723"/>
    <w:rsid w:val="00EF5859"/>
    <w:rsid w:val="00EF5B6C"/>
    <w:rsid w:val="00EF5C26"/>
    <w:rsid w:val="00EF5E9F"/>
    <w:rsid w:val="00EF6AA4"/>
    <w:rsid w:val="00EF6CDA"/>
    <w:rsid w:val="00EF7317"/>
    <w:rsid w:val="00EF7516"/>
    <w:rsid w:val="00EF7672"/>
    <w:rsid w:val="00EF7ABA"/>
    <w:rsid w:val="00EF7CE9"/>
    <w:rsid w:val="00F00F71"/>
    <w:rsid w:val="00F00FD0"/>
    <w:rsid w:val="00F0142C"/>
    <w:rsid w:val="00F0170F"/>
    <w:rsid w:val="00F01B80"/>
    <w:rsid w:val="00F033B4"/>
    <w:rsid w:val="00F03A68"/>
    <w:rsid w:val="00F044F8"/>
    <w:rsid w:val="00F0474B"/>
    <w:rsid w:val="00F0518D"/>
    <w:rsid w:val="00F0532B"/>
    <w:rsid w:val="00F055D7"/>
    <w:rsid w:val="00F057D2"/>
    <w:rsid w:val="00F059D4"/>
    <w:rsid w:val="00F06396"/>
    <w:rsid w:val="00F0743F"/>
    <w:rsid w:val="00F07599"/>
    <w:rsid w:val="00F0782B"/>
    <w:rsid w:val="00F0783B"/>
    <w:rsid w:val="00F07D96"/>
    <w:rsid w:val="00F10133"/>
    <w:rsid w:val="00F10715"/>
    <w:rsid w:val="00F10977"/>
    <w:rsid w:val="00F10BD2"/>
    <w:rsid w:val="00F10D2B"/>
    <w:rsid w:val="00F112FB"/>
    <w:rsid w:val="00F118A6"/>
    <w:rsid w:val="00F12136"/>
    <w:rsid w:val="00F1217F"/>
    <w:rsid w:val="00F12703"/>
    <w:rsid w:val="00F12F79"/>
    <w:rsid w:val="00F13916"/>
    <w:rsid w:val="00F13AC2"/>
    <w:rsid w:val="00F1417B"/>
    <w:rsid w:val="00F144A8"/>
    <w:rsid w:val="00F147FB"/>
    <w:rsid w:val="00F14C86"/>
    <w:rsid w:val="00F150A7"/>
    <w:rsid w:val="00F15282"/>
    <w:rsid w:val="00F15515"/>
    <w:rsid w:val="00F1652C"/>
    <w:rsid w:val="00F165F9"/>
    <w:rsid w:val="00F16AD0"/>
    <w:rsid w:val="00F176EF"/>
    <w:rsid w:val="00F179F6"/>
    <w:rsid w:val="00F203D4"/>
    <w:rsid w:val="00F20978"/>
    <w:rsid w:val="00F209FC"/>
    <w:rsid w:val="00F218F1"/>
    <w:rsid w:val="00F22940"/>
    <w:rsid w:val="00F232B9"/>
    <w:rsid w:val="00F2382F"/>
    <w:rsid w:val="00F2393F"/>
    <w:rsid w:val="00F23940"/>
    <w:rsid w:val="00F2427F"/>
    <w:rsid w:val="00F25246"/>
    <w:rsid w:val="00F26414"/>
    <w:rsid w:val="00F26D19"/>
    <w:rsid w:val="00F2763B"/>
    <w:rsid w:val="00F27D91"/>
    <w:rsid w:val="00F30205"/>
    <w:rsid w:val="00F30653"/>
    <w:rsid w:val="00F30FAF"/>
    <w:rsid w:val="00F30FC6"/>
    <w:rsid w:val="00F319DA"/>
    <w:rsid w:val="00F31EA3"/>
    <w:rsid w:val="00F33978"/>
    <w:rsid w:val="00F33EB0"/>
    <w:rsid w:val="00F34504"/>
    <w:rsid w:val="00F34CEF"/>
    <w:rsid w:val="00F34EED"/>
    <w:rsid w:val="00F35700"/>
    <w:rsid w:val="00F3624F"/>
    <w:rsid w:val="00F36CDD"/>
    <w:rsid w:val="00F370FA"/>
    <w:rsid w:val="00F37343"/>
    <w:rsid w:val="00F3752F"/>
    <w:rsid w:val="00F378A3"/>
    <w:rsid w:val="00F407A6"/>
    <w:rsid w:val="00F4093D"/>
    <w:rsid w:val="00F40BB8"/>
    <w:rsid w:val="00F41367"/>
    <w:rsid w:val="00F41C34"/>
    <w:rsid w:val="00F421B0"/>
    <w:rsid w:val="00F421EE"/>
    <w:rsid w:val="00F42497"/>
    <w:rsid w:val="00F42569"/>
    <w:rsid w:val="00F425B0"/>
    <w:rsid w:val="00F42998"/>
    <w:rsid w:val="00F42B12"/>
    <w:rsid w:val="00F42B23"/>
    <w:rsid w:val="00F42E96"/>
    <w:rsid w:val="00F42FCE"/>
    <w:rsid w:val="00F43821"/>
    <w:rsid w:val="00F43824"/>
    <w:rsid w:val="00F43981"/>
    <w:rsid w:val="00F43E2C"/>
    <w:rsid w:val="00F44992"/>
    <w:rsid w:val="00F450CD"/>
    <w:rsid w:val="00F45842"/>
    <w:rsid w:val="00F459EF"/>
    <w:rsid w:val="00F46087"/>
    <w:rsid w:val="00F46AD0"/>
    <w:rsid w:val="00F46FE0"/>
    <w:rsid w:val="00F47696"/>
    <w:rsid w:val="00F47DB5"/>
    <w:rsid w:val="00F5018F"/>
    <w:rsid w:val="00F50F40"/>
    <w:rsid w:val="00F5126E"/>
    <w:rsid w:val="00F51B73"/>
    <w:rsid w:val="00F51FE8"/>
    <w:rsid w:val="00F52139"/>
    <w:rsid w:val="00F52A8E"/>
    <w:rsid w:val="00F52A95"/>
    <w:rsid w:val="00F53024"/>
    <w:rsid w:val="00F535D8"/>
    <w:rsid w:val="00F53ACD"/>
    <w:rsid w:val="00F53BFB"/>
    <w:rsid w:val="00F53CF2"/>
    <w:rsid w:val="00F53E64"/>
    <w:rsid w:val="00F543CF"/>
    <w:rsid w:val="00F547EF"/>
    <w:rsid w:val="00F54BDB"/>
    <w:rsid w:val="00F54E49"/>
    <w:rsid w:val="00F55087"/>
    <w:rsid w:val="00F55955"/>
    <w:rsid w:val="00F55B31"/>
    <w:rsid w:val="00F565F6"/>
    <w:rsid w:val="00F568C1"/>
    <w:rsid w:val="00F56B69"/>
    <w:rsid w:val="00F56C1C"/>
    <w:rsid w:val="00F56C85"/>
    <w:rsid w:val="00F56E77"/>
    <w:rsid w:val="00F570AB"/>
    <w:rsid w:val="00F57D2E"/>
    <w:rsid w:val="00F57DF7"/>
    <w:rsid w:val="00F60019"/>
    <w:rsid w:val="00F6013A"/>
    <w:rsid w:val="00F60506"/>
    <w:rsid w:val="00F60B53"/>
    <w:rsid w:val="00F613D7"/>
    <w:rsid w:val="00F6172F"/>
    <w:rsid w:val="00F61A4C"/>
    <w:rsid w:val="00F62A13"/>
    <w:rsid w:val="00F62ACB"/>
    <w:rsid w:val="00F62B07"/>
    <w:rsid w:val="00F63219"/>
    <w:rsid w:val="00F642F9"/>
    <w:rsid w:val="00F65ABA"/>
    <w:rsid w:val="00F65E0F"/>
    <w:rsid w:val="00F67672"/>
    <w:rsid w:val="00F67B81"/>
    <w:rsid w:val="00F70F82"/>
    <w:rsid w:val="00F71274"/>
    <w:rsid w:val="00F714AD"/>
    <w:rsid w:val="00F71A8A"/>
    <w:rsid w:val="00F72681"/>
    <w:rsid w:val="00F7278F"/>
    <w:rsid w:val="00F729D7"/>
    <w:rsid w:val="00F72E0F"/>
    <w:rsid w:val="00F74821"/>
    <w:rsid w:val="00F7524B"/>
    <w:rsid w:val="00F7546C"/>
    <w:rsid w:val="00F7762C"/>
    <w:rsid w:val="00F77EC7"/>
    <w:rsid w:val="00F807B4"/>
    <w:rsid w:val="00F807B8"/>
    <w:rsid w:val="00F80A12"/>
    <w:rsid w:val="00F811FA"/>
    <w:rsid w:val="00F81229"/>
    <w:rsid w:val="00F81456"/>
    <w:rsid w:val="00F815A4"/>
    <w:rsid w:val="00F81B87"/>
    <w:rsid w:val="00F81D07"/>
    <w:rsid w:val="00F81DD4"/>
    <w:rsid w:val="00F81E0A"/>
    <w:rsid w:val="00F82563"/>
    <w:rsid w:val="00F82736"/>
    <w:rsid w:val="00F827EE"/>
    <w:rsid w:val="00F8281A"/>
    <w:rsid w:val="00F82FF4"/>
    <w:rsid w:val="00F83595"/>
    <w:rsid w:val="00F83B89"/>
    <w:rsid w:val="00F83B8D"/>
    <w:rsid w:val="00F844B2"/>
    <w:rsid w:val="00F8491D"/>
    <w:rsid w:val="00F8589F"/>
    <w:rsid w:val="00F86091"/>
    <w:rsid w:val="00F8617D"/>
    <w:rsid w:val="00F863BE"/>
    <w:rsid w:val="00F863E5"/>
    <w:rsid w:val="00F864B6"/>
    <w:rsid w:val="00F86640"/>
    <w:rsid w:val="00F86DA2"/>
    <w:rsid w:val="00F87630"/>
    <w:rsid w:val="00F87EF1"/>
    <w:rsid w:val="00F87EFF"/>
    <w:rsid w:val="00F9007A"/>
    <w:rsid w:val="00F901AB"/>
    <w:rsid w:val="00F909FF"/>
    <w:rsid w:val="00F90A94"/>
    <w:rsid w:val="00F90CDE"/>
    <w:rsid w:val="00F91098"/>
    <w:rsid w:val="00F91621"/>
    <w:rsid w:val="00F9233C"/>
    <w:rsid w:val="00F92404"/>
    <w:rsid w:val="00F9241A"/>
    <w:rsid w:val="00F928B0"/>
    <w:rsid w:val="00F92D1F"/>
    <w:rsid w:val="00F92D2F"/>
    <w:rsid w:val="00F93270"/>
    <w:rsid w:val="00F93553"/>
    <w:rsid w:val="00F935A6"/>
    <w:rsid w:val="00F93A3B"/>
    <w:rsid w:val="00F94BD2"/>
    <w:rsid w:val="00F94C7D"/>
    <w:rsid w:val="00F950CA"/>
    <w:rsid w:val="00F958AB"/>
    <w:rsid w:val="00F95999"/>
    <w:rsid w:val="00F963EA"/>
    <w:rsid w:val="00F96717"/>
    <w:rsid w:val="00F96958"/>
    <w:rsid w:val="00F96AEE"/>
    <w:rsid w:val="00F96E1C"/>
    <w:rsid w:val="00F97169"/>
    <w:rsid w:val="00F97226"/>
    <w:rsid w:val="00F9724B"/>
    <w:rsid w:val="00F97897"/>
    <w:rsid w:val="00F97C09"/>
    <w:rsid w:val="00FA0306"/>
    <w:rsid w:val="00FA084D"/>
    <w:rsid w:val="00FA0C67"/>
    <w:rsid w:val="00FA0E74"/>
    <w:rsid w:val="00FA0EF5"/>
    <w:rsid w:val="00FA1D2E"/>
    <w:rsid w:val="00FA1D59"/>
    <w:rsid w:val="00FA1E32"/>
    <w:rsid w:val="00FA1E5A"/>
    <w:rsid w:val="00FA2B80"/>
    <w:rsid w:val="00FA2D05"/>
    <w:rsid w:val="00FA2FFC"/>
    <w:rsid w:val="00FA4D26"/>
    <w:rsid w:val="00FA5274"/>
    <w:rsid w:val="00FA662F"/>
    <w:rsid w:val="00FA7A41"/>
    <w:rsid w:val="00FB1290"/>
    <w:rsid w:val="00FB16F1"/>
    <w:rsid w:val="00FB18C8"/>
    <w:rsid w:val="00FB1927"/>
    <w:rsid w:val="00FB2EF1"/>
    <w:rsid w:val="00FB3387"/>
    <w:rsid w:val="00FB453A"/>
    <w:rsid w:val="00FB457E"/>
    <w:rsid w:val="00FB4BBA"/>
    <w:rsid w:val="00FB55A6"/>
    <w:rsid w:val="00FB7117"/>
    <w:rsid w:val="00FB7F82"/>
    <w:rsid w:val="00FC04D5"/>
    <w:rsid w:val="00FC060D"/>
    <w:rsid w:val="00FC150A"/>
    <w:rsid w:val="00FC1807"/>
    <w:rsid w:val="00FC1E2F"/>
    <w:rsid w:val="00FC2B22"/>
    <w:rsid w:val="00FC48E2"/>
    <w:rsid w:val="00FC49D4"/>
    <w:rsid w:val="00FC4D5A"/>
    <w:rsid w:val="00FC52D5"/>
    <w:rsid w:val="00FC52E7"/>
    <w:rsid w:val="00FC5B78"/>
    <w:rsid w:val="00FC5C57"/>
    <w:rsid w:val="00FC5D1F"/>
    <w:rsid w:val="00FC5EC3"/>
    <w:rsid w:val="00FC5F56"/>
    <w:rsid w:val="00FC6569"/>
    <w:rsid w:val="00FC6A19"/>
    <w:rsid w:val="00FC6D13"/>
    <w:rsid w:val="00FC6E7A"/>
    <w:rsid w:val="00FC7275"/>
    <w:rsid w:val="00FC7403"/>
    <w:rsid w:val="00FC7546"/>
    <w:rsid w:val="00FC7E1F"/>
    <w:rsid w:val="00FC7F2A"/>
    <w:rsid w:val="00FD0774"/>
    <w:rsid w:val="00FD11E2"/>
    <w:rsid w:val="00FD1C9A"/>
    <w:rsid w:val="00FD1DCB"/>
    <w:rsid w:val="00FD1F41"/>
    <w:rsid w:val="00FD3271"/>
    <w:rsid w:val="00FD338F"/>
    <w:rsid w:val="00FD4854"/>
    <w:rsid w:val="00FD4CCB"/>
    <w:rsid w:val="00FD4EE5"/>
    <w:rsid w:val="00FD56A3"/>
    <w:rsid w:val="00FD58D8"/>
    <w:rsid w:val="00FD5973"/>
    <w:rsid w:val="00FD5CAF"/>
    <w:rsid w:val="00FD5F4E"/>
    <w:rsid w:val="00FD7AC3"/>
    <w:rsid w:val="00FD7DCE"/>
    <w:rsid w:val="00FD7F4B"/>
    <w:rsid w:val="00FE127D"/>
    <w:rsid w:val="00FE175E"/>
    <w:rsid w:val="00FE1E8A"/>
    <w:rsid w:val="00FE218A"/>
    <w:rsid w:val="00FE2280"/>
    <w:rsid w:val="00FE2568"/>
    <w:rsid w:val="00FE2652"/>
    <w:rsid w:val="00FE2847"/>
    <w:rsid w:val="00FE342E"/>
    <w:rsid w:val="00FE38ED"/>
    <w:rsid w:val="00FE3BC5"/>
    <w:rsid w:val="00FE3D2E"/>
    <w:rsid w:val="00FE40EE"/>
    <w:rsid w:val="00FE4D16"/>
    <w:rsid w:val="00FE4EA8"/>
    <w:rsid w:val="00FE519D"/>
    <w:rsid w:val="00FE5593"/>
    <w:rsid w:val="00FE5782"/>
    <w:rsid w:val="00FE5B78"/>
    <w:rsid w:val="00FE6BAC"/>
    <w:rsid w:val="00FE6DCF"/>
    <w:rsid w:val="00FE716B"/>
    <w:rsid w:val="00FE7671"/>
    <w:rsid w:val="00FE7A26"/>
    <w:rsid w:val="00FE7EC7"/>
    <w:rsid w:val="00FF0817"/>
    <w:rsid w:val="00FF0871"/>
    <w:rsid w:val="00FF0B23"/>
    <w:rsid w:val="00FF1771"/>
    <w:rsid w:val="00FF1D9C"/>
    <w:rsid w:val="00FF25E3"/>
    <w:rsid w:val="00FF2F9C"/>
    <w:rsid w:val="00FF39E3"/>
    <w:rsid w:val="00FF3A87"/>
    <w:rsid w:val="00FF3BB6"/>
    <w:rsid w:val="00FF415C"/>
    <w:rsid w:val="00FF42D3"/>
    <w:rsid w:val="00FF4A06"/>
    <w:rsid w:val="00FF4BEE"/>
    <w:rsid w:val="00FF5A2B"/>
    <w:rsid w:val="00FF6590"/>
    <w:rsid w:val="00FF65D4"/>
    <w:rsid w:val="00FF66ED"/>
    <w:rsid w:val="00FF67E8"/>
    <w:rsid w:val="00FF6866"/>
    <w:rsid w:val="00FF7402"/>
    <w:rsid w:val="00FF776F"/>
    <w:rsid w:val="00FF7948"/>
    <w:rsid w:val="00FF7BE0"/>
    <w:rsid w:val="00FF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7847B4D"/>
  <w15:docId w15:val="{FC1F6C9D-1C15-4380-8D03-05F0578F3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31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A41DA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41D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41D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5A41DA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434B5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BD255A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434B57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434B5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8669FE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434B57"/>
    <w:rPr>
      <w:rFonts w:cs="EucrosiaUPC"/>
      <w:b/>
      <w:bCs/>
      <w:sz w:val="28"/>
      <w:szCs w:val="28"/>
    </w:rPr>
  </w:style>
  <w:style w:type="character" w:customStyle="1" w:styleId="Heading7Char">
    <w:name w:val="Heading 7 Char"/>
    <w:link w:val="Heading7"/>
    <w:locked/>
    <w:rsid w:val="00434B57"/>
    <w:rPr>
      <w:rFonts w:cs="EucrosiaUPC"/>
      <w:sz w:val="26"/>
      <w:szCs w:val="26"/>
    </w:rPr>
  </w:style>
  <w:style w:type="character" w:customStyle="1" w:styleId="Heading8Char">
    <w:name w:val="Heading 8 Char"/>
    <w:link w:val="Heading8"/>
    <w:locked/>
    <w:rsid w:val="00434B57"/>
    <w:rPr>
      <w:rFonts w:cs="EucrosiaUPC"/>
      <w:b/>
      <w:bCs/>
      <w:sz w:val="30"/>
      <w:szCs w:val="30"/>
    </w:rPr>
  </w:style>
  <w:style w:type="character" w:customStyle="1" w:styleId="Heading9Char">
    <w:name w:val="Heading 9 Char"/>
    <w:link w:val="Heading9"/>
    <w:locked/>
    <w:rsid w:val="00434B57"/>
    <w:rPr>
      <w:rFonts w:cs="EucrosiaUPC"/>
      <w:spacing w:val="-6"/>
      <w:sz w:val="28"/>
      <w:szCs w:val="28"/>
    </w:rPr>
  </w:style>
  <w:style w:type="paragraph" w:styleId="Header">
    <w:name w:val="header"/>
    <w:basedOn w:val="Normal"/>
    <w:link w:val="HeaderChar"/>
    <w:rsid w:val="005A41DA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434B5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5A41D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5A41D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A41D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16780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41DA"/>
    <w:rPr>
      <w:rFonts w:cs="Times New Roman"/>
      <w:b/>
      <w:bCs/>
    </w:rPr>
  </w:style>
  <w:style w:type="paragraph" w:styleId="ListBullet">
    <w:name w:val="List Bullet"/>
    <w:basedOn w:val="Normal"/>
    <w:rsid w:val="005A41DA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41DA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41DA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41DA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5A41DA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5A41DA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5A41DA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5A41DA"/>
    <w:pPr>
      <w:ind w:left="284"/>
    </w:pPr>
  </w:style>
  <w:style w:type="paragraph" w:customStyle="1" w:styleId="AAFrameAddress">
    <w:name w:val="AA Frame Address"/>
    <w:basedOn w:val="Heading1"/>
    <w:uiPriority w:val="99"/>
    <w:rsid w:val="005A41DA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5A41DA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5A41DA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5A41DA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5A41DA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5A41DA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5A41DA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5A41DA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5A41DA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A41DA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5A41DA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5A41DA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5A41DA"/>
    <w:pPr>
      <w:ind w:left="2552" w:hanging="284"/>
    </w:pPr>
  </w:style>
  <w:style w:type="paragraph" w:styleId="TOC2">
    <w:name w:val="toc 2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41DA"/>
    <w:pPr>
      <w:ind w:left="851"/>
    </w:pPr>
  </w:style>
  <w:style w:type="paragraph" w:styleId="TOC5">
    <w:name w:val="toc 5"/>
    <w:basedOn w:val="Normal"/>
    <w:next w:val="Normal"/>
    <w:uiPriority w:val="99"/>
    <w:semiHidden/>
    <w:rsid w:val="005A41DA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5A41DA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5A41DA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5A41DA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5A41DA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5A41DA"/>
    <w:pPr>
      <w:ind w:left="567" w:hanging="567"/>
    </w:pPr>
  </w:style>
  <w:style w:type="paragraph" w:styleId="ListBullet5">
    <w:name w:val="List Bullet 5"/>
    <w:basedOn w:val="Normal"/>
    <w:uiPriority w:val="99"/>
    <w:rsid w:val="005A41DA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rsid w:val="005A41DA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BD255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5A41DA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434B57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5A41DA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434B57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5A41DA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434B57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5A41D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5A41DA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5A41DA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5A41DA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5A41DA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5A41DA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A41D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5A41DA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5A41DA"/>
    <w:pPr>
      <w:framePr w:h="443" w:wrap="around" w:y="8223"/>
    </w:pPr>
  </w:style>
  <w:style w:type="paragraph" w:customStyle="1" w:styleId="a">
    <w:name w:val="¢éÍ¤ÇÒÁ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5A41DA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5A41DA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5A41DA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5A41D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5A41DA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A41DA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5A41DA"/>
  </w:style>
  <w:style w:type="paragraph" w:customStyle="1" w:styleId="3">
    <w:name w:val="?????3????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434B57"/>
    <w:rPr>
      <w:rFonts w:cs="EucrosiaUPC"/>
      <w:sz w:val="30"/>
      <w:szCs w:val="30"/>
    </w:rPr>
  </w:style>
  <w:style w:type="paragraph" w:customStyle="1" w:styleId="a1">
    <w:name w:val="ºÇ¡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locked/>
    <w:rsid w:val="00434B57"/>
    <w:rPr>
      <w:rFonts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locked/>
    <w:rsid w:val="00434B57"/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EB24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3025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434B57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400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3B5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E58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E58E4"/>
    <w:rPr>
      <w:rFonts w:ascii="Angsana New" w:hAnsi="Angsana New" w:cs="Angsana New"/>
      <w:b/>
      <w:bCs/>
      <w:i/>
      <w:iCs/>
      <w:sz w:val="32"/>
      <w:szCs w:val="32"/>
      <w:lang w:val="en-GB" w:eastAsia="en-US" w:bidi="th-TH"/>
    </w:rPr>
  </w:style>
  <w:style w:type="paragraph" w:customStyle="1" w:styleId="E">
    <w:name w:val="?????????? E"/>
    <w:basedOn w:val="Normal"/>
    <w:rsid w:val="002619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EE13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261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0">
    <w:name w:val="ª×èÍºÃÔÉÑ· E"/>
    <w:basedOn w:val="Normal"/>
    <w:uiPriority w:val="99"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265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-80" w:right="-143"/>
      <w:jc w:val="center"/>
    </w:pPr>
    <w:rPr>
      <w:rFonts w:ascii="Angsana New" w:hAnsi="Angsana New"/>
      <w:b/>
      <w:i/>
      <w:iCs/>
      <w:sz w:val="30"/>
      <w:szCs w:val="30"/>
      <w:lang w:val="x-none" w:eastAsia="en-GB"/>
    </w:rPr>
  </w:style>
  <w:style w:type="character" w:customStyle="1" w:styleId="AccPolicyalternativeChar">
    <w:name w:val="Acc Policy alternative Char"/>
    <w:link w:val="AccPolicyalternative"/>
    <w:rsid w:val="00A265B4"/>
    <w:rPr>
      <w:rFonts w:ascii="Angsana New" w:hAnsi="Angsana New" w:cs="Angsana New"/>
      <w:b/>
      <w:i/>
      <w:iCs/>
      <w:sz w:val="30"/>
      <w:szCs w:val="30"/>
      <w:lang w:eastAsia="en-GB"/>
    </w:rPr>
  </w:style>
  <w:style w:type="paragraph" w:customStyle="1" w:styleId="index">
    <w:name w:val="index"/>
    <w:aliases w:val="ix"/>
    <w:basedOn w:val="BodyText"/>
    <w:rsid w:val="005105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6F16E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CD67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723C9A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23C9A"/>
    <w:rPr>
      <w:rFonts w:ascii="Tahoma" w:hAnsi="Tahoma"/>
      <w:sz w:val="16"/>
    </w:rPr>
  </w:style>
  <w:style w:type="paragraph" w:customStyle="1" w:styleId="acctmainheading">
    <w:name w:val="acct main heading"/>
    <w:aliases w:val="am"/>
    <w:basedOn w:val="Normal"/>
    <w:rsid w:val="00A419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E452C7"/>
    <w:rPr>
      <w:rFonts w:ascii="Arial" w:hAnsi="Arial" w:cs="Angsana New"/>
      <w:sz w:val="22"/>
      <w:szCs w:val="22"/>
    </w:rPr>
  </w:style>
  <w:style w:type="paragraph" w:customStyle="1" w:styleId="headingcentred">
    <w:name w:val="heading centred"/>
    <w:aliases w:val="hc"/>
    <w:basedOn w:val="Normal"/>
    <w:rsid w:val="00D779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ineptnormalheading">
    <w:name w:val="nine pt normal heading"/>
    <w:aliases w:val="9nh"/>
    <w:basedOn w:val="Normal"/>
    <w:rsid w:val="00D779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szCs w:val="20"/>
      <w:lang w:val="en-GB" w:bidi="ar-SA"/>
    </w:rPr>
  </w:style>
  <w:style w:type="paragraph" w:customStyle="1" w:styleId="30">
    <w:name w:val="µÒÃÒ§3ªèÍ§"/>
    <w:basedOn w:val="Normal"/>
    <w:uiPriority w:val="99"/>
    <w:rsid w:val="00121E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Emphasis">
    <w:name w:val="Emphasis"/>
    <w:uiPriority w:val="20"/>
    <w:qFormat/>
    <w:rsid w:val="00B45224"/>
    <w:rPr>
      <w:i/>
      <w:iCs/>
    </w:rPr>
  </w:style>
  <w:style w:type="character" w:customStyle="1" w:styleId="apple-converted-space">
    <w:name w:val="apple-converted-space"/>
    <w:basedOn w:val="DefaultParagraphFont"/>
    <w:rsid w:val="00B45224"/>
  </w:style>
  <w:style w:type="paragraph" w:styleId="PlainText">
    <w:name w:val="Plain Text"/>
    <w:basedOn w:val="Normal"/>
    <w:link w:val="PlainTextChar"/>
    <w:uiPriority w:val="99"/>
    <w:unhideWhenUsed/>
    <w:rsid w:val="007702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/>
      <w:sz w:val="22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77024D"/>
    <w:rPr>
      <w:rFonts w:ascii="Calibri" w:eastAsia="Calibri" w:hAnsi="Calibri" w:cs="Cordia New"/>
      <w:sz w:val="22"/>
      <w:szCs w:val="26"/>
    </w:rPr>
  </w:style>
  <w:style w:type="paragraph" w:styleId="NoSpacing">
    <w:name w:val="No Spacing"/>
    <w:uiPriority w:val="1"/>
    <w:qFormat/>
    <w:rsid w:val="009B2E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4">
    <w:name w:val="???????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??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434B57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434B57"/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434B57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434B5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34B57"/>
    <w:pPr>
      <w:spacing w:after="0"/>
    </w:pPr>
  </w:style>
  <w:style w:type="paragraph" w:customStyle="1" w:styleId="acctdividends">
    <w:name w:val="acct dividends"/>
    <w:aliases w:val="a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34B57"/>
    <w:pPr>
      <w:spacing w:after="0"/>
    </w:pPr>
  </w:style>
  <w:style w:type="paragraph" w:customStyle="1" w:styleId="acctindent">
    <w:name w:val="acct indent"/>
    <w:aliases w:val="ai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34B57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34B57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34B5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34B5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34B5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34B57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34B5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34B57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34B57"/>
    <w:pPr>
      <w:spacing w:after="0"/>
    </w:pPr>
  </w:style>
  <w:style w:type="paragraph" w:customStyle="1" w:styleId="List1a">
    <w:name w:val="List 1a"/>
    <w:aliases w:val="1a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434B57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semiHidden/>
    <w:rsid w:val="00434B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434B57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34B57"/>
  </w:style>
  <w:style w:type="paragraph" w:customStyle="1" w:styleId="zreportaddinfo">
    <w:name w:val="zreport addinfo"/>
    <w:basedOn w:val="Normal"/>
    <w:rsid w:val="00434B5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34B5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34B57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34B5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34B5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34B57"/>
    <w:rPr>
      <w:b/>
      <w:bCs/>
    </w:rPr>
  </w:style>
  <w:style w:type="paragraph" w:customStyle="1" w:styleId="nineptbodytext">
    <w:name w:val="nine pt body text"/>
    <w:aliases w:val="9bt"/>
    <w:basedOn w:val="nineptnormal"/>
    <w:rsid w:val="00434B57"/>
    <w:pPr>
      <w:spacing w:after="220"/>
    </w:pPr>
  </w:style>
  <w:style w:type="paragraph" w:customStyle="1" w:styleId="nineptnormal">
    <w:name w:val="nine pt normal"/>
    <w:aliases w:val="9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34B57"/>
    <w:pPr>
      <w:jc w:val="center"/>
    </w:pPr>
  </w:style>
  <w:style w:type="paragraph" w:customStyle="1" w:styleId="heading">
    <w:name w:val="heading"/>
    <w:aliases w:val="h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ormalcentred">
    <w:name w:val="Normal centred"/>
    <w:aliases w:val="nc"/>
    <w:basedOn w:val="acctcolumnheadingnospaceafter"/>
    <w:rsid w:val="00434B57"/>
  </w:style>
  <w:style w:type="paragraph" w:customStyle="1" w:styleId="nineptheadingcentredbold">
    <w:name w:val="nine pt heading centred bold"/>
    <w:aliases w:val="9hc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34B5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34B57"/>
    <w:pPr>
      <w:spacing w:after="80"/>
    </w:pPr>
  </w:style>
  <w:style w:type="paragraph" w:customStyle="1" w:styleId="nineptcolumntab1">
    <w:name w:val="nine pt column tab1"/>
    <w:aliases w:val="a91"/>
    <w:basedOn w:val="nineptnormal"/>
    <w:rsid w:val="00434B5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34B5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34B57"/>
    <w:pPr>
      <w:jc w:val="center"/>
    </w:pPr>
  </w:style>
  <w:style w:type="paragraph" w:customStyle="1" w:styleId="Normalheading">
    <w:name w:val="Normal heading"/>
    <w:aliases w:val="nh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34B57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34B57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34B57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34B5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34B5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34B5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34B5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34B5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34B5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34B57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34B5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34B57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34B5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34B57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34B5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34B5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34B5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34B57"/>
    <w:pPr>
      <w:spacing w:after="0"/>
    </w:pPr>
  </w:style>
  <w:style w:type="paragraph" w:customStyle="1" w:styleId="smallreturn">
    <w:name w:val="small return"/>
    <w:aliases w:val="sr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34B57"/>
    <w:pPr>
      <w:spacing w:after="0"/>
    </w:pPr>
  </w:style>
  <w:style w:type="paragraph" w:customStyle="1" w:styleId="headingbolditalic">
    <w:name w:val="heading bold italic"/>
    <w:aliases w:val="hbi"/>
    <w:basedOn w:val="heading"/>
    <w:rsid w:val="00434B5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34B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34B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34B5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34B57"/>
    <w:pPr>
      <w:spacing w:after="0"/>
    </w:pPr>
  </w:style>
  <w:style w:type="paragraph" w:customStyle="1" w:styleId="blockbullet">
    <w:name w:val="block bullet"/>
    <w:aliases w:val="bb"/>
    <w:basedOn w:val="block"/>
    <w:rsid w:val="00434B57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34B5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34B57"/>
    <w:pPr>
      <w:spacing w:after="0"/>
    </w:pPr>
  </w:style>
  <w:style w:type="paragraph" w:customStyle="1" w:styleId="eightptnormal">
    <w:name w:val="eight pt normal"/>
    <w:aliases w:val="8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34B5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34B5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34B5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34B57"/>
    <w:rPr>
      <w:b/>
      <w:bCs/>
    </w:rPr>
  </w:style>
  <w:style w:type="paragraph" w:customStyle="1" w:styleId="eightptbodytext">
    <w:name w:val="eight pt body text"/>
    <w:aliases w:val="8bt"/>
    <w:basedOn w:val="eightptnormal"/>
    <w:rsid w:val="00434B5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34B5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34B5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34B5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34B57"/>
    <w:pPr>
      <w:spacing w:after="0"/>
    </w:pPr>
  </w:style>
  <w:style w:type="paragraph" w:customStyle="1" w:styleId="eightptblock">
    <w:name w:val="eight pt block"/>
    <w:aliases w:val="8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34B5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34B5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34B5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34B57"/>
    <w:pPr>
      <w:spacing w:after="0"/>
    </w:pPr>
  </w:style>
  <w:style w:type="paragraph" w:customStyle="1" w:styleId="blockindent">
    <w:name w:val="block indent"/>
    <w:aliases w:val="bi"/>
    <w:basedOn w:val="block"/>
    <w:rsid w:val="00434B57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34B57"/>
    <w:pPr>
      <w:jc w:val="center"/>
    </w:pPr>
  </w:style>
  <w:style w:type="paragraph" w:customStyle="1" w:styleId="nineptcol">
    <w:name w:val="nine pt %col"/>
    <w:aliases w:val="9%"/>
    <w:basedOn w:val="nineptnormal"/>
    <w:rsid w:val="00434B5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34B5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34B5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34B57"/>
    <w:pPr>
      <w:spacing w:after="0"/>
    </w:pPr>
  </w:style>
  <w:style w:type="paragraph" w:customStyle="1" w:styleId="nineptblocklist">
    <w:name w:val="nine pt block list"/>
    <w:aliases w:val="9bl"/>
    <w:basedOn w:val="nineptblock"/>
    <w:rsid w:val="00434B5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34B5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34B5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34B5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34B5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34B5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34B5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34B57"/>
    <w:pPr>
      <w:spacing w:after="20"/>
    </w:pPr>
  </w:style>
  <w:style w:type="paragraph" w:customStyle="1" w:styleId="blockbulletnospaceafter">
    <w:name w:val="block bullet no space after"/>
    <w:aliases w:val="bbn,block bullet no sp"/>
    <w:rsid w:val="00434B57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34B5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34B5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34B57"/>
    <w:pPr>
      <w:spacing w:after="80"/>
    </w:pPr>
  </w:style>
  <w:style w:type="paragraph" w:customStyle="1" w:styleId="nineptratecol">
    <w:name w:val="nine pt rate col"/>
    <w:aliases w:val="a9r"/>
    <w:basedOn w:val="nineptnormal"/>
    <w:rsid w:val="00434B5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34B5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34B5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34B5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34B5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34B5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34B5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34B5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34B5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34B5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34B5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34B57"/>
    <w:pPr>
      <w:ind w:left="907" w:hanging="340"/>
    </w:pPr>
  </w:style>
  <w:style w:type="paragraph" w:customStyle="1" w:styleId="List3i">
    <w:name w:val="List 3i"/>
    <w:aliases w:val="3i"/>
    <w:basedOn w:val="List2i"/>
    <w:rsid w:val="00434B5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34B5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34B5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34B5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34B5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34B5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34B5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34B57"/>
    <w:pPr>
      <w:spacing w:after="80"/>
    </w:pPr>
  </w:style>
  <w:style w:type="paragraph" w:customStyle="1" w:styleId="blockbullet2">
    <w:name w:val="block bullet 2"/>
    <w:aliases w:val="bb2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34B5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34B57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434B57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34B5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34B57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434B57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34B57"/>
    <w:rPr>
      <w:rFonts w:cs="Times New Roman"/>
      <w:sz w:val="29"/>
      <w:szCs w:val="29"/>
    </w:rPr>
  </w:style>
  <w:style w:type="character" w:customStyle="1" w:styleId="hps">
    <w:name w:val="hps"/>
    <w:uiPriority w:val="99"/>
    <w:rsid w:val="00434B57"/>
    <w:rPr>
      <w:rFonts w:cs="Times New Roman"/>
    </w:rPr>
  </w:style>
  <w:style w:type="character" w:customStyle="1" w:styleId="gt-icon-text1">
    <w:name w:val="gt-icon-text1"/>
    <w:uiPriority w:val="99"/>
    <w:rsid w:val="00434B57"/>
    <w:rPr>
      <w:rFonts w:cs="Times New Roman"/>
    </w:rPr>
  </w:style>
  <w:style w:type="character" w:customStyle="1" w:styleId="shorttext">
    <w:name w:val="short_text"/>
    <w:uiPriority w:val="99"/>
    <w:rsid w:val="00434B57"/>
    <w:rPr>
      <w:rFonts w:cs="Times New Roman"/>
    </w:rPr>
  </w:style>
  <w:style w:type="paragraph" w:customStyle="1" w:styleId="Default">
    <w:name w:val="Default"/>
    <w:rsid w:val="00434B5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434B57"/>
    <w:rPr>
      <w:rFonts w:cs="Times New Roman"/>
    </w:rPr>
  </w:style>
  <w:style w:type="character" w:styleId="CommentReference">
    <w:name w:val="annotation reference"/>
    <w:uiPriority w:val="99"/>
    <w:rsid w:val="00434B5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34B5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434B5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34B57"/>
    <w:rPr>
      <w:b/>
      <w:bCs/>
    </w:rPr>
  </w:style>
  <w:style w:type="character" w:customStyle="1" w:styleId="CommentSubjectChar">
    <w:name w:val="Comment Subject Char"/>
    <w:link w:val="CommentSubject"/>
    <w:rsid w:val="00434B57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34B57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34B5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34B5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34B5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34B5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34B57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34B57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34B57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TableParagraph">
    <w:name w:val="Table Paragraph"/>
    <w:basedOn w:val="Normal"/>
    <w:uiPriority w:val="1"/>
    <w:qFormat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rsid w:val="00434B57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34B57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rsid w:val="00434B57"/>
    <w:rPr>
      <w:rFonts w:ascii="Book Antiqua" w:eastAsia="Times New Roman" w:hAnsi="Book Antiqua" w:cs="Times New Roman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3E08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84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38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684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91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198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6416266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7824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251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0746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2766222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7129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5632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61819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9536327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72072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63448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35388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254214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2739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215740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2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45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779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78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2750137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865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9174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692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7256968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4842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35989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53038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19661555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90498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61169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27493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94467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02802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721282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1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77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8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8325A6-AD0F-45A3-AA6E-E7875ED56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415</Words>
  <Characters>1639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>KPMG</Company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Chanon, Jutakanon</dc:creator>
  <cp:lastModifiedBy>Somjai, Nigonyanont</cp:lastModifiedBy>
  <cp:revision>3</cp:revision>
  <cp:lastPrinted>2020-11-09T03:46:00Z</cp:lastPrinted>
  <dcterms:created xsi:type="dcterms:W3CDTF">2021-08-16T08:57:00Z</dcterms:created>
  <dcterms:modified xsi:type="dcterms:W3CDTF">2021-08-16T09:08:00Z</dcterms:modified>
</cp:coreProperties>
</file>