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9D65E" w14:textId="77777777"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35ACE35" w14:textId="4BF6D1DC" w:rsidR="004B71BE" w:rsidRDefault="00D23E7C" w:rsidP="00706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23E7C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="00644987" w:rsidRPr="00144E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14:paraId="7AB1D813" w14:textId="6ED28391" w:rsidR="00745D88" w:rsidRPr="00144E97" w:rsidRDefault="00D23E7C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23E7C">
        <w:rPr>
          <w:rFonts w:ascii="Angsana New" w:hAnsi="Angsana New"/>
          <w:sz w:val="30"/>
          <w:szCs w:val="30"/>
        </w:rPr>
        <w:t>2</w:t>
      </w:r>
      <w:r w:rsidR="00105903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3BB5827" w14:textId="4344A616" w:rsidR="00487C44" w:rsidRPr="00144E97" w:rsidRDefault="00D51909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51909">
        <w:rPr>
          <w:rFonts w:ascii="Angsana New" w:hAnsi="Angsana New"/>
          <w:sz w:val="30"/>
          <w:szCs w:val="30"/>
        </w:rPr>
        <w:t>3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14:paraId="15317E67" w14:textId="5464A019" w:rsidR="002D73D6" w:rsidRPr="00144E97" w:rsidRDefault="00D23E7C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23E7C">
        <w:rPr>
          <w:rFonts w:ascii="Angsana New" w:hAnsi="Angsana New"/>
          <w:sz w:val="30"/>
          <w:szCs w:val="30"/>
        </w:rPr>
        <w:t>4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</w:t>
      </w:r>
      <w:r w:rsidR="0070628C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2D73D6" w:rsidRPr="00144E97">
        <w:rPr>
          <w:rFonts w:ascii="Angsana New" w:hAnsi="Angsana New"/>
          <w:sz w:val="30"/>
          <w:szCs w:val="30"/>
          <w:cs/>
        </w:rPr>
        <w:t>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51BFC614" w14:textId="0E848E0B" w:rsidR="00A37243" w:rsidRPr="00144E97" w:rsidRDefault="00D23E7C" w:rsidP="00706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23E7C">
        <w:rPr>
          <w:rFonts w:ascii="Angsana New" w:hAnsi="Angsana New"/>
          <w:sz w:val="30"/>
          <w:szCs w:val="30"/>
        </w:rPr>
        <w:t>5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9679D">
        <w:rPr>
          <w:rFonts w:ascii="Angsana New" w:hAnsi="Angsana New" w:hint="cs"/>
          <w:sz w:val="30"/>
          <w:szCs w:val="30"/>
          <w:cs/>
        </w:rPr>
        <w:t>และสินทรัพย์สิทธิการเช่า</w:t>
      </w:r>
    </w:p>
    <w:p w14:paraId="451EC7A1" w14:textId="6015AD8F" w:rsidR="00C43DDE" w:rsidRPr="00144E97" w:rsidRDefault="00D5190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51909">
        <w:rPr>
          <w:rFonts w:ascii="Angsana New" w:hAnsi="Angsana New"/>
          <w:sz w:val="30"/>
          <w:szCs w:val="30"/>
        </w:rPr>
        <w:t>6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48DD4793" w14:textId="010DD8C3" w:rsidR="00B04F19" w:rsidRDefault="00D23E7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23E7C">
        <w:rPr>
          <w:rFonts w:ascii="Angsana New" w:hAnsi="Angsana New"/>
          <w:sz w:val="30"/>
          <w:szCs w:val="30"/>
        </w:rPr>
        <w:t>7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14:paraId="31AB688C" w14:textId="37749136" w:rsidR="00A56312" w:rsidRPr="00144E97" w:rsidRDefault="00D23E7C" w:rsidP="00CA7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23E7C">
        <w:rPr>
          <w:rFonts w:ascii="Angsana New" w:hAnsi="Angsana New"/>
          <w:sz w:val="30"/>
          <w:szCs w:val="30"/>
        </w:rPr>
        <w:t>8</w:t>
      </w:r>
      <w:r w:rsidR="00CA72D0">
        <w:rPr>
          <w:rFonts w:ascii="Angsana New" w:hAnsi="Angsana New"/>
          <w:sz w:val="30"/>
          <w:szCs w:val="30"/>
        </w:rPr>
        <w:tab/>
        <w:t xml:space="preserve">          </w:t>
      </w:r>
      <w:r w:rsidR="00D85313">
        <w:rPr>
          <w:rFonts w:ascii="Angsana New" w:hAnsi="Angsana New"/>
          <w:sz w:val="30"/>
          <w:szCs w:val="30"/>
        </w:rPr>
        <w:t xml:space="preserve"> </w:t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F3AD138" w14:textId="6137D9B0" w:rsidR="00897B38" w:rsidRDefault="00D51909" w:rsidP="00284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51909">
        <w:rPr>
          <w:rFonts w:ascii="Angsana New" w:hAnsi="Angsana New"/>
          <w:sz w:val="30"/>
          <w:szCs w:val="30"/>
        </w:rPr>
        <w:t>9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1FDE4D" w14:textId="120BAF1F" w:rsidR="003F30FA" w:rsidRDefault="00D23E7C" w:rsidP="003F3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23E7C">
        <w:rPr>
          <w:rFonts w:ascii="Angsana New" w:hAnsi="Angsana New"/>
          <w:sz w:val="30"/>
          <w:szCs w:val="30"/>
        </w:rPr>
        <w:t>1</w:t>
      </w:r>
      <w:r w:rsidR="00D51909" w:rsidRPr="00D51909">
        <w:rPr>
          <w:rFonts w:ascii="Angsana New" w:hAnsi="Angsana New"/>
          <w:sz w:val="30"/>
          <w:szCs w:val="30"/>
        </w:rPr>
        <w:t>0</w:t>
      </w:r>
      <w:r w:rsidR="003F30FA">
        <w:rPr>
          <w:rFonts w:ascii="Angsana New" w:hAnsi="Angsana New"/>
          <w:sz w:val="30"/>
          <w:szCs w:val="30"/>
        </w:rPr>
        <w:tab/>
      </w:r>
      <w:r w:rsidR="003F30FA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E7914DB" w14:textId="75740082" w:rsidR="00D24500" w:rsidRDefault="00D23E7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23E7C">
        <w:rPr>
          <w:rFonts w:ascii="Angsana New" w:hAnsi="Angsana New"/>
          <w:sz w:val="30"/>
          <w:szCs w:val="30"/>
        </w:rPr>
        <w:t>11</w:t>
      </w:r>
      <w:r w:rsidR="00D24500">
        <w:rPr>
          <w:rFonts w:ascii="Angsana New" w:hAnsi="Angsana New"/>
          <w:sz w:val="30"/>
          <w:szCs w:val="30"/>
        </w:rPr>
        <w:tab/>
      </w:r>
      <w:r w:rsidR="00D24500" w:rsidRPr="00D24500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14:paraId="7621E248" w14:textId="77777777"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0CF2E45D" w14:textId="77777777"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14:paraId="5D2F6F2B" w14:textId="77777777"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7FC8A4F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F6DFB4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94E121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318A56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738EC20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6B65D4F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D2686B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A0B5E0C" w14:textId="77777777"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14:paraId="1123A8FC" w14:textId="5E33FB73" w:rsidR="00FF4BEE" w:rsidRPr="00144E97" w:rsidRDefault="00B802BF" w:rsidP="00B80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04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CC81FA3" w14:textId="77777777" w:rsidR="0099323E" w:rsidRDefault="0099323E" w:rsidP="00A73C5C">
      <w:pPr>
        <w:rPr>
          <w:rFonts w:ascii="Angsana New" w:hAnsi="Angsana New"/>
          <w:sz w:val="30"/>
          <w:szCs w:val="30"/>
        </w:rPr>
      </w:pPr>
    </w:p>
    <w:p w14:paraId="0DCD377B" w14:textId="77777777" w:rsidR="00B802BF" w:rsidRDefault="00B802BF" w:rsidP="00A73C5C">
      <w:pPr>
        <w:rPr>
          <w:rFonts w:ascii="Angsana New" w:hAnsi="Angsana New"/>
          <w:sz w:val="30"/>
          <w:szCs w:val="30"/>
        </w:rPr>
      </w:pPr>
    </w:p>
    <w:p w14:paraId="733835F0" w14:textId="45FFC896" w:rsidR="00B802BF" w:rsidRDefault="00B802BF" w:rsidP="00A73C5C">
      <w:pPr>
        <w:rPr>
          <w:rFonts w:ascii="Angsana New" w:hAnsi="Angsana New"/>
          <w:sz w:val="30"/>
          <w:szCs w:val="30"/>
        </w:rPr>
      </w:pPr>
    </w:p>
    <w:p w14:paraId="00BEFDAF" w14:textId="3A16D839" w:rsidR="00B802BF" w:rsidRDefault="00B802BF" w:rsidP="00A73C5C">
      <w:pPr>
        <w:rPr>
          <w:rFonts w:ascii="Angsana New" w:hAnsi="Angsana New"/>
          <w:sz w:val="30"/>
          <w:szCs w:val="30"/>
        </w:rPr>
      </w:pPr>
    </w:p>
    <w:p w14:paraId="1971DEA6" w14:textId="40774060" w:rsidR="00B802BF" w:rsidRDefault="00B802BF" w:rsidP="00A73C5C">
      <w:pPr>
        <w:rPr>
          <w:rFonts w:ascii="Angsana New" w:hAnsi="Angsana New"/>
          <w:sz w:val="30"/>
          <w:szCs w:val="30"/>
        </w:rPr>
      </w:pPr>
    </w:p>
    <w:p w14:paraId="5FB92E59" w14:textId="77777777" w:rsidR="00B802BF" w:rsidRDefault="00B802BF" w:rsidP="00A73C5C">
      <w:pPr>
        <w:rPr>
          <w:rFonts w:ascii="Angsana New" w:hAnsi="Angsana New"/>
          <w:sz w:val="30"/>
          <w:szCs w:val="30"/>
        </w:rPr>
      </w:pPr>
    </w:p>
    <w:p w14:paraId="3F5CA253" w14:textId="77777777" w:rsidR="00B802BF" w:rsidRDefault="00B802BF" w:rsidP="00A73C5C">
      <w:pPr>
        <w:rPr>
          <w:rFonts w:ascii="Angsana New" w:hAnsi="Angsana New"/>
          <w:sz w:val="30"/>
          <w:szCs w:val="30"/>
        </w:rPr>
      </w:pPr>
    </w:p>
    <w:p w14:paraId="0746E65A" w14:textId="77777777" w:rsidR="00B802BF" w:rsidRDefault="00B802BF" w:rsidP="00A73C5C">
      <w:pPr>
        <w:rPr>
          <w:rFonts w:ascii="Angsana New" w:hAnsi="Angsana New"/>
          <w:sz w:val="30"/>
          <w:szCs w:val="30"/>
          <w:cs/>
        </w:rPr>
        <w:sectPr w:rsidR="00B802BF" w:rsidSect="00B802BF">
          <w:headerReference w:type="default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C781F4F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14:paraId="4755D14C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4B21E8" w14:textId="66CDBC85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กรรมการเมื่อวันที</w:t>
      </w:r>
      <w:r w:rsidR="001400D9">
        <w:rPr>
          <w:rFonts w:ascii="Angsana New" w:hAnsi="Angsana New" w:hint="cs"/>
          <w:sz w:val="30"/>
          <w:szCs w:val="30"/>
          <w:cs/>
        </w:rPr>
        <w:t xml:space="preserve">่ </w:t>
      </w:r>
      <w:r w:rsidR="00D23E7C" w:rsidRPr="00D23E7C">
        <w:rPr>
          <w:rFonts w:ascii="Angsana New" w:hAnsi="Angsana New" w:hint="cs"/>
          <w:sz w:val="30"/>
          <w:szCs w:val="30"/>
          <w:cs/>
        </w:rPr>
        <w:t>1</w:t>
      </w:r>
      <w:r w:rsidR="00D51909" w:rsidRPr="00D51909">
        <w:rPr>
          <w:rFonts w:ascii="Angsana New" w:hAnsi="Angsana New" w:hint="cs"/>
          <w:sz w:val="30"/>
          <w:szCs w:val="30"/>
          <w:cs/>
        </w:rPr>
        <w:t>6</w:t>
      </w:r>
      <w:r w:rsidR="001400D9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</w:p>
    <w:p w14:paraId="3FBEEA23" w14:textId="77777777" w:rsidR="00A13F31" w:rsidRPr="004161E0" w:rsidRDefault="00A13F31" w:rsidP="00A3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290BDF" w14:textId="77777777" w:rsidR="00FC04D5" w:rsidRPr="00EA4476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14:paraId="7A5648A1" w14:textId="77777777" w:rsidR="006F16E0" w:rsidRPr="004161E0" w:rsidRDefault="006F16E0" w:rsidP="00D97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593AD4B" w14:textId="375B6207" w:rsidR="00123917" w:rsidRPr="00D9777E" w:rsidRDefault="00472A4E" w:rsidP="00D97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EA4476">
        <w:rPr>
          <w:rFonts w:ascii="Angsana New" w:hAnsi="Angsana New"/>
          <w:sz w:val="30"/>
          <w:szCs w:val="30"/>
          <w:cs/>
        </w:rPr>
        <w:t xml:space="preserve"> 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30E9A">
        <w:rPr>
          <w:rFonts w:ascii="Angsana New" w:hAnsi="Angsana New"/>
          <w:sz w:val="30"/>
          <w:szCs w:val="30"/>
        </w:rPr>
        <w:t xml:space="preserve"> </w:t>
      </w:r>
      <w:r w:rsidR="00A30E9A" w:rsidRPr="00A30E9A">
        <w:rPr>
          <w:rFonts w:ascii="Angsana New" w:hAnsi="Angsana New" w:hint="cs"/>
          <w:sz w:val="30"/>
          <w:szCs w:val="30"/>
          <w:cs/>
        </w:rPr>
        <w:t>โดย</w:t>
      </w:r>
      <w:r w:rsidR="00A30E9A" w:rsidRPr="00A30E9A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A30E9A" w:rsidRPr="00A30E9A">
        <w:rPr>
          <w:rFonts w:ascii="Angsana New" w:hAnsi="Angsana New" w:hint="cs"/>
          <w:sz w:val="30"/>
          <w:szCs w:val="30"/>
          <w:cs/>
        </w:rPr>
        <w:t xml:space="preserve"> </w:t>
      </w:r>
      <w:r w:rsidR="00A30E9A" w:rsidRPr="00A30E9A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30E9A" w:rsidRPr="00A30E9A"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A30E9A" w:rsidRPr="00A30E9A">
        <w:rPr>
          <w:rFonts w:ascii="Angsana New" w:hAnsi="Angsana New"/>
          <w:sz w:val="30"/>
          <w:szCs w:val="30"/>
        </w:rPr>
        <w:t xml:space="preserve"> </w:t>
      </w:r>
      <w:r w:rsidR="00A30E9A" w:rsidRPr="00A30E9A">
        <w:rPr>
          <w:rFonts w:ascii="Angsana New" w:hAnsi="Angsana New"/>
          <w:sz w:val="30"/>
          <w:szCs w:val="30"/>
          <w:cs/>
        </w:rPr>
        <w:t>ธันวาคม</w:t>
      </w:r>
      <w:r w:rsidR="00A30E9A" w:rsidRPr="00A30E9A"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="00A30E9A" w:rsidRPr="00A30E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6BF5EE" w14:textId="77777777" w:rsidR="004F2118" w:rsidRPr="00EA4476" w:rsidRDefault="004F2118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30"/>
          <w:szCs w:val="30"/>
        </w:rPr>
      </w:pPr>
    </w:p>
    <w:p w14:paraId="77B28F9E" w14:textId="07722ECD" w:rsidR="00863248" w:rsidRPr="00EA4476" w:rsidRDefault="00863248" w:rsidP="004B6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07025E"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</w:t>
      </w:r>
      <w:r w:rsidR="00C551BA" w:rsidRPr="00EA4476">
        <w:rPr>
          <w:rFonts w:ascii="Angsana New" w:hAnsi="Angsana New" w:hint="cs"/>
          <w:sz w:val="30"/>
          <w:szCs w:val="30"/>
          <w:cs/>
        </w:rPr>
        <w:t>ไว้</w:t>
      </w:r>
      <w:r w:rsidR="0007025E" w:rsidRPr="00EA4476">
        <w:rPr>
          <w:rFonts w:ascii="Angsana New" w:hAnsi="Angsana New" w:hint="cs"/>
          <w:sz w:val="30"/>
          <w:szCs w:val="30"/>
          <w:cs/>
        </w:rPr>
        <w:t>ใน</w:t>
      </w:r>
      <w:r w:rsidRPr="00EA4476">
        <w:rPr>
          <w:rFonts w:ascii="Angsana New" w:hAnsi="Angsana New" w:hint="cs"/>
          <w:sz w:val="30"/>
          <w:szCs w:val="30"/>
          <w:cs/>
        </w:rPr>
        <w:t>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="0007025E" w:rsidRPr="00EA447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CAE1D9" w14:textId="0E58E5FD" w:rsidR="00EE18B2" w:rsidRDefault="00EE1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lang w:val="x-none" w:eastAsia="x-none"/>
        </w:rPr>
        <w:br w:type="page"/>
      </w:r>
    </w:p>
    <w:p w14:paraId="5F46E74B" w14:textId="77777777" w:rsidR="00FC04D5" w:rsidRPr="003B2C2E" w:rsidRDefault="00095950" w:rsidP="0016523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  <w:cs/>
        </w:rPr>
      </w:pPr>
      <w:r w:rsidRPr="003B2C2E">
        <w:rPr>
          <w:rFonts w:ascii="Angsana New" w:hAnsi="Angsana New"/>
          <w:sz w:val="30"/>
          <w:szCs w:val="30"/>
          <w:cs/>
        </w:rPr>
        <w:lastRenderedPageBreak/>
        <w:t>บุคคลหรือ</w:t>
      </w:r>
      <w:r w:rsidR="00A62D43" w:rsidRPr="003B2C2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B2C2E">
        <w:rPr>
          <w:rFonts w:ascii="Angsana New" w:hAnsi="Angsana New"/>
          <w:sz w:val="30"/>
          <w:szCs w:val="30"/>
          <w:cs/>
        </w:rPr>
        <w:t xml:space="preserve"> </w:t>
      </w:r>
    </w:p>
    <w:p w14:paraId="3E24218F" w14:textId="77777777" w:rsidR="00E631C3" w:rsidRPr="003B2C2E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B28385B" w14:textId="416FB477" w:rsidR="00782F63" w:rsidRPr="003B2C2E" w:rsidRDefault="00782F6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B2C2E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 และการร่วมค้า</w:t>
      </w:r>
      <w:r w:rsidR="003A0E5E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3B2C2E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ได้เปิดเผยในหมายเหตุประกอบงบการเงินข้อที่ </w:t>
      </w:r>
      <w:r w:rsidR="00D23E7C" w:rsidRPr="00D23E7C">
        <w:rPr>
          <w:rFonts w:ascii="Angsana New" w:hAnsi="Angsana New" w:hint="cs"/>
          <w:sz w:val="30"/>
          <w:szCs w:val="30"/>
          <w:cs/>
        </w:rPr>
        <w:t>4</w:t>
      </w:r>
    </w:p>
    <w:p w14:paraId="2106A086" w14:textId="77777777" w:rsidR="009601EC" w:rsidRPr="003B2C2E" w:rsidRDefault="009601EC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86043E7" w14:textId="5F69E8E4" w:rsidR="00964098" w:rsidRPr="004B6B92" w:rsidRDefault="00964098" w:rsidP="0096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4B6B92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รายการที่สำคัญกับบุคคลหรือกิจการที่เกี่ยวข้องกันสำหรับงวดหกเดือนสิ้นสุดวันที่</w:t>
      </w:r>
      <w:r w:rsidR="004B6B92" w:rsidRPr="004B6B92"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Pr="004B6B92">
        <w:rPr>
          <w:rFonts w:ascii="Angsana New" w:hAnsi="Angsana New"/>
          <w:sz w:val="30"/>
          <w:szCs w:val="30"/>
        </w:rPr>
        <w:t xml:space="preserve"> </w:t>
      </w:r>
      <w:r w:rsidRPr="004B6B92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14:paraId="7762D98E" w14:textId="2641062A" w:rsidR="00964098" w:rsidRDefault="00964098" w:rsidP="0096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1"/>
        <w:gridCol w:w="1107"/>
        <w:gridCol w:w="262"/>
        <w:gridCol w:w="1102"/>
        <w:gridCol w:w="262"/>
        <w:gridCol w:w="1075"/>
        <w:gridCol w:w="254"/>
        <w:gridCol w:w="1053"/>
      </w:tblGrid>
      <w:tr w:rsidR="00964098" w:rsidRPr="00AB4725" w14:paraId="3187E15E" w14:textId="77777777" w:rsidTr="008932CC">
        <w:trPr>
          <w:tblHeader/>
        </w:trPr>
        <w:tc>
          <w:tcPr>
            <w:tcW w:w="2284" w:type="pct"/>
          </w:tcPr>
          <w:p w14:paraId="6ED0ED8B" w14:textId="6D78AA04" w:rsidR="00964098" w:rsidRPr="00AB4725" w:rsidRDefault="008932CC" w:rsidP="008932C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57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  <w:r w:rsidRPr="002B6B8B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6035DF63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0DC7B667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41AD544D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4098" w:rsidRPr="00AB4725" w14:paraId="2537545B" w14:textId="77777777" w:rsidTr="008932CC">
        <w:trPr>
          <w:tblHeader/>
        </w:trPr>
        <w:tc>
          <w:tcPr>
            <w:tcW w:w="2284" w:type="pct"/>
          </w:tcPr>
          <w:p w14:paraId="44DDB35B" w14:textId="2BC00593" w:rsidR="00964098" w:rsidRPr="00AB4725" w:rsidRDefault="00964098" w:rsidP="0096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51909" w:rsidRPr="00D5190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8368C98" w14:textId="61500624" w:rsidR="00964098" w:rsidRPr="00AB4725" w:rsidRDefault="00D23E7C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FBC513A" w14:textId="77777777" w:rsidR="00964098" w:rsidRPr="00AB4725" w:rsidRDefault="00964098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684E5C6" w14:textId="1BF6C8AB" w:rsidR="00964098" w:rsidRPr="00AB4725" w:rsidRDefault="00D23E7C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9" w:type="pct"/>
            <w:shd w:val="clear" w:color="auto" w:fill="auto"/>
          </w:tcPr>
          <w:p w14:paraId="136FD69E" w14:textId="77777777" w:rsidR="00964098" w:rsidRPr="00AB4725" w:rsidRDefault="00964098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4891E46" w14:textId="06C72E84" w:rsidR="00964098" w:rsidRPr="00AB4725" w:rsidRDefault="00D23E7C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5B5B4A15" w14:textId="77777777" w:rsidR="00964098" w:rsidRPr="00AB4725" w:rsidRDefault="00964098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835DB9F" w14:textId="7AB00D2E" w:rsidR="00964098" w:rsidRPr="00AB4725" w:rsidRDefault="00D23E7C" w:rsidP="0096409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964098" w:rsidRPr="00AB4725" w14:paraId="78070AE2" w14:textId="77777777" w:rsidTr="008932CC">
        <w:trPr>
          <w:tblHeader/>
        </w:trPr>
        <w:tc>
          <w:tcPr>
            <w:tcW w:w="2284" w:type="pct"/>
          </w:tcPr>
          <w:p w14:paraId="56ABE89F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6" w:type="pct"/>
            <w:gridSpan w:val="7"/>
          </w:tcPr>
          <w:p w14:paraId="1C07F321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4098" w:rsidRPr="00AB4725" w14:paraId="45D9BBCC" w14:textId="77777777" w:rsidTr="008932CC">
        <w:trPr>
          <w:trHeight w:val="70"/>
        </w:trPr>
        <w:tc>
          <w:tcPr>
            <w:tcW w:w="2284" w:type="pct"/>
          </w:tcPr>
          <w:p w14:paraId="41396E65" w14:textId="77777777" w:rsidR="00964098" w:rsidRPr="00AB4725" w:rsidRDefault="00964098" w:rsidP="00C9744B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534D00EA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C29043F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94CCA9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37C5F30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55C8E93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D68AF3" w14:textId="77777777" w:rsidR="00964098" w:rsidRPr="00AB4725" w:rsidRDefault="00964098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39D5530" w14:textId="77777777" w:rsidR="00964098" w:rsidRPr="00AB4725" w:rsidRDefault="00964098" w:rsidP="00C9744B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0D9" w:rsidRPr="00AB4725" w14:paraId="389C13C1" w14:textId="77777777" w:rsidTr="008932CC">
        <w:tc>
          <w:tcPr>
            <w:tcW w:w="2284" w:type="pct"/>
          </w:tcPr>
          <w:p w14:paraId="4D066523" w14:textId="77777777" w:rsidR="001400D9" w:rsidRPr="00AB4725" w:rsidRDefault="001400D9" w:rsidP="001400D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588" w:type="pct"/>
          </w:tcPr>
          <w:p w14:paraId="0962DC5D" w14:textId="4C4B9E8F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0AC9DCC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2E75EC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66EBE45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186273F" w14:textId="543B5562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142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5" w:type="pct"/>
          </w:tcPr>
          <w:p w14:paraId="229C6EFC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65A7DE1" w14:textId="7A35A1DE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84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400D9" w:rsidRPr="00AB4725" w14:paraId="26E7EEAE" w14:textId="77777777" w:rsidTr="008932CC">
        <w:tc>
          <w:tcPr>
            <w:tcW w:w="2284" w:type="pct"/>
          </w:tcPr>
          <w:p w14:paraId="56AEA5FC" w14:textId="77777777" w:rsidR="001400D9" w:rsidRPr="00AB4725" w:rsidRDefault="001400D9" w:rsidP="001400D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588" w:type="pct"/>
          </w:tcPr>
          <w:p w14:paraId="05228A58" w14:textId="0C0EB968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922049F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181982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C977096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C6F499" w14:textId="4CB87D0C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51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35" w:type="pct"/>
          </w:tcPr>
          <w:p w14:paraId="23A25DB6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6F1D793" w14:textId="03EA2709" w:rsidR="001400D9" w:rsidRPr="0037615D" w:rsidRDefault="00D5190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39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400D9" w:rsidRPr="00AB4725" w14:paraId="4C01062C" w14:textId="77777777" w:rsidTr="008932CC">
        <w:tc>
          <w:tcPr>
            <w:tcW w:w="2284" w:type="pct"/>
          </w:tcPr>
          <w:p w14:paraId="2ABC5F9B" w14:textId="77777777" w:rsidR="001400D9" w:rsidRPr="00AB4725" w:rsidRDefault="001400D9" w:rsidP="001400D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8" w:type="pct"/>
          </w:tcPr>
          <w:p w14:paraId="17AC8159" w14:textId="2BEB7C03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FEAE41C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3DE988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F34B456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F72E58" w14:textId="5202741E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35" w:type="pct"/>
          </w:tcPr>
          <w:p w14:paraId="1CB9C8E0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E5C0A3A" w14:textId="6506B7E9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1400D9" w:rsidRPr="00AB4725" w14:paraId="103D8888" w14:textId="77777777" w:rsidTr="008932CC">
        <w:tc>
          <w:tcPr>
            <w:tcW w:w="2284" w:type="pct"/>
          </w:tcPr>
          <w:p w14:paraId="5E569B2D" w14:textId="77777777" w:rsidR="001400D9" w:rsidRPr="00AB4725" w:rsidRDefault="001400D9" w:rsidP="001400D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3B8BFB58" w14:textId="04013F88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4362B53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D28C627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68616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C92AB24" w14:textId="647C1800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21BC8A47" w14:textId="77777777" w:rsidR="001400D9" w:rsidRPr="00AB4725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911858E" w14:textId="087F2DCE" w:rsidR="001400D9" w:rsidRPr="0037615D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3556A9" w:rsidRPr="00AB4725" w14:paraId="3D0DF396" w14:textId="77777777" w:rsidTr="008932CC">
        <w:trPr>
          <w:trHeight w:val="452"/>
        </w:trPr>
        <w:tc>
          <w:tcPr>
            <w:tcW w:w="2284" w:type="pct"/>
          </w:tcPr>
          <w:p w14:paraId="62587662" w14:textId="1FF51CF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8" w:type="pct"/>
          </w:tcPr>
          <w:p w14:paraId="76C2741A" w14:textId="08390FC2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CECF5DE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A11931" w14:textId="101E447F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4505AF2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BDD034" w14:textId="3E679C9F" w:rsidR="003556A9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61E93002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9E3A3C1" w14:textId="4AE0A657" w:rsidR="003556A9" w:rsidRPr="00D830A6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A9" w:rsidRPr="00AB4725" w14:paraId="6F13DC58" w14:textId="77777777" w:rsidTr="008932CC">
        <w:trPr>
          <w:trHeight w:val="452"/>
        </w:trPr>
        <w:tc>
          <w:tcPr>
            <w:tcW w:w="2284" w:type="pct"/>
          </w:tcPr>
          <w:p w14:paraId="23AB8B1F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0704E335" w14:textId="3EEEFFFA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18D0B8B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00C289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7340950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2563287" w14:textId="12142B9D" w:rsidR="003556A9" w:rsidRPr="0037615D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4FDD5788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973EB39" w14:textId="0157F554" w:rsidR="003556A9" w:rsidRPr="0037615D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556A9" w:rsidRPr="00AB4725" w14:paraId="3BE489A8" w14:textId="77777777" w:rsidTr="008932CC">
        <w:tc>
          <w:tcPr>
            <w:tcW w:w="2284" w:type="pct"/>
          </w:tcPr>
          <w:p w14:paraId="67F918DF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588" w:type="pct"/>
          </w:tcPr>
          <w:p w14:paraId="5A3C1B6C" w14:textId="71DEDCCE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EF4D41A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79C96E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8314E96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A0B139" w14:textId="7C3A2EAD" w:rsidR="003556A9" w:rsidRPr="0037615D" w:rsidRDefault="00D5190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35" w:type="pct"/>
          </w:tcPr>
          <w:p w14:paraId="0DBBC4A8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77418B3" w14:textId="035414F9" w:rsidR="003556A9" w:rsidRPr="0037615D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22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3556A9" w:rsidRPr="00AB4725" w14:paraId="0954EF47" w14:textId="77777777" w:rsidTr="008932CC">
        <w:tc>
          <w:tcPr>
            <w:tcW w:w="2284" w:type="pct"/>
          </w:tcPr>
          <w:p w14:paraId="1D9AED72" w14:textId="72234939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588" w:type="pct"/>
          </w:tcPr>
          <w:p w14:paraId="5B93FFEF" w14:textId="0DC9B384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CE65A4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E1B0C" w14:textId="36B48873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00665D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463D0CE" w14:textId="493998FC" w:rsidR="003556A9" w:rsidRPr="0037615D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5" w:type="pct"/>
          </w:tcPr>
          <w:p w14:paraId="144E5292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BC25573" w14:textId="688E4418" w:rsidR="003556A9" w:rsidRPr="00CF50EF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A9" w:rsidRPr="00AB4725" w14:paraId="7C4033F8" w14:textId="77777777" w:rsidTr="008932CC">
        <w:trPr>
          <w:trHeight w:hRule="exact" w:val="216"/>
        </w:trPr>
        <w:tc>
          <w:tcPr>
            <w:tcW w:w="2284" w:type="pct"/>
          </w:tcPr>
          <w:p w14:paraId="555196FB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19ED28" w14:textId="77777777" w:rsidR="003556A9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BABE66F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B3EE11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DC0CF6E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8E26CDA" w14:textId="77777777" w:rsidR="003556A9" w:rsidRPr="00CF50EF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176C262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0C059E" w14:textId="77777777" w:rsidR="003556A9" w:rsidRPr="00CF50EF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A9" w:rsidRPr="00AB4725" w14:paraId="43458D95" w14:textId="77777777" w:rsidTr="008932CC">
        <w:tc>
          <w:tcPr>
            <w:tcW w:w="2284" w:type="pct"/>
          </w:tcPr>
          <w:p w14:paraId="69849529" w14:textId="45BCC625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4B6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588" w:type="pct"/>
          </w:tcPr>
          <w:p w14:paraId="1E5B250E" w14:textId="77777777" w:rsidR="003556A9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9A957CA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99A1B8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0DDF8AC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E999661" w14:textId="77777777" w:rsidR="003556A9" w:rsidRPr="00CF50EF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52AF469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BEF380A" w14:textId="77777777" w:rsidR="003556A9" w:rsidRPr="00CF50EF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A9" w:rsidRPr="00AB4725" w14:paraId="11723D4F" w14:textId="77777777" w:rsidTr="008932CC">
        <w:tc>
          <w:tcPr>
            <w:tcW w:w="2284" w:type="pct"/>
          </w:tcPr>
          <w:p w14:paraId="0D8B61A5" w14:textId="77777777" w:rsidR="003556A9" w:rsidRDefault="003556A9" w:rsidP="003556A9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3FA9F38D" w14:textId="4498A421" w:rsidR="003556A9" w:rsidRPr="00E01C29" w:rsidRDefault="00E01C29" w:rsidP="003556A9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3556A9" w:rsidRPr="00E01C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556A9" w:rsidRPr="00E01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88" w:type="pct"/>
          </w:tcPr>
          <w:p w14:paraId="75F14EF2" w14:textId="28A484FD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144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9" w:type="pct"/>
          </w:tcPr>
          <w:p w14:paraId="456E9B3E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4660C8" w14:textId="6C7BBD43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117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39" w:type="pct"/>
          </w:tcPr>
          <w:p w14:paraId="09FBA889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67D3503" w14:textId="122D8F5A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58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" w:type="pct"/>
          </w:tcPr>
          <w:p w14:paraId="5C677221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792451E" w14:textId="6A82310A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42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3556A9" w:rsidRPr="00AB4725" w14:paraId="0CC036C9" w14:textId="77777777" w:rsidTr="008932CC">
        <w:tc>
          <w:tcPr>
            <w:tcW w:w="2284" w:type="pct"/>
          </w:tcPr>
          <w:p w14:paraId="66A6B605" w14:textId="77777777" w:rsidR="003556A9" w:rsidRPr="00AB4725" w:rsidRDefault="003556A9" w:rsidP="003556A9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</w:tcPr>
          <w:p w14:paraId="24A1D21B" w14:textId="10CD99E1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9" w:type="pct"/>
          </w:tcPr>
          <w:p w14:paraId="6F062C0C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D4CB2F" w14:textId="0127B04E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083A99C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60E8FDA" w14:textId="606E2F72" w:rsidR="003556A9" w:rsidRPr="00666332" w:rsidRDefault="00D5190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37B1714B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D540E95" w14:textId="6385615A" w:rsidR="003556A9" w:rsidRPr="00666332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556A9" w:rsidRPr="00AB4725" w14:paraId="349EE438" w14:textId="77777777" w:rsidTr="008932CC">
        <w:trPr>
          <w:trHeight w:hRule="exact" w:val="288"/>
        </w:trPr>
        <w:tc>
          <w:tcPr>
            <w:tcW w:w="2284" w:type="pct"/>
          </w:tcPr>
          <w:p w14:paraId="76C0FFB9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1F5C1C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F1D7A68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EDD8A0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79C3AE1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F8BB1E3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D343DBD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8314132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A9" w:rsidRPr="00AB4725" w14:paraId="68454413" w14:textId="77777777" w:rsidTr="008932CC">
        <w:tc>
          <w:tcPr>
            <w:tcW w:w="2284" w:type="pct"/>
          </w:tcPr>
          <w:p w14:paraId="4EA61601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54A70026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5BD9F34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9148DB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EA4F7E3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C6A2E5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4640675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58731E" w14:textId="77777777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6A9" w:rsidRPr="00AB4725" w14:paraId="52006E89" w14:textId="77777777" w:rsidTr="008932CC">
        <w:tc>
          <w:tcPr>
            <w:tcW w:w="2284" w:type="pct"/>
          </w:tcPr>
          <w:p w14:paraId="4451889C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8" w:type="pct"/>
          </w:tcPr>
          <w:p w14:paraId="06F29E3E" w14:textId="09A00704" w:rsidR="003556A9" w:rsidRPr="00AB4725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17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9" w:type="pct"/>
          </w:tcPr>
          <w:p w14:paraId="24AD74A3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D6048F7" w14:textId="5B3F38BD" w:rsidR="003556A9" w:rsidRPr="00AB4725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61DBE499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DDBC9D" w14:textId="581FF479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17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5" w:type="pct"/>
          </w:tcPr>
          <w:p w14:paraId="1499B69E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7FF8E3B" w14:textId="2EA65387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556A9" w:rsidRPr="00AB4725" w14:paraId="5E0FFB20" w14:textId="77777777" w:rsidTr="008932CC">
        <w:tc>
          <w:tcPr>
            <w:tcW w:w="2284" w:type="pct"/>
          </w:tcPr>
          <w:p w14:paraId="759D5655" w14:textId="77777777" w:rsidR="003556A9" w:rsidRPr="00AB4725" w:rsidRDefault="003556A9" w:rsidP="003556A9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8" w:type="pct"/>
          </w:tcPr>
          <w:p w14:paraId="3005EF8B" w14:textId="0FD61E1F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139" w:type="pct"/>
          </w:tcPr>
          <w:p w14:paraId="6EC37A4A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375E12" w14:textId="640E5997" w:rsidR="003556A9" w:rsidRPr="000235EB" w:rsidRDefault="00D5190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39" w:type="pct"/>
          </w:tcPr>
          <w:p w14:paraId="5320B5AD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8E67F39" w14:textId="34E1631D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69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2DAB6B39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3D486B" w14:textId="46D3EE09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3556A9" w:rsidRPr="00AB4725" w14:paraId="040B7CA9" w14:textId="77777777" w:rsidTr="008932CC">
        <w:tc>
          <w:tcPr>
            <w:tcW w:w="2284" w:type="pct"/>
          </w:tcPr>
          <w:p w14:paraId="2621D4B1" w14:textId="77777777" w:rsidR="003556A9" w:rsidRPr="00AB4725" w:rsidRDefault="003556A9" w:rsidP="003556A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7AE94A83" w14:textId="6242E206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76FA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CD4A88" w14:textId="58BA5D52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9" w:type="pct"/>
          </w:tcPr>
          <w:p w14:paraId="64B12AF5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BC9D3E3" w14:textId="4A7D2563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8D2B855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6F65AF1" w14:textId="0A096B44" w:rsidR="003556A9" w:rsidRPr="000235EB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A9" w:rsidRPr="00AB4725" w14:paraId="0B1B92D6" w14:textId="77777777" w:rsidTr="008932CC">
        <w:tc>
          <w:tcPr>
            <w:tcW w:w="2284" w:type="pct"/>
          </w:tcPr>
          <w:p w14:paraId="47BA2035" w14:textId="77777777" w:rsidR="003556A9" w:rsidRPr="00AB4725" w:rsidRDefault="003556A9" w:rsidP="003556A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เงินสนับสนุนทางธุรกิจ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8" w:type="pct"/>
          </w:tcPr>
          <w:p w14:paraId="4A726FAA" w14:textId="5366234C" w:rsidR="003556A9" w:rsidRPr="000235EB" w:rsidRDefault="00D5190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9" w:type="pct"/>
          </w:tcPr>
          <w:p w14:paraId="2332A181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6A960C" w14:textId="25CAE98E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9" w:type="pct"/>
          </w:tcPr>
          <w:p w14:paraId="5C0B2F70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427B6CD" w14:textId="0BCEFF3F" w:rsidR="003556A9" w:rsidRPr="000235EB" w:rsidRDefault="00D5190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5" w:type="pct"/>
          </w:tcPr>
          <w:p w14:paraId="729CAB83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F6CC702" w14:textId="57FB9E10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3556A9" w:rsidRPr="00AB4725" w14:paraId="0681695C" w14:textId="77777777" w:rsidTr="008932CC">
        <w:tc>
          <w:tcPr>
            <w:tcW w:w="2284" w:type="pct"/>
          </w:tcPr>
          <w:p w14:paraId="3BDCE001" w14:textId="77777777" w:rsidR="003556A9" w:rsidRPr="00AB4725" w:rsidRDefault="003556A9" w:rsidP="003556A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588" w:type="pct"/>
          </w:tcPr>
          <w:p w14:paraId="238A4C0C" w14:textId="7709ED40" w:rsidR="003556A9" w:rsidRPr="00D830A6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B943F5B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4F351D" w14:textId="3990099B" w:rsidR="003556A9" w:rsidRPr="000235EB" w:rsidRDefault="00D23E7C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3556A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9" w:type="pct"/>
          </w:tcPr>
          <w:p w14:paraId="66B57612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7F76E4" w14:textId="1F2F5A9A" w:rsidR="003556A9" w:rsidRPr="00D830A6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700E750" w14:textId="77777777" w:rsidR="003556A9" w:rsidRPr="00AB4725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8B6C3C7" w14:textId="4120E260" w:rsidR="003556A9" w:rsidRDefault="003556A9" w:rsidP="00355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8DC35C" w14:textId="77777777" w:rsidR="008932CC" w:rsidRDefault="008932CC" w:rsidP="00E7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F0F60" w14:textId="0F86058E" w:rsidR="00E7347E" w:rsidRDefault="00E7347E" w:rsidP="00E7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6DEC7A" w14:textId="77777777" w:rsidR="00D355FF" w:rsidRPr="007C1CE8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6870BD" w:rsidRPr="00144E97" w14:paraId="15F06DD0" w14:textId="77777777" w:rsidTr="003A0E5E">
        <w:trPr>
          <w:trHeight w:hRule="exact" w:val="389"/>
        </w:trPr>
        <w:tc>
          <w:tcPr>
            <w:tcW w:w="4590" w:type="dxa"/>
          </w:tcPr>
          <w:p w14:paraId="6015D58A" w14:textId="77777777" w:rsidR="006870BD" w:rsidRPr="00144E97" w:rsidRDefault="006870BD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0AE0B70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FF9AEA3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AD9315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14:paraId="5B44BB61" w14:textId="77777777" w:rsidTr="003A0E5E">
        <w:trPr>
          <w:trHeight w:hRule="exact" w:val="389"/>
        </w:trPr>
        <w:tc>
          <w:tcPr>
            <w:tcW w:w="4590" w:type="dxa"/>
          </w:tcPr>
          <w:p w14:paraId="43B18E97" w14:textId="77777777" w:rsidR="00E41E39" w:rsidRPr="00144E97" w:rsidRDefault="00E41E39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82262" w14:textId="3D7015D7" w:rsidR="00E41E39" w:rsidRDefault="00D5190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C0BAFD0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4B0D5" w14:textId="3D045B12" w:rsidR="00E41E39" w:rsidRPr="00144E97" w:rsidRDefault="00D5190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41E39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E08F02" w14:textId="77777777"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DDAF8F9" w14:textId="524D02F3" w:rsidR="00E41E39" w:rsidRDefault="00D5190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48E399A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44BE49" w14:textId="5A72E630" w:rsidR="00E41E39" w:rsidRPr="00144E97" w:rsidRDefault="00D5190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41E39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7347E" w:rsidRPr="00144E97" w14:paraId="5A760F9E" w14:textId="77777777" w:rsidTr="003A0E5E">
        <w:trPr>
          <w:trHeight w:hRule="exact" w:val="389"/>
        </w:trPr>
        <w:tc>
          <w:tcPr>
            <w:tcW w:w="4590" w:type="dxa"/>
          </w:tcPr>
          <w:p w14:paraId="76D54F4D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0503FB8" w14:textId="75E175BD" w:rsidR="00E7347E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A974B2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EEBE6E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E0C8623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182B013" w14:textId="618469C3" w:rsidR="00E7347E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A9AE0E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7312B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7347E" w:rsidRPr="00144E97" w14:paraId="17A7B639" w14:textId="77777777" w:rsidTr="003A0E5E">
        <w:trPr>
          <w:trHeight w:hRule="exact" w:val="389"/>
        </w:trPr>
        <w:tc>
          <w:tcPr>
            <w:tcW w:w="4590" w:type="dxa"/>
          </w:tcPr>
          <w:p w14:paraId="7E4207CC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vAlign w:val="center"/>
          </w:tcPr>
          <w:p w14:paraId="4632106D" w14:textId="619F506F" w:rsidR="00E7347E" w:rsidRPr="00B87F43" w:rsidRDefault="00D23E7C" w:rsidP="00E734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9ACEE0F" w14:textId="77777777" w:rsidR="00E7347E" w:rsidRPr="00B87F43" w:rsidRDefault="00E7347E" w:rsidP="00E734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355B5D" w14:textId="4E619EDD" w:rsidR="00E7347E" w:rsidRPr="00B87F43" w:rsidRDefault="00D23E7C" w:rsidP="00E734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7BFED52D" w14:textId="77777777" w:rsidR="00E7347E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A4509BE" w14:textId="4A787376" w:rsidR="00E7347E" w:rsidRPr="00B87F43" w:rsidRDefault="00D23E7C" w:rsidP="00E734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4593BB87" w14:textId="77777777" w:rsidR="00E7347E" w:rsidRPr="00B87F43" w:rsidRDefault="00E7347E" w:rsidP="00E734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F8E0D79" w14:textId="324CE8E1" w:rsidR="00E7347E" w:rsidRPr="00B87F43" w:rsidRDefault="00D23E7C" w:rsidP="00E734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E7347E" w:rsidRPr="00144E97" w14:paraId="24811770" w14:textId="77777777" w:rsidTr="003A0E5E">
        <w:trPr>
          <w:trHeight w:hRule="exact" w:val="389"/>
        </w:trPr>
        <w:tc>
          <w:tcPr>
            <w:tcW w:w="4590" w:type="dxa"/>
          </w:tcPr>
          <w:p w14:paraId="18066554" w14:textId="77777777" w:rsidR="00E7347E" w:rsidRPr="00144E97" w:rsidRDefault="00E7347E" w:rsidP="00E734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869F8F8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0D9" w:rsidRPr="00144E97" w14:paraId="1FBFF3DA" w14:textId="77777777" w:rsidTr="003A0E5E">
        <w:trPr>
          <w:trHeight w:hRule="exact" w:val="389"/>
        </w:trPr>
        <w:tc>
          <w:tcPr>
            <w:tcW w:w="4590" w:type="dxa"/>
          </w:tcPr>
          <w:p w14:paraId="076CF942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AA31D15" w14:textId="40F63E7D" w:rsidR="001400D9" w:rsidRPr="00BB68A2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FB31A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6CBAE" w14:textId="77777777" w:rsidR="001400D9" w:rsidRPr="00ED730E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0A6E2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6EE951" w14:textId="3CF472E0" w:rsidR="001400D9" w:rsidRPr="00BB68A2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6F9B1A0" w14:textId="77777777" w:rsidR="001400D9" w:rsidRPr="00144E9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21DD" w14:textId="402AD951" w:rsidR="001400D9" w:rsidRPr="00ED730E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36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1400D9" w:rsidRPr="00144E97" w14:paraId="472B7138" w14:textId="77777777" w:rsidTr="003A0E5E">
        <w:trPr>
          <w:trHeight w:hRule="exact" w:val="389"/>
        </w:trPr>
        <w:tc>
          <w:tcPr>
            <w:tcW w:w="4590" w:type="dxa"/>
          </w:tcPr>
          <w:p w14:paraId="21FAC07F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B79ADC" w14:textId="4C2F3A31" w:rsidR="001400D9" w:rsidRPr="00BB68A2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66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BCB1C7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FD008E" w14:textId="65266211" w:rsidR="001400D9" w:rsidRPr="00ED730E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0AF239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FB35BE" w14:textId="5CBD410B" w:rsidR="001400D9" w:rsidRPr="00BB68A2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66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49AD56" w14:textId="77777777" w:rsidR="001400D9" w:rsidRPr="00144E9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8BAAFC" w14:textId="1ECBF052" w:rsidR="001400D9" w:rsidRPr="00ED730E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00D9" w:rsidRPr="00144E97" w14:paraId="503B91C8" w14:textId="77777777" w:rsidTr="003A0E5E">
        <w:trPr>
          <w:trHeight w:hRule="exact" w:val="389"/>
        </w:trPr>
        <w:tc>
          <w:tcPr>
            <w:tcW w:w="4590" w:type="dxa"/>
          </w:tcPr>
          <w:p w14:paraId="30C1EE31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B962F" w14:textId="669CFAC6" w:rsidR="001400D9" w:rsidRPr="00BB68A2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1D4E61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54E01F" w14:textId="4A03DA80" w:rsidR="001400D9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400D9" w:rsidRPr="00AA3C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26A28F" w14:textId="77777777" w:rsidR="001400D9" w:rsidRPr="00880D5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37229E" w14:textId="057B8710" w:rsidR="001400D9" w:rsidRPr="00805903" w:rsidRDefault="00D5190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A37C105" w14:textId="77777777" w:rsidR="001400D9" w:rsidRPr="00805903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F4AA72" w14:textId="358AA351" w:rsidR="001400D9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  <w:r w:rsidR="001400D9" w:rsidRPr="00AA3C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  <w:tr w:rsidR="001400D9" w:rsidRPr="00144E97" w14:paraId="37A7E702" w14:textId="77777777" w:rsidTr="003A0E5E">
        <w:trPr>
          <w:trHeight w:hRule="exact" w:val="389"/>
        </w:trPr>
        <w:tc>
          <w:tcPr>
            <w:tcW w:w="4590" w:type="dxa"/>
          </w:tcPr>
          <w:p w14:paraId="092594E9" w14:textId="482F0D49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6B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E70F6" w14:textId="289C9DA0" w:rsidR="001400D9" w:rsidRPr="00BB68A2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03753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E76091" w14:textId="1A4A6F4F" w:rsidR="001400D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07D5A" w14:textId="77777777" w:rsidR="001400D9" w:rsidRPr="00880D5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85EE5E" w14:textId="157AC43D" w:rsidR="001400D9" w:rsidRPr="00805903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164B9C" w14:textId="77777777" w:rsidR="001400D9" w:rsidRPr="00805903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5F9A1B" w14:textId="0164F2F2" w:rsidR="001400D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0D9" w:rsidRPr="00144E97" w14:paraId="3A68A088" w14:textId="77777777" w:rsidTr="003A0E5E">
        <w:trPr>
          <w:trHeight w:hRule="exact" w:val="389"/>
        </w:trPr>
        <w:tc>
          <w:tcPr>
            <w:tcW w:w="4590" w:type="dxa"/>
          </w:tcPr>
          <w:p w14:paraId="68A34BDB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A1FA95" w14:textId="084648A5" w:rsidR="001400D9" w:rsidRPr="00BB68A2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1700CA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63D58" w14:textId="1EFDC9C5" w:rsidR="001400D9" w:rsidRPr="00ED730E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EC2B77" w14:textId="77777777" w:rsidR="001400D9" w:rsidRPr="00880D5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4C4D8C" w14:textId="3A831D6E" w:rsidR="001400D9" w:rsidRPr="00805903" w:rsidRDefault="00D5190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647BB1D" w14:textId="77777777" w:rsidR="001400D9" w:rsidRPr="00805903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E23DC6" w14:textId="53347944" w:rsidR="001400D9" w:rsidRPr="00ED730E" w:rsidRDefault="00D23E7C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5AE365CF" w14:textId="0CFD8CAF" w:rsidR="00B03A7E" w:rsidRPr="007C1CE8" w:rsidRDefault="00B03A7E" w:rsidP="007C1194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60AC6E0" w14:textId="77777777" w:rsidR="00343429" w:rsidRPr="007C1CE8" w:rsidRDefault="00343429" w:rsidP="007C1194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E588A" w:rsidRPr="00144E97" w14:paraId="5660B906" w14:textId="77777777" w:rsidTr="003A0E5E">
        <w:trPr>
          <w:trHeight w:hRule="exact" w:val="389"/>
        </w:trPr>
        <w:tc>
          <w:tcPr>
            <w:tcW w:w="4590" w:type="dxa"/>
          </w:tcPr>
          <w:p w14:paraId="26E80D38" w14:textId="77777777" w:rsidR="00DE588A" w:rsidRPr="00144E97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2F4FE9D9" w14:textId="782EDFA6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7CAEEC5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F36B33D" w14:textId="71D0F409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87036D" w14:textId="77777777" w:rsidR="00DE588A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69B4563" w14:textId="31C51C0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DC1CA2B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E75C058" w14:textId="37E04508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00D9" w:rsidRPr="00144E97" w14:paraId="7B193F40" w14:textId="77777777" w:rsidTr="003A0E5E">
        <w:trPr>
          <w:trHeight w:hRule="exact" w:val="389"/>
        </w:trPr>
        <w:tc>
          <w:tcPr>
            <w:tcW w:w="4590" w:type="dxa"/>
          </w:tcPr>
          <w:p w14:paraId="532EE70A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9624299" w14:textId="11CCFF27" w:rsidR="001400D9" w:rsidRPr="001E325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1CADC" w14:textId="77777777" w:rsidR="001400D9" w:rsidRPr="00144E9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04D9D" w14:textId="77777777" w:rsidR="001400D9" w:rsidRPr="00EC785A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E44E5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05DC43" w14:textId="2FC39089" w:rsidR="001400D9" w:rsidRPr="001E3257" w:rsidRDefault="00D51909" w:rsidP="003A0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39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DFAC5D" w14:textId="77777777" w:rsidR="001400D9" w:rsidRPr="00144E9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44434" w14:textId="388FCCFF" w:rsidR="001400D9" w:rsidRPr="00EC785A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1400D9" w:rsidRPr="00144E97" w14:paraId="4BB03802" w14:textId="77777777" w:rsidTr="003A0E5E">
        <w:trPr>
          <w:trHeight w:hRule="exact" w:val="389"/>
        </w:trPr>
        <w:tc>
          <w:tcPr>
            <w:tcW w:w="4590" w:type="dxa"/>
          </w:tcPr>
          <w:p w14:paraId="129C7B94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3DA406" w14:textId="63644B37" w:rsidR="001400D9" w:rsidRPr="001E3257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CA4A0E" w14:textId="77777777" w:rsidR="001400D9" w:rsidRPr="00144E9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87C6B0" w14:textId="738B7F67" w:rsidR="001400D9" w:rsidRPr="00EC785A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9DE3258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E1CBA" w14:textId="216299AA" w:rsidR="001400D9" w:rsidRPr="001E3257" w:rsidRDefault="00D23E7C" w:rsidP="003A0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1400D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5E105B3" w14:textId="77777777" w:rsidR="001400D9" w:rsidRPr="00144E9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A4A73A" w14:textId="40AA4B4C" w:rsidR="001400D9" w:rsidRPr="00EC785A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1400D9" w:rsidRPr="00144E97" w14:paraId="17813C73" w14:textId="77777777" w:rsidTr="003A0E5E">
        <w:trPr>
          <w:trHeight w:hRule="exact" w:val="389"/>
        </w:trPr>
        <w:tc>
          <w:tcPr>
            <w:tcW w:w="4590" w:type="dxa"/>
          </w:tcPr>
          <w:p w14:paraId="4A4ED353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0DFBB5" w14:textId="4E0F264B" w:rsidR="001400D9" w:rsidRPr="001400D9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400D9" w:rsidRP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7E1F74" w14:textId="77777777" w:rsidR="001400D9" w:rsidRPr="001400D9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970AA" w14:textId="2461E252" w:rsidR="001400D9" w:rsidRPr="001400D9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00D9" w:rsidRP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CB42D8F" w14:textId="77777777" w:rsidR="001400D9" w:rsidRPr="001400D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448DE8" w14:textId="3019EC01" w:rsidR="001400D9" w:rsidRPr="003A0E5E" w:rsidRDefault="00D23E7C" w:rsidP="003A0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1400D9" w:rsidRPr="003A0E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2C04D7A5" w14:textId="77777777" w:rsidR="001400D9" w:rsidRPr="001400D9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D1B107" w14:textId="570ADBF1" w:rsidR="001400D9" w:rsidRPr="001400D9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400D9" w:rsidRP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</w:tr>
      <w:tr w:rsidR="00D943DC" w:rsidRPr="00144E97" w14:paraId="41D56C5D" w14:textId="77777777" w:rsidTr="003A0E5E">
        <w:trPr>
          <w:trHeight w:hRule="exact" w:val="389"/>
        </w:trPr>
        <w:tc>
          <w:tcPr>
            <w:tcW w:w="4590" w:type="dxa"/>
          </w:tcPr>
          <w:p w14:paraId="52A73D8B" w14:textId="7D93D1C6" w:rsidR="00D943DC" w:rsidRPr="00144E97" w:rsidRDefault="00D943DC" w:rsidP="00D9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6B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F0E9B1" w14:textId="799FF9C4" w:rsidR="00D943DC" w:rsidRPr="001E3257" w:rsidRDefault="00D943DC" w:rsidP="00D94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2103A" w14:textId="77777777" w:rsidR="00D943DC" w:rsidRPr="00144E97" w:rsidRDefault="00D943DC" w:rsidP="00D94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7574AF" w14:textId="2AE3A2E0" w:rsidR="00D943DC" w:rsidRDefault="00D943DC" w:rsidP="00D94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0A41D3" w14:textId="77777777" w:rsidR="00D943DC" w:rsidRPr="00144E97" w:rsidRDefault="00D943DC" w:rsidP="00D9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8C3D33" w14:textId="73E4BD53" w:rsidR="00D943DC" w:rsidRPr="00043A84" w:rsidRDefault="00D943DC" w:rsidP="00D94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3A84"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043A84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043A84">
              <w:rPr>
                <w:rFonts w:ascii="Angsana New" w:hAnsi="Angsana New"/>
                <w:sz w:val="30"/>
                <w:szCs w:val="30"/>
              </w:rPr>
              <w:t>8</w:t>
            </w:r>
            <w:r w:rsidRPr="00043A84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043A84">
              <w:rPr>
                <w:rFonts w:ascii="Angsana New" w:hAnsi="Angsana New"/>
                <w:sz w:val="30"/>
                <w:szCs w:val="30"/>
              </w:rPr>
              <w:t>5</w:t>
            </w:r>
            <w:r w:rsidR="00043A84" w:rsidRPr="00043A84">
              <w:rPr>
                <w:rFonts w:ascii="Angsana New" w:hAnsi="Angsana New"/>
                <w:sz w:val="30"/>
                <w:szCs w:val="30"/>
              </w:rPr>
              <w:t>87</w:t>
            </w:r>
            <w:r w:rsidRPr="00043A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14CFF9" w14:textId="77777777" w:rsidR="00D943DC" w:rsidRPr="00144E97" w:rsidRDefault="00D943DC" w:rsidP="00D94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7B8CCC" w14:textId="79EC2E48" w:rsidR="00D943DC" w:rsidRDefault="00D943DC" w:rsidP="00D94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0D9" w:rsidRPr="00144E97" w14:paraId="4FF85CD5" w14:textId="77777777" w:rsidTr="003A0E5E">
        <w:trPr>
          <w:trHeight w:hRule="exact" w:val="389"/>
        </w:trPr>
        <w:tc>
          <w:tcPr>
            <w:tcW w:w="4590" w:type="dxa"/>
          </w:tcPr>
          <w:p w14:paraId="426179B2" w14:textId="77777777" w:rsidR="001400D9" w:rsidRPr="00144E97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867AC1" w14:textId="57DA1DEC" w:rsidR="001400D9" w:rsidRPr="001E3257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2016D4" w14:textId="77777777" w:rsidR="001400D9" w:rsidRPr="001E325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89F41" w14:textId="086DEBC3" w:rsidR="001400D9" w:rsidRPr="00EC785A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A24B18" w14:textId="77777777" w:rsidR="001400D9" w:rsidRPr="00880D59" w:rsidRDefault="001400D9" w:rsidP="0014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27A053" w14:textId="6F55800B" w:rsidR="001400D9" w:rsidRPr="00043A84" w:rsidRDefault="00D51909" w:rsidP="003A0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A8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943DC" w:rsidRPr="00043A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3A84" w:rsidRPr="00043A84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6B3E6A5D" w14:textId="77777777" w:rsidR="001400D9" w:rsidRPr="001E3257" w:rsidRDefault="001400D9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83664C" w14:textId="0E12B442" w:rsidR="001400D9" w:rsidRPr="00EC785A" w:rsidRDefault="00D23E7C" w:rsidP="0014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</w:tr>
    </w:tbl>
    <w:p w14:paraId="060E2E73" w14:textId="45B18FBC" w:rsidR="00A03906" w:rsidRDefault="00A03906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</w:pPr>
    </w:p>
    <w:p w14:paraId="47E3FE0B" w14:textId="77777777" w:rsidR="00ED21BB" w:rsidRDefault="00ED21BB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762E88" w:rsidRPr="00B87F43" w14:paraId="0E81CA6A" w14:textId="77777777" w:rsidTr="00475BB3">
        <w:trPr>
          <w:trHeight w:hRule="exact" w:val="389"/>
        </w:trPr>
        <w:tc>
          <w:tcPr>
            <w:tcW w:w="4590" w:type="dxa"/>
          </w:tcPr>
          <w:p w14:paraId="2959A351" w14:textId="77777777" w:rsidR="00762E88" w:rsidRPr="00315CD6" w:rsidRDefault="00762E88" w:rsidP="00D6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79BC34B" w14:textId="6298DBC4" w:rsidR="00762E88" w:rsidRPr="00B87F43" w:rsidRDefault="00762E88" w:rsidP="008D13F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D9FF799" w14:textId="77777777" w:rsidR="00762E88" w:rsidRDefault="00762E88" w:rsidP="008D1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34EBBA7" w14:textId="68CE648C" w:rsidR="00762E88" w:rsidRPr="00B87F43" w:rsidRDefault="00762E88" w:rsidP="008D13F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2E88" w:rsidRPr="00B87F43" w14:paraId="5A224DF5" w14:textId="77777777" w:rsidTr="00475BB3">
        <w:trPr>
          <w:trHeight w:hRule="exact" w:val="389"/>
        </w:trPr>
        <w:tc>
          <w:tcPr>
            <w:tcW w:w="4590" w:type="dxa"/>
          </w:tcPr>
          <w:p w14:paraId="56878FE8" w14:textId="77777777" w:rsidR="00762E88" w:rsidRPr="00315CD6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A8AD5F" w14:textId="37C95B6A" w:rsidR="00762E88" w:rsidRPr="00B87F43" w:rsidRDefault="00D51909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center"/>
          </w:tcPr>
          <w:p w14:paraId="470FD32D" w14:textId="77777777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2551FE" w14:textId="2B4C9A25" w:rsidR="00762E88" w:rsidRPr="00B87F43" w:rsidRDefault="00D51909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762E88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3C765A6" w14:textId="77777777" w:rsidR="00762E88" w:rsidRPr="00762E88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936C1E" w14:textId="0F670D4A" w:rsidR="00762E88" w:rsidRPr="00B87F43" w:rsidRDefault="00D51909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center"/>
          </w:tcPr>
          <w:p w14:paraId="59A79A6E" w14:textId="77777777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C5E82" w14:textId="219BAA50" w:rsidR="00762E88" w:rsidRPr="00B87F43" w:rsidRDefault="00D51909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762E88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62E88" w:rsidRPr="00B87F43" w14:paraId="62FB725C" w14:textId="77777777" w:rsidTr="00475BB3">
        <w:trPr>
          <w:trHeight w:hRule="exact" w:val="389"/>
        </w:trPr>
        <w:tc>
          <w:tcPr>
            <w:tcW w:w="4590" w:type="dxa"/>
          </w:tcPr>
          <w:p w14:paraId="1CEE24E9" w14:textId="77777777" w:rsidR="00762E88" w:rsidRPr="00315CD6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0ACFB7" w14:textId="221080CD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4CFA4DA" w14:textId="77777777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42552" w14:textId="13829060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D48AACF" w14:textId="77777777" w:rsidR="00762E88" w:rsidRPr="00762E88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D8FE2" w14:textId="3F9F1B9B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4158BEB" w14:textId="77777777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A5A6C3" w14:textId="4938CB2B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2E88" w:rsidRPr="00B87F43" w14:paraId="6CF39399" w14:textId="77777777" w:rsidTr="003A0E5E">
        <w:trPr>
          <w:trHeight w:hRule="exact" w:val="389"/>
        </w:trPr>
        <w:tc>
          <w:tcPr>
            <w:tcW w:w="4590" w:type="dxa"/>
          </w:tcPr>
          <w:p w14:paraId="4B402F88" w14:textId="0F9F4C51" w:rsidR="00762E88" w:rsidRPr="00315CD6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  <w:p w14:paraId="468735A1" w14:textId="786C55F6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990" w:type="dxa"/>
            <w:vAlign w:val="center"/>
          </w:tcPr>
          <w:p w14:paraId="4C21352F" w14:textId="761BF225" w:rsidR="00762E88" w:rsidRPr="00B87F43" w:rsidRDefault="00D23E7C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10221CB" w14:textId="77777777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D73ACB" w14:textId="19537867" w:rsidR="00762E88" w:rsidRPr="00B87F43" w:rsidRDefault="00D23E7C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0F7539E" w14:textId="77777777" w:rsidR="00762E88" w:rsidRPr="00762E88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B4F8E04" w14:textId="2E54F52E" w:rsidR="00762E88" w:rsidRPr="00B87F43" w:rsidRDefault="00D23E7C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6082371" w14:textId="77777777" w:rsidR="00762E88" w:rsidRPr="00B87F43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14486C8" w14:textId="42318BC0" w:rsidR="00762E88" w:rsidRPr="00B87F43" w:rsidRDefault="00D23E7C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762E88" w:rsidRPr="00EC785A" w14:paraId="4415B84C" w14:textId="77777777" w:rsidTr="00475BB3">
        <w:trPr>
          <w:trHeight w:hRule="exact" w:val="389"/>
        </w:trPr>
        <w:tc>
          <w:tcPr>
            <w:tcW w:w="4590" w:type="dxa"/>
          </w:tcPr>
          <w:p w14:paraId="07B1A80E" w14:textId="77777777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16C9502E" w14:textId="3C99F24A" w:rsidR="00762E88" w:rsidRDefault="00762E88" w:rsidP="0082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E88" w:rsidRPr="00EC785A" w14:paraId="54BEA06F" w14:textId="77777777" w:rsidTr="003A0E5E">
        <w:trPr>
          <w:trHeight w:hRule="exact" w:val="389"/>
        </w:trPr>
        <w:tc>
          <w:tcPr>
            <w:tcW w:w="4590" w:type="dxa"/>
          </w:tcPr>
          <w:p w14:paraId="577258FB" w14:textId="77777777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8CC6D86" w14:textId="2F31C312" w:rsidR="00762E88" w:rsidRPr="001E325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28D70" w14:textId="77777777" w:rsidR="00762E88" w:rsidRPr="00144E9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8E0C5" w14:textId="77777777" w:rsidR="00762E88" w:rsidRPr="00EC785A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E3D2A9" w14:textId="77777777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158937" w14:textId="69332F16" w:rsidR="00762E88" w:rsidRPr="001E3257" w:rsidRDefault="00D23E7C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762E88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083DEB6F" w14:textId="77777777" w:rsidR="00762E88" w:rsidRPr="00144E9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BCBE" w14:textId="4C223618" w:rsidR="00762E88" w:rsidRPr="00EC785A" w:rsidRDefault="00D23E7C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762E88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62E88" w14:paraId="2FC40528" w14:textId="77777777" w:rsidTr="003A0E5E">
        <w:trPr>
          <w:trHeight w:hRule="exact" w:val="389"/>
        </w:trPr>
        <w:tc>
          <w:tcPr>
            <w:tcW w:w="4590" w:type="dxa"/>
          </w:tcPr>
          <w:p w14:paraId="14734503" w14:textId="77777777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6B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2B4D26" w14:textId="4FEA2C45" w:rsidR="00762E88" w:rsidRPr="001E325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B621B" w14:textId="77777777" w:rsidR="00762E88" w:rsidRPr="00144E9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2F5B3B" w14:textId="77777777" w:rsidR="00762E88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CBD3D5" w14:textId="77777777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8A4D59" w14:textId="4A42C25B" w:rsidR="00762E88" w:rsidRPr="001E325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BC6274D" w14:textId="77777777" w:rsidR="00762E88" w:rsidRPr="00144E97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E71E4" w14:textId="6E003C4D" w:rsidR="00762E88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2E88" w:rsidRPr="00EC785A" w14:paraId="1C8F19C8" w14:textId="77777777" w:rsidTr="003A0E5E">
        <w:trPr>
          <w:trHeight w:hRule="exact" w:val="389"/>
        </w:trPr>
        <w:tc>
          <w:tcPr>
            <w:tcW w:w="4590" w:type="dxa"/>
          </w:tcPr>
          <w:p w14:paraId="0E069465" w14:textId="77777777" w:rsidR="00762E88" w:rsidRPr="00144E97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779765" w14:textId="7EF15399" w:rsidR="00762E88" w:rsidRPr="001400D9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00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7DA14" w14:textId="77777777" w:rsidR="00762E88" w:rsidRPr="001400D9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7609AE" w14:textId="53F3F707" w:rsidR="00762E88" w:rsidRPr="001400D9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00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E3EF0" w14:textId="77777777" w:rsidR="00762E88" w:rsidRPr="001400D9" w:rsidRDefault="00762E88" w:rsidP="0076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A15826" w14:textId="62C472D2" w:rsidR="00762E88" w:rsidRPr="003A0E5E" w:rsidRDefault="00D23E7C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762E88" w:rsidRPr="003A0E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BF9747" w14:textId="77777777" w:rsidR="00762E88" w:rsidRPr="001400D9" w:rsidRDefault="00762E88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1B40BA" w14:textId="2017669B" w:rsidR="00762E88" w:rsidRPr="001400D9" w:rsidRDefault="00D51909" w:rsidP="00762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62E88" w:rsidRPr="001400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1D4DA387" w14:textId="4FE62BDB" w:rsidR="00ED21BB" w:rsidRDefault="00ED21BB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p w14:paraId="4C2D3DE2" w14:textId="7EABF252" w:rsidR="007351CF" w:rsidRDefault="007351CF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p w14:paraId="257C3139" w14:textId="28790DE2" w:rsidR="007351CF" w:rsidRDefault="007351CF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p w14:paraId="47165717" w14:textId="38B1D8B6" w:rsidR="007351CF" w:rsidRDefault="007351CF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p w14:paraId="19D3A0CD" w14:textId="66CC946A" w:rsidR="00674C1D" w:rsidRDefault="00674C1D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p w14:paraId="51668C56" w14:textId="77777777" w:rsidR="00674C1D" w:rsidRDefault="00674C1D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BB7831" w:rsidRPr="00144E97" w14:paraId="6EE88058" w14:textId="77777777" w:rsidTr="003A0E5E">
        <w:trPr>
          <w:trHeight w:hRule="exact" w:val="389"/>
        </w:trPr>
        <w:tc>
          <w:tcPr>
            <w:tcW w:w="4590" w:type="dxa"/>
          </w:tcPr>
          <w:p w14:paraId="33AF8422" w14:textId="3CE78DCB" w:rsidR="00BB7831" w:rsidRPr="00BB7831" w:rsidRDefault="00BB7831" w:rsidP="00BB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6F6CD3AE" w14:textId="77777777" w:rsidR="00BB7831" w:rsidRPr="00144E97" w:rsidRDefault="00BB7831" w:rsidP="00BB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D01B76B" w14:textId="77777777" w:rsidR="00BB7831" w:rsidRPr="00144E97" w:rsidRDefault="00BB7831" w:rsidP="00BB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5E64B6E" w14:textId="77777777" w:rsidR="00BB7831" w:rsidRPr="00144E97" w:rsidRDefault="00BB7831" w:rsidP="00BB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B7831" w:rsidRPr="00B87F43" w14:paraId="35757CD6" w14:textId="77777777" w:rsidTr="003A0E5E">
        <w:trPr>
          <w:trHeight w:hRule="exact" w:val="389"/>
        </w:trPr>
        <w:tc>
          <w:tcPr>
            <w:tcW w:w="4590" w:type="dxa"/>
          </w:tcPr>
          <w:p w14:paraId="4E9EF97C" w14:textId="638E0C17" w:rsidR="00BB7831" w:rsidRPr="00BB7831" w:rsidRDefault="00BB7831" w:rsidP="00BB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center"/>
          </w:tcPr>
          <w:p w14:paraId="43D5FC76" w14:textId="361A3B67" w:rsidR="00BB7831" w:rsidRPr="00B87F43" w:rsidRDefault="00D23E7C" w:rsidP="00BB783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34322B9" w14:textId="77777777" w:rsidR="00BB7831" w:rsidRPr="00B87F43" w:rsidRDefault="00BB7831" w:rsidP="00BB783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197BD3E" w14:textId="02EA9E35" w:rsidR="00BB7831" w:rsidRPr="00B87F43" w:rsidRDefault="00D23E7C" w:rsidP="00BB783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7543C98A" w14:textId="77777777" w:rsidR="00BB7831" w:rsidRDefault="00BB7831" w:rsidP="00BB7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97B80E" w14:textId="635B4AF0" w:rsidR="00BB7831" w:rsidRPr="00B87F43" w:rsidRDefault="00D23E7C" w:rsidP="00BB783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B7CD3EB" w14:textId="77777777" w:rsidR="00BB7831" w:rsidRPr="00B87F43" w:rsidRDefault="00BB7831" w:rsidP="00BB783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EDAA840" w14:textId="5907E640" w:rsidR="00BB7831" w:rsidRPr="00B87F43" w:rsidRDefault="00D23E7C" w:rsidP="00BB783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BB7831" w:rsidRPr="00144E97" w14:paraId="2EEF3B44" w14:textId="77777777" w:rsidTr="003A0E5E">
        <w:trPr>
          <w:trHeight w:hRule="exact" w:val="389"/>
        </w:trPr>
        <w:tc>
          <w:tcPr>
            <w:tcW w:w="4590" w:type="dxa"/>
          </w:tcPr>
          <w:p w14:paraId="7742F28F" w14:textId="77777777" w:rsidR="00BB7831" w:rsidRPr="00144E97" w:rsidRDefault="00BB7831" w:rsidP="008D13F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604977" w14:textId="77777777" w:rsidR="00BB7831" w:rsidRPr="00144E97" w:rsidRDefault="00BB7831" w:rsidP="008D1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D25" w:rsidRPr="00ED730E" w14:paraId="5E881F1A" w14:textId="77777777" w:rsidTr="003A0E5E">
        <w:trPr>
          <w:trHeight w:hRule="exact" w:val="389"/>
        </w:trPr>
        <w:tc>
          <w:tcPr>
            <w:tcW w:w="4590" w:type="dxa"/>
          </w:tcPr>
          <w:p w14:paraId="2AC15BCC" w14:textId="41DAF15A" w:rsidR="00E22D25" w:rsidRPr="00BB7831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6EB6E82" w14:textId="4E8DC27E" w:rsidR="00E22D25" w:rsidRPr="00BB68A2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B636B" w14:textId="77777777" w:rsidR="00E22D25" w:rsidRPr="00144E97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1D2D1" w14:textId="62BDDA91" w:rsidR="00E22D25" w:rsidRPr="00ED730E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178B1" w14:textId="77777777" w:rsidR="00E22D25" w:rsidRPr="00144E97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FCCD5" w14:textId="2E3EFAAA" w:rsidR="00E22D25" w:rsidRPr="00BB68A2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81D981" w14:textId="77777777" w:rsidR="00E22D25" w:rsidRPr="00144E97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1E056" w14:textId="6757F729" w:rsidR="00E22D25" w:rsidRPr="00ED730E" w:rsidRDefault="00E22D25" w:rsidP="003A0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3B8" w:rsidRPr="00ED730E" w14:paraId="2CAE90EB" w14:textId="77777777" w:rsidTr="003A0E5E">
        <w:trPr>
          <w:trHeight w:hRule="exact" w:val="389"/>
        </w:trPr>
        <w:tc>
          <w:tcPr>
            <w:tcW w:w="4590" w:type="dxa"/>
          </w:tcPr>
          <w:p w14:paraId="271E1CD0" w14:textId="04E60976" w:rsidR="009073B8" w:rsidRPr="00BB7831" w:rsidRDefault="009073B8" w:rsidP="00907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49440E69" w14:textId="5732431C" w:rsidR="009073B8" w:rsidRPr="00BB68A2" w:rsidRDefault="009073B8" w:rsidP="00907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9AA7C" w14:textId="77777777" w:rsidR="009073B8" w:rsidRPr="00144E97" w:rsidRDefault="009073B8" w:rsidP="00907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3E36CE" w14:textId="7A048DB6" w:rsidR="009073B8" w:rsidRPr="00ED730E" w:rsidRDefault="009073B8" w:rsidP="00907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95BEC" w14:textId="77777777" w:rsidR="009073B8" w:rsidRPr="00144E97" w:rsidRDefault="009073B8" w:rsidP="00907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83377" w14:textId="4C2A12CA" w:rsidR="009073B8" w:rsidRPr="00BB68A2" w:rsidRDefault="00D51909" w:rsidP="0090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5202">
              <w:rPr>
                <w:rFonts w:ascii="Angsana New" w:hAnsi="Angsana New"/>
                <w:sz w:val="30"/>
                <w:szCs w:val="30"/>
              </w:rPr>
              <w:t>3</w:t>
            </w:r>
            <w:r w:rsidR="00465202" w:rsidRPr="00465202">
              <w:rPr>
                <w:rFonts w:ascii="Angsana New" w:hAnsi="Angsana New"/>
                <w:sz w:val="30"/>
                <w:szCs w:val="30"/>
              </w:rPr>
              <w:t>8</w:t>
            </w:r>
            <w:r w:rsidR="009073B8" w:rsidRPr="00465202">
              <w:rPr>
                <w:rFonts w:ascii="Angsana New" w:hAnsi="Angsana New"/>
                <w:sz w:val="30"/>
                <w:szCs w:val="30"/>
              </w:rPr>
              <w:t>,</w:t>
            </w:r>
            <w:r w:rsidR="00465202" w:rsidRPr="00465202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6E3B480D" w14:textId="77777777" w:rsidR="009073B8" w:rsidRPr="00144E97" w:rsidRDefault="009073B8" w:rsidP="0090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48032B" w14:textId="4B69D37C" w:rsidR="009073B8" w:rsidRPr="00ED730E" w:rsidRDefault="009073B8" w:rsidP="0090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25" w14:paraId="31C37433" w14:textId="77777777" w:rsidTr="003A0E5E">
        <w:trPr>
          <w:trHeight w:hRule="exact" w:val="389"/>
        </w:trPr>
        <w:tc>
          <w:tcPr>
            <w:tcW w:w="4590" w:type="dxa"/>
          </w:tcPr>
          <w:p w14:paraId="3FFA4A6F" w14:textId="63D13378" w:rsidR="00E22D25" w:rsidRPr="00BB7831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D86E4C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</w:tcPr>
          <w:p w14:paraId="00064D9C" w14:textId="1F92DF42" w:rsidR="00E22D25" w:rsidRPr="00E22D25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2D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BFF84" w14:textId="77777777" w:rsidR="00E22D25" w:rsidRPr="00E22D25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E61403" w14:textId="497D2CA4" w:rsidR="00E22D25" w:rsidRPr="00E22D25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22D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AB345" w14:textId="77777777" w:rsidR="00E22D25" w:rsidRPr="00E22D25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0900" w14:textId="1C1EB11E" w:rsidR="00E22D25" w:rsidRPr="00E22D25" w:rsidRDefault="00D23E7C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E22D25" w:rsidRPr="00E22D25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06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5221E9" w14:textId="77777777" w:rsidR="00E22D25" w:rsidRPr="00E22D25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BCA7A" w14:textId="6E9209CA" w:rsidR="00E22D25" w:rsidRPr="00E22D25" w:rsidRDefault="00E22D25" w:rsidP="003A0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086DF16" w14:textId="07849EB3" w:rsidR="00BB7831" w:rsidRPr="00D14E56" w:rsidRDefault="00BB7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3A4325" w:rsidRPr="00315CD6" w14:paraId="71A672B2" w14:textId="77777777" w:rsidTr="00826A94">
        <w:tc>
          <w:tcPr>
            <w:tcW w:w="4590" w:type="dxa"/>
          </w:tcPr>
          <w:p w14:paraId="2073A4AF" w14:textId="34713AF4" w:rsidR="00BB7831" w:rsidRPr="005C5343" w:rsidRDefault="00694218" w:rsidP="00BB7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="00C01B40"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0F81907D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525AE8E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E7347E" w:rsidRPr="00315CD6" w14:paraId="1B54D3DF" w14:textId="77777777" w:rsidTr="00826A94">
        <w:tc>
          <w:tcPr>
            <w:tcW w:w="4590" w:type="dxa"/>
          </w:tcPr>
          <w:p w14:paraId="198B1333" w14:textId="17CF5BC3" w:rsidR="00BB7831" w:rsidRPr="005C5343" w:rsidRDefault="00BB7831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C3AD0" w14:textId="69ACC7CE" w:rsidR="00E7347E" w:rsidRPr="005C5343" w:rsidRDefault="00D51909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74ED6522" w:rsidR="00E7347E" w:rsidRPr="005C5343" w:rsidRDefault="00D5190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7E08DA" w14:textId="79F13E3D" w:rsidR="00E7347E" w:rsidRPr="005C5343" w:rsidRDefault="00D51909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90F6B1" w14:textId="055B2742" w:rsidR="00E7347E" w:rsidRPr="005C5343" w:rsidRDefault="00D5190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7347E" w:rsidRPr="00315CD6" w14:paraId="594B13EB" w14:textId="77777777" w:rsidTr="00826A94">
        <w:tc>
          <w:tcPr>
            <w:tcW w:w="4590" w:type="dxa"/>
          </w:tcPr>
          <w:p w14:paraId="2050D753" w14:textId="77777777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13F4D" w14:textId="6C717C29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C65700" w14:textId="77777777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2C975" w14:textId="0A8B9936" w:rsidR="00E7347E" w:rsidRPr="005C5343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678637" w14:textId="77777777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4B75B" w14:textId="097DC5CC" w:rsidR="00E7347E" w:rsidRPr="005C5343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C5343" w:rsidRPr="00315CD6" w14:paraId="08617E9C" w14:textId="77777777" w:rsidTr="00826A94">
        <w:tc>
          <w:tcPr>
            <w:tcW w:w="4590" w:type="dxa"/>
          </w:tcPr>
          <w:p w14:paraId="304813EF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vAlign w:val="center"/>
          </w:tcPr>
          <w:p w14:paraId="58319170" w14:textId="4BA8BF3C" w:rsidR="005C5343" w:rsidRPr="005C53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0A558D2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2C4E9E99" w:rsidR="005C5343" w:rsidRPr="005C53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462AF350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8C525D7" w14:textId="796E834A" w:rsidR="005C5343" w:rsidRPr="005C53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3E49AAE2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B2D6AA8" w14:textId="2E0D3DE7" w:rsidR="005C5343" w:rsidRPr="005C53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</w:t>
            </w:r>
          </w:p>
        </w:tc>
      </w:tr>
      <w:tr w:rsidR="00EF7317" w:rsidRPr="00315CD6" w14:paraId="32F9342D" w14:textId="77777777" w:rsidTr="00826A94">
        <w:tc>
          <w:tcPr>
            <w:tcW w:w="4590" w:type="dxa"/>
          </w:tcPr>
          <w:p w14:paraId="1F42D667" w14:textId="77777777" w:rsidR="00EF7317" w:rsidRPr="005C5343" w:rsidRDefault="00EF7317" w:rsidP="005C5343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227FBF1" w14:textId="77777777" w:rsidR="00EF7317" w:rsidRPr="005C5343" w:rsidRDefault="00EF7317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D25" w:rsidRPr="00315CD6" w14:paraId="7BD86AFA" w14:textId="77777777" w:rsidTr="00826A94">
        <w:tc>
          <w:tcPr>
            <w:tcW w:w="4590" w:type="dxa"/>
          </w:tcPr>
          <w:p w14:paraId="1D538435" w14:textId="77777777" w:rsidR="00E22D25" w:rsidRPr="005C5343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803A146" w14:textId="3FB7E5F1" w:rsidR="00E22D25" w:rsidRPr="005C5343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22D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E22D25" w:rsidRPr="005C5343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7777777" w:rsidR="00E22D25" w:rsidRPr="005C5343" w:rsidRDefault="00E22D25" w:rsidP="00F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E22D25" w:rsidRPr="005C5343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7246F" w14:textId="5CAABE73" w:rsidR="00E22D25" w:rsidRPr="005C5343" w:rsidRDefault="00D51909" w:rsidP="00E22D2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="00D23E7C"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="00E22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147D7977" w14:textId="77777777" w:rsidR="00E22D25" w:rsidRPr="005C5343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A9741E" w14:textId="73D719D1" w:rsidR="00E22D25" w:rsidRPr="005C5343" w:rsidRDefault="00D51909" w:rsidP="00E22D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E22D2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E22D25" w:rsidRPr="00315CD6" w14:paraId="40F1C43C" w14:textId="77777777" w:rsidTr="00826A94">
        <w:tc>
          <w:tcPr>
            <w:tcW w:w="4590" w:type="dxa"/>
          </w:tcPr>
          <w:p w14:paraId="388CEEFC" w14:textId="77777777" w:rsidR="00E22D25" w:rsidRPr="005C5343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1B601F72" w:rsidR="00E22D25" w:rsidRPr="00E22D25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D2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E22D25" w:rsidRPr="00E22D25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E22D25" w:rsidRPr="00F8589F" w:rsidRDefault="00E22D25" w:rsidP="00F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8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E22D25" w:rsidRPr="00E22D25" w:rsidRDefault="00E22D25" w:rsidP="00E2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5F5AB43D" w:rsidR="00E22D25" w:rsidRPr="00E22D25" w:rsidRDefault="00D51909" w:rsidP="00E22D2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="00D23E7C" w:rsidRPr="00D23E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E22D25" w:rsidRPr="00E22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414BB441" w14:textId="77777777" w:rsidR="00E22D25" w:rsidRPr="00E22D25" w:rsidRDefault="00E22D25" w:rsidP="00E22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7433EB63" w:rsidR="00E22D25" w:rsidRPr="00E22D25" w:rsidRDefault="00D51909" w:rsidP="00E22D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E22D25" w:rsidRPr="00E22D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</w:t>
            </w:r>
            <w:r w:rsidR="00D23E7C" w:rsidRPr="00D23E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16021228" w14:textId="77777777" w:rsidR="001E2FAF" w:rsidRPr="00D14E56" w:rsidRDefault="001E2FAF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3A4325" w:rsidRPr="00315CD6" w14:paraId="245A0BA4" w14:textId="77777777" w:rsidTr="00826A94">
        <w:tc>
          <w:tcPr>
            <w:tcW w:w="4590" w:type="dxa"/>
          </w:tcPr>
          <w:p w14:paraId="687F52A2" w14:textId="77777777" w:rsidR="003A4325" w:rsidRPr="00315CD6" w:rsidRDefault="00DD27F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14:paraId="77920357" w14:textId="77777777" w:rsidR="003A4325" w:rsidRPr="00315CD6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7970F6D" w14:textId="77777777" w:rsidR="003A4325" w:rsidRPr="00315CD6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93794F3" w14:textId="77777777" w:rsidR="003A4325" w:rsidRPr="00315CD6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7347E" w:rsidRPr="00315CD6" w14:paraId="160AA5AC" w14:textId="77777777" w:rsidTr="00826A94">
        <w:tc>
          <w:tcPr>
            <w:tcW w:w="4590" w:type="dxa"/>
          </w:tcPr>
          <w:p w14:paraId="2D7D527E" w14:textId="77777777" w:rsidR="00E7347E" w:rsidRPr="00315CD6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D2834A" w14:textId="54ADDA8D" w:rsidR="00E7347E" w:rsidRDefault="00D51909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6038DB8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08B89" w14:textId="616341EE" w:rsidR="00E7347E" w:rsidRPr="00144E97" w:rsidRDefault="00D5190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FD5C962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79B7A70" w14:textId="7FC7DD36" w:rsidR="00E7347E" w:rsidRDefault="00D51909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2B4D941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F5FCA" w14:textId="77352DCE" w:rsidR="00E7347E" w:rsidRPr="00144E97" w:rsidRDefault="00D5190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7347E" w:rsidRPr="00315CD6" w14:paraId="181FA631" w14:textId="77777777" w:rsidTr="00826A94">
        <w:tc>
          <w:tcPr>
            <w:tcW w:w="4590" w:type="dxa"/>
          </w:tcPr>
          <w:p w14:paraId="3182706E" w14:textId="77777777" w:rsidR="00E7347E" w:rsidRPr="00315CD6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200798" w14:textId="526CDA85" w:rsidR="00E7347E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BD0580B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E615B" w14:textId="0C76B4D4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279C536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F8AB3" w14:textId="4ECF412F" w:rsidR="00E7347E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1C8C5F3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EDBB5" w14:textId="471E4982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C5343" w:rsidRPr="00315CD6" w14:paraId="5C049247" w14:textId="77777777" w:rsidTr="00826A94">
        <w:tc>
          <w:tcPr>
            <w:tcW w:w="4590" w:type="dxa"/>
          </w:tcPr>
          <w:p w14:paraId="11376DF6" w14:textId="77777777" w:rsidR="005C5343" w:rsidRPr="00315CD6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vAlign w:val="center"/>
          </w:tcPr>
          <w:p w14:paraId="168226C6" w14:textId="7CBD9E5C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1A163A72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1CCE9F3" w14:textId="3FFA6AE7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0D37F482" w14:textId="77777777" w:rsid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6ABE1EA" w14:textId="37398CF0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7B069ACE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76DD802" w14:textId="040ABD5F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EF7317" w:rsidRPr="00315CD6" w14:paraId="1EC53B2E" w14:textId="77777777" w:rsidTr="00826A94">
        <w:tc>
          <w:tcPr>
            <w:tcW w:w="4590" w:type="dxa"/>
          </w:tcPr>
          <w:p w14:paraId="366C878F" w14:textId="77777777" w:rsidR="00EF7317" w:rsidRPr="00315CD6" w:rsidRDefault="00EF7317" w:rsidP="005C5343">
            <w:pPr>
              <w:spacing w:line="240" w:lineRule="auto"/>
              <w:ind w:left="84" w:hanging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C9943A6" w14:textId="77777777" w:rsidR="00EF7317" w:rsidRPr="00315CD6" w:rsidRDefault="00EF7317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538" w:rsidRPr="00315CD6" w14:paraId="2087C273" w14:textId="77777777" w:rsidTr="00826A94">
        <w:tc>
          <w:tcPr>
            <w:tcW w:w="4590" w:type="dxa"/>
          </w:tcPr>
          <w:p w14:paraId="0F7C2191" w14:textId="77777777" w:rsidR="00EA6538" w:rsidRPr="00315CD6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8206097" w14:textId="709DC31B" w:rsidR="00EA6538" w:rsidRPr="00315CD6" w:rsidRDefault="00EA6538" w:rsidP="00EA6538">
            <w:pPr>
              <w:pStyle w:val="a0"/>
              <w:tabs>
                <w:tab w:val="decimal" w:pos="79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D263B12" w14:textId="77777777" w:rsidR="00EA6538" w:rsidRPr="00315CD6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526E9" w14:textId="77777777" w:rsidR="00EA6538" w:rsidRPr="00315CD6" w:rsidRDefault="00EA6538" w:rsidP="00F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29EC6" w14:textId="77777777" w:rsidR="00EA6538" w:rsidRPr="00315CD6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1DB82" w14:textId="31582F16" w:rsidR="00EA6538" w:rsidRPr="00315CD6" w:rsidRDefault="00D51909" w:rsidP="00EA6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EA65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51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vAlign w:val="bottom"/>
          </w:tcPr>
          <w:p w14:paraId="2D3EF24E" w14:textId="77777777" w:rsidR="00EA6538" w:rsidRPr="00315CD6" w:rsidRDefault="00EA6538" w:rsidP="00EA653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2E25946" w14:textId="56EC8F1C" w:rsidR="00EA6538" w:rsidRPr="00315CD6" w:rsidRDefault="00D51909" w:rsidP="00EA653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EA65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</w:p>
        </w:tc>
      </w:tr>
      <w:tr w:rsidR="00EA6538" w:rsidRPr="00315CD6" w14:paraId="6C2D8D0C" w14:textId="77777777" w:rsidTr="00826A94">
        <w:tc>
          <w:tcPr>
            <w:tcW w:w="4590" w:type="dxa"/>
          </w:tcPr>
          <w:p w14:paraId="133B7E76" w14:textId="77777777" w:rsidR="00EA6538" w:rsidRPr="00315CD6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6F2FAF" w14:textId="6F52C81C" w:rsidR="00EA6538" w:rsidRPr="00EA6538" w:rsidRDefault="00EA6538" w:rsidP="00EA6538">
            <w:pPr>
              <w:pStyle w:val="a0"/>
              <w:tabs>
                <w:tab w:val="decimal" w:pos="79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5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853CF9" w14:textId="77777777" w:rsidR="00EA6538" w:rsidRPr="00EA6538" w:rsidRDefault="00EA6538" w:rsidP="00EA6538">
            <w:pPr>
              <w:pStyle w:val="a0"/>
              <w:tabs>
                <w:tab w:val="decimal" w:pos="775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80BB41" w14:textId="77777777" w:rsidR="00EA6538" w:rsidRPr="00F8589F" w:rsidRDefault="00EA6538" w:rsidP="00F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8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C7930" w14:textId="77777777" w:rsidR="00EA6538" w:rsidRPr="00EA6538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E22434" w14:textId="54D358D9" w:rsidR="00EA6538" w:rsidRPr="00EA6538" w:rsidRDefault="00D51909" w:rsidP="00EA65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EA6538" w:rsidRPr="00EA65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5E93C790" w14:textId="77777777" w:rsidR="00EA6538" w:rsidRPr="00EA6538" w:rsidRDefault="00EA6538" w:rsidP="00EA653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5BD5FF" w14:textId="703DDE03" w:rsidR="00EA6538" w:rsidRPr="00EA6538" w:rsidRDefault="00D51909" w:rsidP="00EA653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EA6538" w:rsidRPr="00EA65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</w:tr>
    </w:tbl>
    <w:p w14:paraId="2A88F767" w14:textId="55580F49" w:rsidR="007C1CE8" w:rsidRDefault="007C1CE8" w:rsidP="00EA6538">
      <w:pPr>
        <w:tabs>
          <w:tab w:val="clear" w:pos="6322"/>
          <w:tab w:val="left" w:pos="6480"/>
        </w:tabs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EF7317" w:rsidRPr="00144E97" w14:paraId="4FF104AF" w14:textId="77777777" w:rsidTr="00826A94">
        <w:tc>
          <w:tcPr>
            <w:tcW w:w="4590" w:type="dxa"/>
          </w:tcPr>
          <w:p w14:paraId="6387EF93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0FECD57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1874DE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7486901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7347E" w:rsidRPr="00144E97" w14:paraId="720ABBCC" w14:textId="77777777" w:rsidTr="00826A94">
        <w:tc>
          <w:tcPr>
            <w:tcW w:w="4590" w:type="dxa"/>
          </w:tcPr>
          <w:p w14:paraId="6C4D85B0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EA227" w14:textId="583B4B46" w:rsidR="00E7347E" w:rsidRDefault="00D51909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D6F9DB1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015BF4" w14:textId="43412EF1" w:rsidR="00E7347E" w:rsidRPr="00144E97" w:rsidRDefault="00D5190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317283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2E161" w14:textId="6D3D31A8" w:rsidR="00E7347E" w:rsidRDefault="00D51909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A8D459F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B49025" w14:textId="3CD430C9" w:rsidR="00E7347E" w:rsidRPr="00144E97" w:rsidRDefault="00D51909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E7347E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7347E" w:rsidRPr="00144E97" w14:paraId="6A1F0CF3" w14:textId="77777777" w:rsidTr="00826A94">
        <w:tc>
          <w:tcPr>
            <w:tcW w:w="4590" w:type="dxa"/>
          </w:tcPr>
          <w:p w14:paraId="20D37194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B906F7" w14:textId="003D3F7C" w:rsidR="00E7347E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74D2784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F1E179" w14:textId="7F85EADB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B63B5B9" w14:textId="77777777" w:rsidR="00E7347E" w:rsidRPr="00144E97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F6115" w14:textId="58F2D1A9" w:rsidR="00E7347E" w:rsidRDefault="00E7347E" w:rsidP="00E7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7C4B9A" w14:textId="77777777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D3F38" w14:textId="2B7E6E04" w:rsidR="00E7347E" w:rsidRPr="00144E97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C5343" w:rsidRPr="00144E97" w14:paraId="66A75EBF" w14:textId="77777777" w:rsidTr="00826A94">
        <w:tc>
          <w:tcPr>
            <w:tcW w:w="4590" w:type="dxa"/>
          </w:tcPr>
          <w:p w14:paraId="4440BCAA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center"/>
          </w:tcPr>
          <w:p w14:paraId="02929F4D" w14:textId="008675C6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4DF602C5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71D52971" w14:textId="3AA23D92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19A3B7C8" w14:textId="77777777" w:rsid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8CE4481" w14:textId="6FD9172B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5C26E254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AC585B5" w14:textId="13DB1321" w:rsidR="005C5343" w:rsidRPr="00B87F43" w:rsidRDefault="00D23E7C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EF7317" w:rsidRPr="00144E97" w14:paraId="1C30B71E" w14:textId="77777777" w:rsidTr="00826A94">
        <w:tc>
          <w:tcPr>
            <w:tcW w:w="4590" w:type="dxa"/>
          </w:tcPr>
          <w:p w14:paraId="3DEAB81A" w14:textId="77777777" w:rsidR="00EF7317" w:rsidRPr="00144E97" w:rsidRDefault="00EF7317" w:rsidP="005C5343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0A59ACE" w14:textId="77777777" w:rsidR="00EF7317" w:rsidRPr="00144E97" w:rsidRDefault="00EF7317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538" w:rsidRPr="007B502A" w14:paraId="0F973012" w14:textId="77777777" w:rsidTr="00826A94">
        <w:tc>
          <w:tcPr>
            <w:tcW w:w="4590" w:type="dxa"/>
          </w:tcPr>
          <w:p w14:paraId="13EDAB21" w14:textId="77777777" w:rsidR="00EA6538" w:rsidRPr="00144E97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CAD16E" w14:textId="563E7F3D" w:rsidR="00EA6538" w:rsidRPr="00315CD6" w:rsidRDefault="00EA6538" w:rsidP="00EA6538">
            <w:pPr>
              <w:pStyle w:val="a0"/>
              <w:tabs>
                <w:tab w:val="decimal" w:pos="79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D12487" w14:textId="77777777" w:rsidR="00EA6538" w:rsidRPr="007B502A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733864" w14:textId="169AD880" w:rsidR="00EA6538" w:rsidRPr="00591D58" w:rsidRDefault="00D23E7C" w:rsidP="00F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EA6538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99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B473D01" w14:textId="77777777" w:rsidR="00EA6538" w:rsidRPr="007B502A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FC1FC4" w14:textId="0404268C" w:rsidR="00EA6538" w:rsidRPr="00F8589F" w:rsidRDefault="00EA6538" w:rsidP="00F858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5B51DB" w14:textId="77777777" w:rsidR="00EA6538" w:rsidRPr="007B502A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602C7B" w14:textId="43C3C8C4" w:rsidR="00EA6538" w:rsidRPr="00591D58" w:rsidRDefault="00D23E7C" w:rsidP="00EA6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EA6538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99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A6538" w:rsidRPr="007B502A" w14:paraId="0A874C79" w14:textId="77777777" w:rsidTr="00826A94">
        <w:tc>
          <w:tcPr>
            <w:tcW w:w="4590" w:type="dxa"/>
          </w:tcPr>
          <w:p w14:paraId="361BDDA9" w14:textId="77777777" w:rsidR="00EA6538" w:rsidRPr="00144E97" w:rsidRDefault="00EA6538" w:rsidP="00EA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135BEF" w14:textId="3B039903" w:rsidR="00EA6538" w:rsidRPr="00EA6538" w:rsidRDefault="00EA6538" w:rsidP="00EA6538">
            <w:pPr>
              <w:pStyle w:val="a0"/>
              <w:tabs>
                <w:tab w:val="decimal" w:pos="79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5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BABADE" w14:textId="77777777" w:rsidR="00EA6538" w:rsidRPr="00EA6538" w:rsidRDefault="00EA6538" w:rsidP="00EA6538">
            <w:pPr>
              <w:pStyle w:val="a0"/>
              <w:tabs>
                <w:tab w:val="decimal" w:pos="75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9F7E5D" w14:textId="0B6DC9D5" w:rsidR="00EA6538" w:rsidRPr="00F8589F" w:rsidRDefault="00D23E7C" w:rsidP="00F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6538" w:rsidRPr="00F858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BF739A" w14:textId="77777777" w:rsidR="00EA6538" w:rsidRPr="00EA6538" w:rsidRDefault="00EA6538" w:rsidP="00EA6538">
            <w:pPr>
              <w:pStyle w:val="3"/>
              <w:tabs>
                <w:tab w:val="clear" w:pos="360"/>
                <w:tab w:val="clear" w:pos="720"/>
                <w:tab w:val="decimal" w:pos="7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2AF2A" w14:textId="2E476F00" w:rsidR="00EA6538" w:rsidRPr="00F8589F" w:rsidRDefault="00EA6538" w:rsidP="00F858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8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C6BE63" w14:textId="77777777" w:rsidR="00EA6538" w:rsidRPr="00EA6538" w:rsidRDefault="00EA6538" w:rsidP="00EA6538">
            <w:pPr>
              <w:pStyle w:val="3"/>
              <w:tabs>
                <w:tab w:val="clear" w:pos="360"/>
                <w:tab w:val="clear" w:pos="720"/>
                <w:tab w:val="decimal" w:pos="7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82DDE3" w14:textId="32B068ED" w:rsidR="00EA6538" w:rsidRPr="00EA6538" w:rsidRDefault="00D23E7C" w:rsidP="00EA6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6538" w:rsidRPr="00EA65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C416548" w14:textId="77777777" w:rsidR="00D30524" w:rsidRDefault="00D30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639908C1" w14:textId="77777777" w:rsidR="00EA3AEC" w:rsidRPr="000A0940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0F1BE97" w14:textId="77777777" w:rsidR="00EA3AEC" w:rsidRPr="00581EF1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5295E9A" w14:textId="0EAA12F1" w:rsidR="000B1721" w:rsidRPr="000A0940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5C5343">
        <w:rPr>
          <w:rFonts w:ascii="Angsana New" w:hAnsi="Angsana New"/>
          <w:color w:val="FFFFFF"/>
          <w:sz w:val="30"/>
          <w:szCs w:val="30"/>
        </w:rPr>
        <w:t xml:space="preserve"> </w:t>
      </w:r>
      <w:r w:rsidR="00E7347E">
        <w:rPr>
          <w:rFonts w:ascii="Angsana New" w:hAnsi="Angsana New" w:hint="cs"/>
          <w:sz w:val="30"/>
          <w:szCs w:val="30"/>
          <w:cs/>
        </w:rPr>
        <w:t>มิถุนายน</w:t>
      </w:r>
      <w:r w:rsidR="005C5343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2F1F192F" w14:textId="77777777" w:rsidR="00FF6590" w:rsidRPr="00581EF1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5715D9D8" w14:textId="77777777" w:rsidR="00F47696" w:rsidRPr="000A0940" w:rsidRDefault="00F47696" w:rsidP="00EF731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581EF1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</w:rPr>
      </w:pPr>
    </w:p>
    <w:p w14:paraId="19747E66" w14:textId="6329A9B3" w:rsidR="008919F3" w:rsidRDefault="000E66BF" w:rsidP="005C534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บริษัทได้ทำสัญญาเงินให้กู้ยืมกับบริษัทย่อยสองแห่งโดยมีอัตราดอกเบี้ยตามที่กำหนดในสัญญา เงินต้นและดอกเบี้ย</w:t>
      </w:r>
      <w:r w:rsidR="001D17AF" w:rsidRPr="000A0940">
        <w:rPr>
          <w:rFonts w:ascii="Angsana New" w:hAnsi="Angsana New"/>
          <w:sz w:val="30"/>
          <w:szCs w:val="30"/>
        </w:rPr>
        <w:t xml:space="preserve">       </w:t>
      </w:r>
      <w:r w:rsidRPr="000A0940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 xml:space="preserve">ปี นับจากวันที่สัญญา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E7347E">
        <w:rPr>
          <w:rFonts w:ascii="Angsana New" w:hAnsi="Angsana New"/>
          <w:color w:val="FFFFFF"/>
          <w:sz w:val="30"/>
          <w:szCs w:val="30"/>
        </w:rPr>
        <w:t xml:space="preserve"> </w:t>
      </w:r>
      <w:r w:rsidR="00E7347E">
        <w:rPr>
          <w:rFonts w:ascii="Angsana New" w:hAnsi="Angsana New" w:hint="cs"/>
          <w:sz w:val="30"/>
          <w:szCs w:val="30"/>
          <w:cs/>
        </w:rPr>
        <w:t>มิถุนายน</w:t>
      </w:r>
      <w:r w:rsidR="00E7347E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 w:rsidRPr="000A0940">
        <w:rPr>
          <w:rFonts w:ascii="Angsana New" w:hAnsi="Angsana New" w:hint="cs"/>
          <w:sz w:val="30"/>
          <w:szCs w:val="30"/>
          <w:cs/>
        </w:rPr>
        <w:t>ยืม</w:t>
      </w:r>
      <w:r w:rsidRPr="000A0940">
        <w:rPr>
          <w:rFonts w:ascii="Angsana New" w:hAnsi="Angsana New" w:hint="cs"/>
          <w:sz w:val="30"/>
          <w:szCs w:val="30"/>
          <w:cs/>
        </w:rPr>
        <w:t>คงเหลือมีจำนวน</w:t>
      </w:r>
      <w:r w:rsidR="00581EF1"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7</w:t>
      </w:r>
      <w:r w:rsidR="00FC060D"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406B0" w:rsidRPr="000A0940">
        <w:rPr>
          <w:rFonts w:ascii="Angsana New" w:hAnsi="Angsana New"/>
          <w:sz w:val="30"/>
          <w:szCs w:val="30"/>
        </w:rPr>
        <w:t xml:space="preserve">                                   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(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3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1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25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63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: 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14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3</w:t>
      </w:r>
      <w:r w:rsidR="00343429">
        <w:rPr>
          <w:rFonts w:ascii="Angsana New" w:hAnsi="Angsana New"/>
          <w:i/>
          <w:iCs/>
          <w:sz w:val="30"/>
          <w:szCs w:val="30"/>
        </w:rPr>
        <w:t>.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5</w:t>
      </w:r>
      <w:r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Pr="000A09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)</w:t>
      </w:r>
    </w:p>
    <w:p w14:paraId="502EF6C0" w14:textId="77777777" w:rsidR="004B0623" w:rsidRPr="00E21F03" w:rsidRDefault="004B0623" w:rsidP="005C5343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521D677" w14:textId="77777777" w:rsidR="00FF6590" w:rsidRPr="000A0940" w:rsidRDefault="00FF6590" w:rsidP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14:paraId="1E2D4AAE" w14:textId="77777777" w:rsidR="00FF6590" w:rsidRPr="00D30524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A96B892" w14:textId="6E0FC07D" w:rsidR="00865CBC" w:rsidRPr="000A0940" w:rsidRDefault="00FF6590" w:rsidP="00343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B72E5D" w:rsidRPr="000A0940">
        <w:rPr>
          <w:rFonts w:ascii="Angsana New" w:hAnsi="Angsana New"/>
          <w:sz w:val="30"/>
          <w:szCs w:val="30"/>
        </w:rPr>
        <w:t xml:space="preserve"> 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ซึ่งเป็น</w:t>
      </w:r>
      <w:r w:rsidRPr="000A0940">
        <w:rPr>
          <w:rFonts w:ascii="Angsana New" w:hAnsi="Angsana New"/>
          <w:sz w:val="30"/>
          <w:szCs w:val="30"/>
          <w:cs/>
        </w:rPr>
        <w:t>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</w:t>
      </w:r>
      <w:r w:rsidR="00343429">
        <w:rPr>
          <w:rFonts w:ascii="Angsana New" w:hAnsi="Angsana New"/>
          <w:sz w:val="30"/>
          <w:szCs w:val="30"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โดยบริษัท </w:t>
      </w:r>
      <w:r w:rsidR="00B72E5D" w:rsidRPr="000A0940">
        <w:rPr>
          <w:rFonts w:ascii="Angsana New" w:hAnsi="Angsana New"/>
          <w:sz w:val="30"/>
          <w:szCs w:val="30"/>
        </w:rPr>
        <w:t>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>ให้สิทธิ์บริษัทในการทำ</w:t>
      </w:r>
      <w:r w:rsidR="00E22B8A" w:rsidRPr="000A0940">
        <w:rPr>
          <w:rFonts w:ascii="Angsana New" w:hAnsi="Angsana New"/>
          <w:sz w:val="30"/>
          <w:szCs w:val="30"/>
          <w:cs/>
        </w:rPr>
        <w:t>การตลาด ขาย</w:t>
      </w:r>
      <w:r w:rsidR="003A7E6D" w:rsidRPr="000A0940">
        <w:rPr>
          <w:rFonts w:ascii="Angsana New" w:hAnsi="Angsana New"/>
          <w:sz w:val="30"/>
          <w:szCs w:val="30"/>
          <w:cs/>
        </w:rPr>
        <w:t xml:space="preserve"> และ</w:t>
      </w:r>
      <w:r w:rsidR="00E22B8A" w:rsidRPr="000A0940">
        <w:rPr>
          <w:rFonts w:ascii="Angsana New" w:hAnsi="Angsana New"/>
          <w:sz w:val="30"/>
          <w:szCs w:val="30"/>
          <w:cs/>
        </w:rPr>
        <w:t>จัดจำหน่าย</w:t>
      </w:r>
      <w:r w:rsidRPr="000A0940">
        <w:rPr>
          <w:rFonts w:ascii="Angsana New" w:hAnsi="Angsana New"/>
          <w:sz w:val="30"/>
          <w:szCs w:val="30"/>
          <w:cs/>
        </w:rPr>
        <w:t>ผลิตภัณฑ์แนท ซี</w:t>
      </w:r>
      <w:r w:rsidR="00CA7F01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9C4BE4" w:rsidRPr="000A0940">
        <w:rPr>
          <w:rFonts w:ascii="Angsana New" w:hAnsi="Angsana New"/>
          <w:sz w:val="30"/>
          <w:szCs w:val="30"/>
          <w:cs/>
        </w:rPr>
        <w:t>โดยบริษัทหรือผ่าน</w:t>
      </w:r>
      <w:r w:rsidR="00E22B8A" w:rsidRPr="000A0940">
        <w:rPr>
          <w:rFonts w:ascii="Angsana New" w:hAnsi="Angsana New"/>
          <w:sz w:val="30"/>
          <w:szCs w:val="30"/>
          <w:cs/>
        </w:rPr>
        <w:t>บริษัท</w:t>
      </w:r>
      <w:r w:rsidR="009C4BE4" w:rsidRPr="000A0940">
        <w:rPr>
          <w:rFonts w:ascii="Angsana New" w:hAnsi="Angsana New"/>
          <w:sz w:val="30"/>
          <w:szCs w:val="30"/>
          <w:cs/>
        </w:rPr>
        <w:t>อื่น</w:t>
      </w:r>
      <w:r w:rsidR="001941FD" w:rsidRPr="000A0940">
        <w:rPr>
          <w:rFonts w:ascii="Angsana New" w:hAnsi="Angsana New"/>
          <w:sz w:val="30"/>
          <w:szCs w:val="30"/>
          <w:cs/>
        </w:rPr>
        <w:t xml:space="preserve"> </w:t>
      </w:r>
      <w:r w:rsidR="00D45063" w:rsidRPr="000A0940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มกราคม</w:t>
      </w:r>
      <w:r w:rsidR="00F0783B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 w:hint="cs"/>
          <w:sz w:val="30"/>
          <w:szCs w:val="30"/>
        </w:rPr>
        <w:t>2</w:t>
      </w:r>
      <w:r w:rsidR="00D23E7C" w:rsidRPr="00D23E7C">
        <w:rPr>
          <w:rFonts w:ascii="Angsana New" w:hAnsi="Angsana New" w:hint="cs"/>
          <w:sz w:val="30"/>
          <w:szCs w:val="30"/>
          <w:cs/>
        </w:rPr>
        <w:t>5</w:t>
      </w:r>
      <w:r w:rsidR="00D51909" w:rsidRPr="00D51909">
        <w:rPr>
          <w:rFonts w:ascii="Angsana New" w:hAnsi="Angsana New" w:hint="cs"/>
          <w:sz w:val="30"/>
          <w:szCs w:val="30"/>
        </w:rPr>
        <w:t>6</w:t>
      </w:r>
      <w:r w:rsidR="00D51909" w:rsidRPr="00D51909">
        <w:rPr>
          <w:rFonts w:ascii="Angsana New" w:hAnsi="Angsana New"/>
          <w:sz w:val="30"/>
          <w:szCs w:val="30"/>
        </w:rPr>
        <w:t>0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บริษัทจะจ่ายค่านายหน้า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D23E7C" w:rsidRPr="00D23E7C">
        <w:rPr>
          <w:rFonts w:ascii="Angsana New" w:hAnsi="Angsana New"/>
          <w:sz w:val="30"/>
          <w:szCs w:val="30"/>
        </w:rPr>
        <w:t>12</w:t>
      </w:r>
      <w:r w:rsidR="009102C5" w:rsidRPr="000A0940"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5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ของ</w:t>
      </w:r>
      <w:r w:rsidR="00F3752F" w:rsidRPr="000A0940">
        <w:rPr>
          <w:rFonts w:ascii="Angsana New" w:hAnsi="Angsana New"/>
          <w:sz w:val="30"/>
          <w:szCs w:val="30"/>
          <w:cs/>
        </w:rPr>
        <w:t>ยอดขาย</w:t>
      </w:r>
      <w:r w:rsidR="001941FD" w:rsidRPr="000A0940">
        <w:rPr>
          <w:rFonts w:ascii="Angsana New" w:hAnsi="Angsana New"/>
          <w:sz w:val="30"/>
          <w:szCs w:val="30"/>
          <w:cs/>
        </w:rPr>
        <w:t>รายไตรมาส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</w:t>
      </w:r>
      <w:r w:rsidR="00F40BB8" w:rsidRPr="000A0940">
        <w:rPr>
          <w:rFonts w:ascii="Angsana New" w:hAnsi="Angsana New" w:hint="cs"/>
          <w:sz w:val="30"/>
          <w:szCs w:val="30"/>
          <w:cs/>
        </w:rPr>
        <w:t>เมื่อ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บริษัทแก้ไขอัตราค่านายหน้</w:t>
      </w:r>
      <w:r w:rsidR="00190000" w:rsidRPr="000A0940">
        <w:rPr>
          <w:rFonts w:ascii="Angsana New" w:hAnsi="Angsana New" w:hint="cs"/>
          <w:sz w:val="30"/>
          <w:szCs w:val="30"/>
          <w:cs/>
        </w:rPr>
        <w:t>า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ในสัญญาเป็นร้อยละ </w:t>
      </w:r>
      <w:r w:rsidR="00D23E7C" w:rsidRPr="00D23E7C">
        <w:rPr>
          <w:rFonts w:ascii="Angsana New" w:hAnsi="Angsana New"/>
          <w:sz w:val="30"/>
          <w:szCs w:val="30"/>
        </w:rPr>
        <w:t>7</w:t>
      </w:r>
      <w:r w:rsidR="007E56D0" w:rsidRPr="000A0940"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5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343429" w:rsidRPr="000A094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343429" w:rsidRPr="000A0940">
        <w:rPr>
          <w:rFonts w:ascii="Angsana New" w:hAnsi="Angsana New"/>
          <w:sz w:val="30"/>
          <w:szCs w:val="30"/>
        </w:rPr>
        <w:t xml:space="preserve"> </w:t>
      </w:r>
      <w:r w:rsidR="00343429">
        <w:rPr>
          <w:rFonts w:ascii="Angsana New" w:hAnsi="Angsana New" w:hint="cs"/>
          <w:sz w:val="30"/>
          <w:szCs w:val="30"/>
          <w:cs/>
        </w:rPr>
        <w:t>มกราคม</w:t>
      </w:r>
      <w:r w:rsidR="00343429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343429" w:rsidRPr="000A0940">
        <w:rPr>
          <w:rFonts w:ascii="Angsana New" w:hAnsi="Angsana New"/>
          <w:sz w:val="30"/>
          <w:szCs w:val="30"/>
        </w:rPr>
        <w:t xml:space="preserve"> </w:t>
      </w:r>
      <w:r w:rsidR="00343429" w:rsidRPr="000A0940">
        <w:rPr>
          <w:rFonts w:ascii="Angsana New" w:hAnsi="Angsana New" w:hint="cs"/>
          <w:sz w:val="30"/>
          <w:szCs w:val="30"/>
          <w:cs/>
        </w:rPr>
        <w:t xml:space="preserve">บริษัทแก้ไขอัตราค่านายหน้าในสัญญาเป็นร้อยละ </w:t>
      </w:r>
      <w:r w:rsidR="00D23E7C" w:rsidRPr="00D23E7C">
        <w:rPr>
          <w:rFonts w:ascii="Angsana New" w:hAnsi="Angsana New"/>
          <w:sz w:val="30"/>
          <w:szCs w:val="30"/>
        </w:rPr>
        <w:t>5</w:t>
      </w:r>
      <w:r w:rsidR="00343429" w:rsidRPr="000A0940">
        <w:rPr>
          <w:rFonts w:ascii="Angsana New" w:hAnsi="Angsana New"/>
          <w:sz w:val="30"/>
          <w:szCs w:val="30"/>
        </w:rPr>
        <w:t xml:space="preserve"> </w:t>
      </w:r>
      <w:r w:rsidR="00343429" w:rsidRPr="000A094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343429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และ</w:t>
      </w:r>
      <w:r w:rsidR="009C4BE4" w:rsidRPr="000A0940">
        <w:rPr>
          <w:rFonts w:ascii="Angsana New" w:hAnsi="Angsana New"/>
          <w:sz w:val="30"/>
          <w:szCs w:val="30"/>
          <w:cs/>
        </w:rPr>
        <w:t>จะมีผ</w:t>
      </w:r>
      <w:r w:rsidR="000E3E2A" w:rsidRPr="000A0940">
        <w:rPr>
          <w:rFonts w:ascii="Angsana New" w:hAnsi="Angsana New"/>
          <w:sz w:val="30"/>
          <w:szCs w:val="30"/>
          <w:cs/>
        </w:rPr>
        <w:t>ล</w:t>
      </w:r>
      <w:r w:rsidR="00F91621" w:rsidRPr="000A0940">
        <w:rPr>
          <w:rFonts w:ascii="Angsana New" w:hAnsi="Angsana New"/>
          <w:sz w:val="30"/>
          <w:szCs w:val="30"/>
          <w:cs/>
        </w:rPr>
        <w:t>จนกว่า</w:t>
      </w:r>
      <w:r w:rsidR="00CF30C1" w:rsidRPr="000A0940">
        <w:rPr>
          <w:rFonts w:ascii="Angsana New" w:hAnsi="Angsana New"/>
          <w:sz w:val="30"/>
          <w:szCs w:val="30"/>
          <w:cs/>
        </w:rPr>
        <w:t>สัญญา</w:t>
      </w:r>
      <w:r w:rsidR="00A62298" w:rsidRPr="000A0940">
        <w:rPr>
          <w:rFonts w:ascii="Angsana New" w:hAnsi="Angsana New"/>
          <w:sz w:val="30"/>
          <w:szCs w:val="30"/>
          <w:cs/>
        </w:rPr>
        <w:t>จะมีการเปลี่ยนแปลงและคู่สัญญาได้ตกลงร่วมกัน</w:t>
      </w:r>
      <w:r w:rsidR="00CF30C1" w:rsidRPr="000A0940">
        <w:rPr>
          <w:rFonts w:ascii="Angsana New" w:hAnsi="Angsana New"/>
          <w:sz w:val="30"/>
          <w:szCs w:val="30"/>
          <w:cs/>
        </w:rPr>
        <w:t xml:space="preserve"> สัญญา</w:t>
      </w:r>
      <w:r w:rsidR="000E3E2A" w:rsidRPr="000A0940">
        <w:rPr>
          <w:rFonts w:ascii="Angsana New" w:hAnsi="Angsana New"/>
          <w:sz w:val="30"/>
          <w:szCs w:val="30"/>
          <w:cs/>
        </w:rPr>
        <w:t>จะ</w:t>
      </w:r>
      <w:r w:rsidR="00FD7F4B" w:rsidRPr="000A0940">
        <w:rPr>
          <w:rFonts w:ascii="Angsana New" w:hAnsi="Angsana New"/>
          <w:sz w:val="30"/>
          <w:szCs w:val="30"/>
          <w:cs/>
        </w:rPr>
        <w:t>ต่อ</w:t>
      </w:r>
      <w:r w:rsidR="001941FD" w:rsidRPr="000A0940">
        <w:rPr>
          <w:rFonts w:ascii="Angsana New" w:hAnsi="Angsana New"/>
          <w:sz w:val="30"/>
          <w:szCs w:val="30"/>
          <w:cs/>
        </w:rPr>
        <w:t>อายุ</w:t>
      </w:r>
      <w:r w:rsidR="00FD7F4B" w:rsidRPr="000A0940">
        <w:rPr>
          <w:rFonts w:ascii="Angsana New" w:hAnsi="Angsana New"/>
          <w:sz w:val="30"/>
          <w:szCs w:val="30"/>
          <w:cs/>
        </w:rPr>
        <w:t>โดยอัตโนมัติ</w:t>
      </w:r>
      <w:r w:rsidR="001941FD" w:rsidRPr="000A0940">
        <w:rPr>
          <w:rFonts w:ascii="Angsana New" w:hAnsi="Angsana New"/>
          <w:sz w:val="30"/>
          <w:szCs w:val="30"/>
          <w:cs/>
        </w:rPr>
        <w:t>หลังจากหนึ่งปี</w:t>
      </w:r>
      <w:r w:rsidR="00FD7F4B" w:rsidRPr="000A0940">
        <w:rPr>
          <w:rFonts w:ascii="Angsana New" w:hAnsi="Angsana New"/>
          <w:sz w:val="30"/>
          <w:szCs w:val="30"/>
          <w:cs/>
        </w:rPr>
        <w:t>ตามเงื่อนไขที่ทั้งสองฝ่ายตกลงร่วมกัน</w:t>
      </w:r>
    </w:p>
    <w:p w14:paraId="6F4D1D33" w14:textId="77777777" w:rsidR="002D6BB6" w:rsidRPr="00D30524" w:rsidRDefault="002D6BB6" w:rsidP="007C1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16"/>
          <w:szCs w:val="16"/>
        </w:rPr>
      </w:pPr>
    </w:p>
    <w:p w14:paraId="3E489FE2" w14:textId="2E5ADFEC" w:rsidR="00EA3AEC" w:rsidRPr="000A0940" w:rsidRDefault="007C1CE8" w:rsidP="007C1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D30524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E65309E" w14:textId="2575B5F2" w:rsidR="00EA3AEC" w:rsidRPr="000A0940" w:rsidRDefault="00EA3AEC" w:rsidP="00916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 w:rsidRPr="000A0940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14:paraId="5B06C81C" w14:textId="77777777" w:rsidR="006C6810" w:rsidRPr="00D30524" w:rsidRDefault="006C6810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16"/>
          <w:szCs w:val="16"/>
        </w:rPr>
      </w:pPr>
    </w:p>
    <w:p w14:paraId="2E37B92F" w14:textId="77777777" w:rsidR="00E21ABB" w:rsidRPr="000A0940" w:rsidRDefault="0081471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21ABB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D30524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875869B" w14:textId="1F6A1A29" w:rsidR="001E2FAF" w:rsidRDefault="00E21ABB" w:rsidP="00916BFA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 xml:space="preserve">เมษายน </w:t>
      </w:r>
      <w:r w:rsidR="00D23E7C" w:rsidRPr="00D23E7C">
        <w:rPr>
          <w:rFonts w:ascii="Angsana New" w:hAnsi="Angsana New"/>
          <w:sz w:val="30"/>
          <w:szCs w:val="30"/>
        </w:rPr>
        <w:t>2558</w:t>
      </w:r>
      <w:r w:rsidRPr="000A0940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0A0940">
        <w:rPr>
          <w:rFonts w:ascii="Angsana New" w:hAnsi="Angsana New"/>
          <w:sz w:val="30"/>
          <w:szCs w:val="30"/>
        </w:rPr>
        <w:t>Mega Lifesciences Private Limited</w:t>
      </w:r>
      <w:r w:rsidRPr="000A0940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="00D51909" w:rsidRPr="00D51909">
        <w:rPr>
          <w:rFonts w:ascii="Angsana New" w:hAnsi="Angsana New"/>
          <w:sz w:val="30"/>
          <w:szCs w:val="30"/>
        </w:rPr>
        <w:t>90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</w:p>
    <w:p w14:paraId="2FB9D854" w14:textId="41882BBD" w:rsidR="00BF66B1" w:rsidRPr="000A0940" w:rsidRDefault="00D51909" w:rsidP="00343429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 w:rsidRPr="00D51909">
        <w:rPr>
          <w:rFonts w:ascii="Angsana New" w:hAnsi="Angsana New"/>
          <w:b/>
          <w:bCs/>
          <w:sz w:val="30"/>
          <w:szCs w:val="30"/>
          <w:lang w:eastAsia="x-none"/>
        </w:rPr>
        <w:lastRenderedPageBreak/>
        <w:t>3</w:t>
      </w:r>
      <w:r w:rsidR="001C6AB1" w:rsidRPr="000A0940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 w:rsidRPr="000A0940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0A0940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14:paraId="07ACD733" w14:textId="77777777" w:rsidR="002F5F40" w:rsidRPr="000A0940" w:rsidRDefault="002F5F40" w:rsidP="00597487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CC87A59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20A725E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9" w:type="dxa"/>
        <w:tblInd w:w="401" w:type="dxa"/>
        <w:tblLayout w:type="fixed"/>
        <w:tblLook w:val="0000" w:firstRow="0" w:lastRow="0" w:firstColumn="0" w:lastColumn="0" w:noHBand="0" w:noVBand="0"/>
      </w:tblPr>
      <w:tblGrid>
        <w:gridCol w:w="2930"/>
        <w:gridCol w:w="906"/>
        <w:gridCol w:w="236"/>
        <w:gridCol w:w="1117"/>
        <w:gridCol w:w="269"/>
        <w:gridCol w:w="1080"/>
        <w:gridCol w:w="269"/>
        <w:gridCol w:w="1082"/>
        <w:gridCol w:w="269"/>
        <w:gridCol w:w="1071"/>
      </w:tblGrid>
      <w:tr w:rsidR="002F5F40" w:rsidRPr="000A0940" w14:paraId="79EF2E85" w14:textId="77777777" w:rsidTr="00D23883">
        <w:tc>
          <w:tcPr>
            <w:tcW w:w="1587" w:type="pct"/>
          </w:tcPr>
          <w:p w14:paraId="65D21EF1" w14:textId="77777777"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48F9F67E" w14:textId="77777777"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87222AE" w14:textId="77777777"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0DA93E10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0BE9EEA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1BE34C34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73537" w:rsidRPr="000A0940" w14:paraId="0481959B" w14:textId="77777777" w:rsidTr="00D23883">
        <w:tc>
          <w:tcPr>
            <w:tcW w:w="1587" w:type="pct"/>
          </w:tcPr>
          <w:p w14:paraId="67D89708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B26EB57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F1F55DA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02D5FBE" w14:textId="25CE2A4B" w:rsidR="0071398E" w:rsidRPr="000A0940" w:rsidRDefault="00D51909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713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398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7BEC3CE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6A9020" w14:textId="13B0C7C7" w:rsidR="0071398E" w:rsidRPr="000A0940" w:rsidRDefault="00D51909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713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398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F27F0BF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</w:tcPr>
          <w:p w14:paraId="0A4B900E" w14:textId="3D4FB2DE" w:rsidR="0071398E" w:rsidRPr="000A0940" w:rsidRDefault="00D51909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713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398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FE21333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074226" w14:textId="3A72C0A1" w:rsidR="0071398E" w:rsidRPr="000A0940" w:rsidRDefault="00D51909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713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398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73537" w:rsidRPr="000A0940" w14:paraId="1998E1A6" w14:textId="77777777" w:rsidTr="00D23883">
        <w:tc>
          <w:tcPr>
            <w:tcW w:w="1587" w:type="pct"/>
          </w:tcPr>
          <w:p w14:paraId="7A552110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2EE26723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09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" w:type="pct"/>
          </w:tcPr>
          <w:p w14:paraId="3E9B7B2A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DD0BEBD" w14:textId="747FDF51" w:rsidR="0071398E" w:rsidRPr="000A0940" w:rsidRDefault="00D23E7C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C32599C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A4A6BD" w14:textId="6DE99299" w:rsidR="0071398E" w:rsidRPr="000A0940" w:rsidRDefault="00D23E7C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719D7E3E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</w:tcPr>
          <w:p w14:paraId="42010BB5" w14:textId="7443B1D7" w:rsidR="0071398E" w:rsidRPr="000A0940" w:rsidRDefault="00D23E7C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D2AE9E8" w14:textId="77777777" w:rsidR="0071398E" w:rsidRPr="000A0940" w:rsidRDefault="0071398E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5C4A3D" w14:textId="00CEAEDD" w:rsidR="0071398E" w:rsidRPr="000A0940" w:rsidRDefault="00D23E7C" w:rsidP="0071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7347E" w:rsidRPr="000A0940" w14:paraId="4D2D14F2" w14:textId="77777777" w:rsidTr="00D23883">
        <w:tc>
          <w:tcPr>
            <w:tcW w:w="1587" w:type="pct"/>
          </w:tcPr>
          <w:p w14:paraId="19156ED4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66498677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DB88010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1A15B0D2" w14:textId="77777777" w:rsidR="00E7347E" w:rsidRPr="000A0940" w:rsidRDefault="00E7347E" w:rsidP="00E73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3537" w:rsidRPr="000A0940" w14:paraId="11D87ACF" w14:textId="77777777" w:rsidTr="00D23883">
        <w:trPr>
          <w:trHeight w:val="299"/>
        </w:trPr>
        <w:tc>
          <w:tcPr>
            <w:tcW w:w="1587" w:type="pct"/>
          </w:tcPr>
          <w:p w14:paraId="55896BA5" w14:textId="77777777" w:rsidR="00343429" w:rsidRPr="000A0940" w:rsidRDefault="00343429" w:rsidP="0034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91" w:type="pct"/>
          </w:tcPr>
          <w:p w14:paraId="13F369B8" w14:textId="19349C14" w:rsidR="00343429" w:rsidRPr="000A0940" w:rsidRDefault="00D23E7C" w:rsidP="00343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3E7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7C2B63F9" w14:textId="77777777" w:rsidR="00343429" w:rsidRPr="000A0940" w:rsidRDefault="00343429" w:rsidP="00343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7A74723" w14:textId="6D983FFB" w:rsidR="00343429" w:rsidRPr="000A0940" w:rsidRDefault="00343429" w:rsidP="00FC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60D0F8" w14:textId="77777777" w:rsidR="00343429" w:rsidRPr="000A0940" w:rsidRDefault="00343429" w:rsidP="00343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3DB055" w14:textId="1C330D77" w:rsidR="00343429" w:rsidRPr="000A0940" w:rsidRDefault="00343429" w:rsidP="0034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A2787C" w14:textId="77777777" w:rsidR="00343429" w:rsidRPr="000A0940" w:rsidRDefault="00343429" w:rsidP="00343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0F4EB16" w14:textId="4FF59A73" w:rsidR="00343429" w:rsidRPr="000A0940" w:rsidRDefault="00343429" w:rsidP="00FC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EB941F" w14:textId="77777777" w:rsidR="00343429" w:rsidRPr="000A0940" w:rsidRDefault="00343429" w:rsidP="00343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9E16AA" w14:textId="1DC5FFDE" w:rsidR="00343429" w:rsidRPr="000A0940" w:rsidRDefault="00343429" w:rsidP="0034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83" w:rsidRPr="000A0940" w14:paraId="7A4EF6F7" w14:textId="77777777" w:rsidTr="00A43374">
        <w:trPr>
          <w:trHeight w:val="299"/>
        </w:trPr>
        <w:tc>
          <w:tcPr>
            <w:tcW w:w="1587" w:type="pct"/>
          </w:tcPr>
          <w:p w14:paraId="38EC2533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91" w:type="pct"/>
          </w:tcPr>
          <w:p w14:paraId="565BF2BD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7C1501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33E80C2" w14:textId="33F5B380" w:rsidR="00D23883" w:rsidRPr="000A094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D663F">
              <w:rPr>
                <w:rFonts w:ascii="Angsana New" w:hAnsi="Angsana New"/>
                <w:sz w:val="30"/>
                <w:szCs w:val="30"/>
              </w:rPr>
              <w:t>41</w:t>
            </w:r>
            <w:r w:rsidR="00D23883" w:rsidRPr="002D663F">
              <w:rPr>
                <w:rFonts w:ascii="Angsana New" w:hAnsi="Angsana New"/>
                <w:sz w:val="30"/>
                <w:szCs w:val="30"/>
              </w:rPr>
              <w:t>,</w:t>
            </w:r>
            <w:r w:rsidRPr="002D663F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46" w:type="pct"/>
          </w:tcPr>
          <w:p w14:paraId="1FDE7190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B7680C" w14:textId="4888D462" w:rsidR="00D23883" w:rsidRPr="000A0940" w:rsidRDefault="00D51909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39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6" w:type="pct"/>
          </w:tcPr>
          <w:p w14:paraId="1E1F59D2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C58F60" w14:textId="2D495744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93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46" w:type="pct"/>
          </w:tcPr>
          <w:p w14:paraId="3D1A37A8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D60372" w14:textId="3CD35C5C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427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D23883" w:rsidRPr="000A0940" w14:paraId="205349FA" w14:textId="77777777" w:rsidTr="00D23883">
        <w:tc>
          <w:tcPr>
            <w:tcW w:w="1587" w:type="pct"/>
          </w:tcPr>
          <w:p w14:paraId="426557AB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91" w:type="pct"/>
          </w:tcPr>
          <w:p w14:paraId="44E1115D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963F940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B5DC545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65CAAC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71D03D2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28793E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EBFECDB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EE6347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B636CD7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83" w:rsidRPr="000A0940" w14:paraId="000037B2" w14:textId="77777777" w:rsidTr="00D23883">
        <w:tc>
          <w:tcPr>
            <w:tcW w:w="1587" w:type="pct"/>
          </w:tcPr>
          <w:p w14:paraId="3649B571" w14:textId="48ACF76F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91" w:type="pct"/>
          </w:tcPr>
          <w:p w14:paraId="44C27DAD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5C3694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0A6B8B7" w14:textId="78BBAEF6" w:rsidR="00D23883" w:rsidRPr="000A094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90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708FC26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EBE3C6F" w14:textId="0E7B29D3" w:rsidR="00D23883" w:rsidRPr="000A0940" w:rsidRDefault="00D51909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Pr="00D51909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6" w:type="pct"/>
          </w:tcPr>
          <w:p w14:paraId="4321471D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EB206BD" w14:textId="74213E32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87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90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EB96D62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AA611A8" w14:textId="7745BA23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77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D23883" w:rsidRPr="000A0940" w14:paraId="07F77CFC" w14:textId="77777777" w:rsidTr="00D23883">
        <w:tc>
          <w:tcPr>
            <w:tcW w:w="1587" w:type="pct"/>
          </w:tcPr>
          <w:p w14:paraId="23655D17" w14:textId="5301B078" w:rsidR="00D23883" w:rsidRPr="000A0940" w:rsidRDefault="00D51909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3</w:t>
            </w:r>
            <w:r w:rsidR="00D23883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6</w:t>
            </w:r>
            <w:r w:rsidR="00D23883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91" w:type="pct"/>
          </w:tcPr>
          <w:p w14:paraId="02B10265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BB57F15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CD930C8" w14:textId="05BD0D56" w:rsidR="00D23883" w:rsidRPr="000A0940" w:rsidRDefault="00D23883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3314592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446AE81" w14:textId="4987DA08" w:rsidR="00D23883" w:rsidRPr="000A0940" w:rsidRDefault="00D23883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A17B1C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FC9864" w14:textId="09BCD43A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22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46F2F83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87E7FBE" w14:textId="70E97C06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75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D23883" w:rsidRPr="000A0940" w14:paraId="4F930D5B" w14:textId="77777777" w:rsidTr="00D23883">
        <w:tc>
          <w:tcPr>
            <w:tcW w:w="1587" w:type="pct"/>
          </w:tcPr>
          <w:p w14:paraId="3C8284AC" w14:textId="44C32E6D" w:rsidR="00D23883" w:rsidRPr="000A0940" w:rsidRDefault="00D51909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6</w:t>
            </w:r>
            <w:r w:rsidR="00D23883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  <w:lang w:val="th-TH"/>
              </w:rPr>
              <w:t>12</w:t>
            </w:r>
            <w:r w:rsidR="00D23883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91" w:type="pct"/>
          </w:tcPr>
          <w:p w14:paraId="76288C01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8FF42F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9975F42" w14:textId="36146527" w:rsidR="00D23883" w:rsidRPr="000A0940" w:rsidRDefault="00D23883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2E1297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58BD364" w14:textId="7BC44DCD" w:rsidR="00D23883" w:rsidRPr="000A0940" w:rsidRDefault="00D23883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398770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0D7A94" w14:textId="76BE89ED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2243DA8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35E3139" w14:textId="349E8311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3883" w:rsidRPr="000A0940" w14:paraId="3EA47458" w14:textId="77777777" w:rsidTr="00D23883">
        <w:tc>
          <w:tcPr>
            <w:tcW w:w="1587" w:type="pct"/>
          </w:tcPr>
          <w:p w14:paraId="577437FF" w14:textId="75B1F6C8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  <w:lang w:val="th-TH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91" w:type="pct"/>
          </w:tcPr>
          <w:p w14:paraId="2095069C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2B4167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678BEC5" w14:textId="18687D0C" w:rsidR="00D23883" w:rsidRPr="000A0940" w:rsidRDefault="00D23883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3B67CE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F0A1451" w14:textId="34E9BD11" w:rsidR="00D23883" w:rsidRPr="000A0940" w:rsidRDefault="00D23883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BA3008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1D17D1E" w14:textId="340F0A5F" w:rsidR="00D23883" w:rsidRPr="000A0940" w:rsidRDefault="00D51909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CB9DC6A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149934B" w14:textId="187155A9" w:rsidR="00D23883" w:rsidRPr="000A0940" w:rsidRDefault="00D23E7C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23883" w:rsidRPr="000A0940" w14:paraId="686F62F1" w14:textId="77777777" w:rsidTr="00D23883">
        <w:tc>
          <w:tcPr>
            <w:tcW w:w="1587" w:type="pct"/>
          </w:tcPr>
          <w:p w14:paraId="4610347A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1" w:type="pct"/>
          </w:tcPr>
          <w:p w14:paraId="76BA045C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4627AB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36CBAD6" w14:textId="2A542356" w:rsidR="00D23883" w:rsidRPr="0057353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23883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5735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D489D47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5C6783F" w14:textId="373C7667" w:rsidR="00D23883" w:rsidRPr="0011494E" w:rsidRDefault="00D23E7C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1909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9FFDF5B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87110" w14:textId="26B7B868" w:rsidR="00D23883" w:rsidRPr="000E711D" w:rsidRDefault="00D51909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23E7C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E7C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28645D6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E01B" w14:textId="75BB3126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  <w:tr w:rsidR="00D23883" w:rsidRPr="000A0940" w14:paraId="4D35C965" w14:textId="77777777" w:rsidTr="00D23883">
        <w:tc>
          <w:tcPr>
            <w:tcW w:w="1587" w:type="pct"/>
          </w:tcPr>
          <w:p w14:paraId="1433B06A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91" w:type="pct"/>
          </w:tcPr>
          <w:p w14:paraId="1E038576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823C721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9AE67F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89881A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3731DA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803AF5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5629CC7" w14:textId="77777777" w:rsidR="00D23883" w:rsidRPr="000A0940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25349E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605F53" w14:textId="77777777" w:rsidR="00D23883" w:rsidRPr="000A0940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83" w:rsidRPr="000A0940" w14:paraId="2D85B4A6" w14:textId="77777777" w:rsidTr="00D23883">
        <w:tc>
          <w:tcPr>
            <w:tcW w:w="1587" w:type="pct"/>
          </w:tcPr>
          <w:p w14:paraId="237C0428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91" w:type="pct"/>
          </w:tcPr>
          <w:p w14:paraId="67B82B8D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F6BA2D5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527A5A" w14:textId="724165F2" w:rsidR="00D23883" w:rsidRPr="00033DBE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3DBE">
              <w:rPr>
                <w:rFonts w:ascii="Angsana New" w:hAnsi="Angsana New"/>
                <w:sz w:val="30"/>
                <w:szCs w:val="30"/>
              </w:rPr>
              <w:t>1</w:t>
            </w:r>
            <w:r w:rsidR="00D23883" w:rsidRPr="00033DBE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033DBE">
              <w:rPr>
                <w:rFonts w:ascii="Angsana New" w:hAnsi="Angsana New"/>
                <w:sz w:val="30"/>
                <w:szCs w:val="30"/>
              </w:rPr>
              <w:t>6</w:t>
            </w:r>
            <w:r w:rsidR="002D663F" w:rsidRPr="00033DBE">
              <w:rPr>
                <w:rFonts w:ascii="Angsana New" w:hAnsi="Angsana New"/>
                <w:sz w:val="30"/>
                <w:szCs w:val="30"/>
              </w:rPr>
              <w:t>28</w:t>
            </w:r>
            <w:r w:rsidR="00D23883" w:rsidRPr="00033DBE">
              <w:rPr>
                <w:rFonts w:ascii="Angsana New" w:hAnsi="Angsana New"/>
                <w:sz w:val="30"/>
                <w:szCs w:val="30"/>
              </w:rPr>
              <w:t>,</w:t>
            </w:r>
            <w:r w:rsidR="002D663F" w:rsidRPr="00033DBE">
              <w:rPr>
                <w:rFonts w:ascii="Angsana New" w:hAnsi="Angsana New"/>
                <w:sz w:val="30"/>
                <w:szCs w:val="30"/>
              </w:rPr>
              <w:t>0</w:t>
            </w:r>
            <w:r w:rsidR="00033DBE" w:rsidRPr="00033DBE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46" w:type="pct"/>
          </w:tcPr>
          <w:p w14:paraId="1A2CB8A6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B465C9" w14:textId="7CAF04BB" w:rsidR="00D23883" w:rsidRPr="000A0940" w:rsidRDefault="00D23E7C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72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6" w:type="pct"/>
          </w:tcPr>
          <w:p w14:paraId="63B1B3AC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346BDA7" w14:textId="01BBC7A3" w:rsidR="00D23883" w:rsidRPr="000A0940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BE68649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5BA7776" w14:textId="22E301DB" w:rsidR="00D23883" w:rsidRPr="000A0940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23883" w:rsidRPr="000A0940" w14:paraId="6327A30C" w14:textId="77777777" w:rsidTr="00D23883">
        <w:tc>
          <w:tcPr>
            <w:tcW w:w="1587" w:type="pct"/>
          </w:tcPr>
          <w:p w14:paraId="7D70026B" w14:textId="77777777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91" w:type="pct"/>
          </w:tcPr>
          <w:p w14:paraId="4D19B2F7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DF37D60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1DCF4D" w14:textId="77777777" w:rsidR="00D23883" w:rsidRPr="000A0940" w:rsidRDefault="00D23883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A68786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AA159F" w14:textId="77777777" w:rsidR="00D23883" w:rsidRPr="000A0940" w:rsidRDefault="00D23883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0C247E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E0C44C" w14:textId="77777777" w:rsidR="00D23883" w:rsidRPr="000A0940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D77F3C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13902A7" w14:textId="77777777" w:rsidR="00D23883" w:rsidRPr="000A0940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83" w:rsidRPr="000A0940" w14:paraId="672B13E7" w14:textId="77777777" w:rsidTr="00D23883">
        <w:tc>
          <w:tcPr>
            <w:tcW w:w="1587" w:type="pct"/>
          </w:tcPr>
          <w:p w14:paraId="02A6F029" w14:textId="724E55DA" w:rsidR="00D23883" w:rsidRPr="000A0940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D51909"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91" w:type="pct"/>
          </w:tcPr>
          <w:p w14:paraId="5957FE7B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CA8742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7B3BFE6" w14:textId="180622AB" w:rsidR="00D23883" w:rsidRPr="000A094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05D5BAFE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3734CFB" w14:textId="69D1A61D" w:rsidR="00D23883" w:rsidRPr="000A0940" w:rsidRDefault="00D51909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6" w:type="pct"/>
          </w:tcPr>
          <w:p w14:paraId="295D278E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5C33B7D" w14:textId="6BE7A5C2" w:rsidR="00D23883" w:rsidRPr="000A0940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182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6" w:type="pct"/>
          </w:tcPr>
          <w:p w14:paraId="5DCE207F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7C18C2A" w14:textId="3F926745" w:rsidR="00D23883" w:rsidRPr="000A0940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D23883" w:rsidRPr="00074C25" w14:paraId="3054C19A" w14:textId="77777777" w:rsidTr="00D23883">
        <w:tc>
          <w:tcPr>
            <w:tcW w:w="1587" w:type="pct"/>
          </w:tcPr>
          <w:p w14:paraId="7AA76D4A" w14:textId="3DAE39F6" w:rsidR="00D23883" w:rsidRPr="00074C25" w:rsidRDefault="00D51909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3</w:t>
            </w:r>
            <w:r w:rsidR="00D2388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6</w:t>
            </w:r>
            <w:r w:rsidR="00D2388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91" w:type="pct"/>
          </w:tcPr>
          <w:p w14:paraId="0418B110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24D6BFC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F346CBA" w14:textId="715F083C" w:rsidR="00D23883" w:rsidRPr="00074C25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93BEEAB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B3FDA74" w14:textId="58AB321C" w:rsidR="00D23883" w:rsidRPr="00074C25" w:rsidRDefault="00D51909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71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BAC8728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4C9DC66" w14:textId="672CDE4C" w:rsidR="00D23883" w:rsidRPr="00074C25" w:rsidRDefault="00D51909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6" w:type="pct"/>
          </w:tcPr>
          <w:p w14:paraId="2F193136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481BDA1" w14:textId="4ACAA6B3" w:rsidR="00D23883" w:rsidRPr="00074C25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3883" w:rsidRPr="00074C25" w14:paraId="287AB1B7" w14:textId="77777777" w:rsidTr="00D23883">
        <w:tc>
          <w:tcPr>
            <w:tcW w:w="1587" w:type="pct"/>
          </w:tcPr>
          <w:p w14:paraId="3E93EB04" w14:textId="09EF9DAA" w:rsidR="00D23883" w:rsidRPr="00074C25" w:rsidRDefault="00D51909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909">
              <w:rPr>
                <w:rFonts w:ascii="Angsana New" w:hAnsi="Angsana New"/>
                <w:sz w:val="30"/>
                <w:szCs w:val="30"/>
                <w:cs/>
                <w:lang w:val="th-TH"/>
              </w:rPr>
              <w:t>6</w:t>
            </w:r>
            <w:r w:rsidR="00D2388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  <w:lang w:val="th-TH"/>
              </w:rPr>
              <w:t>12</w:t>
            </w:r>
            <w:r w:rsidR="00D2388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91" w:type="pct"/>
          </w:tcPr>
          <w:p w14:paraId="4BABC986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85F080D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0C4A38E" w14:textId="26475104" w:rsidR="00D23883" w:rsidRPr="00074C25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14:paraId="62C34757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894BCC1" w14:textId="37A75540" w:rsidR="00D23883" w:rsidRPr="00074C25" w:rsidRDefault="00D23E7C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41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7D1A2462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EF2AF92" w14:textId="0CD0A8DC" w:rsidR="00D23883" w:rsidRPr="00074C25" w:rsidRDefault="00D51909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17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F466A80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B709114" w14:textId="4246985A" w:rsidR="00D23883" w:rsidRPr="00074C25" w:rsidRDefault="00D51909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44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23883" w:rsidRPr="00074C25" w14:paraId="0206F802" w14:textId="77777777" w:rsidTr="00D23883">
        <w:tc>
          <w:tcPr>
            <w:tcW w:w="1587" w:type="pct"/>
          </w:tcPr>
          <w:p w14:paraId="0600804B" w14:textId="377B4BC6" w:rsidR="00D23883" w:rsidRPr="00074C25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23E7C" w:rsidRPr="00D23E7C">
              <w:rPr>
                <w:rFonts w:ascii="Angsana New" w:hAnsi="Angsana New"/>
                <w:sz w:val="30"/>
                <w:szCs w:val="30"/>
                <w:cs/>
                <w:lang w:val="th-TH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91" w:type="pct"/>
          </w:tcPr>
          <w:p w14:paraId="5C46634F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35CB208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62698B2" w14:textId="6DE7DABF" w:rsidR="00D23883" w:rsidRPr="00074C25" w:rsidRDefault="00D51909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1BCE2EA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765A2DAE" w14:textId="73AC60E9" w:rsidR="00D23883" w:rsidRPr="00074C25" w:rsidRDefault="00D51909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33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C976405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6E4FEBD" w14:textId="4D744BEE" w:rsidR="00D23883" w:rsidRPr="00074C25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18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46" w:type="pct"/>
          </w:tcPr>
          <w:p w14:paraId="2A0D7A4B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62195CB8" w14:textId="6E148E8B" w:rsidR="00D23883" w:rsidRPr="00074C25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17</w:t>
            </w:r>
            <w:r w:rsidR="00D23883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23883" w:rsidRPr="00074C25" w14:paraId="2C93333B" w14:textId="77777777" w:rsidTr="00D23883">
        <w:tc>
          <w:tcPr>
            <w:tcW w:w="1587" w:type="pct"/>
          </w:tcPr>
          <w:p w14:paraId="60650D30" w14:textId="1508E985" w:rsidR="00D23883" w:rsidRPr="00074C25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4E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14:paraId="1FB7C794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8703AC6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48BBF1B" w14:textId="18B3176E" w:rsidR="00D23883" w:rsidRPr="0057353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3883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3DBE" w:rsidRPr="00573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302</w:t>
            </w:r>
            <w:r w:rsidR="00D23883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D663F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33DBE" w:rsidRPr="00573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</w:p>
        </w:tc>
        <w:tc>
          <w:tcPr>
            <w:tcW w:w="146" w:type="pct"/>
          </w:tcPr>
          <w:p w14:paraId="702F4E57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1DD5025" w14:textId="70FC53CF" w:rsidR="00D23883" w:rsidRPr="0011494E" w:rsidRDefault="00D23E7C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6" w:type="pct"/>
          </w:tcPr>
          <w:p w14:paraId="0258950E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B5AE5FF" w14:textId="1BDB7F7B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9362C0D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7E44B2FB" w14:textId="5AC397BE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23883" w:rsidRPr="00074C25" w14:paraId="0646FC11" w14:textId="77777777" w:rsidTr="00D23883">
        <w:tc>
          <w:tcPr>
            <w:tcW w:w="1587" w:type="pct"/>
          </w:tcPr>
          <w:p w14:paraId="26213594" w14:textId="61A72B09" w:rsidR="00D23883" w:rsidRPr="00074C25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00DB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00DB5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91" w:type="pct"/>
          </w:tcPr>
          <w:p w14:paraId="63112BC1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C885C6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3BC0BDAB" w14:textId="065367E9" w:rsidR="00D23883" w:rsidRPr="00033DBE" w:rsidRDefault="00D23883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3DBE"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033DBE">
              <w:rPr>
                <w:rFonts w:ascii="Angsana New" w:hAnsi="Angsana New"/>
                <w:sz w:val="30"/>
                <w:szCs w:val="30"/>
              </w:rPr>
              <w:t>33</w:t>
            </w:r>
            <w:r w:rsidRPr="00033DBE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033DBE">
              <w:rPr>
                <w:rFonts w:ascii="Angsana New" w:hAnsi="Angsana New"/>
                <w:sz w:val="30"/>
                <w:szCs w:val="30"/>
              </w:rPr>
              <w:t>8</w:t>
            </w:r>
            <w:r w:rsidR="00033DBE" w:rsidRPr="00033DBE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  <w:r w:rsidRPr="00033D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C39208F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66A30D2D" w14:textId="6F484074" w:rsidR="00D23883" w:rsidRPr="00074C25" w:rsidRDefault="00D23883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83D61AC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05D8D3A9" w14:textId="09AF1D1E" w:rsidR="00D23883" w:rsidRPr="00074C25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A3CBB81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6F23E26" w14:textId="067EA317" w:rsidR="00D23883" w:rsidRPr="00074C25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3883" w:rsidRPr="00074C25" w14:paraId="5EC8B99F" w14:textId="77777777" w:rsidTr="00D23883">
        <w:tc>
          <w:tcPr>
            <w:tcW w:w="1587" w:type="pct"/>
          </w:tcPr>
          <w:p w14:paraId="6C40DDDB" w14:textId="77777777" w:rsidR="00D23883" w:rsidRPr="00074C25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0F8C17EB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7E4181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62A3AF01" w14:textId="0EB55B7D" w:rsidR="00D23883" w:rsidRPr="0057353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3883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A1F97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57353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D663F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,667</w:t>
            </w:r>
          </w:p>
        </w:tc>
        <w:tc>
          <w:tcPr>
            <w:tcW w:w="146" w:type="pct"/>
          </w:tcPr>
          <w:p w14:paraId="3C7D9B98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39C6F514" w14:textId="3F53F348" w:rsidR="00D23883" w:rsidRPr="0011494E" w:rsidRDefault="00D23E7C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51909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0B4D875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D253" w14:textId="72632E75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FF1A17A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CB1AC" w14:textId="73971DF7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D23883" w:rsidRPr="001E2FAF" w14:paraId="55D16C6E" w14:textId="77777777" w:rsidTr="00D23883">
        <w:trPr>
          <w:trHeight w:val="163"/>
        </w:trPr>
        <w:tc>
          <w:tcPr>
            <w:tcW w:w="1587" w:type="pct"/>
          </w:tcPr>
          <w:p w14:paraId="5585F40F" w14:textId="77777777" w:rsidR="00D23883" w:rsidRPr="001E2FAF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</w:tcPr>
          <w:p w14:paraId="0EF0C17D" w14:textId="77777777" w:rsidR="00D23883" w:rsidRPr="001E2FAF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453B8A50" w14:textId="77777777" w:rsidR="00D23883" w:rsidRPr="001E2FAF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835F7DB" w14:textId="77777777" w:rsidR="00D23883" w:rsidRPr="00573530" w:rsidRDefault="00D23883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724966" w14:textId="77777777" w:rsidR="00D23883" w:rsidRPr="001E2FAF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6BAC6" w14:textId="77777777" w:rsidR="00D23883" w:rsidRPr="0011494E" w:rsidRDefault="00D23883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E82D46" w14:textId="77777777" w:rsidR="00D23883" w:rsidRPr="001E2FAF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71DAD1E" w14:textId="77777777" w:rsidR="00D23883" w:rsidRPr="000E711D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875E2B" w14:textId="77777777" w:rsidR="00D23883" w:rsidRPr="001E2FAF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C3484A5" w14:textId="77777777" w:rsidR="00D23883" w:rsidRPr="000E711D" w:rsidRDefault="00D23883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83" w:rsidRPr="00074C25" w14:paraId="690F6E3C" w14:textId="77777777" w:rsidTr="00D23883">
        <w:tc>
          <w:tcPr>
            <w:tcW w:w="1587" w:type="pct"/>
          </w:tcPr>
          <w:p w14:paraId="5E39A488" w14:textId="77777777" w:rsidR="00D23883" w:rsidRPr="00074C25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1" w:type="pct"/>
          </w:tcPr>
          <w:p w14:paraId="6469D6D0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62C87F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27B28F4C" w14:textId="0DB91256" w:rsidR="00D23883" w:rsidRPr="00573530" w:rsidRDefault="00D23E7C" w:rsidP="0057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3883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A1F97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663F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23883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D663F" w:rsidRPr="00573530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6" w:type="pct"/>
          </w:tcPr>
          <w:p w14:paraId="08302450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39EDD267" w14:textId="0A728760" w:rsidR="00D23883" w:rsidRPr="0011494E" w:rsidRDefault="00D23E7C" w:rsidP="0011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51909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D23883" w:rsidRPr="001149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494E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46" w:type="pct"/>
          </w:tcPr>
          <w:p w14:paraId="73AD7BE0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17644FF" w14:textId="75DCB7FA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1909" w:rsidRPr="000E71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0E71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663</w:t>
            </w:r>
          </w:p>
        </w:tc>
        <w:tc>
          <w:tcPr>
            <w:tcW w:w="146" w:type="pct"/>
          </w:tcPr>
          <w:p w14:paraId="1141D7F6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606AC5F" w14:textId="7A736035" w:rsidR="00D23883" w:rsidRPr="000E711D" w:rsidRDefault="00D23E7C" w:rsidP="000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  <w:r w:rsidR="00D23883" w:rsidRPr="000E71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711D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</w:tr>
      <w:tr w:rsidR="00D23883" w:rsidRPr="00074C25" w14:paraId="1C7F1B0E" w14:textId="77777777" w:rsidTr="00D23883">
        <w:tc>
          <w:tcPr>
            <w:tcW w:w="1587" w:type="pct"/>
          </w:tcPr>
          <w:p w14:paraId="68A61BDD" w14:textId="77777777" w:rsidR="00D23883" w:rsidRPr="00074C25" w:rsidRDefault="00D23883" w:rsidP="00D2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787EDDD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4BD056F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22865E79" w14:textId="77777777" w:rsidR="00D23883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E3180F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E1EB197" w14:textId="77777777" w:rsidR="00D23883" w:rsidRPr="00675F67" w:rsidRDefault="00D23883" w:rsidP="00DC3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A8FEC42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E678A4C" w14:textId="77777777" w:rsidR="00D23883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317C38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6775EDD" w14:textId="77777777" w:rsidR="00D23883" w:rsidRPr="00675F67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3883" w:rsidRPr="00074C25" w14:paraId="7870235F" w14:textId="77777777" w:rsidTr="00D23883">
        <w:tc>
          <w:tcPr>
            <w:tcW w:w="2078" w:type="pct"/>
            <w:gridSpan w:val="2"/>
          </w:tcPr>
          <w:p w14:paraId="4F02437D" w14:textId="77777777" w:rsidR="00D23883" w:rsidRPr="00532F27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4E3E32F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558F5492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AC3E5A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48E0F051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3883" w:rsidRPr="00074C25" w14:paraId="5D8ED0BB" w14:textId="77777777" w:rsidTr="00D23883">
        <w:tc>
          <w:tcPr>
            <w:tcW w:w="2078" w:type="pct"/>
            <w:gridSpan w:val="2"/>
          </w:tcPr>
          <w:p w14:paraId="40633265" w14:textId="77777777" w:rsidR="00D23883" w:rsidRPr="00532F27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891203D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328E8BF1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19B76D7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642AEB39" w14:textId="77777777" w:rsidR="00D23883" w:rsidRPr="000A0940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3883" w:rsidRPr="00074C25" w14:paraId="6107F237" w14:textId="77777777" w:rsidTr="00D23883">
        <w:tc>
          <w:tcPr>
            <w:tcW w:w="2078" w:type="pct"/>
            <w:gridSpan w:val="2"/>
          </w:tcPr>
          <w:p w14:paraId="30A5244D" w14:textId="4C984970" w:rsidR="00D23883" w:rsidRPr="00532F27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8" w:type="pct"/>
          </w:tcPr>
          <w:p w14:paraId="4A6E63CE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27C86C87" w14:textId="19596F1B" w:rsidR="00D23883" w:rsidRPr="004601D1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F82FFD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7A9FD6FF" w14:textId="170815CF" w:rsidR="00D23883" w:rsidRPr="004601D1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883" w:rsidRPr="00074C25" w14:paraId="66D09504" w14:textId="77777777" w:rsidTr="00D23883">
        <w:tc>
          <w:tcPr>
            <w:tcW w:w="2206" w:type="pct"/>
            <w:gridSpan w:val="3"/>
          </w:tcPr>
          <w:p w14:paraId="08E4124F" w14:textId="7FF08781" w:rsidR="00D23883" w:rsidRPr="00532F27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532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32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32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5" w:type="pct"/>
          </w:tcPr>
          <w:p w14:paraId="309F0A83" w14:textId="7F6B2DD2" w:rsidR="00D23883" w:rsidRPr="003E0621" w:rsidRDefault="00D23E7C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06304B3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1B8414F" w14:textId="52C43D1A" w:rsidR="00D23883" w:rsidRPr="003E0621" w:rsidRDefault="00D23E7C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24AE5E53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0655BD6" w14:textId="4F3C0C51" w:rsidR="00D23883" w:rsidRPr="00082F43" w:rsidRDefault="00D23E7C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B80F7BC" w14:textId="77777777" w:rsidR="00D23883" w:rsidRPr="00074C2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BCB6" w14:textId="28BA2BDE" w:rsidR="00D23883" w:rsidRPr="00082F43" w:rsidRDefault="00D23E7C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D23883" w:rsidRPr="00074C25" w14:paraId="00E152D4" w14:textId="77777777" w:rsidTr="00D23883">
        <w:tc>
          <w:tcPr>
            <w:tcW w:w="2206" w:type="pct"/>
            <w:gridSpan w:val="3"/>
          </w:tcPr>
          <w:p w14:paraId="407923C4" w14:textId="77777777" w:rsidR="00D23883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7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  <w:vAlign w:val="bottom"/>
          </w:tcPr>
          <w:p w14:paraId="378EEB30" w14:textId="3C879110" w:rsidR="00D23883" w:rsidRPr="00082F43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883" w:rsidRPr="00074C25" w14:paraId="5A3DC28B" w14:textId="77777777" w:rsidTr="00D23883">
        <w:tc>
          <w:tcPr>
            <w:tcW w:w="2206" w:type="pct"/>
            <w:gridSpan w:val="3"/>
          </w:tcPr>
          <w:p w14:paraId="4040382C" w14:textId="7AD236E0" w:rsidR="00D23883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B14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5" w:type="pct"/>
            <w:tcBorders>
              <w:bottom w:val="nil"/>
            </w:tcBorders>
            <w:vAlign w:val="bottom"/>
          </w:tcPr>
          <w:p w14:paraId="7AB7CD44" w14:textId="2CFFF8AF" w:rsidR="00D23883" w:rsidRPr="008866F5" w:rsidRDefault="00D51909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6" w:type="pct"/>
            <w:vAlign w:val="bottom"/>
          </w:tcPr>
          <w:p w14:paraId="784AAF5F" w14:textId="77777777" w:rsidR="00D23883" w:rsidRPr="008866F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436D183" w14:textId="05278460" w:rsidR="00D23883" w:rsidRPr="008866F5" w:rsidRDefault="00D23E7C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23883" w:rsidRPr="008866F5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  <w:vAlign w:val="bottom"/>
          </w:tcPr>
          <w:p w14:paraId="26106E20" w14:textId="77777777" w:rsidR="00D23883" w:rsidRPr="008866F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5F5D8BCD" w14:textId="1F14F1D3" w:rsidR="00D23883" w:rsidRPr="008866F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66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2C930EF" w14:textId="77777777" w:rsidR="00D23883" w:rsidRPr="008866F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vAlign w:val="bottom"/>
          </w:tcPr>
          <w:p w14:paraId="1B670529" w14:textId="1E245268" w:rsidR="00D23883" w:rsidRPr="008866F5" w:rsidRDefault="00D23883" w:rsidP="00D2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66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F1A0E1" w14:textId="77777777" w:rsidR="00CB19A0" w:rsidRPr="007C1CE8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</w:rPr>
      </w:pPr>
      <w:r w:rsidRPr="00092F45">
        <w:rPr>
          <w:rFonts w:ascii="Angsana New" w:hAnsi="Angsana New"/>
          <w:sz w:val="30"/>
          <w:szCs w:val="30"/>
        </w:rPr>
        <w:tab/>
      </w:r>
    </w:p>
    <w:p w14:paraId="52B5BD31" w14:textId="50F4FBF9" w:rsidR="009F1AB4" w:rsidRPr="00092F45" w:rsidRDefault="009F1AB4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D51909" w:rsidRPr="00D51909">
        <w:rPr>
          <w:rFonts w:ascii="Angsana New" w:hAnsi="Angsana New"/>
          <w:sz w:val="30"/>
          <w:szCs w:val="30"/>
        </w:rPr>
        <w:t>360</w:t>
      </w:r>
      <w:r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14:paraId="2127D88B" w14:textId="77777777" w:rsidR="00CE35D3" w:rsidRPr="007C1CE8" w:rsidRDefault="00CE35D3" w:rsidP="0068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</w:rPr>
      </w:pPr>
    </w:p>
    <w:p w14:paraId="3BD61835" w14:textId="36E8ED76" w:rsidR="00532F27" w:rsidRDefault="009F1AB4" w:rsidP="00573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</w:t>
      </w:r>
      <w:r w:rsidR="001E3DB7">
        <w:rPr>
          <w:rFonts w:ascii="Angsana New" w:hAnsi="Angsana New"/>
          <w:sz w:val="30"/>
          <w:szCs w:val="30"/>
        </w:rPr>
        <w:br/>
      </w:r>
      <w:r w:rsidRPr="00092F45">
        <w:rPr>
          <w:rFonts w:ascii="Angsana New" w:hAnsi="Angsana New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20EAA7ED" w14:textId="77777777" w:rsidR="00532F27" w:rsidRPr="00573537" w:rsidRDefault="00532F27" w:rsidP="00532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</w:tabs>
        <w:spacing w:line="240" w:lineRule="auto"/>
        <w:ind w:left="540" w:right="-205"/>
        <w:jc w:val="thaiDistribute"/>
        <w:rPr>
          <w:rFonts w:ascii="Angsana New" w:hAnsi="Angsana New"/>
          <w:sz w:val="24"/>
          <w:szCs w:val="24"/>
        </w:rPr>
      </w:pPr>
    </w:p>
    <w:p w14:paraId="2797DB21" w14:textId="2A950721" w:rsidR="00946DD6" w:rsidRPr="001E2FAF" w:rsidRDefault="00D23E7C" w:rsidP="00A57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3E7C">
        <w:rPr>
          <w:rFonts w:ascii="Angsana New" w:hAnsi="Angsana New"/>
          <w:b/>
          <w:bCs/>
          <w:sz w:val="30"/>
          <w:szCs w:val="30"/>
        </w:rPr>
        <w:t>4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AC0DE2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บริษัทร่วมและการร่วมค้า</w:t>
      </w:r>
    </w:p>
    <w:p w14:paraId="07BE3C43" w14:textId="77777777" w:rsidR="00492843" w:rsidRPr="007C1CE8" w:rsidRDefault="00492843" w:rsidP="00492843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18"/>
          <w:szCs w:val="18"/>
        </w:rPr>
      </w:pPr>
    </w:p>
    <w:tbl>
      <w:tblPr>
        <w:tblW w:w="9306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462"/>
        <w:gridCol w:w="905"/>
        <w:gridCol w:w="268"/>
        <w:gridCol w:w="988"/>
        <w:gridCol w:w="270"/>
        <w:gridCol w:w="988"/>
        <w:gridCol w:w="264"/>
        <w:gridCol w:w="988"/>
        <w:gridCol w:w="270"/>
        <w:gridCol w:w="903"/>
      </w:tblGrid>
      <w:tr w:rsidR="00573537" w:rsidRPr="004F38D7" w14:paraId="1C1AE012" w14:textId="77777777" w:rsidTr="00573537">
        <w:trPr>
          <w:tblHeader/>
        </w:trPr>
        <w:tc>
          <w:tcPr>
            <w:tcW w:w="1860" w:type="pct"/>
          </w:tcPr>
          <w:p w14:paraId="4AEE7D43" w14:textId="4A7EFE87" w:rsidR="00A57BC5" w:rsidRPr="00532F27" w:rsidRDefault="00532F27" w:rsidP="0053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  <w:r w:rsidRPr="00532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486" w:type="pct"/>
          </w:tcPr>
          <w:p w14:paraId="3A484C21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9D7133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6D0C5185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2" w:type="pct"/>
          </w:tcPr>
          <w:p w14:paraId="0CA04AAA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pct"/>
            <w:gridSpan w:val="3"/>
          </w:tcPr>
          <w:p w14:paraId="7C5D2329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537" w:rsidRPr="004F38D7" w14:paraId="7C53234E" w14:textId="77777777" w:rsidTr="00573537">
        <w:trPr>
          <w:tblHeader/>
        </w:trPr>
        <w:tc>
          <w:tcPr>
            <w:tcW w:w="2346" w:type="pct"/>
            <w:gridSpan w:val="2"/>
          </w:tcPr>
          <w:p w14:paraId="4E12D5E6" w14:textId="69973F85" w:rsidR="00A57BC5" w:rsidRPr="0041130A" w:rsidRDefault="00A57BC5" w:rsidP="0053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 w:firstLine="204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51909" w:rsidRPr="00D5190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3A4BDB5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20EAAD6" w14:textId="23DECBA2" w:rsidR="00A57BC5" w:rsidRPr="0041130A" w:rsidRDefault="00D23E7C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</w:tcPr>
          <w:p w14:paraId="27BCA4AB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05EE32" w14:textId="127B9A25" w:rsidR="00A57BC5" w:rsidRPr="0041130A" w:rsidRDefault="00D23E7C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42" w:type="pct"/>
          </w:tcPr>
          <w:p w14:paraId="7D8F9EDF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CEBF62" w14:textId="4F0D6131" w:rsidR="00A57BC5" w:rsidRPr="0041130A" w:rsidRDefault="00D23E7C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</w:tcPr>
          <w:p w14:paraId="5B90DB81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F41D9F3" w14:textId="40780B6A" w:rsidR="00A57BC5" w:rsidRPr="0041130A" w:rsidRDefault="00D23E7C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573537" w:rsidRPr="004F38D7" w14:paraId="2A0C6976" w14:textId="77777777" w:rsidTr="00573537">
        <w:trPr>
          <w:trHeight w:hRule="exact" w:val="360"/>
          <w:tblHeader/>
        </w:trPr>
        <w:tc>
          <w:tcPr>
            <w:tcW w:w="1860" w:type="pct"/>
          </w:tcPr>
          <w:p w14:paraId="1C7E53FC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3568ACB6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BB68482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0" w:type="pct"/>
            <w:gridSpan w:val="7"/>
          </w:tcPr>
          <w:p w14:paraId="74062027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73537" w:rsidRPr="004F38D7" w14:paraId="6D174C75" w14:textId="77777777" w:rsidTr="00573537">
        <w:tc>
          <w:tcPr>
            <w:tcW w:w="1860" w:type="pct"/>
          </w:tcPr>
          <w:p w14:paraId="39369FEC" w14:textId="33B8731D" w:rsidR="00A57BC5" w:rsidRPr="0041130A" w:rsidRDefault="006A3589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7FA1E238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070751C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54962E6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640672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7581037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72EECA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C3F88EF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751297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256F58F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537" w:rsidRPr="004F38D7" w14:paraId="2FA81AFA" w14:textId="77777777" w:rsidTr="00573537">
        <w:tc>
          <w:tcPr>
            <w:tcW w:w="1860" w:type="pct"/>
          </w:tcPr>
          <w:p w14:paraId="2B06D545" w14:textId="3C4F94E8" w:rsidR="009D0052" w:rsidRPr="0041130A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6" w:type="pct"/>
          </w:tcPr>
          <w:p w14:paraId="40308731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BF3573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2723DAA" w14:textId="3880ABF4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B48823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FD77756" w14:textId="79840C1C" w:rsidR="009D0052" w:rsidRPr="0041130A" w:rsidRDefault="009D0052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80A092B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0E71D0" w14:textId="6A21FED5" w:rsidR="009D0052" w:rsidRPr="0041130A" w:rsidRDefault="00D23E7C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9D005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9D005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45" w:type="pct"/>
          </w:tcPr>
          <w:p w14:paraId="4931256F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D75EA3D" w14:textId="4E225061" w:rsidR="009D0052" w:rsidRPr="0041130A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757</w:t>
            </w:r>
            <w:r w:rsidR="009D0052" w:rsidRPr="00C9744B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73537" w:rsidRPr="004F38D7" w14:paraId="4508B489" w14:textId="77777777" w:rsidTr="00573537">
        <w:tc>
          <w:tcPr>
            <w:tcW w:w="1860" w:type="pct"/>
          </w:tcPr>
          <w:p w14:paraId="2D2810D1" w14:textId="43E1D12A" w:rsidR="009D0052" w:rsidRPr="0087389D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89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="00C43773" w:rsidRPr="008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486" w:type="pct"/>
          </w:tcPr>
          <w:p w14:paraId="7519FFF5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7D58A3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0BE17CB" w14:textId="7B03A2A1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A39186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12B1A0" w14:textId="59D17DF7" w:rsidR="009D0052" w:rsidRPr="0041130A" w:rsidRDefault="009D0052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D3508D7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A0DF0C" w14:textId="2E365B75" w:rsidR="009D0052" w:rsidRPr="0041130A" w:rsidRDefault="00D23E7C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9D005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4999904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38FF723" w14:textId="472A2787" w:rsidR="009D0052" w:rsidRPr="0041130A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9D005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903</w:t>
            </w:r>
          </w:p>
        </w:tc>
      </w:tr>
      <w:tr w:rsidR="00573537" w:rsidRPr="004F38D7" w14:paraId="2CEB19CF" w14:textId="77777777" w:rsidTr="00573537">
        <w:tc>
          <w:tcPr>
            <w:tcW w:w="1860" w:type="pct"/>
            <w:vAlign w:val="bottom"/>
          </w:tcPr>
          <w:p w14:paraId="2DD2C5C2" w14:textId="7C349F39" w:rsidR="009D0052" w:rsidRPr="0087389D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8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86" w:type="pct"/>
          </w:tcPr>
          <w:p w14:paraId="09F965FB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9F662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1FDE588" w14:textId="51B77BF2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5B5EFC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057B574" w14:textId="0AE41C58" w:rsidR="009D0052" w:rsidRDefault="009D0052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D8D6B1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CB11CF0" w14:textId="77874D57" w:rsidR="009D0052" w:rsidRPr="0041130A" w:rsidRDefault="00D51909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31B02D35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4EC31435" w14:textId="76106BA9" w:rsidR="009D0052" w:rsidRPr="00C9744B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122</w:t>
            </w:r>
            <w:r w:rsidR="009D005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573537" w:rsidRPr="004F38D7" w14:paraId="0E24FB09" w14:textId="77777777" w:rsidTr="00573537">
        <w:tc>
          <w:tcPr>
            <w:tcW w:w="1860" w:type="pct"/>
          </w:tcPr>
          <w:p w14:paraId="6F1A3BEA" w14:textId="743D880B" w:rsidR="009D0052" w:rsidRPr="0041130A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86" w:type="pct"/>
          </w:tcPr>
          <w:p w14:paraId="5C7976C5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CE39A9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486D6EC" w14:textId="66A1BB14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F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EFDD00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3FE047D" w14:textId="54DA46DE" w:rsidR="009D0052" w:rsidRPr="00E21F03" w:rsidRDefault="009D0052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F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FF3827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41A1D0A" w14:textId="1CEBAAC6" w:rsidR="009D0052" w:rsidRPr="00573537" w:rsidRDefault="00D23E7C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D0052" w:rsidRPr="00573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  <w:r w:rsidR="009D0052" w:rsidRPr="00573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8D8DFA0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7307D28A" w14:textId="7E09339A" w:rsidR="009D0052" w:rsidRPr="00E21F03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D0052" w:rsidRPr="00E21F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9D0052" w:rsidRPr="00E21F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</w:tr>
      <w:tr w:rsidR="00573537" w:rsidRPr="004F38D7" w14:paraId="18F69D85" w14:textId="77777777" w:rsidTr="00573537">
        <w:tc>
          <w:tcPr>
            <w:tcW w:w="1860" w:type="pct"/>
          </w:tcPr>
          <w:p w14:paraId="160810E0" w14:textId="52453994" w:rsidR="009D0052" w:rsidRPr="0041130A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" w:type="pct"/>
          </w:tcPr>
          <w:p w14:paraId="4E7C1CCB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A69732A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0A73B674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2B295B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56DE37C9" w14:textId="54DDA031" w:rsidR="009D0052" w:rsidRPr="00E21F03" w:rsidRDefault="009D0052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F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60F0EE9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ABBC1E9" w14:textId="77777777" w:rsidR="009D0052" w:rsidRPr="00573537" w:rsidRDefault="009D0052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0AC324" w14:textId="77777777" w:rsidR="009D0052" w:rsidRPr="00E21F03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double" w:sz="4" w:space="0" w:color="auto"/>
            </w:tcBorders>
          </w:tcPr>
          <w:p w14:paraId="37ECF819" w14:textId="4EA63C1A" w:rsidR="009D0052" w:rsidRPr="00E21F03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D0052" w:rsidRPr="00E21F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D0052" w:rsidRPr="00E21F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</w:tr>
      <w:tr w:rsidR="00573537" w:rsidRPr="004F38D7" w14:paraId="241D3556" w14:textId="77777777" w:rsidTr="00573537">
        <w:trPr>
          <w:trHeight w:hRule="exact" w:val="187"/>
        </w:trPr>
        <w:tc>
          <w:tcPr>
            <w:tcW w:w="1860" w:type="pct"/>
          </w:tcPr>
          <w:p w14:paraId="45E14B83" w14:textId="77777777" w:rsidR="009D0052" w:rsidRPr="0041130A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6F1AC4B1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0F8ADEA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F34CE57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DC9B78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5454FD0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3DD45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81C5977" w14:textId="77777777" w:rsidR="009D0052" w:rsidRPr="0041130A" w:rsidRDefault="009D0052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A0E2F3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512F715F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537" w:rsidRPr="004F38D7" w14:paraId="3B7E3B74" w14:textId="77777777" w:rsidTr="00573537">
        <w:tc>
          <w:tcPr>
            <w:tcW w:w="1860" w:type="pct"/>
          </w:tcPr>
          <w:p w14:paraId="7838AE0D" w14:textId="160C6E7D" w:rsidR="009D0052" w:rsidRPr="0041130A" w:rsidRDefault="009D0052" w:rsidP="009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6" w:type="pct"/>
          </w:tcPr>
          <w:p w14:paraId="317A1CDD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B212BE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E85CF4D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6E935D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318412F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897F37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E24457" w14:textId="77777777" w:rsidR="009D0052" w:rsidRPr="0041130A" w:rsidRDefault="009D0052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646B89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4F7E4DDF" w14:textId="77777777" w:rsidR="009D0052" w:rsidRPr="0041130A" w:rsidRDefault="009D0052" w:rsidP="009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537" w:rsidRPr="004F38D7" w14:paraId="0C6B5392" w14:textId="77777777" w:rsidTr="00573537">
        <w:tc>
          <w:tcPr>
            <w:tcW w:w="1860" w:type="pct"/>
          </w:tcPr>
          <w:p w14:paraId="31DD18B8" w14:textId="3CBEA45E" w:rsidR="00893A7C" w:rsidRPr="0041130A" w:rsidRDefault="00893A7C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6" w:type="pct"/>
          </w:tcPr>
          <w:p w14:paraId="0A0A1A32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9BB15A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FEFA496" w14:textId="168F4401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89CEA2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CC8E2E9" w14:textId="1A158597" w:rsidR="00893A7C" w:rsidRPr="0041130A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893A7C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93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1B5D81D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830B7B7" w14:textId="440F36DF" w:rsidR="00893A7C" w:rsidRPr="0041130A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049F87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C68D2C9" w14:textId="77777777" w:rsidR="00893A7C" w:rsidRPr="0041130A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537" w:rsidRPr="004F38D7" w14:paraId="7C81E3CB" w14:textId="77777777" w:rsidTr="00573537">
        <w:tc>
          <w:tcPr>
            <w:tcW w:w="2346" w:type="pct"/>
            <w:gridSpan w:val="2"/>
          </w:tcPr>
          <w:p w14:paraId="2CBA2B8C" w14:textId="17207418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  <w:r w:rsidR="00D15B9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" w:type="pct"/>
          </w:tcPr>
          <w:p w14:paraId="7D2559FF" w14:textId="77777777" w:rsidR="00893A7C" w:rsidRPr="0041130A" w:rsidRDefault="00893A7C" w:rsidP="00893A7C">
            <w:pPr>
              <w:pStyle w:val="BodyText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CFA780F" w14:textId="7D616AF0" w:rsidR="00893A7C" w:rsidRPr="003D196B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DCAAFE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F98C06B" w14:textId="375AA24D" w:rsidR="00893A7C" w:rsidRPr="003D196B" w:rsidRDefault="00893A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21AA32A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2F23103" w14:textId="478FC421" w:rsidR="00893A7C" w:rsidRPr="0041130A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4F271F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79C915F" w14:textId="77777777" w:rsidR="00893A7C" w:rsidRPr="0041130A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537" w:rsidRPr="004F38D7" w14:paraId="12810D6D" w14:textId="77777777" w:rsidTr="00573537">
        <w:tc>
          <w:tcPr>
            <w:tcW w:w="2346" w:type="pct"/>
            <w:gridSpan w:val="2"/>
          </w:tcPr>
          <w:p w14:paraId="1E0CCD5F" w14:textId="5CBF0669" w:rsidR="00893A7C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7389D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44" w:type="pct"/>
          </w:tcPr>
          <w:p w14:paraId="6C2F7B45" w14:textId="77777777" w:rsidR="00893A7C" w:rsidRPr="0041130A" w:rsidRDefault="00893A7C" w:rsidP="00893A7C">
            <w:pPr>
              <w:pStyle w:val="BodyText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498E406" w14:textId="736035B9" w:rsidR="00893A7C" w:rsidRPr="005A42DF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70B1FE" w14:textId="77777777" w:rsidR="00893A7C" w:rsidRPr="005A42DF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6921D6" w14:textId="2E0FE1E5" w:rsidR="00893A7C" w:rsidRPr="003D196B" w:rsidRDefault="00893A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2DF"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Pr="005A42DF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5A42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A43C9F0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A6C2B1" w14:textId="28894BFE" w:rsidR="00893A7C" w:rsidRPr="0041130A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87FD95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1180B95" w14:textId="6C79ECFC" w:rsidR="00893A7C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537" w:rsidRPr="004F38D7" w14:paraId="34C3A248" w14:textId="77777777" w:rsidTr="00573537">
        <w:tc>
          <w:tcPr>
            <w:tcW w:w="1860" w:type="pct"/>
          </w:tcPr>
          <w:p w14:paraId="7BECCE36" w14:textId="3E1BCD19" w:rsidR="00893A7C" w:rsidRPr="0041130A" w:rsidRDefault="00893A7C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6" w:type="pct"/>
          </w:tcPr>
          <w:p w14:paraId="46AFDB20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3763343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8998CF9" w14:textId="45261959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F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C1FB0F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3DC936AE" w14:textId="162C5D30" w:rsidR="00893A7C" w:rsidRPr="00320F09" w:rsidRDefault="00893A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F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B438EF2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9CFBCAC" w14:textId="758A305D" w:rsidR="00893A7C" w:rsidRPr="00573537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85D58B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65E2524" w14:textId="77777777" w:rsidR="00893A7C" w:rsidRPr="00573537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73537" w:rsidRPr="004F38D7" w14:paraId="5F4C520D" w14:textId="77777777" w:rsidTr="00573537">
        <w:trPr>
          <w:trHeight w:val="305"/>
        </w:trPr>
        <w:tc>
          <w:tcPr>
            <w:tcW w:w="1860" w:type="pct"/>
          </w:tcPr>
          <w:p w14:paraId="50357394" w14:textId="49CE41EE" w:rsidR="00893A7C" w:rsidRPr="0041130A" w:rsidRDefault="00893A7C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" w:type="pct"/>
          </w:tcPr>
          <w:p w14:paraId="2D9FE349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DF3E49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34655D66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CD498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7A348A15" w14:textId="7250565C" w:rsidR="00893A7C" w:rsidRPr="00320F09" w:rsidRDefault="00893A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F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20F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A230AE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0532502B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63A23A3" w14:textId="77777777" w:rsidR="00893A7C" w:rsidRPr="00320F09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</w:tcPr>
          <w:p w14:paraId="2F760FE3" w14:textId="77777777" w:rsidR="00893A7C" w:rsidRPr="00573537" w:rsidRDefault="00893A7C" w:rsidP="00573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73537" w:rsidRPr="00BD1F30" w14:paraId="7D7F4462" w14:textId="77777777" w:rsidTr="00573537">
        <w:trPr>
          <w:trHeight w:val="188"/>
        </w:trPr>
        <w:tc>
          <w:tcPr>
            <w:tcW w:w="1860" w:type="pct"/>
          </w:tcPr>
          <w:p w14:paraId="0DF4ADB8" w14:textId="77777777" w:rsidR="00893A7C" w:rsidRPr="00BD1F30" w:rsidRDefault="00893A7C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486" w:type="pct"/>
          </w:tcPr>
          <w:p w14:paraId="7EB91C05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44" w:type="pct"/>
          </w:tcPr>
          <w:p w14:paraId="1E74E427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1" w:type="pct"/>
          </w:tcPr>
          <w:p w14:paraId="05617B39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5" w:type="pct"/>
          </w:tcPr>
          <w:p w14:paraId="07C0DF06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0D38AE31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" w:type="pct"/>
          </w:tcPr>
          <w:p w14:paraId="527F4C71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31" w:type="pct"/>
          </w:tcPr>
          <w:p w14:paraId="78A45F31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5" w:type="pct"/>
          </w:tcPr>
          <w:p w14:paraId="54E4DA54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98A859" w14:textId="77777777" w:rsidR="00893A7C" w:rsidRPr="00BD1F30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73537" w:rsidRPr="004F38D7" w14:paraId="06196439" w14:textId="77777777" w:rsidTr="00573537">
        <w:tc>
          <w:tcPr>
            <w:tcW w:w="1860" w:type="pct"/>
          </w:tcPr>
          <w:p w14:paraId="6B7565AF" w14:textId="77777777" w:rsidR="00D15B96" w:rsidRPr="0041130A" w:rsidRDefault="00D15B96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11CAE16A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365648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298D987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DDF3EC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9E38371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3676AB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735842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0DC987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BF8E296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537" w:rsidRPr="004F38D7" w14:paraId="283669ED" w14:textId="77777777" w:rsidTr="00573537">
        <w:tc>
          <w:tcPr>
            <w:tcW w:w="1860" w:type="pct"/>
          </w:tcPr>
          <w:p w14:paraId="172683A6" w14:textId="77777777" w:rsidR="00D15B96" w:rsidRPr="0041130A" w:rsidRDefault="00D15B96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3B953FD6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7BEC7FC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D0B072F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1F5A7C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CDF1AAC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0EE0DE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3D5A12D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953735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873A966" w14:textId="77777777" w:rsidR="00D15B96" w:rsidRPr="0041130A" w:rsidRDefault="00D15B96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537" w:rsidRPr="004F38D7" w14:paraId="05FAF07A" w14:textId="77777777" w:rsidTr="00573537">
        <w:tc>
          <w:tcPr>
            <w:tcW w:w="1860" w:type="pct"/>
          </w:tcPr>
          <w:p w14:paraId="166F4C94" w14:textId="77777777" w:rsidR="00893A7C" w:rsidRPr="0041130A" w:rsidRDefault="00893A7C" w:rsidP="00893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486" w:type="pct"/>
          </w:tcPr>
          <w:p w14:paraId="46D98FAC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369A562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6FA69A9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B42FB0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E967516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D16BA77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FC293F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C70A56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5E464C6" w14:textId="77777777" w:rsidR="00893A7C" w:rsidRPr="0041130A" w:rsidRDefault="00893A7C" w:rsidP="00893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537" w:rsidRPr="004F38D7" w14:paraId="20829AF5" w14:textId="77777777" w:rsidTr="00573537">
        <w:tc>
          <w:tcPr>
            <w:tcW w:w="1860" w:type="pct"/>
          </w:tcPr>
          <w:p w14:paraId="06E8250E" w14:textId="384F9912" w:rsidR="00320F09" w:rsidRPr="0041130A" w:rsidRDefault="00320F09" w:rsidP="003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6" w:type="pct"/>
          </w:tcPr>
          <w:p w14:paraId="12E24E6C" w14:textId="77777777" w:rsidR="00320F09" w:rsidRPr="0041130A" w:rsidRDefault="00320F09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E751E4" w14:textId="77777777" w:rsidR="00320F09" w:rsidRPr="0041130A" w:rsidRDefault="00320F09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3D4456" w14:textId="1EC97558" w:rsidR="00320F09" w:rsidRPr="0041130A" w:rsidRDefault="00D23E7C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320F0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5" w:type="pct"/>
          </w:tcPr>
          <w:p w14:paraId="58736D09" w14:textId="77777777" w:rsidR="00320F09" w:rsidRPr="0041130A" w:rsidRDefault="00320F09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F2ACB48" w14:textId="014332DF" w:rsidR="00320F09" w:rsidRPr="0041130A" w:rsidRDefault="00D23E7C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320F0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07C58145" w14:textId="77777777" w:rsidR="00320F09" w:rsidRPr="0041130A" w:rsidRDefault="00320F09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EFCEE10" w14:textId="70882E8E" w:rsidR="00320F09" w:rsidRPr="0041130A" w:rsidRDefault="00D23E7C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20F0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0845A5EC" w14:textId="77777777" w:rsidR="00320F09" w:rsidRPr="0041130A" w:rsidRDefault="00320F09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2FAF47F" w14:textId="57A24013" w:rsidR="00320F09" w:rsidRPr="0041130A" w:rsidRDefault="00D23E7C" w:rsidP="00320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320F0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12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3537" w:rsidRPr="004F38D7" w14:paraId="68BF0D43" w14:textId="77777777" w:rsidTr="00573537">
        <w:tc>
          <w:tcPr>
            <w:tcW w:w="1860" w:type="pct"/>
          </w:tcPr>
          <w:p w14:paraId="6FD71775" w14:textId="1E135490" w:rsidR="00C527CC" w:rsidRPr="0041130A" w:rsidRDefault="00652603" w:rsidP="00C5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C527CC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486" w:type="pct"/>
          </w:tcPr>
          <w:p w14:paraId="29ABE582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906566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8EC43C" w14:textId="1650224D" w:rsid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0B04E4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C78987" w14:textId="7F0A1973" w:rsidR="00C527CC" w:rsidRPr="003D196B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F3CCB2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2009B89" w14:textId="445B3CAE" w:rsid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5BAC90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3F7E954" w14:textId="1CD498CA" w:rsidR="00C527CC" w:rsidRPr="003D196B" w:rsidRDefault="00C527CC" w:rsidP="00D1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3537" w:rsidRPr="004F38D7" w14:paraId="65A9C15E" w14:textId="77777777" w:rsidTr="00573537">
        <w:tc>
          <w:tcPr>
            <w:tcW w:w="2346" w:type="pct"/>
            <w:gridSpan w:val="2"/>
          </w:tcPr>
          <w:p w14:paraId="046CA3B4" w14:textId="25C1FBC9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  <w:r w:rsidR="00D15B9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" w:type="pct"/>
          </w:tcPr>
          <w:p w14:paraId="56D0D421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466E87B" w14:textId="61C4FE24" w:rsidR="00C527CC" w:rsidRPr="003D196B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AF17F24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DA7545B" w14:textId="5E645914" w:rsidR="00C527CC" w:rsidRPr="003D196B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75BFD73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F170F2C" w14:textId="1D1EE6E3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2AE087E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98886D7" w14:textId="77777777" w:rsidR="00C527CC" w:rsidRPr="0041130A" w:rsidRDefault="00C527CC" w:rsidP="00D1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537" w:rsidRPr="004F38D7" w14:paraId="0EF5564A" w14:textId="77777777" w:rsidTr="00573537">
        <w:tc>
          <w:tcPr>
            <w:tcW w:w="2346" w:type="pct"/>
            <w:gridSpan w:val="2"/>
          </w:tcPr>
          <w:p w14:paraId="3C6C1621" w14:textId="35B722A4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="00D15B9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" w:type="pct"/>
          </w:tcPr>
          <w:p w14:paraId="1999C7CF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B92FF2E" w14:textId="59ABFA5E" w:rsidR="00C527CC" w:rsidRPr="0041130A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C527CC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03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1545D48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C8B5744" w14:textId="5CB22EAE" w:rsidR="00C527CC" w:rsidRPr="0041130A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C527CC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389FA9D0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426FCB" w14:textId="796C0BCD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C7B9C7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C2EEADF" w14:textId="77777777" w:rsidR="00C527CC" w:rsidRPr="0041130A" w:rsidRDefault="00C527CC" w:rsidP="00D1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537" w:rsidRPr="004F38D7" w14:paraId="1A36F23C" w14:textId="77777777" w:rsidTr="00573537">
        <w:tc>
          <w:tcPr>
            <w:tcW w:w="1860" w:type="pct"/>
          </w:tcPr>
          <w:p w14:paraId="74FC1039" w14:textId="664B2F3C" w:rsidR="00C527CC" w:rsidRPr="0041130A" w:rsidRDefault="00C527CC" w:rsidP="00C5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6" w:type="pct"/>
          </w:tcPr>
          <w:p w14:paraId="05075585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56877B5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3C50A90" w14:textId="3D30948A" w:rsidR="00C527CC" w:rsidRPr="00C527CC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C527CC" w:rsidRPr="00C52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932E572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099038F" w14:textId="50A9C4FC" w:rsidR="00C527CC" w:rsidRPr="00C527CC" w:rsidRDefault="00D23E7C" w:rsidP="00274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527CC" w:rsidRPr="00C52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2" w:type="pct"/>
          </w:tcPr>
          <w:p w14:paraId="092A40D2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350570CA" w14:textId="652071A3" w:rsidR="00C527CC" w:rsidRPr="00C527CC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527CC" w:rsidRPr="00C52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CC4B2B7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108D097" w14:textId="00C1F47B" w:rsidR="00C527CC" w:rsidRPr="00D15B96" w:rsidRDefault="00D23E7C" w:rsidP="00D1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  <w:r w:rsidR="00C527CC" w:rsidRPr="00D15B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73537" w:rsidRPr="00485AA2" w14:paraId="25EC11E4" w14:textId="77777777" w:rsidTr="00573537">
        <w:tc>
          <w:tcPr>
            <w:tcW w:w="1860" w:type="pct"/>
          </w:tcPr>
          <w:p w14:paraId="48F79A90" w14:textId="68BB717F" w:rsidR="00C527CC" w:rsidRPr="0041130A" w:rsidRDefault="00C527CC" w:rsidP="00C5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" w:type="pct"/>
          </w:tcPr>
          <w:p w14:paraId="5DF14F54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7D36EA" w14:textId="77777777" w:rsidR="00C527CC" w:rsidRPr="0041130A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17B069FB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E73C9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220CC94D" w14:textId="2B3CD569" w:rsidR="00C527CC" w:rsidRPr="00C527CC" w:rsidRDefault="00D23E7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527CC" w:rsidRPr="00C52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14:paraId="5F935C4C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3348BAD5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345473" w14:textId="77777777" w:rsidR="00C527CC" w:rsidRPr="00C527CC" w:rsidRDefault="00C527CC" w:rsidP="00C5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double" w:sz="4" w:space="0" w:color="auto"/>
            </w:tcBorders>
          </w:tcPr>
          <w:p w14:paraId="5A9875CD" w14:textId="17D747B5" w:rsidR="00C527CC" w:rsidRPr="00D15B96" w:rsidRDefault="00D23E7C" w:rsidP="00D1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527CC" w:rsidRPr="00D15B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1386364" w14:textId="77777777" w:rsidR="00B42D02" w:rsidRDefault="00B42D02" w:rsidP="00B42D02">
      <w:pPr>
        <w:tabs>
          <w:tab w:val="clear" w:pos="227"/>
          <w:tab w:val="left" w:pos="540"/>
        </w:tabs>
        <w:rPr>
          <w:lang w:eastAsia="x-none"/>
        </w:rPr>
      </w:pPr>
    </w:p>
    <w:p w14:paraId="64D63E45" w14:textId="06492C0A" w:rsidR="00445105" w:rsidRDefault="00B61C0A" w:rsidP="00B4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4" w:firstLine="456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/>
          <w:sz w:val="30"/>
          <w:szCs w:val="30"/>
          <w:cs/>
        </w:rPr>
        <w:t>บริษัทร่วม</w:t>
      </w:r>
      <w:r w:rsidRPr="00026B2B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026B2B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402B2FDC" w14:textId="77777777" w:rsidR="00E611CF" w:rsidRDefault="00E611CF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C4919A8" w14:textId="77777777" w:rsidR="00E611CF" w:rsidRPr="00A804B3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A804B3">
        <w:rPr>
          <w:rFonts w:ascii="Angsana New" w:hAnsi="Angsana New" w:hint="cs"/>
          <w:i/>
          <w:iCs/>
          <w:sz w:val="30"/>
          <w:szCs w:val="30"/>
          <w:cs/>
        </w:rPr>
        <w:t>การเพิ่มขึ้นของเงินลงทุนในบริษัทย่อยทางตรง</w:t>
      </w:r>
    </w:p>
    <w:p w14:paraId="0B6A1175" w14:textId="77777777" w:rsidR="00E611CF" w:rsidRPr="0092417C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2C7DA8" w14:textId="01F23361" w:rsidR="00E611CF" w:rsidRDefault="00E611CF" w:rsidP="0034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</w:t>
      </w:r>
      <w:r w:rsidR="00B85FD4">
        <w:rPr>
          <w:rFonts w:ascii="Angsana New" w:hAnsi="Angsana New" w:hint="cs"/>
          <w:sz w:val="30"/>
          <w:szCs w:val="30"/>
          <w:cs/>
        </w:rPr>
        <w:t>เพิ่มเงิน</w:t>
      </w:r>
      <w:r>
        <w:rPr>
          <w:rFonts w:ascii="Angsana New" w:hAnsi="Angsana New" w:hint="cs"/>
          <w:sz w:val="30"/>
          <w:szCs w:val="30"/>
          <w:cs/>
        </w:rPr>
        <w:t>ลงทุนจำนวนเงิน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D51909" w:rsidRPr="00D51909">
        <w:rPr>
          <w:rFonts w:ascii="Angsana New" w:hAnsi="Angsana New"/>
          <w:sz w:val="30"/>
          <w:szCs w:val="30"/>
        </w:rPr>
        <w:t>39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</w:t>
      </w:r>
      <w:r w:rsidR="00B42D02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 xml:space="preserve">ที่ออกและชำระแล้วของบริษัท </w:t>
      </w:r>
      <w:r>
        <w:rPr>
          <w:rFonts w:ascii="Angsana New" w:hAnsi="Angsana New"/>
          <w:sz w:val="30"/>
          <w:szCs w:val="30"/>
        </w:rPr>
        <w:t xml:space="preserve">Mega We Care Tanzania Ltd.,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</w:t>
      </w:r>
      <w:r w:rsidR="006C4C58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</w:p>
    <w:p w14:paraId="68DD9329" w14:textId="77777777" w:rsidR="00E611CF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76372EC" w14:textId="1C6D9E03" w:rsidR="00E611CF" w:rsidRPr="00F963EA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Mega We Care Uzbekistan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ซึ่งเป็นบริษัทย่อยทางตรงในประเทศอุ</w:t>
      </w:r>
      <w:r w:rsidR="003477F5">
        <w:rPr>
          <w:rFonts w:ascii="Angsana New" w:hAnsi="Angsana New" w:hint="cs"/>
          <w:sz w:val="30"/>
          <w:szCs w:val="30"/>
          <w:cs/>
        </w:rPr>
        <w:t>ซ</w:t>
      </w:r>
      <w:r>
        <w:rPr>
          <w:rFonts w:ascii="Angsana New" w:hAnsi="Angsana New" w:hint="cs"/>
          <w:sz w:val="30"/>
          <w:szCs w:val="30"/>
          <w:cs/>
        </w:rPr>
        <w:t>เบกิสถานเพื่อ</w:t>
      </w:r>
      <w:r w:rsidR="006C4C58">
        <w:rPr>
          <w:rFonts w:ascii="Angsana New" w:hAnsi="Angsana New"/>
          <w:sz w:val="30"/>
          <w:szCs w:val="30"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</w:p>
    <w:p w14:paraId="5D3C9835" w14:textId="77777777" w:rsidR="00E611CF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8A8063D" w14:textId="33C28013" w:rsidR="00E611CF" w:rsidRPr="00F963EA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41</w:t>
      </w:r>
      <w:r w:rsidR="00D51909" w:rsidRPr="00D5190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="00D51909" w:rsidRPr="00D51909">
        <w:rPr>
          <w:rFonts w:ascii="Angsana New" w:hAnsi="Angsana New"/>
          <w:sz w:val="30"/>
          <w:szCs w:val="30"/>
        </w:rPr>
        <w:t>9</w:t>
      </w:r>
      <w:r w:rsidR="00D23E7C" w:rsidRPr="00D23E7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0"/>
          <w:szCs w:val="30"/>
        </w:rPr>
        <w:t xml:space="preserve">PT </w:t>
      </w:r>
      <w:r>
        <w:rPr>
          <w:rFonts w:ascii="Angsana New" w:hAnsi="Angsana New"/>
          <w:sz w:val="30"/>
          <w:szCs w:val="30"/>
        </w:rPr>
        <w:t xml:space="preserve">Mega Lifesciences Indonesia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61043BF5" w14:textId="77777777" w:rsidR="00E611CF" w:rsidRPr="0092417C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A7D121F" w14:textId="7EED06CC" w:rsidR="00E611CF" w:rsidRPr="00F963EA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 </w:t>
      </w:r>
      <w:r w:rsidR="00D23E7C" w:rsidRPr="00D23E7C">
        <w:rPr>
          <w:rFonts w:ascii="Angsana New" w:hAnsi="Angsana New"/>
          <w:sz w:val="30"/>
          <w:szCs w:val="30"/>
        </w:rPr>
        <w:t>121</w:t>
      </w:r>
      <w:r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82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0"/>
          <w:szCs w:val="30"/>
        </w:rPr>
        <w:t xml:space="preserve">PT </w:t>
      </w:r>
      <w:r>
        <w:rPr>
          <w:rFonts w:ascii="Angsana New" w:hAnsi="Angsana New"/>
          <w:sz w:val="30"/>
          <w:szCs w:val="30"/>
        </w:rPr>
        <w:t xml:space="preserve">Mega Lifesciences Indonesia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2B2D3396" w14:textId="77777777" w:rsidR="00E611CF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C874404" w14:textId="19A449E5" w:rsidR="00E611CF" w:rsidRPr="00026B2B" w:rsidRDefault="00E611CF" w:rsidP="00E6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 </w:t>
      </w:r>
      <w:r w:rsidR="00D51909" w:rsidRPr="00D519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D51909" w:rsidRPr="00D51909">
        <w:rPr>
          <w:rFonts w:ascii="Angsana New" w:hAnsi="Angsana New"/>
          <w:sz w:val="30"/>
          <w:szCs w:val="30"/>
        </w:rPr>
        <w:t>96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Mega We Care Tanzania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Ltd.,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</w:t>
      </w:r>
      <w:r w:rsidR="006C4C58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</w:p>
    <w:p w14:paraId="0A1FD794" w14:textId="77777777" w:rsidR="00445105" w:rsidRPr="00C0684D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29DFB92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01C8C95D" w14:textId="77777777" w:rsidR="00445105" w:rsidRPr="00C0684D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6035533" w14:textId="4A84FFE3" w:rsidR="000B1CBB" w:rsidRDefault="000B1CBB" w:rsidP="000B1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bookmarkStart w:id="0" w:name="_Hlk73450143"/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สะสมของ </w:t>
      </w:r>
      <w:r w:rsidRPr="00026B2B">
        <w:rPr>
          <w:rFonts w:ascii="Angsana New" w:hAnsi="Angsana New"/>
          <w:sz w:val="30"/>
          <w:szCs w:val="30"/>
        </w:rPr>
        <w:t xml:space="preserve">Mega Product (Yemen) Limited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026B2B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026B2B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D51909" w:rsidRPr="00D51909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(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3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1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25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63</w:t>
      </w:r>
      <w:r w:rsidRPr="00026B2B">
        <w:rPr>
          <w:rFonts w:ascii="Angsana New" w:hAnsi="Angsana New"/>
          <w:i/>
          <w:iCs/>
          <w:sz w:val="30"/>
          <w:szCs w:val="30"/>
        </w:rPr>
        <w:t>:</w:t>
      </w:r>
      <w:r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1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3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z w:val="30"/>
          <w:szCs w:val="30"/>
        </w:rPr>
        <w:t>)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</w:t>
      </w:r>
      <w:r w:rsidRPr="00026B2B">
        <w:rPr>
          <w:rFonts w:ascii="Angsana New" w:hAnsi="Angsana New"/>
          <w:sz w:val="30"/>
          <w:szCs w:val="30"/>
          <w:cs/>
        </w:rPr>
        <w:t>ส่วนแบ่ง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026B2B">
        <w:rPr>
          <w:rFonts w:ascii="Angsana New" w:hAnsi="Angsana New"/>
          <w:sz w:val="30"/>
          <w:szCs w:val="30"/>
          <w:cs/>
        </w:rPr>
        <w:t>ของกลุ่มบริษัทสำหรับงวด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026B2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</w:t>
      </w:r>
      <w:r w:rsidR="00D23E7C" w:rsidRPr="00D23E7C">
        <w:rPr>
          <w:rFonts w:ascii="Angsana New" w:hAnsi="Angsana New"/>
          <w:sz w:val="30"/>
          <w:szCs w:val="30"/>
          <w:cs/>
        </w:rPr>
        <w:t>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6C4C58">
        <w:rPr>
          <w:rFonts w:ascii="Angsana New" w:hAnsi="Angsana New"/>
          <w:sz w:val="30"/>
          <w:szCs w:val="30"/>
        </w:rPr>
        <w:t xml:space="preserve"> </w:t>
      </w:r>
      <w:r w:rsidR="006C4C58">
        <w:rPr>
          <w:rFonts w:ascii="Angsana New" w:hAnsi="Angsana New" w:hint="cs"/>
          <w:sz w:val="30"/>
          <w:szCs w:val="30"/>
          <w:cs/>
        </w:rPr>
        <w:t>มีจำนวน</w:t>
      </w:r>
      <w:r w:rsidR="006C4C58" w:rsidRPr="002F25DF">
        <w:rPr>
          <w:rFonts w:ascii="Angsana New" w:hAnsi="Angsana New" w:hint="cs"/>
          <w:sz w:val="30"/>
          <w:szCs w:val="30"/>
          <w:cs/>
        </w:rPr>
        <w:t xml:space="preserve"> </w:t>
      </w:r>
      <w:r w:rsidR="0033022E" w:rsidRPr="002F25DF">
        <w:rPr>
          <w:rFonts w:ascii="Angsana New" w:hAnsi="Angsana New"/>
          <w:sz w:val="30"/>
          <w:szCs w:val="30"/>
        </w:rPr>
        <w:t>0.</w:t>
      </w:r>
      <w:r w:rsidR="0033022E" w:rsidRPr="002F25DF">
        <w:rPr>
          <w:rFonts w:ascii="Angsana New" w:hAnsi="Angsana New" w:hint="cs"/>
          <w:sz w:val="30"/>
          <w:szCs w:val="30"/>
          <w:cs/>
        </w:rPr>
        <w:t>36</w:t>
      </w:r>
      <w:r w:rsidR="0033022E" w:rsidRPr="002F25DF">
        <w:rPr>
          <w:rFonts w:ascii="Angsana New" w:hAnsi="Angsana New"/>
          <w:sz w:val="30"/>
          <w:szCs w:val="30"/>
        </w:rPr>
        <w:t xml:space="preserve"> </w:t>
      </w:r>
      <w:r w:rsidR="006C4C5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(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30</w:t>
      </w:r>
      <w:r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25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63</w:t>
      </w:r>
      <w:r w:rsidRPr="00026B2B">
        <w:rPr>
          <w:rFonts w:ascii="Angsana New" w:hAnsi="Angsana New"/>
          <w:i/>
          <w:iCs/>
          <w:sz w:val="30"/>
          <w:szCs w:val="30"/>
          <w:cs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21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026B2B">
        <w:rPr>
          <w:rFonts w:ascii="Angsana New" w:hAnsi="Angsana New"/>
          <w:sz w:val="30"/>
          <w:szCs w:val="30"/>
          <w:cs/>
        </w:rPr>
        <w:t>กลุ่มบริษัทไม่มี</w:t>
      </w:r>
      <w:r w:rsidRPr="00DC2961">
        <w:rPr>
          <w:rFonts w:ascii="Angsana New" w:hAnsi="Angsana New"/>
          <w:sz w:val="30"/>
          <w:szCs w:val="30"/>
          <w:cs/>
        </w:rPr>
        <w:t>ไม่มีภาระหนี้สินที่เกี่ยวเนื่องกับผลขาดทุนเหล่านี้</w:t>
      </w:r>
    </w:p>
    <w:p w14:paraId="01BEDDFD" w14:textId="4D52C546" w:rsidR="00336F67" w:rsidRPr="00C0684D" w:rsidRDefault="00336F6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0440C12" w14:textId="5E5D45EB" w:rsidR="000B1CBB" w:rsidRDefault="000B1CBB" w:rsidP="000B1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5F75">
        <w:rPr>
          <w:rFonts w:ascii="Angsana New" w:hAnsi="Angsana New" w:hint="cs"/>
          <w:sz w:val="30"/>
          <w:szCs w:val="30"/>
          <w:cs/>
        </w:rPr>
        <w:t>ในระหว่างงวดหกเดือนสิ้น</w:t>
      </w:r>
      <w:r w:rsidRPr="00AC5F75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Pr="00AC5F7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23E7C" w:rsidRPr="00D23E7C">
        <w:rPr>
          <w:rFonts w:ascii="Angsana New" w:hAnsi="Angsana New"/>
          <w:sz w:val="30"/>
          <w:szCs w:val="30"/>
        </w:rPr>
        <w:t>2</w:t>
      </w:r>
      <w:r w:rsidR="00D23E7C" w:rsidRPr="00D23E7C">
        <w:rPr>
          <w:rFonts w:ascii="Angsana New" w:hAnsi="Angsana New"/>
          <w:sz w:val="30"/>
          <w:szCs w:val="30"/>
          <w:cs/>
        </w:rPr>
        <w:t>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Pr="00AC5F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C5F75">
        <w:rPr>
          <w:rFonts w:ascii="Angsana New" w:hAnsi="Angsana New" w:hint="cs"/>
          <w:sz w:val="30"/>
          <w:szCs w:val="30"/>
          <w:cs/>
        </w:rPr>
        <w:t>กลุ่มบริษัทขายเงินลงทุนใน</w:t>
      </w:r>
      <w:r w:rsidRPr="00AC5F75">
        <w:rPr>
          <w:rFonts w:ascii="Angsana New" w:hAnsi="Angsana New"/>
          <w:sz w:val="30"/>
          <w:szCs w:val="30"/>
          <w:cs/>
        </w:rPr>
        <w:t xml:space="preserve"> บริษัท </w:t>
      </w:r>
      <w:r>
        <w:rPr>
          <w:rFonts w:ascii="Angsana New" w:hAnsi="Angsana New" w:hint="cs"/>
          <w:sz w:val="30"/>
          <w:szCs w:val="30"/>
          <w:cs/>
        </w:rPr>
        <w:t>ป</w:t>
      </w:r>
      <w:r w:rsidRPr="00AC5F75">
        <w:rPr>
          <w:rFonts w:ascii="Angsana New" w:hAnsi="Angsana New"/>
          <w:sz w:val="30"/>
          <w:szCs w:val="30"/>
          <w:cs/>
        </w:rPr>
        <w:t>รา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AC5F75">
        <w:rPr>
          <w:rFonts w:ascii="Angsana New" w:hAnsi="Angsana New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ฟู้ด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ฟอร์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 xml:space="preserve">ไลฟ์ จำกัด ซึ่งเป็นบริษัทร่วมทางอ้อมในประเทศไทยจำนวน 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AC5F75"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ล้านบาท</w:t>
      </w:r>
      <w:r w:rsidRPr="00AC5F75">
        <w:rPr>
          <w:rFonts w:ascii="Angsana New" w:hAnsi="Angsana New" w:hint="cs"/>
          <w:sz w:val="30"/>
          <w:szCs w:val="30"/>
          <w:cs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กลุ่มบริษัท</w:t>
      </w:r>
      <w:r w:rsidRPr="00AC5F75">
        <w:rPr>
          <w:rFonts w:ascii="Angsana New" w:hAnsi="Angsana New" w:hint="cs"/>
          <w:sz w:val="30"/>
          <w:szCs w:val="30"/>
          <w:cs/>
        </w:rPr>
        <w:t>รับรู้กำไรจากการขายเงินลงทุนจำนวน</w:t>
      </w:r>
      <w:r w:rsidRPr="00AC5F75">
        <w:rPr>
          <w:rFonts w:ascii="Angsana New" w:hAnsi="Angsana New"/>
          <w:sz w:val="30"/>
          <w:szCs w:val="30"/>
          <w:cs/>
        </w:rPr>
        <w:t xml:space="preserve"> </w:t>
      </w:r>
      <w:r w:rsidR="00D51909" w:rsidRPr="00D5190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ในงบการเงินรวมสำหรับงวดหกเดือนสิ้นสุดวันที่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602671" w14:textId="60AF75B2" w:rsidR="000B1CBB" w:rsidRDefault="000B1CBB" w:rsidP="000B1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4313CB" w14:textId="3B34DC59" w:rsidR="000B1CBB" w:rsidRDefault="000B1CBB" w:rsidP="000B1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</w:t>
      </w:r>
      <w:r w:rsidRPr="00AC5F75">
        <w:rPr>
          <w:rFonts w:ascii="Angsana New" w:hAnsi="Angsana New" w:hint="cs"/>
          <w:sz w:val="30"/>
          <w:szCs w:val="30"/>
          <w:cs/>
        </w:rPr>
        <w:t>สิ้น</w:t>
      </w:r>
      <w:r w:rsidRPr="00AC5F75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Pr="00AC5F7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23E7C" w:rsidRPr="00D23E7C">
        <w:rPr>
          <w:rFonts w:ascii="Angsana New" w:hAnsi="Angsana New"/>
          <w:sz w:val="30"/>
          <w:szCs w:val="30"/>
        </w:rPr>
        <w:t>2</w:t>
      </w:r>
      <w:r w:rsidR="00D23E7C" w:rsidRPr="00D23E7C">
        <w:rPr>
          <w:rFonts w:ascii="Angsana New" w:hAnsi="Angsana New"/>
          <w:sz w:val="30"/>
          <w:szCs w:val="30"/>
          <w:cs/>
        </w:rPr>
        <w:t>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Pr="00AC5F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C5F75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รับรู้ส่วนแบ่งขาดทุนของ </w:t>
      </w:r>
      <w:r w:rsidRPr="00AC5F75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ป</w:t>
      </w:r>
      <w:r w:rsidRPr="00AC5F75">
        <w:rPr>
          <w:rFonts w:ascii="Angsana New" w:hAnsi="Angsana New"/>
          <w:sz w:val="30"/>
          <w:szCs w:val="30"/>
          <w:cs/>
        </w:rPr>
        <w:t>รา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AC5F75">
        <w:rPr>
          <w:rFonts w:ascii="Angsana New" w:hAnsi="Angsana New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ฟู้ด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ฟอร์</w:t>
      </w:r>
      <w:r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ไลฟ์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ซึ่งเป็นบริษัทร่วมทางอ้อมในประเทศไทยจำนวน</w:t>
      </w:r>
      <w:r w:rsidR="002F25DF" w:rsidRPr="002F25DF">
        <w:rPr>
          <w:rFonts w:ascii="Angsana New" w:hAnsi="Angsana New" w:hint="cs"/>
          <w:sz w:val="30"/>
          <w:szCs w:val="30"/>
          <w:cs/>
        </w:rPr>
        <w:t xml:space="preserve"> </w:t>
      </w:r>
      <w:r w:rsidR="002F25DF" w:rsidRPr="002F25DF">
        <w:rPr>
          <w:rFonts w:ascii="Angsana New" w:hAnsi="Angsana New"/>
          <w:sz w:val="30"/>
          <w:szCs w:val="30"/>
        </w:rPr>
        <w:t>0.</w:t>
      </w:r>
      <w:r w:rsidR="002F25DF">
        <w:rPr>
          <w:rFonts w:ascii="Angsana New" w:hAnsi="Angsana New" w:hint="cs"/>
          <w:sz w:val="30"/>
          <w:szCs w:val="30"/>
          <w:cs/>
        </w:rPr>
        <w:t>71</w:t>
      </w:r>
      <w:r w:rsidR="002F25DF" w:rsidRPr="002F25DF"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ล้านบาท</w:t>
      </w:r>
    </w:p>
    <w:p w14:paraId="11CA66D6" w14:textId="77777777" w:rsidR="00E611CF" w:rsidRPr="00C0684D" w:rsidRDefault="00E611CF" w:rsidP="00B4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CBC5C09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123AD58" w14:textId="77777777" w:rsidR="00445105" w:rsidRPr="00C0684D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D60029F" w14:textId="5DC32BFD" w:rsidR="00F963EA" w:rsidRDefault="00231BC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</w:t>
      </w:r>
      <w:r w:rsidR="00F963EA" w:rsidRPr="00026B2B">
        <w:rPr>
          <w:rFonts w:ascii="Angsana New" w:hAnsi="Angsana New" w:hint="cs"/>
          <w:sz w:val="30"/>
          <w:szCs w:val="30"/>
          <w:cs/>
        </w:rPr>
        <w:t>ระหว่างงวด</w:t>
      </w:r>
      <w:r w:rsidR="00C9744B">
        <w:rPr>
          <w:rFonts w:ascii="Angsana New" w:hAnsi="Angsana New" w:hint="cs"/>
          <w:sz w:val="30"/>
          <w:szCs w:val="30"/>
          <w:cs/>
        </w:rPr>
        <w:t>หก</w:t>
      </w:r>
      <w:r w:rsidR="00AA667A"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C9744B">
        <w:rPr>
          <w:rFonts w:ascii="Angsana New" w:hAnsi="Angsana New"/>
          <w:sz w:val="30"/>
          <w:szCs w:val="30"/>
        </w:rPr>
        <w:t xml:space="preserve"> </w:t>
      </w:r>
      <w:r w:rsidR="00C9744B">
        <w:rPr>
          <w:rFonts w:ascii="Angsana New" w:hAnsi="Angsana New" w:hint="cs"/>
          <w:sz w:val="30"/>
          <w:szCs w:val="30"/>
          <w:cs/>
        </w:rPr>
        <w:t>มิถุนายน</w:t>
      </w:r>
      <w:r w:rsidR="00C9744B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F963EA" w:rsidRPr="00026B2B">
        <w:rPr>
          <w:rFonts w:ascii="Angsana New" w:hAnsi="Angsana New"/>
          <w:sz w:val="30"/>
          <w:szCs w:val="30"/>
        </w:rPr>
        <w:t xml:space="preserve"> </w:t>
      </w:r>
      <w:r w:rsidR="00F963EA" w:rsidRPr="00026B2B">
        <w:rPr>
          <w:rFonts w:ascii="Angsana New" w:hAnsi="Angsana New" w:hint="cs"/>
          <w:sz w:val="30"/>
          <w:szCs w:val="30"/>
          <w:cs/>
        </w:rPr>
        <w:t>กลุ</w:t>
      </w:r>
      <w:r w:rsidRPr="00026B2B">
        <w:rPr>
          <w:rFonts w:ascii="Angsana New" w:hAnsi="Angsana New" w:hint="cs"/>
          <w:sz w:val="30"/>
          <w:szCs w:val="30"/>
          <w:cs/>
        </w:rPr>
        <w:t>่</w:t>
      </w:r>
      <w:r w:rsidR="00F963EA" w:rsidRPr="00026B2B">
        <w:rPr>
          <w:rFonts w:ascii="Angsana New" w:hAnsi="Angsana New" w:hint="cs"/>
          <w:sz w:val="30"/>
          <w:szCs w:val="30"/>
          <w:cs/>
        </w:rPr>
        <w:t>มบริษัทรับรู้ส่วนแบ่ง</w:t>
      </w:r>
      <w:r w:rsidR="00E31D5E">
        <w:rPr>
          <w:rFonts w:ascii="Angsana New" w:hAnsi="Angsana New" w:hint="cs"/>
          <w:sz w:val="30"/>
          <w:szCs w:val="30"/>
          <w:cs/>
        </w:rPr>
        <w:t>กำไร</w:t>
      </w:r>
      <w:r w:rsidR="00F963EA" w:rsidRPr="00026B2B">
        <w:rPr>
          <w:rFonts w:ascii="Angsana New" w:hAnsi="Angsana New" w:hint="cs"/>
          <w:sz w:val="30"/>
          <w:szCs w:val="30"/>
          <w:cs/>
        </w:rPr>
        <w:t>เบ็ดเสร็จของบริษัท</w:t>
      </w:r>
      <w:r w:rsidR="00D869F0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1D2925">
        <w:rPr>
          <w:rFonts w:ascii="Angsana New" w:hAnsi="Angsana New" w:hint="cs"/>
          <w:sz w:val="30"/>
          <w:szCs w:val="30"/>
          <w:cs/>
        </w:rPr>
        <w:t xml:space="preserve">        </w:t>
      </w:r>
      <w:r w:rsidR="00F963EA" w:rsidRPr="00026B2B">
        <w:rPr>
          <w:rFonts w:ascii="Angsana New" w:hAnsi="Angsana New"/>
          <w:sz w:val="30"/>
          <w:szCs w:val="30"/>
        </w:rPr>
        <w:t>MEGA MSN PTE. LTD.</w:t>
      </w:r>
      <w:r w:rsidR="007D3DCA"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A804B3"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12</w:t>
      </w:r>
      <w:r w:rsidR="00A804B3">
        <w:rPr>
          <w:rFonts w:ascii="Angsana New" w:hAnsi="Angsana New"/>
          <w:sz w:val="30"/>
          <w:szCs w:val="30"/>
        </w:rPr>
        <w:t>.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="00D51909" w:rsidRPr="00D51909">
        <w:rPr>
          <w:rFonts w:ascii="Angsana New" w:hAnsi="Angsana New"/>
          <w:sz w:val="30"/>
          <w:szCs w:val="30"/>
        </w:rPr>
        <w:t>9</w:t>
      </w:r>
      <w:r w:rsidR="00A97FE7" w:rsidRPr="00026B2B">
        <w:rPr>
          <w:rFonts w:ascii="Angsana New" w:hAnsi="Angsana New"/>
          <w:sz w:val="30"/>
          <w:szCs w:val="30"/>
        </w:rPr>
        <w:t xml:space="preserve"> </w:t>
      </w:r>
      <w:r w:rsidR="00F963EA"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="00F963EA" w:rsidRPr="00026B2B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="00F963EA" w:rsidRPr="00026B2B">
        <w:rPr>
          <w:rFonts w:ascii="Angsana New" w:hAnsi="Angsana New" w:cs="Cordia New"/>
          <w:i/>
          <w:iCs/>
          <w:sz w:val="30"/>
          <w:szCs w:val="30"/>
        </w:rPr>
        <w:t>(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30</w:t>
      </w:r>
      <w:r w:rsidR="00C9744B" w:rsidRPr="00C9744B">
        <w:rPr>
          <w:rFonts w:ascii="Angsana New" w:hAnsi="Angsana New"/>
          <w:i/>
          <w:iCs/>
          <w:sz w:val="30"/>
          <w:szCs w:val="30"/>
        </w:rPr>
        <w:t xml:space="preserve"> </w:t>
      </w:r>
      <w:r w:rsidR="00C9744B" w:rsidRPr="00C9744B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C9744B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i/>
          <w:iCs/>
          <w:sz w:val="30"/>
          <w:szCs w:val="30"/>
        </w:rPr>
        <w:t>25</w:t>
      </w:r>
      <w:r w:rsidR="00D51909" w:rsidRPr="00D51909">
        <w:rPr>
          <w:rFonts w:ascii="Angsana New" w:hAnsi="Angsana New"/>
          <w:i/>
          <w:iCs/>
          <w:sz w:val="30"/>
          <w:szCs w:val="30"/>
        </w:rPr>
        <w:t>63</w:t>
      </w:r>
      <w:r w:rsidR="00F963EA"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="00E31D5E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38744C" w:rsidRPr="00026B2B">
        <w:rPr>
          <w:rFonts w:ascii="Angsana New" w:hAnsi="Angsana New" w:hint="cs"/>
          <w:i/>
          <w:iCs/>
          <w:sz w:val="30"/>
          <w:szCs w:val="30"/>
          <w:cs/>
        </w:rPr>
        <w:t>เบ็ดเสร็จ</w:t>
      </w:r>
      <w:r w:rsidR="00350A56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D23E7C" w:rsidRPr="00D23E7C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="00C9744B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D51909" w:rsidRPr="00D51909">
        <w:rPr>
          <w:rFonts w:ascii="Angsana New" w:hAnsi="Angsana New" w:hint="cs"/>
          <w:i/>
          <w:iCs/>
          <w:sz w:val="30"/>
          <w:szCs w:val="30"/>
          <w:cs/>
        </w:rPr>
        <w:t>69</w:t>
      </w:r>
      <w:r w:rsidR="00872D91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872D91"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963EA" w:rsidRPr="00026B2B">
        <w:rPr>
          <w:rFonts w:ascii="Angsana New" w:hAnsi="Angsana New"/>
          <w:i/>
          <w:iCs/>
          <w:sz w:val="30"/>
          <w:szCs w:val="30"/>
        </w:rPr>
        <w:t>)</w:t>
      </w:r>
    </w:p>
    <w:p w14:paraId="15E0D3E1" w14:textId="6D2D2099" w:rsidR="00707968" w:rsidRPr="00C0684D" w:rsidRDefault="0070796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E3EBD74" w14:textId="2F3B5B0F" w:rsidR="000B1CBB" w:rsidRDefault="000B1CBB" w:rsidP="000B1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23E7C" w:rsidRPr="00D23E7C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คณะกรรมการบริษัทอนุมัติเลิกบริษัท เมก้า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มาลี จำกัด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เมก้า มาลี</w:t>
      </w:r>
      <w:r>
        <w:rPr>
          <w:rFonts w:ascii="Angsana New" w:hAnsi="Angsana New"/>
          <w:sz w:val="30"/>
          <w:szCs w:val="30"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 xml:space="preserve">ซึ่งต่อมา                                                  ได้จดทะเบียนเลิกกิจการกับกระทรวงพาณิชย์เมื่อวันที่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D51909" w:rsidRPr="00D5190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ดังนั้นบริษัทจึงรับรู้ขาดทุนจาก                                                      การด้อยค่าของเงินลงทุนในบริษัท เมก้า มาลี จำกัด จำนวน </w:t>
      </w:r>
      <w:r w:rsidR="00D23E7C" w:rsidRPr="00D23E7C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>.</w:t>
      </w:r>
      <w:r w:rsidR="00D51909" w:rsidRPr="00D5190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ล้านบาทในงบกำไรขาดทุนเบ็ดเสร็จสำหรับงวดหกเดือนสิ้นสุดวันที่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</w:p>
    <w:p w14:paraId="2A81A77D" w14:textId="4B032CEB" w:rsidR="00C60262" w:rsidRDefault="00C60262" w:rsidP="000B1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F0A49" w14:textId="658DF294" w:rsidR="00C60262" w:rsidRDefault="00C60262" w:rsidP="00C6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</w:t>
      </w:r>
      <w:r w:rsidRPr="00AC5F75">
        <w:rPr>
          <w:rFonts w:ascii="Angsana New" w:hAnsi="Angsana New" w:hint="cs"/>
          <w:sz w:val="30"/>
          <w:szCs w:val="30"/>
          <w:cs/>
        </w:rPr>
        <w:t>สิ้น</w:t>
      </w:r>
      <w:r w:rsidRPr="00AC5F75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Pr="00AC5F7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23E7C" w:rsidRPr="00D23E7C">
        <w:rPr>
          <w:rFonts w:ascii="Angsana New" w:hAnsi="Angsana New"/>
          <w:sz w:val="30"/>
          <w:szCs w:val="30"/>
        </w:rPr>
        <w:t>2</w:t>
      </w:r>
      <w:r w:rsidR="00D23E7C" w:rsidRPr="00D23E7C">
        <w:rPr>
          <w:rFonts w:ascii="Angsana New" w:hAnsi="Angsana New"/>
          <w:sz w:val="30"/>
          <w:szCs w:val="30"/>
          <w:cs/>
        </w:rPr>
        <w:t>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Pr="00AC5F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C5F75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รับรู้ส่วนแบ่งขาดทุนของ บริษัท เมก้า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มาลี จำกัด                 </w:t>
      </w:r>
      <w:r w:rsidRPr="00AC5F75">
        <w:rPr>
          <w:rFonts w:ascii="Angsana New" w:hAnsi="Angsana New"/>
          <w:sz w:val="30"/>
          <w:szCs w:val="30"/>
          <w:cs/>
        </w:rPr>
        <w:t>จำนวน</w:t>
      </w:r>
      <w:r w:rsidR="00DE6B0F">
        <w:rPr>
          <w:rFonts w:ascii="Angsana New" w:hAnsi="Angsana New" w:hint="cs"/>
          <w:sz w:val="30"/>
          <w:szCs w:val="30"/>
          <w:cs/>
        </w:rPr>
        <w:t xml:space="preserve"> </w:t>
      </w:r>
      <w:r w:rsidR="00DE6B0F" w:rsidRPr="00D23E7C">
        <w:rPr>
          <w:rFonts w:ascii="Angsana New" w:hAnsi="Angsana New"/>
          <w:sz w:val="30"/>
          <w:szCs w:val="30"/>
        </w:rPr>
        <w:t>2</w:t>
      </w:r>
      <w:r w:rsidR="00DE6B0F">
        <w:rPr>
          <w:rFonts w:ascii="Angsana New" w:hAnsi="Angsana New"/>
          <w:sz w:val="30"/>
          <w:szCs w:val="30"/>
        </w:rPr>
        <w:t>.</w:t>
      </w:r>
      <w:r w:rsidR="00DE6B0F">
        <w:rPr>
          <w:rFonts w:ascii="Angsana New" w:hAnsi="Angsana New" w:hint="cs"/>
          <w:sz w:val="30"/>
          <w:szCs w:val="30"/>
          <w:cs/>
        </w:rPr>
        <w:t>7</w:t>
      </w:r>
      <w:r w:rsidR="00DE6B0F" w:rsidRPr="00D51909">
        <w:rPr>
          <w:rFonts w:ascii="Angsana New" w:hAnsi="Angsana New"/>
          <w:sz w:val="30"/>
          <w:szCs w:val="30"/>
        </w:rPr>
        <w:t>9</w:t>
      </w:r>
      <w:r w:rsidR="00DE6B0F">
        <w:rPr>
          <w:rFonts w:ascii="Angsana New" w:hAnsi="Angsana New" w:hint="cs"/>
          <w:sz w:val="30"/>
          <w:szCs w:val="30"/>
          <w:cs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ล้านบาท</w:t>
      </w:r>
    </w:p>
    <w:p w14:paraId="75FAF371" w14:textId="2E81A505" w:rsidR="00BE33A2" w:rsidRDefault="00BE33A2" w:rsidP="00BB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EA47B72" w14:textId="09D8CCB9" w:rsidR="00B42D02" w:rsidRDefault="00B42D02" w:rsidP="00BB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D32890E" w14:textId="77777777" w:rsidR="00B42D02" w:rsidRPr="0092417C" w:rsidRDefault="00B42D02" w:rsidP="00BB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983DC6" w14:textId="33B8C033" w:rsidR="008013BF" w:rsidRDefault="00D23E7C" w:rsidP="00D7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23E7C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D77CA7">
        <w:rPr>
          <w:rFonts w:ascii="Angsana New" w:hAnsi="Angsana New"/>
          <w:b/>
          <w:bCs/>
          <w:sz w:val="30"/>
          <w:szCs w:val="30"/>
          <w:cs/>
        </w:rPr>
        <w:tab/>
      </w:r>
      <w:r w:rsidR="00F96958" w:rsidRPr="0029083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BB7CA3" w:rsidRPr="00290835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6AB97B9" w14:textId="77777777" w:rsidR="00B42D02" w:rsidRPr="00B42D02" w:rsidRDefault="00B42D02" w:rsidP="00B4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00563CA2" w14:textId="7805BD37" w:rsidR="008926E8" w:rsidRDefault="00A17B2E" w:rsidP="00D7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Pr="00B24CAE">
        <w:rPr>
          <w:rFonts w:ascii="Angsana New" w:hAnsi="Angsana New"/>
          <w:sz w:val="30"/>
          <w:szCs w:val="30"/>
          <w:cs/>
        </w:rPr>
        <w:t>และ</w:t>
      </w:r>
      <w:r w:rsidRPr="00144E97">
        <w:rPr>
          <w:rFonts w:ascii="Angsana New" w:hAnsi="Angsana New"/>
          <w:sz w:val="30"/>
          <w:szCs w:val="30"/>
          <w:cs/>
        </w:rPr>
        <w:t>โอนที่ดิน อาคารและอุปกรณ์ระหว่างงวด</w:t>
      </w:r>
      <w:r w:rsidR="007253E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7253EF">
        <w:rPr>
          <w:rFonts w:ascii="Angsana New" w:hAnsi="Angsana New"/>
          <w:sz w:val="30"/>
          <w:szCs w:val="30"/>
        </w:rPr>
        <w:t xml:space="preserve"> </w:t>
      </w:r>
      <w:r w:rsidR="007253EF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0F38E550" w14:textId="77777777" w:rsidR="00FA2B80" w:rsidRPr="00FA2B80" w:rsidRDefault="00FA2B80" w:rsidP="00D7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270"/>
        <w:gridCol w:w="1529"/>
        <w:gridCol w:w="272"/>
        <w:gridCol w:w="1170"/>
        <w:gridCol w:w="360"/>
        <w:gridCol w:w="1529"/>
      </w:tblGrid>
      <w:tr w:rsidR="00B5586F" w:rsidRPr="00B24CAE" w14:paraId="1B74EFB6" w14:textId="77777777" w:rsidTr="002371F9">
        <w:trPr>
          <w:tblHeader/>
        </w:trPr>
        <w:tc>
          <w:tcPr>
            <w:tcW w:w="1569" w:type="pct"/>
            <w:shd w:val="clear" w:color="auto" w:fill="auto"/>
          </w:tcPr>
          <w:p w14:paraId="1DD3B5A9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5FD386A6" w14:textId="0B54BF09" w:rsidR="00B5586F" w:rsidRPr="00B24CAE" w:rsidDel="003621D0" w:rsidRDefault="00B5586F" w:rsidP="00255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4" w:type="pct"/>
            <w:gridSpan w:val="4"/>
          </w:tcPr>
          <w:p w14:paraId="7322DC93" w14:textId="09D37B51" w:rsidR="00B5586F" w:rsidRPr="00B24CAE" w:rsidRDefault="00B5586F" w:rsidP="00255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1F9" w:rsidRPr="00B24CAE" w14:paraId="52182E41" w14:textId="77777777" w:rsidTr="002371F9">
        <w:trPr>
          <w:trHeight w:val="1109"/>
          <w:tblHeader/>
        </w:trPr>
        <w:tc>
          <w:tcPr>
            <w:tcW w:w="1569" w:type="pct"/>
          </w:tcPr>
          <w:p w14:paraId="701CD9C7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1DDB9E22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0D4E3521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C58DE00" w14:textId="60D496CD" w:rsidR="00B5586F" w:rsidRPr="00B24CAE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48496384" w14:textId="4E9AF7B9" w:rsidR="00C30E49" w:rsidRPr="00B24CAE" w:rsidRDefault="00B5586F" w:rsidP="001A2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C30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14:paraId="427B9DAA" w14:textId="77777777" w:rsidR="00B5586F" w:rsidRPr="00B24CAE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3F034627" w14:textId="2AC9A16C" w:rsidR="00B5586F" w:rsidRPr="00B24CAE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BA72CBE" w14:textId="5CE85F7B" w:rsidR="00B5586F" w:rsidRPr="00B24CAE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C30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="00C30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8" w:type="pct"/>
          </w:tcPr>
          <w:p w14:paraId="576C6869" w14:textId="77777777" w:rsidR="00B5586F" w:rsidRPr="00B24CAE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4EE79DB" w14:textId="72EEEFE3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BC5AE1B" w14:textId="77777777" w:rsidR="00B5586F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9B54335" w14:textId="19654B6E" w:rsidR="00C30E49" w:rsidRPr="00B24CAE" w:rsidRDefault="00B5586F" w:rsidP="001A2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6" w:type="pct"/>
          </w:tcPr>
          <w:p w14:paraId="69E03CC4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5A881659" w14:textId="2A6F3C30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1CE4ACB" w14:textId="7CE3186A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C30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="00C30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55A41" w:rsidRPr="00B24CAE" w14:paraId="4CD9DFEB" w14:textId="77777777" w:rsidTr="002371F9">
        <w:trPr>
          <w:tblHeader/>
        </w:trPr>
        <w:tc>
          <w:tcPr>
            <w:tcW w:w="1569" w:type="pct"/>
          </w:tcPr>
          <w:p w14:paraId="41DBD4BE" w14:textId="77777777" w:rsidR="00255A41" w:rsidRPr="00B24CAE" w:rsidRDefault="00255A41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1" w:type="pct"/>
            <w:gridSpan w:val="7"/>
          </w:tcPr>
          <w:p w14:paraId="649F42FD" w14:textId="184E6DFD" w:rsidR="00255A41" w:rsidRDefault="00255A41" w:rsidP="00255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71F9" w:rsidRPr="00B24CAE" w14:paraId="54925E3C" w14:textId="77777777" w:rsidTr="002371F9">
        <w:trPr>
          <w:tblHeader/>
        </w:trPr>
        <w:tc>
          <w:tcPr>
            <w:tcW w:w="1569" w:type="pct"/>
          </w:tcPr>
          <w:p w14:paraId="4D207AEE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7" w:type="pct"/>
          </w:tcPr>
          <w:p w14:paraId="7218EA14" w14:textId="31402D62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0D8F781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5E9BDB9D" w14:textId="77777777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450861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F5F2BC2" w14:textId="20BBD836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6" w:type="pct"/>
          </w:tcPr>
          <w:p w14:paraId="211E85FF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2B075D48" w14:textId="77777777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B24CAE" w14:paraId="45D697F7" w14:textId="77777777" w:rsidTr="002371F9">
        <w:trPr>
          <w:tblHeader/>
        </w:trPr>
        <w:tc>
          <w:tcPr>
            <w:tcW w:w="1569" w:type="pct"/>
          </w:tcPr>
          <w:p w14:paraId="0E35FDCA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7" w:type="pct"/>
          </w:tcPr>
          <w:p w14:paraId="4855E7A1" w14:textId="1410663C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2A3DCA3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03542831" w14:textId="77777777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96A482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31FEBA" w14:textId="77777777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0D05D47B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33B51AEC" w14:textId="77777777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B24CAE" w14:paraId="046AB5BC" w14:textId="77777777" w:rsidTr="002371F9">
        <w:trPr>
          <w:tblHeader/>
        </w:trPr>
        <w:tc>
          <w:tcPr>
            <w:tcW w:w="1569" w:type="pct"/>
          </w:tcPr>
          <w:p w14:paraId="5490BC77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</w:tcPr>
          <w:p w14:paraId="4F9B03FC" w14:textId="22E515A7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18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7" w:type="pct"/>
          </w:tcPr>
          <w:p w14:paraId="08F4C3D3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310930FF" w14:textId="419B21C2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Pr="001D29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8A97B15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E3A34E" w14:textId="44CC9493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B5586F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6" w:type="pct"/>
          </w:tcPr>
          <w:p w14:paraId="3FFCB689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5CF37F62" w14:textId="77777777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B24CAE" w14:paraId="71A9AACD" w14:textId="77777777" w:rsidTr="002371F9">
        <w:trPr>
          <w:tblHeader/>
        </w:trPr>
        <w:tc>
          <w:tcPr>
            <w:tcW w:w="1569" w:type="pct"/>
          </w:tcPr>
          <w:p w14:paraId="0CCAACB1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</w:tcPr>
          <w:p w14:paraId="2B020FD7" w14:textId="77777777" w:rsidR="00C30E49" w:rsidRDefault="00C30E4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64FA90A" w14:textId="4F9D7D60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914BAF3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23D89FD5" w14:textId="77777777" w:rsidR="00C30E49" w:rsidRPr="001D2925" w:rsidRDefault="00C30E49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B54DFB5" w14:textId="7A6EA665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1D29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216FE04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FFB0173" w14:textId="77777777" w:rsidR="00C30E49" w:rsidRDefault="00C30E4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71BC270" w14:textId="08ABDD41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B5586F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96" w:type="pct"/>
          </w:tcPr>
          <w:p w14:paraId="4EFEF424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96DCD23" w14:textId="77777777" w:rsidR="00C30E49" w:rsidRDefault="00C30E4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5E8DE6C" w14:textId="6B7382CC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B24CAE" w14:paraId="4C1C3EC7" w14:textId="77777777" w:rsidTr="002371F9">
        <w:trPr>
          <w:tblHeader/>
        </w:trPr>
        <w:tc>
          <w:tcPr>
            <w:tcW w:w="1569" w:type="pct"/>
          </w:tcPr>
          <w:p w14:paraId="150A64F3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</w:tcPr>
          <w:p w14:paraId="4ACF7619" w14:textId="208FF03B" w:rsidR="00B5586F" w:rsidRPr="00B24CAE" w:rsidRDefault="00D5190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13F2834A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59A35811" w14:textId="77777777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766821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859FAA" w14:textId="4AC28B75" w:rsidR="00B5586F" w:rsidRPr="00B24CAE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B5586F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96" w:type="pct"/>
          </w:tcPr>
          <w:p w14:paraId="304B2941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E7A7D0D" w14:textId="77777777" w:rsidR="00B5586F" w:rsidRPr="00B24CAE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B24CAE" w14:paraId="5B7D3A76" w14:textId="77777777" w:rsidTr="002371F9">
        <w:trPr>
          <w:tblHeader/>
        </w:trPr>
        <w:tc>
          <w:tcPr>
            <w:tcW w:w="1569" w:type="pct"/>
          </w:tcPr>
          <w:p w14:paraId="7180C15A" w14:textId="77777777" w:rsidR="00C30E49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72A13713" w14:textId="5938C23F" w:rsidR="00B5586F" w:rsidRPr="00B24CAE" w:rsidRDefault="00B5586F" w:rsidP="00C3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24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7" w:type="pct"/>
          </w:tcPr>
          <w:p w14:paraId="359F9E6B" w14:textId="77777777" w:rsidR="00C30E49" w:rsidRDefault="00C30E4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CACB7D" w14:textId="2481A2DA" w:rsidR="00B5586F" w:rsidRPr="00983D92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7" w:type="pct"/>
          </w:tcPr>
          <w:p w14:paraId="57ED505A" w14:textId="77777777" w:rsidR="00B5586F" w:rsidRPr="00983D92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0E8DA96F" w14:textId="77777777" w:rsidR="00C30E49" w:rsidRPr="001D2925" w:rsidRDefault="00C30E49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63073A6" w14:textId="478D3095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D170CF" w14:textId="77777777" w:rsidR="00B5586F" w:rsidRPr="00983D92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C2F5DD" w14:textId="77777777" w:rsidR="00C30E49" w:rsidRDefault="00C30E4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CE1964F" w14:textId="785BB214" w:rsidR="00B5586F" w:rsidRPr="00983D92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B5586F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96" w:type="pct"/>
          </w:tcPr>
          <w:p w14:paraId="355017C3" w14:textId="77777777" w:rsidR="00B5586F" w:rsidRPr="00983D92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6DA78570" w14:textId="77777777" w:rsidR="00C30E49" w:rsidRDefault="00C30E4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AC5D1E" w14:textId="0E5F009F" w:rsidR="00B5586F" w:rsidRPr="00983D92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AF12D8" w14:paraId="30895B01" w14:textId="77777777" w:rsidTr="002371F9">
        <w:trPr>
          <w:tblHeader/>
        </w:trPr>
        <w:tc>
          <w:tcPr>
            <w:tcW w:w="1569" w:type="pct"/>
          </w:tcPr>
          <w:p w14:paraId="6E38B6A7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0C41331" w14:textId="2A1A9267" w:rsidR="00B5586F" w:rsidRPr="00983D92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42</w:t>
            </w:r>
            <w:r w:rsidR="00653AA1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D20EF47" w14:textId="77777777" w:rsidR="00B5586F" w:rsidRPr="00983D92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38864A4" w14:textId="77777777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9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89A5FF" w14:textId="77777777" w:rsidR="00B5586F" w:rsidRPr="00983D92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5B1E6E1" w14:textId="77777777" w:rsidR="00B5586F" w:rsidRPr="00983D92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64F304E7" w14:textId="77777777" w:rsidR="00B5586F" w:rsidRPr="00983D92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5A0FF07A" w14:textId="77777777" w:rsidR="00B5586F" w:rsidRPr="00983D92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1F9" w:rsidRPr="00B24CAE" w14:paraId="38C70ADF" w14:textId="77777777" w:rsidTr="002371F9">
        <w:trPr>
          <w:tblHeader/>
        </w:trPr>
        <w:tc>
          <w:tcPr>
            <w:tcW w:w="1569" w:type="pct"/>
          </w:tcPr>
          <w:p w14:paraId="2074F14F" w14:textId="77777777" w:rsidR="00B5586F" w:rsidRPr="00B24CAE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15A232A" w14:textId="4CE4185D" w:rsidR="00B5586F" w:rsidRPr="002371F9" w:rsidRDefault="00D23E7C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1F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B5586F" w:rsidRPr="002371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2371F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Pr="002371F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A03D654" w14:textId="77777777" w:rsidR="00B5586F" w:rsidRPr="00653AA1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04226B6" w14:textId="183F9DCD" w:rsidR="00B5586F" w:rsidRPr="001D2925" w:rsidRDefault="00B5586F" w:rsidP="001D2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92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D292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4D3F7EC" w14:textId="77777777" w:rsidR="00B5586F" w:rsidRPr="00653AA1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DAF07A" w14:textId="3AA60C38" w:rsidR="00B5586F" w:rsidRPr="002371F9" w:rsidRDefault="00D51909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1F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3E7C" w:rsidRPr="002371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586F" w:rsidRPr="002371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2371F9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2371F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6" w:type="pct"/>
          </w:tcPr>
          <w:p w14:paraId="744846B1" w14:textId="77777777" w:rsidR="00B5586F" w:rsidRPr="00653AA1" w:rsidRDefault="00B5586F" w:rsidP="00475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13CCF45B" w14:textId="77777777" w:rsidR="00B5586F" w:rsidRPr="002371F9" w:rsidRDefault="00B5586F" w:rsidP="0023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1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1ED78A" w14:textId="77777777" w:rsidR="00C30E49" w:rsidRPr="00C30E49" w:rsidRDefault="00C30E49" w:rsidP="00572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5CA0C63" w14:textId="1C5884A2" w:rsidR="00572FF8" w:rsidRPr="00B24CAE" w:rsidRDefault="00572FF8" w:rsidP="00C3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203E24">
        <w:rPr>
          <w:rFonts w:ascii="Angsana New" w:hAnsi="Angsana New" w:hint="cs"/>
          <w:sz w:val="30"/>
          <w:szCs w:val="30"/>
          <w:cs/>
        </w:rPr>
        <w:t xml:space="preserve">ระหว่างงวดหกเดือนสิ้นสุดวันที่ </w:t>
      </w:r>
      <w:r w:rsidR="006A458D" w:rsidRPr="00D51909">
        <w:rPr>
          <w:rFonts w:ascii="Angsana New" w:hAnsi="Angsana New"/>
          <w:sz w:val="30"/>
          <w:szCs w:val="30"/>
        </w:rPr>
        <w:t>30</w:t>
      </w:r>
      <w:r w:rsidR="006A458D">
        <w:rPr>
          <w:rFonts w:ascii="Angsana New" w:hAnsi="Angsana New"/>
          <w:sz w:val="30"/>
          <w:szCs w:val="30"/>
        </w:rPr>
        <w:t xml:space="preserve"> </w:t>
      </w:r>
      <w:r w:rsidR="006A458D">
        <w:rPr>
          <w:rFonts w:ascii="Angsana New" w:hAnsi="Angsana New" w:hint="cs"/>
          <w:sz w:val="30"/>
          <w:szCs w:val="30"/>
          <w:cs/>
        </w:rPr>
        <w:t>มิถุนายน</w:t>
      </w:r>
      <w:r w:rsidR="006A458D">
        <w:rPr>
          <w:rFonts w:ascii="Angsana New" w:hAnsi="Angsana New"/>
          <w:sz w:val="30"/>
          <w:szCs w:val="30"/>
        </w:rPr>
        <w:t xml:space="preserve"> </w:t>
      </w:r>
      <w:r w:rsidR="006A458D" w:rsidRPr="00D23E7C">
        <w:rPr>
          <w:rFonts w:ascii="Angsana New" w:hAnsi="Angsana New"/>
          <w:sz w:val="30"/>
          <w:szCs w:val="30"/>
        </w:rPr>
        <w:t>25</w:t>
      </w:r>
      <w:r w:rsidR="006A458D" w:rsidRPr="00D51909">
        <w:rPr>
          <w:rFonts w:ascii="Angsana New" w:hAnsi="Angsana New"/>
          <w:sz w:val="30"/>
          <w:szCs w:val="30"/>
        </w:rPr>
        <w:t>6</w:t>
      </w:r>
      <w:r w:rsidR="006A458D" w:rsidRPr="00D23E7C">
        <w:rPr>
          <w:rFonts w:ascii="Angsana New" w:hAnsi="Angsana New"/>
          <w:sz w:val="30"/>
          <w:szCs w:val="30"/>
        </w:rPr>
        <w:t>4</w:t>
      </w:r>
      <w:r w:rsidR="006A458D">
        <w:rPr>
          <w:rFonts w:ascii="Angsana New" w:hAnsi="Angsana New"/>
          <w:sz w:val="30"/>
          <w:szCs w:val="30"/>
        </w:rPr>
        <w:t xml:space="preserve"> </w:t>
      </w:r>
      <w:r w:rsidR="00203E24">
        <w:rPr>
          <w:rFonts w:ascii="Angsana New" w:hAnsi="Angsana New" w:hint="cs"/>
          <w:sz w:val="30"/>
          <w:szCs w:val="30"/>
          <w:cs/>
        </w:rPr>
        <w:t>มี</w:t>
      </w:r>
      <w:r w:rsidRPr="00B24CAE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270"/>
        <w:gridCol w:w="1530"/>
        <w:gridCol w:w="270"/>
        <w:gridCol w:w="1170"/>
        <w:gridCol w:w="360"/>
        <w:gridCol w:w="1530"/>
      </w:tblGrid>
      <w:tr w:rsidR="00572FF8" w:rsidRPr="00B24CAE" w14:paraId="6CD7D79E" w14:textId="77777777" w:rsidTr="00D93BC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4C70A7D" w14:textId="77777777" w:rsidR="00572FF8" w:rsidRPr="00B24CAE" w:rsidRDefault="00572FF8" w:rsidP="00475B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4863CD0" w14:textId="77777777" w:rsidR="00572FF8" w:rsidRPr="00612FA0" w:rsidRDefault="00572FF8" w:rsidP="00475BB3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2FF8" w:rsidRPr="00B24CAE" w14:paraId="0AE63710" w14:textId="77777777" w:rsidTr="00D93BC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2F77C35B" w14:textId="77777777" w:rsidR="00572FF8" w:rsidRPr="00612FA0" w:rsidRDefault="00572FF8" w:rsidP="00475B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F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FA2AB51" w14:textId="77777777" w:rsidR="00572FF8" w:rsidRPr="00B24CAE" w:rsidRDefault="00572FF8" w:rsidP="00475BB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E92F24D" w14:textId="77777777" w:rsidR="00572FF8" w:rsidRPr="00B24CAE" w:rsidRDefault="00572FF8" w:rsidP="00475B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6676CD" w14:textId="77777777" w:rsidR="00572FF8" w:rsidRPr="00B24CAE" w:rsidRDefault="00572FF8" w:rsidP="00475BB3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3E84FA4" w14:textId="77777777" w:rsidR="00572FF8" w:rsidRPr="00B24CAE" w:rsidRDefault="00572FF8" w:rsidP="00475B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44371F" w14:textId="77777777" w:rsidR="00572FF8" w:rsidRPr="00B24CAE" w:rsidRDefault="00572FF8" w:rsidP="00475BB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60" w:type="dxa"/>
          </w:tcPr>
          <w:p w14:paraId="7E037381" w14:textId="77777777" w:rsidR="00572FF8" w:rsidRPr="00B24CAE" w:rsidRDefault="00572FF8" w:rsidP="00475BB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73147F" w14:textId="77777777" w:rsidR="00572FF8" w:rsidRPr="00B24CAE" w:rsidRDefault="00572FF8" w:rsidP="00475BB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72FF8" w:rsidRPr="00B24CAE" w14:paraId="3300B5EE" w14:textId="77777777" w:rsidTr="00D93BCC">
        <w:trPr>
          <w:trHeight w:val="20"/>
          <w:tblHeader/>
        </w:trPr>
        <w:tc>
          <w:tcPr>
            <w:tcW w:w="2880" w:type="dxa"/>
          </w:tcPr>
          <w:p w14:paraId="3CDB1C02" w14:textId="77777777" w:rsidR="00572FF8" w:rsidRPr="00B24CAE" w:rsidRDefault="00572FF8" w:rsidP="00475B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4F5CB7B7" w14:textId="77777777" w:rsidR="00572FF8" w:rsidRPr="00612FA0" w:rsidRDefault="00572FF8" w:rsidP="00475BB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72FF8" w:rsidRPr="00B24CAE" w14:paraId="1FA97269" w14:textId="77777777" w:rsidTr="00D93BCC">
        <w:trPr>
          <w:trHeight w:val="20"/>
        </w:trPr>
        <w:tc>
          <w:tcPr>
            <w:tcW w:w="2880" w:type="dxa"/>
          </w:tcPr>
          <w:p w14:paraId="3D504C1E" w14:textId="7E110C88" w:rsidR="00572FF8" w:rsidRPr="00B24CAE" w:rsidRDefault="00572FF8" w:rsidP="0047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23E7C" w:rsidRPr="00D23E7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23E7C" w:rsidRPr="00D23E7C">
              <w:rPr>
                <w:rFonts w:ascii="Angsana New" w:hAnsi="Angsana New" w:hint="cs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257F7362" w14:textId="6E8FEAEF" w:rsidR="00572FF8" w:rsidRPr="00B24CAE" w:rsidRDefault="00D23E7C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572FF8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57A408F" w14:textId="77777777" w:rsidR="00572FF8" w:rsidRPr="00B24CAE" w:rsidRDefault="00572FF8" w:rsidP="00475BB3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0B6C23" w14:textId="2E9A0180" w:rsidR="00572FF8" w:rsidRPr="00D93BCC" w:rsidRDefault="00D5190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3BCC">
              <w:rPr>
                <w:rFonts w:ascii="Angsana New" w:hAnsi="Angsana New"/>
                <w:sz w:val="30"/>
                <w:szCs w:val="30"/>
              </w:rPr>
              <w:t>93</w:t>
            </w:r>
            <w:r w:rsidR="00572FF8" w:rsidRPr="00D93BCC">
              <w:rPr>
                <w:rFonts w:ascii="Angsana New" w:hAnsi="Angsana New"/>
                <w:sz w:val="30"/>
                <w:szCs w:val="30"/>
              </w:rPr>
              <w:t>,</w:t>
            </w:r>
            <w:r w:rsidRPr="00D93BCC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93BCC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</w:tcPr>
          <w:p w14:paraId="774071C6" w14:textId="77777777" w:rsidR="00572FF8" w:rsidRPr="00B24CAE" w:rsidRDefault="00572FF8" w:rsidP="00475BB3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59AAD1" w14:textId="25146318" w:rsidR="00572FF8" w:rsidRPr="00B24CAE" w:rsidRDefault="00D5190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572FF8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360" w:type="dxa"/>
          </w:tcPr>
          <w:p w14:paraId="50FB17B9" w14:textId="77777777" w:rsidR="00572FF8" w:rsidRPr="00B24CAE" w:rsidRDefault="00572FF8" w:rsidP="00475BB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CA0187" w14:textId="5FEC8126" w:rsidR="00572FF8" w:rsidRPr="00B24CAE" w:rsidRDefault="00D23E7C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572FF8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81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572FF8" w:rsidRPr="00B24CAE" w14:paraId="6ED9B563" w14:textId="77777777" w:rsidTr="00D93BCC">
        <w:trPr>
          <w:trHeight w:val="20"/>
        </w:trPr>
        <w:tc>
          <w:tcPr>
            <w:tcW w:w="2880" w:type="dxa"/>
          </w:tcPr>
          <w:p w14:paraId="4296DBDE" w14:textId="77777777" w:rsidR="00572FF8" w:rsidRPr="00B24CAE" w:rsidRDefault="00572FF8" w:rsidP="00475B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170" w:type="dxa"/>
          </w:tcPr>
          <w:p w14:paraId="61D1366F" w14:textId="77777777" w:rsidR="00572FF8" w:rsidRPr="00B24CAE" w:rsidRDefault="00572FF8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219CA" w14:textId="77777777" w:rsidR="00572FF8" w:rsidRPr="00B24CAE" w:rsidRDefault="00572FF8" w:rsidP="00475BB3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442F93" w14:textId="60A8431D" w:rsidR="00572FF8" w:rsidRPr="00B24CAE" w:rsidRDefault="00D5190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572FF8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E20866" w14:textId="77777777" w:rsidR="00572FF8" w:rsidRPr="00B24CAE" w:rsidRDefault="00572FF8" w:rsidP="00475BB3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68FD67" w14:textId="77777777" w:rsidR="00572FF8" w:rsidRPr="00B24CAE" w:rsidRDefault="00572FF8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FCE5C24" w14:textId="77777777" w:rsidR="00572FF8" w:rsidRPr="00B24CAE" w:rsidRDefault="00572FF8" w:rsidP="00475BB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B1B781" w14:textId="1C67AADD" w:rsidR="00572FF8" w:rsidRPr="00B24CAE" w:rsidRDefault="00D5190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572FF8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30E49" w:rsidRPr="00B24CAE" w14:paraId="4E924179" w14:textId="77777777" w:rsidTr="00D93BCC">
        <w:trPr>
          <w:trHeight w:val="20"/>
        </w:trPr>
        <w:tc>
          <w:tcPr>
            <w:tcW w:w="2880" w:type="dxa"/>
          </w:tcPr>
          <w:p w14:paraId="5B55C08B" w14:textId="16FB9B3F" w:rsidR="00C30E49" w:rsidRPr="00B24CAE" w:rsidRDefault="00C30E49" w:rsidP="00C30E4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1170" w:type="dxa"/>
          </w:tcPr>
          <w:p w14:paraId="03C873F5" w14:textId="3CC2E517" w:rsidR="00C30E49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54137" w14:textId="77777777" w:rsidR="00C30E49" w:rsidRPr="00B24CAE" w:rsidRDefault="00C30E49" w:rsidP="00C30E4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73B233" w14:textId="74EF03AC" w:rsidR="00C30E49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88127C" w14:textId="77777777" w:rsidR="00C30E49" w:rsidRPr="00B24CAE" w:rsidRDefault="00C30E49" w:rsidP="00C30E4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23A1595" w14:textId="13E1B791" w:rsidR="00C30E49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95ADCC2" w14:textId="77777777" w:rsidR="00C30E49" w:rsidRPr="00B24CAE" w:rsidRDefault="00C30E49" w:rsidP="00C30E4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DD3B9F8" w14:textId="3898FC1B" w:rsidR="00C30E49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0B9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51909" w:rsidRPr="00D93BCC">
              <w:rPr>
                <w:rFonts w:ascii="Angsana New" w:hAnsi="Angsana New" w:hint="cs"/>
                <w:sz w:val="30"/>
                <w:szCs w:val="30"/>
                <w:rtl/>
                <w:lang w:bidi="ar-SA"/>
              </w:rPr>
              <w:t>9</w:t>
            </w:r>
            <w:r w:rsidRPr="005C0B99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5C0B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E49" w:rsidRPr="00B24CAE" w14:paraId="749D0654" w14:textId="77777777" w:rsidTr="00D93BCC">
        <w:trPr>
          <w:trHeight w:val="20"/>
        </w:trPr>
        <w:tc>
          <w:tcPr>
            <w:tcW w:w="2880" w:type="dxa"/>
          </w:tcPr>
          <w:p w14:paraId="31109BE4" w14:textId="77777777" w:rsidR="00C30E49" w:rsidRPr="00B24CAE" w:rsidRDefault="00C30E49" w:rsidP="00C30E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360" w:right="-530" w:hanging="3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ผลต่างจากอัตราแลกเปลี่ยน</w:t>
            </w:r>
          </w:p>
        </w:tc>
        <w:tc>
          <w:tcPr>
            <w:tcW w:w="1170" w:type="dxa"/>
          </w:tcPr>
          <w:p w14:paraId="5EE4CB7D" w14:textId="01FF62F9" w:rsidR="00C30E49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574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5F5800" w14:textId="77777777" w:rsidR="00C30E49" w:rsidRPr="00B24CAE" w:rsidRDefault="00C30E49" w:rsidP="00C30E4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6BFA676" w14:textId="218B3DA7" w:rsidR="00C30E49" w:rsidRPr="00B24CAE" w:rsidRDefault="00D23E7C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C30E49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</w:p>
        </w:tc>
        <w:tc>
          <w:tcPr>
            <w:tcW w:w="270" w:type="dxa"/>
          </w:tcPr>
          <w:p w14:paraId="0161A1A9" w14:textId="77777777" w:rsidR="00C30E49" w:rsidRPr="00B24CAE" w:rsidRDefault="00C30E49" w:rsidP="00C30E4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838AFE" w14:textId="7E9DA1F5" w:rsidR="00C30E49" w:rsidRPr="00B24CAE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288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677E766" w14:textId="77777777" w:rsidR="00C30E49" w:rsidRPr="00B24CAE" w:rsidRDefault="00C30E49" w:rsidP="00C30E4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F51115" w14:textId="66684A2D" w:rsidR="00C30E49" w:rsidRPr="00B24CAE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E49" w:rsidRPr="00B24CAE" w14:paraId="20EAA700" w14:textId="77777777" w:rsidTr="00D93BCC">
        <w:trPr>
          <w:trHeight w:val="20"/>
        </w:trPr>
        <w:tc>
          <w:tcPr>
            <w:tcW w:w="2880" w:type="dxa"/>
          </w:tcPr>
          <w:p w14:paraId="4708AB18" w14:textId="77777777" w:rsidR="00C30E49" w:rsidRPr="00B24CAE" w:rsidRDefault="00C30E49" w:rsidP="00C30E4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24C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C429C" w14:textId="5FB0FA73" w:rsidR="00C30E49" w:rsidRPr="00B24CAE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417BD" w14:textId="77777777" w:rsidR="00C30E49" w:rsidRPr="00B24CAE" w:rsidRDefault="00C30E49" w:rsidP="00C30E4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0F88ED" w14:textId="22E8344B" w:rsidR="00C30E49" w:rsidRPr="00B24CAE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04A8B7" w14:textId="77777777" w:rsidR="00C30E49" w:rsidRPr="00B24CAE" w:rsidRDefault="00C30E49" w:rsidP="00C30E4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94C4C" w14:textId="5759EB85" w:rsidR="00C30E49" w:rsidRPr="00B24CAE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A80E06A" w14:textId="77777777" w:rsidR="00C30E49" w:rsidRPr="00B24CAE" w:rsidRDefault="00C30E49" w:rsidP="00C30E4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2E366B" w14:textId="776B87EA" w:rsidR="00C30E49" w:rsidRPr="00B24CAE" w:rsidRDefault="00C30E4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E49" w:rsidRPr="00B24CAE" w14:paraId="02451AA7" w14:textId="77777777" w:rsidTr="00D93BCC">
        <w:trPr>
          <w:trHeight w:val="20"/>
        </w:trPr>
        <w:tc>
          <w:tcPr>
            <w:tcW w:w="2880" w:type="dxa"/>
            <w:vAlign w:val="bottom"/>
          </w:tcPr>
          <w:p w14:paraId="651575DA" w14:textId="231CC02D" w:rsidR="00C30E49" w:rsidRPr="001724DB" w:rsidRDefault="00C30E49" w:rsidP="00C30E49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2DA8D" w14:textId="054DE82E" w:rsidR="00C30E49" w:rsidRPr="00D93BCC" w:rsidRDefault="00D23E7C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1909"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C30E49" w:rsidRPr="00D93B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885</w:t>
            </w:r>
          </w:p>
        </w:tc>
        <w:tc>
          <w:tcPr>
            <w:tcW w:w="270" w:type="dxa"/>
          </w:tcPr>
          <w:p w14:paraId="1CF72340" w14:textId="77777777" w:rsidR="00C30E49" w:rsidRPr="00762380" w:rsidRDefault="00C30E49" w:rsidP="00C30E4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0016D" w14:textId="285133C7" w:rsidR="00C30E49" w:rsidRPr="00D93BCC" w:rsidRDefault="00D23E7C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</w:t>
            </w:r>
            <w:r w:rsidR="00C30E49" w:rsidRPr="00D93B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  <w:r w:rsidR="00D51909"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11138EC3" w14:textId="77777777" w:rsidR="00C30E49" w:rsidRPr="00762380" w:rsidRDefault="00C30E49" w:rsidP="00C30E4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8925A" w14:textId="626BB9C2" w:rsidR="00C30E49" w:rsidRPr="00D93BCC" w:rsidRDefault="00D5190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C30E49" w:rsidRPr="00D93B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360" w:type="dxa"/>
          </w:tcPr>
          <w:p w14:paraId="7EF3536B" w14:textId="77777777" w:rsidR="00C30E49" w:rsidRPr="00762380" w:rsidRDefault="00C30E49" w:rsidP="00C30E4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43013" w14:textId="0A17347C" w:rsidR="00C30E49" w:rsidRPr="00D93BCC" w:rsidRDefault="00D51909" w:rsidP="00D9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 w:rsidR="00D23E7C"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C30E49" w:rsidRPr="00D93B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D23E7C" w:rsidRPr="00D9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14:paraId="6DE5CFA9" w14:textId="195C358D" w:rsidR="00572FF8" w:rsidRDefault="00572FF8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572FF8" w:rsidSect="007351C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88" w:gutter="0"/>
          <w:pgNumType w:start="17"/>
          <w:cols w:space="720"/>
          <w:docGrid w:linePitch="245"/>
        </w:sectPr>
      </w:pPr>
    </w:p>
    <w:p w14:paraId="695E8248" w14:textId="00142292" w:rsidR="00820347" w:rsidRPr="00D36939" w:rsidRDefault="00D51909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5190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2A77C9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6D53DE6" w14:textId="6A052D94" w:rsidR="00CC1D13" w:rsidRPr="00587772" w:rsidRDefault="00103507" w:rsidP="00587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tbl>
      <w:tblPr>
        <w:tblW w:w="14393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1079"/>
        <w:gridCol w:w="220"/>
        <w:gridCol w:w="1043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CC1D13" w:rsidRPr="00AB4725" w14:paraId="231F37B2" w14:textId="77777777" w:rsidTr="00CC1D13">
        <w:trPr>
          <w:cantSplit/>
          <w:tblHeader/>
        </w:trPr>
        <w:tc>
          <w:tcPr>
            <w:tcW w:w="4491" w:type="dxa"/>
          </w:tcPr>
          <w:p w14:paraId="2DB4656A" w14:textId="77777777" w:rsidR="00CC1D13" w:rsidRPr="00CC1D13" w:rsidRDefault="00CC1D13" w:rsidP="00CC1D1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14:paraId="7CA36A92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43C65CA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220" w:type="dxa"/>
            <w:vAlign w:val="center"/>
          </w:tcPr>
          <w:p w14:paraId="3C19CEE0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45222EB5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</w:t>
            </w:r>
          </w:p>
          <w:p w14:paraId="4B66AC98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จัดจำหน่ายสินค้า</w:t>
            </w:r>
          </w:p>
        </w:tc>
        <w:tc>
          <w:tcPr>
            <w:tcW w:w="220" w:type="dxa"/>
            <w:vAlign w:val="center"/>
          </w:tcPr>
          <w:p w14:paraId="3CF83110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187F1798" w14:textId="77777777" w:rsidR="00CC1D13" w:rsidRPr="00CC1D13" w:rsidRDefault="00CC1D13" w:rsidP="00CC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8E175" w14:textId="77777777" w:rsidR="00CC1D13" w:rsidRPr="00CC1D13" w:rsidRDefault="00CC1D13" w:rsidP="00CC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14:paraId="75AE2B07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35B5B077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63FA810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1D13" w:rsidRPr="00AB4725" w14:paraId="050EAD2F" w14:textId="77777777" w:rsidTr="00CC1D13">
        <w:trPr>
          <w:cantSplit/>
          <w:tblHeader/>
        </w:trPr>
        <w:tc>
          <w:tcPr>
            <w:tcW w:w="4491" w:type="dxa"/>
          </w:tcPr>
          <w:p w14:paraId="7FA85EE2" w14:textId="69CFD108" w:rsidR="00CC1D13" w:rsidRPr="00CC1D13" w:rsidRDefault="00CC1D13" w:rsidP="00CC1D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51909" w:rsidRPr="00D5190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14:paraId="794CFF48" w14:textId="65AA9771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20" w:type="dxa"/>
          </w:tcPr>
          <w:p w14:paraId="19EA5EAD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14:paraId="4F3ECD84" w14:textId="4F94C28F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63</w:t>
            </w:r>
          </w:p>
        </w:tc>
        <w:tc>
          <w:tcPr>
            <w:tcW w:w="220" w:type="dxa"/>
          </w:tcPr>
          <w:p w14:paraId="375F2369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7DE408B" w14:textId="19B3999E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20" w:type="dxa"/>
          </w:tcPr>
          <w:p w14:paraId="045F06B1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C9060E2" w14:textId="4E1B5BD3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63</w:t>
            </w:r>
          </w:p>
        </w:tc>
        <w:tc>
          <w:tcPr>
            <w:tcW w:w="220" w:type="dxa"/>
          </w:tcPr>
          <w:p w14:paraId="59E19ADD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EFEE52E" w14:textId="0216780A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20" w:type="dxa"/>
          </w:tcPr>
          <w:p w14:paraId="53AAE7D5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E8CB337" w14:textId="4D835D49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63</w:t>
            </w:r>
          </w:p>
        </w:tc>
        <w:tc>
          <w:tcPr>
            <w:tcW w:w="220" w:type="dxa"/>
          </w:tcPr>
          <w:p w14:paraId="56C420D7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D2CCC78" w14:textId="355A042A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20" w:type="dxa"/>
          </w:tcPr>
          <w:p w14:paraId="7AACF4CD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8385B2D" w14:textId="1B74F928" w:rsidR="00CC1D13" w:rsidRPr="00CC1D13" w:rsidRDefault="00D23E7C" w:rsidP="00CC1D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3E7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D51909" w:rsidRPr="00D5190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63</w:t>
            </w:r>
          </w:p>
        </w:tc>
      </w:tr>
      <w:tr w:rsidR="00CC1D13" w:rsidRPr="00AB4725" w14:paraId="767D0FC2" w14:textId="77777777" w:rsidTr="00CC1D13">
        <w:trPr>
          <w:cantSplit/>
        </w:trPr>
        <w:tc>
          <w:tcPr>
            <w:tcW w:w="4491" w:type="dxa"/>
          </w:tcPr>
          <w:p w14:paraId="1F16A3C4" w14:textId="77777777" w:rsidR="00CC1D13" w:rsidRPr="00CC1D13" w:rsidRDefault="00CC1D13" w:rsidP="00CC1D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14:paraId="429558D1" w14:textId="77777777" w:rsidR="00CC1D13" w:rsidRPr="00CC1D13" w:rsidRDefault="00CC1D13" w:rsidP="00CC1D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1D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784C" w:rsidRPr="00AB4725" w14:paraId="670F28A5" w14:textId="77777777" w:rsidTr="00CC1D13">
        <w:trPr>
          <w:cantSplit/>
        </w:trPr>
        <w:tc>
          <w:tcPr>
            <w:tcW w:w="4491" w:type="dxa"/>
            <w:vAlign w:val="bottom"/>
          </w:tcPr>
          <w:p w14:paraId="36D26A68" w14:textId="77777777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79" w:type="dxa"/>
          </w:tcPr>
          <w:p w14:paraId="4148E508" w14:textId="133CA1A7" w:rsidR="007C784C" w:rsidRPr="00CC1D13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3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20" w:type="dxa"/>
            <w:vAlign w:val="bottom"/>
          </w:tcPr>
          <w:p w14:paraId="2487482A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4E82814" w14:textId="6985C2AC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812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</w:tcPr>
          <w:p w14:paraId="095689A5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7EB3484" w14:textId="7B1E4586" w:rsidR="007C784C" w:rsidRPr="00CC1D13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03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20" w:type="dxa"/>
          </w:tcPr>
          <w:p w14:paraId="754A80EB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640B6D3" w14:textId="46FBD925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20" w:type="dxa"/>
          </w:tcPr>
          <w:p w14:paraId="3BB29571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D1BF341" w14:textId="0E7698EE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20" w:type="dxa"/>
          </w:tcPr>
          <w:p w14:paraId="444FF156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9EA3939" w14:textId="1A5A82A0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118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220" w:type="dxa"/>
          </w:tcPr>
          <w:p w14:paraId="39A21666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A4226F7" w14:textId="020BA477" w:rsidR="007C784C" w:rsidRPr="00CC1D13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20" w:type="dxa"/>
          </w:tcPr>
          <w:p w14:paraId="76DD9863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E2BF2D2" w14:textId="06566A47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39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C784C" w:rsidRPr="00AB4725" w14:paraId="5DF34E36" w14:textId="77777777" w:rsidTr="00CC1D13">
        <w:trPr>
          <w:cantSplit/>
        </w:trPr>
        <w:tc>
          <w:tcPr>
            <w:tcW w:w="4491" w:type="dxa"/>
            <w:vAlign w:val="bottom"/>
          </w:tcPr>
          <w:p w14:paraId="4B973149" w14:textId="77777777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14:paraId="024A9437" w14:textId="1AF539F6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784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114</w:t>
            </w:r>
            <w:r w:rsidRP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966</w:t>
            </w:r>
            <w:r w:rsidRPr="007C784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0" w:type="dxa"/>
          </w:tcPr>
          <w:p w14:paraId="0224BB88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14:paraId="563AF0B4" w14:textId="147ADDA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</w:t>
            </w:r>
            <w:r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14:paraId="2E30FEE1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8AED99A" w14:textId="5B794C72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114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20" w:type="dxa"/>
          </w:tcPr>
          <w:p w14:paraId="56DEB6F2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91D3F20" w14:textId="7CABCD0C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320B86F7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45917C" w14:textId="07B770D3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2AEB477F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F2299F2" w14:textId="5404F08D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0D78A558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86BDEEF" w14:textId="02746D3D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0D5458FC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7E66D12" w14:textId="39672AF2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784C" w:rsidRPr="00AB4725" w14:paraId="0F85F55D" w14:textId="77777777" w:rsidTr="00CC1D13">
        <w:trPr>
          <w:cantSplit/>
        </w:trPr>
        <w:tc>
          <w:tcPr>
            <w:tcW w:w="4491" w:type="dxa"/>
            <w:vAlign w:val="bottom"/>
          </w:tcPr>
          <w:p w14:paraId="5A0C656D" w14:textId="77777777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89BF172" w14:textId="211C4AAB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20" w:type="dxa"/>
          </w:tcPr>
          <w:p w14:paraId="018A7D02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8EA59FE" w14:textId="08094013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14:paraId="118B3BD2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5829E5D" w14:textId="24AA38C7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09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0" w:type="dxa"/>
          </w:tcPr>
          <w:p w14:paraId="1F021CAB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F129F85" w14:textId="3CDC7CE1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20" w:type="dxa"/>
          </w:tcPr>
          <w:p w14:paraId="787E6B28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4E1E66D" w14:textId="4A784021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0951B80C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F0E4CAC" w14:textId="0BDC00BE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14:paraId="02A031B0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69EE030" w14:textId="0D2107B8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</w:t>
            </w:r>
            <w:r w:rsidR="007C7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20" w:type="dxa"/>
          </w:tcPr>
          <w:p w14:paraId="280B7492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A83DB6E" w14:textId="25F3A0BD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7C784C" w:rsidRPr="00CC1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778</w:t>
            </w:r>
          </w:p>
        </w:tc>
      </w:tr>
      <w:tr w:rsidR="007C784C" w:rsidRPr="00AB4725" w14:paraId="1E251449" w14:textId="77777777" w:rsidTr="00CC1D13">
        <w:trPr>
          <w:cantSplit/>
        </w:trPr>
        <w:tc>
          <w:tcPr>
            <w:tcW w:w="4491" w:type="dxa"/>
            <w:vAlign w:val="bottom"/>
          </w:tcPr>
          <w:p w14:paraId="2122A191" w14:textId="77777777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89CF4AB" w14:textId="5F7CAE56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20" w:type="dxa"/>
          </w:tcPr>
          <w:p w14:paraId="4863186A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CAC819D" w14:textId="19862C6B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714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14:paraId="20F5151E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537D266" w14:textId="1E7BAB2A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798F7D3A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0C402C0" w14:textId="75B70967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C784C"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881</w:t>
            </w:r>
            <w:r w:rsidR="007C784C"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</w:tcPr>
          <w:p w14:paraId="4AAA29C9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D11DA09" w14:textId="149FC106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20" w:type="dxa"/>
          </w:tcPr>
          <w:p w14:paraId="30E67931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4C41243" w14:textId="4092D2CF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7C784C"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</w:tcPr>
          <w:p w14:paraId="40FD566D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1E97561" w14:textId="5CFAB44A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Pr="00D51909">
              <w:rPr>
                <w:rFonts w:ascii="Angsana New" w:hAnsi="Angsana New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0448E5A8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B9F0238" w14:textId="66413757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</w:tr>
      <w:tr w:rsidR="007C784C" w:rsidRPr="00AB4725" w14:paraId="06EAA2D3" w14:textId="77777777" w:rsidTr="00CC1D13">
        <w:trPr>
          <w:cantSplit/>
        </w:trPr>
        <w:tc>
          <w:tcPr>
            <w:tcW w:w="4491" w:type="dxa"/>
            <w:vAlign w:val="bottom"/>
          </w:tcPr>
          <w:p w14:paraId="0F87E467" w14:textId="77777777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กำไรส่วนงานก่อนภาษีเงินได้</w:t>
            </w:r>
          </w:p>
        </w:tc>
        <w:tc>
          <w:tcPr>
            <w:tcW w:w="1079" w:type="dxa"/>
            <w:tcBorders>
              <w:top w:val="double" w:sz="4" w:space="0" w:color="auto"/>
              <w:bottom w:val="single" w:sz="4" w:space="0" w:color="auto"/>
            </w:tcBorders>
          </w:tcPr>
          <w:p w14:paraId="6B51F984" w14:textId="69AE5D35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="00D23E7C"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C784C" w:rsidRPr="00C423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C423A9"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20" w:type="dxa"/>
          </w:tcPr>
          <w:p w14:paraId="42DE1C56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single" w:sz="4" w:space="0" w:color="auto"/>
            </w:tcBorders>
          </w:tcPr>
          <w:p w14:paraId="5DF1F1EC" w14:textId="458A701E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20" w:type="dxa"/>
          </w:tcPr>
          <w:p w14:paraId="25DACD0B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14:paraId="55F8DE76" w14:textId="618090FC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20" w:type="dxa"/>
          </w:tcPr>
          <w:p w14:paraId="477B28F0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14:paraId="5ADE5162" w14:textId="4F658F37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C784C"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14:paraId="1DE50069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14:paraId="754D6D85" w14:textId="242DD76C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14:paraId="366F7C0E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14:paraId="6DF6FEEC" w14:textId="3F1C46B0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7C784C"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20" w:type="dxa"/>
          </w:tcPr>
          <w:p w14:paraId="379E9BC5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14:paraId="5ACAAE1B" w14:textId="5B96F131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C784C" w:rsidRPr="00C423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  <w:r w:rsidR="007C784C" w:rsidRPr="00C423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423A9" w:rsidRP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20" w:type="dxa"/>
          </w:tcPr>
          <w:p w14:paraId="2C861DF9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14:paraId="30389CF8" w14:textId="55B32D98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</w:tr>
      <w:tr w:rsidR="007C784C" w:rsidRPr="00AB4725" w14:paraId="6D37E6FF" w14:textId="77777777" w:rsidTr="00CC1D13">
        <w:trPr>
          <w:cantSplit/>
        </w:trPr>
        <w:tc>
          <w:tcPr>
            <w:tcW w:w="4491" w:type="dxa"/>
            <w:vAlign w:val="bottom"/>
          </w:tcPr>
          <w:p w14:paraId="72752C20" w14:textId="77777777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2ABFAA" w14:textId="77777777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47078FEF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8299FFD" w14:textId="77777777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FEB706C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644ABF6" w14:textId="77777777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385D635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07780ED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399DD7D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10D2D2A3" w14:textId="77777777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02E782F9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06983013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779036D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88531C0" w14:textId="77777777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48D25014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756EFBC" w14:textId="77777777" w:rsidR="007C784C" w:rsidRPr="007C784C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C784C" w:rsidRPr="00AB4725" w14:paraId="454554CA" w14:textId="77777777" w:rsidTr="00CC1D13">
        <w:trPr>
          <w:cantSplit/>
        </w:trPr>
        <w:tc>
          <w:tcPr>
            <w:tcW w:w="4491" w:type="dxa"/>
            <w:vAlign w:val="bottom"/>
          </w:tcPr>
          <w:p w14:paraId="32FC6634" w14:textId="16C0F4C4" w:rsidR="007C784C" w:rsidRPr="00CC1D13" w:rsidRDefault="007C784C" w:rsidP="007C78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รวมสินทรัพย์ส่วนงาน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มิถุนายน/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7E9A6AB" w14:textId="6CFE87BB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  <w:vAlign w:val="bottom"/>
          </w:tcPr>
          <w:p w14:paraId="79ABB66C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4B82584D" w14:textId="1D2F61E8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  <w:vAlign w:val="bottom"/>
          </w:tcPr>
          <w:p w14:paraId="6282609B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3EC103F5" w14:textId="55FA30DE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72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C784C" w:rsidRPr="003E17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172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05D94" w:rsidRPr="003E172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8559C4" w:rsidRPr="003E172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C784C" w:rsidRPr="003E17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559C4" w:rsidRPr="003E172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20" w:type="dxa"/>
            <w:vAlign w:val="bottom"/>
          </w:tcPr>
          <w:p w14:paraId="0DC1AC31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9F793A3" w14:textId="1F327097" w:rsidR="007C784C" w:rsidRPr="00CC1D13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23E7C"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20" w:type="dxa"/>
            <w:vAlign w:val="bottom"/>
          </w:tcPr>
          <w:p w14:paraId="09E7CB21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C686E95" w14:textId="44C80FD3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148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  <w:vAlign w:val="bottom"/>
          </w:tcPr>
          <w:p w14:paraId="6D670971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4E2208D" w14:textId="03126723" w:rsidR="007C784C" w:rsidRPr="00CC1D13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20" w:type="dxa"/>
            <w:vAlign w:val="bottom"/>
          </w:tcPr>
          <w:p w14:paraId="1207754D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32BC7AA" w14:textId="1B9308C9" w:rsidR="007C784C" w:rsidRPr="007C784C" w:rsidRDefault="00D51909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423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133808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33808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20" w:type="dxa"/>
            <w:vAlign w:val="bottom"/>
          </w:tcPr>
          <w:p w14:paraId="0197A38C" w14:textId="77777777" w:rsidR="007C784C" w:rsidRPr="00CC1D13" w:rsidRDefault="007C784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3169DCB8" w14:textId="4417D3B1" w:rsidR="007C784C" w:rsidRPr="007C784C" w:rsidRDefault="00D23E7C" w:rsidP="007C784C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247</w:t>
            </w:r>
            <w:r w:rsidR="007C784C" w:rsidRPr="007C78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909" w:rsidRPr="00D5190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D23E7C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</w:tr>
    </w:tbl>
    <w:p w14:paraId="2F8E3AFC" w14:textId="77777777" w:rsidR="00A17B2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E799F7F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1AE8D60E" w14:textId="77777777" w:rsidR="00973FA0" w:rsidRDefault="00973FA0" w:rsidP="00C41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973FA0" w:rsidSect="00B137DF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gNumType w:start="27"/>
          <w:cols w:space="720"/>
          <w:docGrid w:linePitch="245"/>
        </w:sectPr>
      </w:pPr>
    </w:p>
    <w:p w14:paraId="09F83ACD" w14:textId="77777777" w:rsidR="008C2E6E" w:rsidRDefault="008C2E6E" w:rsidP="00C41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300"/>
        <w:gridCol w:w="360"/>
        <w:gridCol w:w="1260"/>
        <w:gridCol w:w="270"/>
        <w:gridCol w:w="1170"/>
      </w:tblGrid>
      <w:tr w:rsidR="001A6306" w:rsidRPr="00AB4725" w14:paraId="5B8663D5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EB2994" w14:textId="1855AB58" w:rsidR="001A6306" w:rsidRPr="00C41394" w:rsidRDefault="00C41394" w:rsidP="00C4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EF292D" w14:textId="77777777" w:rsidR="001A6306" w:rsidRPr="00AB4725" w:rsidRDefault="001A6306" w:rsidP="00FC1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B81FC" w14:textId="0CC94BD2" w:rsidR="001A6306" w:rsidRDefault="001A6306" w:rsidP="00FC150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7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306" w:rsidRPr="00AB4725" w14:paraId="311D5CEB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7A30341" w14:textId="7444E3FD" w:rsidR="001A6306" w:rsidRPr="00AB4725" w:rsidRDefault="001A6306" w:rsidP="00C41394">
            <w:pPr>
              <w:tabs>
                <w:tab w:val="clear" w:pos="227"/>
                <w:tab w:val="clear" w:pos="680"/>
                <w:tab w:val="left" w:pos="15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41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51909" w:rsidRPr="00D5190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C09E6B" w14:textId="5F9DDE06" w:rsidR="001A6306" w:rsidRPr="00AB4725" w:rsidRDefault="001A6306" w:rsidP="00876C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80022E" w14:textId="35BCE426" w:rsidR="001A6306" w:rsidRPr="00AB4725" w:rsidRDefault="00D23E7C" w:rsidP="00876C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E06A9C" w14:textId="77777777" w:rsidR="001A6306" w:rsidRPr="00AB4725" w:rsidRDefault="001A6306" w:rsidP="00876C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66E2F3" w14:textId="72387958" w:rsidR="001A6306" w:rsidRPr="00AB4725" w:rsidRDefault="00D23E7C" w:rsidP="00876C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1A6306" w:rsidRPr="00AB4725" w14:paraId="72385D1F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F7B2D1" w14:textId="77777777" w:rsidR="001A6306" w:rsidRPr="00AB4725" w:rsidRDefault="001A6306" w:rsidP="00BC6A07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E3F0633" w14:textId="77777777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8C9F4" w14:textId="35D27F8C" w:rsidR="001A6306" w:rsidRDefault="001A6306" w:rsidP="001A6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306" w:rsidRPr="00AB4725" w14:paraId="1D7A0CAD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73ADB4" w14:textId="68D2A36E" w:rsidR="001A6306" w:rsidRPr="00AB4725" w:rsidRDefault="001A6306" w:rsidP="00120566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DBD165" w14:textId="4E028F19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1985EA" w14:textId="166BACA4" w:rsidR="001A6306" w:rsidRPr="00AB4725" w:rsidRDefault="00D23E7C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824825">
              <w:rPr>
                <w:rFonts w:ascii="Angsana New" w:hAnsi="Angsana New"/>
                <w:sz w:val="30"/>
                <w:szCs w:val="30"/>
              </w:rPr>
              <w:t>1</w:t>
            </w:r>
            <w:r w:rsidR="001A6306" w:rsidRPr="00824825">
              <w:rPr>
                <w:rFonts w:ascii="Angsana New" w:hAnsi="Angsana New"/>
                <w:sz w:val="30"/>
                <w:szCs w:val="30"/>
              </w:rPr>
              <w:t>,</w:t>
            </w:r>
            <w:r w:rsidRPr="00824825">
              <w:rPr>
                <w:rFonts w:ascii="Angsana New" w:hAnsi="Angsana New"/>
                <w:sz w:val="30"/>
                <w:szCs w:val="30"/>
              </w:rPr>
              <w:t>278</w:t>
            </w:r>
            <w:r w:rsidR="001A6306" w:rsidRPr="00824825">
              <w:rPr>
                <w:rFonts w:ascii="Angsana New" w:hAnsi="Angsana New"/>
                <w:sz w:val="30"/>
                <w:szCs w:val="30"/>
              </w:rPr>
              <w:t>,</w:t>
            </w:r>
            <w:r w:rsidRPr="00824825">
              <w:rPr>
                <w:rFonts w:ascii="Angsana New" w:hAnsi="Angsana New"/>
                <w:sz w:val="30"/>
                <w:szCs w:val="30"/>
              </w:rPr>
              <w:t>5</w:t>
            </w:r>
            <w:r w:rsidR="00824825" w:rsidRPr="00824825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35ADE" w14:textId="77777777" w:rsidR="001A6306" w:rsidRPr="00AB4725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06DDDC" w14:textId="498F1399" w:rsidR="001A6306" w:rsidRPr="00AB4725" w:rsidRDefault="00D51909" w:rsidP="0012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51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1A6306" w:rsidRPr="00AB4725" w14:paraId="20594D9D" w14:textId="77777777" w:rsidTr="000F3F14">
        <w:trPr>
          <w:trHeight w:val="262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E4514D3" w14:textId="77777777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B3CC388" w14:textId="3D36F911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B66D" w14:textId="77777777" w:rsidR="001A6306" w:rsidRPr="00AB4725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37958" w14:textId="77777777" w:rsidR="001A6306" w:rsidRPr="00AB4725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307A7" w14:textId="77777777" w:rsidR="001A6306" w:rsidRPr="00AB4725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306" w:rsidRPr="00AB4725" w14:paraId="2C850FB5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D033F80" w14:textId="77777777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A7E592" w14:textId="274C08AB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0498C1" w14:textId="77777777" w:rsidR="001A6306" w:rsidRPr="00AB4725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4E7D9" w14:textId="77777777" w:rsidR="001A6306" w:rsidRPr="00AB4725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1F5176" w14:textId="77777777" w:rsidR="001A6306" w:rsidRPr="00AB4725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306" w:rsidRPr="00AB4725" w14:paraId="44195D93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B8658E" w14:textId="77777777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1CA10C" w14:textId="1FC7F98E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6D7472" w14:textId="7CD60124" w:rsidR="001A6306" w:rsidRPr="000A4D44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8E8FE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AF3F3A" w14:textId="491BAD2B" w:rsidR="001A6306" w:rsidRPr="000A4D44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6306" w:rsidRPr="00AB4725" w14:paraId="3A9092D9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C27B183" w14:textId="77777777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D1B1A7" w14:textId="63146E4B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7D749" w14:textId="23CBD756" w:rsidR="001A6306" w:rsidRPr="00824825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824825"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824825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824825">
              <w:rPr>
                <w:rFonts w:ascii="Angsana New" w:hAnsi="Angsana New"/>
                <w:sz w:val="30"/>
                <w:szCs w:val="30"/>
              </w:rPr>
              <w:t>36</w:t>
            </w:r>
            <w:r w:rsidRPr="00824825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824825">
              <w:rPr>
                <w:rFonts w:ascii="Angsana New" w:hAnsi="Angsana New"/>
                <w:sz w:val="30"/>
                <w:szCs w:val="30"/>
              </w:rPr>
              <w:t>4</w:t>
            </w:r>
            <w:r w:rsidR="00824825" w:rsidRPr="00824825">
              <w:rPr>
                <w:rFonts w:ascii="Angsana New" w:hAnsi="Angsana New"/>
                <w:sz w:val="30"/>
                <w:szCs w:val="30"/>
              </w:rPr>
              <w:t>97</w:t>
            </w:r>
            <w:r w:rsidRPr="008248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ACC2E" w14:textId="77777777" w:rsidR="001A6306" w:rsidRPr="008248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67F78D" w14:textId="23F8494F" w:rsidR="001A6306" w:rsidRPr="000A4D44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6306" w:rsidRPr="00AB4725" w14:paraId="5009BE83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75E5244" w14:textId="77777777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86E6D3" w14:textId="7A10246D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3692DD" w14:textId="244908EE" w:rsidR="001A6306" w:rsidRPr="000A4D44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CDF81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07530C" w14:textId="1A4D2327" w:rsidR="001A6306" w:rsidRPr="000A4D44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6306" w:rsidRPr="00AB4725" w14:paraId="4667B88D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0DE888D" w14:textId="77777777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293E5A" w14:textId="6BC8D9C4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05AA9" w14:textId="3F75DD95" w:rsidR="001A6306" w:rsidRPr="000A4D44" w:rsidRDefault="00D23E7C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2E91F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64166" w14:textId="68AE8D08" w:rsidR="001A6306" w:rsidRPr="000A4D44" w:rsidRDefault="00D23E7C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6306" w:rsidRPr="00AB4725" w14:paraId="59A74C29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41FD28A" w14:textId="77777777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DCBF64" w14:textId="13CFE81D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A63BB" w14:textId="68785F46" w:rsidR="001A6306" w:rsidRPr="000A4D44" w:rsidRDefault="00D51909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21</w:t>
            </w:r>
            <w:r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0B341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29B8E8" w14:textId="334BCAC2" w:rsidR="001A6306" w:rsidRPr="000A4D44" w:rsidRDefault="00D23E7C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A6306" w:rsidRPr="00AB4725" w14:paraId="64D0F01B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2219D5C" w14:textId="694D946D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="001205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E9E8B71" w14:textId="1F23CAE4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ABDE6" w14:textId="0185F040" w:rsidR="001A6306" w:rsidRPr="000A4D44" w:rsidRDefault="00D23E7C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14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40377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3C3F1" w14:textId="23C8820C" w:rsidR="001A6306" w:rsidRPr="000A4D44" w:rsidRDefault="00D23E7C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1A6306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1A6306" w:rsidRPr="00AB4725" w14:paraId="082CA086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E88902F" w14:textId="71C85ED1" w:rsidR="001A6306" w:rsidRPr="00AB4725" w:rsidRDefault="001A6306" w:rsidP="00120566">
            <w:pPr>
              <w:tabs>
                <w:tab w:val="clear" w:pos="454"/>
                <w:tab w:val="clear" w:pos="680"/>
                <w:tab w:val="clear" w:pos="907"/>
                <w:tab w:val="left" w:pos="360"/>
                <w:tab w:val="left" w:pos="810"/>
              </w:tabs>
              <w:spacing w:line="240" w:lineRule="auto"/>
              <w:ind w:left="426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จากบริษัทร่วมและ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105ECD" w14:textId="064E9680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A1FB9A" w14:textId="5815D79F" w:rsidR="001A6306" w:rsidRPr="000A4D44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54</w:t>
            </w:r>
            <w:r w:rsidR="00D23E7C" w:rsidRPr="00D23E7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E2781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5B20D" w14:textId="3764F960" w:rsidR="001A6306" w:rsidRPr="000A4D44" w:rsidRDefault="001A6306" w:rsidP="0012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6306" w:rsidRPr="00AB4725" w14:paraId="135F85B5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316FBA3" w14:textId="77777777" w:rsidR="001A6306" w:rsidRPr="00AB4725" w:rsidRDefault="001A6306" w:rsidP="00BC6A07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C07695" w14:textId="16144F2C" w:rsidR="001A6306" w:rsidRPr="00AB4725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B5C50" w14:textId="51423D71" w:rsidR="001A6306" w:rsidRPr="000A4D44" w:rsidRDefault="001A6306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6130C5" w14:textId="77777777" w:rsidR="001A6306" w:rsidRPr="00AB4725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8C8E3" w14:textId="237AD236" w:rsidR="001A6306" w:rsidRPr="000A4D44" w:rsidRDefault="001A6306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6306" w:rsidRPr="00AB4725" w14:paraId="4F445184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99310B" w14:textId="77777777" w:rsidR="001A6306" w:rsidRPr="00D20996" w:rsidRDefault="001A6306" w:rsidP="00BC6A07">
            <w:pPr>
              <w:tabs>
                <w:tab w:val="clear" w:pos="227"/>
                <w:tab w:val="clear" w:pos="680"/>
                <w:tab w:val="left" w:pos="245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9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FB46FD" w14:textId="163107E4" w:rsidR="001A6306" w:rsidRPr="003A7090" w:rsidRDefault="001A6306" w:rsidP="00BC6A0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9C29" w14:textId="3E6FA8EF" w:rsidR="001A6306" w:rsidRPr="00DE6C50" w:rsidRDefault="00D23E7C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A6306" w:rsidRPr="00DE6C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3B0E0" w14:textId="77777777" w:rsidR="001A6306" w:rsidRPr="003A7090" w:rsidRDefault="001A6306" w:rsidP="00BC6A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5755E" w14:textId="1B30E1AC" w:rsidR="001A6306" w:rsidRPr="003A7090" w:rsidRDefault="00D51909" w:rsidP="00BC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1A6306" w:rsidRPr="003A70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1C77CD3B" w14:textId="77777777" w:rsidR="00A17B2E" w:rsidRPr="00B63855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60"/>
        <w:gridCol w:w="1260"/>
        <w:gridCol w:w="270"/>
        <w:gridCol w:w="1170"/>
      </w:tblGrid>
      <w:tr w:rsidR="00B63855" w:rsidRPr="004F52D5" w14:paraId="1EC8497F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C02CD6" w14:textId="215E0A7F" w:rsidR="00B63855" w:rsidRPr="004F52D5" w:rsidRDefault="00D5190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B63855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385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4F52D5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AA13D9" w14:textId="12471373" w:rsidR="00B63855" w:rsidRPr="004F52D5" w:rsidRDefault="00D5190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B638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38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4F52D5" w14:paraId="2D7BDDEC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7C15533E" w:rsidR="00B63855" w:rsidRPr="004F52D5" w:rsidRDefault="00D23E7C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4F52D5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5A1774BF" w:rsidR="00B63855" w:rsidRPr="004F52D5" w:rsidRDefault="00D23E7C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51909" w:rsidRPr="00D51909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B63855" w:rsidRPr="00973FAC" w14:paraId="3844DDB3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973FAC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3855" w:rsidRPr="004F52D5" w14:paraId="1C66BF57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F9DC64" w14:textId="77777777" w:rsidR="00B63855" w:rsidRPr="004F52D5" w:rsidRDefault="00B63855" w:rsidP="00D20996">
            <w:pPr>
              <w:tabs>
                <w:tab w:val="clear" w:pos="227"/>
                <w:tab w:val="clear" w:pos="680"/>
                <w:tab w:val="left" w:pos="2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88C34B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8DB5A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F3FF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74517C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B10" w:rsidRPr="00074C25" w14:paraId="65DA6074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C73669" w14:textId="77777777" w:rsidR="004E2B10" w:rsidRPr="00D20996" w:rsidRDefault="004E2B10" w:rsidP="00D20996">
            <w:pPr>
              <w:tabs>
                <w:tab w:val="clear" w:pos="227"/>
                <w:tab w:val="clear" w:pos="680"/>
                <w:tab w:val="left" w:pos="2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0996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7F30C2" w14:textId="77777777" w:rsidR="004E2B10" w:rsidRPr="004F52D5" w:rsidRDefault="004E2B10" w:rsidP="004E2B1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81C8" w14:textId="482811F6" w:rsidR="004E2B10" w:rsidRPr="00077426" w:rsidRDefault="00D51909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077426">
              <w:rPr>
                <w:rFonts w:ascii="Angsana New" w:hAnsi="Angsana New"/>
                <w:sz w:val="30"/>
                <w:szCs w:val="30"/>
              </w:rPr>
              <w:t>6</w:t>
            </w:r>
            <w:r w:rsidR="003A52C0" w:rsidRPr="00077426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077426">
              <w:rPr>
                <w:rFonts w:ascii="Angsana New" w:hAnsi="Angsana New"/>
                <w:sz w:val="30"/>
                <w:szCs w:val="30"/>
              </w:rPr>
              <w:t>7</w:t>
            </w:r>
            <w:r w:rsidR="007E709D" w:rsidRPr="00077426">
              <w:rPr>
                <w:rFonts w:ascii="Angsana New" w:hAnsi="Angsana New"/>
                <w:sz w:val="30"/>
                <w:szCs w:val="30"/>
              </w:rPr>
              <w:t>0</w:t>
            </w:r>
            <w:r w:rsidR="008559C4" w:rsidRPr="00077426">
              <w:rPr>
                <w:rFonts w:ascii="Angsana New" w:hAnsi="Angsana New"/>
                <w:sz w:val="30"/>
                <w:szCs w:val="30"/>
              </w:rPr>
              <w:t>8</w:t>
            </w:r>
            <w:r w:rsidR="003A52C0" w:rsidRPr="00077426">
              <w:rPr>
                <w:rFonts w:ascii="Angsana New" w:hAnsi="Angsana New"/>
                <w:sz w:val="30"/>
                <w:szCs w:val="30"/>
              </w:rPr>
              <w:t>,</w:t>
            </w:r>
            <w:r w:rsidR="008559C4" w:rsidRPr="00077426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5A083" w14:textId="77777777" w:rsidR="004E2B10" w:rsidRPr="004F52D5" w:rsidRDefault="004E2B10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B86AD" w14:textId="124533D6" w:rsidR="004E2B10" w:rsidRPr="00074C25" w:rsidRDefault="00D23E7C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4E2B10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247</w:t>
            </w:r>
            <w:r w:rsidR="004E2B10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4E2B10" w:rsidRPr="00074C25" w14:paraId="2C87A39A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5B33888" w14:textId="77777777" w:rsidR="004E2B10" w:rsidRPr="00D20996" w:rsidRDefault="004E2B10" w:rsidP="00D20996">
            <w:pPr>
              <w:tabs>
                <w:tab w:val="clear" w:pos="227"/>
                <w:tab w:val="clear" w:pos="680"/>
                <w:tab w:val="left" w:pos="2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0996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8C6C95" w14:textId="77777777" w:rsidR="004E2B10" w:rsidRPr="004F52D5" w:rsidRDefault="004E2B10" w:rsidP="004E2B1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E6C4A" w14:textId="029A8483" w:rsidR="004E2B10" w:rsidRPr="00077426" w:rsidRDefault="00824825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077426">
              <w:rPr>
                <w:rFonts w:ascii="Angsana New" w:hAnsi="Angsana New"/>
                <w:sz w:val="30"/>
                <w:szCs w:val="30"/>
              </w:rPr>
              <w:t>5</w:t>
            </w:r>
            <w:r w:rsidR="003A52C0" w:rsidRPr="00077426">
              <w:rPr>
                <w:rFonts w:ascii="Angsana New" w:hAnsi="Angsana New"/>
                <w:sz w:val="30"/>
                <w:szCs w:val="30"/>
              </w:rPr>
              <w:t>,</w:t>
            </w:r>
            <w:r w:rsidRPr="00077426">
              <w:rPr>
                <w:rFonts w:ascii="Angsana New" w:hAnsi="Angsana New"/>
                <w:sz w:val="30"/>
                <w:szCs w:val="30"/>
              </w:rPr>
              <w:t>025</w:t>
            </w:r>
            <w:r w:rsidR="003A52C0" w:rsidRPr="00077426">
              <w:rPr>
                <w:rFonts w:ascii="Angsana New" w:hAnsi="Angsana New"/>
                <w:sz w:val="30"/>
                <w:szCs w:val="30"/>
              </w:rPr>
              <w:t>,</w:t>
            </w:r>
            <w:r w:rsidRPr="00077426">
              <w:rPr>
                <w:rFonts w:ascii="Angsana New" w:hAnsi="Angsana New"/>
                <w:sz w:val="30"/>
                <w:szCs w:val="30"/>
              </w:rPr>
              <w:t>66</w:t>
            </w:r>
            <w:r w:rsidR="007E709D" w:rsidRPr="000774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D3CC2" w14:textId="77777777" w:rsidR="004E2B10" w:rsidRPr="004F52D5" w:rsidRDefault="004E2B10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0AB47" w14:textId="2B6A32CD" w:rsidR="004E2B10" w:rsidRPr="00074C25" w:rsidRDefault="00D23E7C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  <w:r w:rsidR="004E2B10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4E2B10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4E2B10" w:rsidRPr="00074C25" w14:paraId="64C1FE94" w14:textId="77777777" w:rsidTr="000F3F1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9C187E" w14:textId="77777777" w:rsidR="004E2B10" w:rsidRPr="004F52D5" w:rsidRDefault="004E2B10" w:rsidP="00D20996">
            <w:pPr>
              <w:tabs>
                <w:tab w:val="clear" w:pos="227"/>
                <w:tab w:val="clear" w:pos="680"/>
                <w:tab w:val="left" w:pos="2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6499E8" w14:textId="77777777" w:rsidR="004E2B10" w:rsidRPr="004F52D5" w:rsidRDefault="004E2B10" w:rsidP="004E2B1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0FDA0" w14:textId="38358D7C" w:rsidR="004E2B10" w:rsidRPr="00077426" w:rsidRDefault="00D23E7C" w:rsidP="00DE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742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A52C0" w:rsidRPr="000774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742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24825" w:rsidRPr="00077426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8559C4" w:rsidRPr="00077426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E9A47" w14:textId="77777777" w:rsidR="004E2B10" w:rsidRPr="004F52D5" w:rsidRDefault="004E2B10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148C9" w14:textId="0716CBB9" w:rsidR="004E2B10" w:rsidRPr="00074C25" w:rsidRDefault="00D23E7C" w:rsidP="004E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E2B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E2B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</w:p>
        </w:tc>
      </w:tr>
    </w:tbl>
    <w:p w14:paraId="26319E89" w14:textId="77777777"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9BC7D5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B4E1CF4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EB9B008" w14:textId="326C5838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18131B1" w14:textId="545C0281" w:rsidR="00150FC5" w:rsidRDefault="00150FC5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8D8F956" w14:textId="66E241D0" w:rsidR="00150FC5" w:rsidRDefault="00150FC5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103C625" w14:textId="017D1B8F" w:rsidR="00150FC5" w:rsidRDefault="00150FC5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796FAD7" w14:textId="77777777" w:rsidR="00150FC5" w:rsidRDefault="00150FC5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83EED85" w14:textId="77777777" w:rsidR="00E611CF" w:rsidRDefault="00E611CF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D651925" w14:textId="38832756" w:rsidR="00813EAE" w:rsidRPr="00144E97" w:rsidRDefault="00D23E7C" w:rsidP="00253137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D23E7C"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913C97">
        <w:rPr>
          <w:rFonts w:ascii="Angsana New" w:hAnsi="Angsana New"/>
          <w:sz w:val="30"/>
          <w:szCs w:val="30"/>
          <w:lang w:val="en-US"/>
        </w:rPr>
        <w:t xml:space="preserve">       </w:t>
      </w:r>
      <w:r w:rsidR="00253137">
        <w:rPr>
          <w:rFonts w:ascii="Angsana New" w:hAnsi="Angsana New"/>
          <w:sz w:val="30"/>
          <w:szCs w:val="30"/>
          <w:lang w:val="en-US"/>
        </w:rPr>
        <w:t xml:space="preserve"> </w:t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14:paraId="5A8286F1" w14:textId="77777777" w:rsidR="00F613D7" w:rsidRPr="00150FC5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5C7FB7F8" w14:textId="562EE26E"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5FB178F1" w14:textId="36798D5E" w:rsidR="00D84A77" w:rsidRPr="00D20996" w:rsidRDefault="00D84A7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170"/>
        <w:gridCol w:w="180"/>
        <w:gridCol w:w="1170"/>
        <w:gridCol w:w="180"/>
        <w:gridCol w:w="1170"/>
        <w:gridCol w:w="180"/>
        <w:gridCol w:w="1170"/>
      </w:tblGrid>
      <w:tr w:rsidR="00D84A77" w:rsidRPr="00AB4725" w14:paraId="3FEA8109" w14:textId="77777777" w:rsidTr="008A6814">
        <w:trPr>
          <w:cantSplit/>
          <w:trHeight w:hRule="exact" w:val="360"/>
        </w:trPr>
        <w:tc>
          <w:tcPr>
            <w:tcW w:w="3960" w:type="dxa"/>
          </w:tcPr>
          <w:p w14:paraId="7C8FA53E" w14:textId="77777777" w:rsidR="00D84A77" w:rsidRPr="00AB4725" w:rsidRDefault="00D84A77" w:rsidP="00FC15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33E6D" w14:textId="77777777" w:rsidR="00D84A77" w:rsidRPr="00AB4725" w:rsidRDefault="00D84A77" w:rsidP="00FC1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63E9BAA" w14:textId="77777777" w:rsidR="00D84A77" w:rsidRPr="00AB4725" w:rsidRDefault="00D84A77" w:rsidP="00FC1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E687DA" w14:textId="77777777" w:rsidR="00D84A77" w:rsidRPr="00AB4725" w:rsidRDefault="00D84A77" w:rsidP="00FC1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8F6676D" w14:textId="77777777" w:rsidR="00D84A77" w:rsidRPr="00AB4725" w:rsidRDefault="00D84A77" w:rsidP="00FC1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A77" w:rsidRPr="00AB4725" w14:paraId="2496ED10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22651834" w14:textId="3BF2A599" w:rsidR="00D84A77" w:rsidRPr="00AB4725" w:rsidRDefault="00D84A77" w:rsidP="00FC150A">
            <w:pPr>
              <w:tabs>
                <w:tab w:val="left" w:pos="540"/>
              </w:tabs>
              <w:spacing w:line="240" w:lineRule="auto"/>
              <w:ind w:left="-73" w:right="-108" w:firstLine="73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51909" w:rsidRPr="00D5190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80" w:type="dxa"/>
          </w:tcPr>
          <w:p w14:paraId="1B5E45E1" w14:textId="77777777" w:rsidR="00D84A77" w:rsidRPr="00D20996" w:rsidRDefault="00D84A77" w:rsidP="00FC15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AB8B0E" w14:textId="50C85F96" w:rsidR="00D84A77" w:rsidRPr="00AB4725" w:rsidRDefault="00D23E7C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202420B" w14:textId="77777777" w:rsidR="00D84A77" w:rsidRPr="00AB4725" w:rsidRDefault="00D84A77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AC9568" w14:textId="70361C8F" w:rsidR="00D84A77" w:rsidRPr="00AB4725" w:rsidRDefault="00D23E7C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06ECA8E7" w14:textId="77777777" w:rsidR="00D84A77" w:rsidRPr="00AB4725" w:rsidRDefault="00D84A77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184B88" w14:textId="02CBCA9C" w:rsidR="00D84A77" w:rsidRPr="00AB4725" w:rsidRDefault="00D23E7C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F168149" w14:textId="77777777" w:rsidR="00D84A77" w:rsidRPr="00AB4725" w:rsidRDefault="00D84A77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6AC868" w14:textId="2B5B233C" w:rsidR="00D84A77" w:rsidRPr="00AB4725" w:rsidRDefault="00D23E7C" w:rsidP="00FC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D84A77" w:rsidRPr="00AB4725" w14:paraId="40B1B6EB" w14:textId="77777777" w:rsidTr="008A6814">
        <w:trPr>
          <w:cantSplit/>
          <w:trHeight w:hRule="exact" w:val="360"/>
        </w:trPr>
        <w:tc>
          <w:tcPr>
            <w:tcW w:w="3960" w:type="dxa"/>
          </w:tcPr>
          <w:p w14:paraId="4D1149E4" w14:textId="77777777" w:rsidR="00D84A77" w:rsidRPr="00AB4725" w:rsidRDefault="00D84A77" w:rsidP="00FC150A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4C89D2" w14:textId="77777777" w:rsidR="00D84A77" w:rsidRPr="00AB4725" w:rsidRDefault="00D84A77" w:rsidP="00FC150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24FF689" w14:textId="77777777" w:rsidR="00D84A77" w:rsidRPr="00AB4725" w:rsidRDefault="00D84A77" w:rsidP="00FC150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84A77" w:rsidRPr="00AB4725" w14:paraId="7249C653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7CC32458" w14:textId="77777777" w:rsidR="00D84A77" w:rsidRPr="00AB4725" w:rsidRDefault="00D84A77" w:rsidP="00FC150A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" w:type="dxa"/>
          </w:tcPr>
          <w:p w14:paraId="65562F0A" w14:textId="77777777" w:rsidR="00D84A77" w:rsidRPr="00AB4725" w:rsidRDefault="00D84A77" w:rsidP="00FC15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78234" w14:textId="77777777" w:rsidR="00D84A77" w:rsidRPr="00AB4725" w:rsidRDefault="00D84A77" w:rsidP="00FC15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ACA20" w14:textId="77777777" w:rsidR="00D84A77" w:rsidRPr="00AB4725" w:rsidRDefault="00D84A77" w:rsidP="00FC15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9012C" w14:textId="77777777" w:rsidR="00D84A77" w:rsidRPr="00AB4725" w:rsidRDefault="00D84A77" w:rsidP="00FC15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CEBCC5" w14:textId="77777777" w:rsidR="00D84A77" w:rsidRPr="00AB4725" w:rsidRDefault="00D84A77" w:rsidP="00FC15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2C857E" w14:textId="77777777" w:rsidR="00D84A77" w:rsidRPr="00AB4725" w:rsidRDefault="00D84A77" w:rsidP="00FC15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A07E5" w14:textId="77777777" w:rsidR="00D84A77" w:rsidRPr="00AB4725" w:rsidRDefault="00D84A77" w:rsidP="00FC15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DB3DC" w14:textId="77777777" w:rsidR="00D84A77" w:rsidRPr="00AB4725" w:rsidRDefault="00D84A77" w:rsidP="00FC150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2"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1F67" w:rsidRPr="00AB4725" w14:paraId="4321A42D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134A6254" w14:textId="77777777" w:rsidR="00EF1F67" w:rsidRPr="00AB4725" w:rsidRDefault="00EF1F67" w:rsidP="00EF1F67">
            <w:pPr>
              <w:spacing w:line="240" w:lineRule="auto"/>
              <w:ind w:left="-73" w:firstLine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0" w:type="dxa"/>
          </w:tcPr>
          <w:p w14:paraId="27AAF3E1" w14:textId="77777777" w:rsidR="00EF1F67" w:rsidRPr="00AB4725" w:rsidRDefault="00EF1F67" w:rsidP="00EF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ABD87" w14:textId="1E3BEDB8" w:rsidR="00EF1F67" w:rsidRPr="000A4D4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182</w:t>
            </w:r>
            <w:r w:rsidR="00EF1F67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825C621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E8A8D" w14:textId="4A366A41" w:rsidR="00EF1F67" w:rsidRPr="000A4D44" w:rsidRDefault="00D23E7C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118</w:t>
            </w:r>
            <w:r w:rsidR="00EF1F67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085FD4C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2F751" w14:textId="170C1822" w:rsidR="00EF1F67" w:rsidRPr="000A4D4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  <w:r w:rsidR="00EF1F67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CE6CCCC" w14:textId="77777777" w:rsidR="00EF1F67" w:rsidRPr="00AB4725" w:rsidRDefault="00EF1F67" w:rsidP="00EF1F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B7704" w14:textId="2E99AFCE" w:rsidR="00EF1F67" w:rsidRPr="000A4D44" w:rsidRDefault="00D51909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30</w:t>
            </w:r>
            <w:r w:rsidR="00EF1F67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  <w:r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</w:p>
        </w:tc>
      </w:tr>
      <w:tr w:rsidR="00EF1F67" w:rsidRPr="00AB4725" w14:paraId="6B658A2F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7CA43660" w14:textId="77777777" w:rsidR="00EF1F67" w:rsidRPr="00AB4725" w:rsidRDefault="00EF1F67" w:rsidP="00EF1F67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ภาษีงวดก่อนๆที่บันทึกต่ำไป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C6ED85" w14:textId="77777777" w:rsidR="00EF1F67" w:rsidRPr="000A4D44" w:rsidRDefault="00EF1F67" w:rsidP="00EF1F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2EFD7" w14:textId="481CF9B7" w:rsidR="00EF1F67" w:rsidRPr="000A4D4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="00EF1F67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88</w:t>
            </w:r>
          </w:p>
        </w:tc>
        <w:tc>
          <w:tcPr>
            <w:tcW w:w="180" w:type="dxa"/>
          </w:tcPr>
          <w:p w14:paraId="7407F3DA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22EFD9" w14:textId="3B73F8D1" w:rsidR="00EF1F67" w:rsidRPr="000A4D44" w:rsidRDefault="00EF1F67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584934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FCFC9F" w14:textId="13C5B4DD" w:rsidR="00EF1F67" w:rsidRPr="000A4D44" w:rsidRDefault="00EF1F67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744A75" w14:textId="77777777" w:rsidR="00EF1F67" w:rsidRPr="00AB4725" w:rsidRDefault="00EF1F67" w:rsidP="00EF1F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95D84" w14:textId="44AB35DA" w:rsidR="00EF1F67" w:rsidRPr="000A4D44" w:rsidRDefault="00EF1F67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</w:tr>
      <w:tr w:rsidR="00EF1F67" w:rsidRPr="00AB4725" w14:paraId="748A67F8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3173293B" w14:textId="77777777" w:rsidR="00EF1F67" w:rsidRPr="00AB4725" w:rsidRDefault="00EF1F67" w:rsidP="00EF1F67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A019586" w14:textId="77777777" w:rsidR="00EF1F67" w:rsidRPr="00AB4725" w:rsidRDefault="00EF1F67" w:rsidP="00EF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D20E66" w14:textId="1C0ECCAF" w:rsidR="00EF1F67" w:rsidRPr="000F3F1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184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54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A7F14EE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52B8F0" w14:textId="13EE4C44" w:rsidR="00EF1F67" w:rsidRPr="000F3F14" w:rsidRDefault="00D23E7C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114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88DBE28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C4DEC0" w14:textId="21CB26DE" w:rsidR="00EF1F67" w:rsidRPr="000F3F1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BA2138A" w14:textId="77777777" w:rsidR="00EF1F67" w:rsidRPr="00AB4725" w:rsidRDefault="00EF1F67" w:rsidP="00EF1F6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D459EB" w14:textId="268276D2" w:rsidR="00EF1F67" w:rsidRPr="000F3F14" w:rsidRDefault="00D23E7C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84</w:t>
            </w:r>
          </w:p>
        </w:tc>
      </w:tr>
      <w:tr w:rsidR="00EF1F67" w:rsidRPr="00AB4725" w14:paraId="3E06049B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7CC3843F" w14:textId="77777777" w:rsidR="00EF1F67" w:rsidRPr="00AB4725" w:rsidRDefault="00EF1F67" w:rsidP="00EF1F67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</w:tcPr>
          <w:p w14:paraId="73B563BD" w14:textId="77777777" w:rsidR="00EF1F67" w:rsidRPr="00AB4725" w:rsidRDefault="00EF1F67" w:rsidP="00EF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0376F" w14:textId="77777777" w:rsidR="00EF1F67" w:rsidRPr="000A4D44" w:rsidRDefault="00EF1F67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1B54D9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92D329" w14:textId="77777777" w:rsidR="00EF1F67" w:rsidRPr="000A4D44" w:rsidRDefault="00EF1F67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BBACED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5E28E" w14:textId="77777777" w:rsidR="00EF1F67" w:rsidRPr="00AB4725" w:rsidRDefault="00EF1F67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312EFC" w14:textId="77777777" w:rsidR="00EF1F67" w:rsidRPr="00AB4725" w:rsidRDefault="00EF1F67" w:rsidP="00EF1F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E46BBE" w14:textId="77777777" w:rsidR="00EF1F67" w:rsidRPr="00AB4725" w:rsidRDefault="00EF1F67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EF1F67" w:rsidRPr="00AB4725" w14:paraId="25170441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07EB8B13" w14:textId="77777777" w:rsidR="00EF1F67" w:rsidRPr="00AB4725" w:rsidRDefault="00EF1F67" w:rsidP="00EF1F67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</w:tcPr>
          <w:p w14:paraId="7243066E" w14:textId="77777777" w:rsidR="00EF1F67" w:rsidRPr="00AB4725" w:rsidRDefault="00EF1F67" w:rsidP="00EF1F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5AA273" w14:textId="195E87E0" w:rsidR="00EF1F67" w:rsidRPr="000A4D44" w:rsidRDefault="00EF1F67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74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016CC41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68F1E" w14:textId="24C4C098" w:rsidR="00EF1F67" w:rsidRPr="000A4D44" w:rsidRDefault="00EF1F67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445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1CD1989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5987A4" w14:textId="40D5752D" w:rsidR="00EF1F67" w:rsidRPr="000A4D44" w:rsidRDefault="00EF1F67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9B54AEF" w14:textId="77777777" w:rsidR="00EF1F67" w:rsidRPr="00AB4725" w:rsidRDefault="00EF1F67" w:rsidP="00EF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08A10B" w14:textId="45E33C48" w:rsidR="00EF1F67" w:rsidRPr="000A4D44" w:rsidRDefault="00EF1F67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="Angsana New"/>
                <w:b w:val="0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 w:val="0"/>
                <w:sz w:val="30"/>
                <w:szCs w:val="30"/>
              </w:rPr>
              <w:t>963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</w:tr>
      <w:tr w:rsidR="00EF1F67" w:rsidRPr="00AB4725" w14:paraId="1541F61D" w14:textId="77777777" w:rsidTr="008A6814">
        <w:trPr>
          <w:cantSplit/>
          <w:trHeight w:hRule="exact" w:val="389"/>
        </w:trPr>
        <w:tc>
          <w:tcPr>
            <w:tcW w:w="3960" w:type="dxa"/>
          </w:tcPr>
          <w:p w14:paraId="7F0B029B" w14:textId="77777777" w:rsidR="00EF1F67" w:rsidRPr="00AB4725" w:rsidRDefault="00EF1F67" w:rsidP="00EF1F67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0" w:type="dxa"/>
          </w:tcPr>
          <w:p w14:paraId="64700212" w14:textId="77777777" w:rsidR="00EF1F67" w:rsidRPr="00AB4725" w:rsidRDefault="00EF1F67" w:rsidP="00EF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C5FDB" w14:textId="5D6C0764" w:rsidR="00EF1F67" w:rsidRPr="000F3F1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157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06</w:t>
            </w:r>
          </w:p>
        </w:tc>
        <w:tc>
          <w:tcPr>
            <w:tcW w:w="180" w:type="dxa"/>
          </w:tcPr>
          <w:p w14:paraId="4DC61CF0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510EDC" w14:textId="07E515DB" w:rsidR="00EF1F67" w:rsidRPr="000F3F14" w:rsidRDefault="00D23E7C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85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57</w:t>
            </w:r>
          </w:p>
        </w:tc>
        <w:tc>
          <w:tcPr>
            <w:tcW w:w="180" w:type="dxa"/>
          </w:tcPr>
          <w:p w14:paraId="74B3E86F" w14:textId="77777777" w:rsidR="00EF1F67" w:rsidRPr="000A4D44" w:rsidRDefault="00EF1F67" w:rsidP="00EF1F67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8D459" w14:textId="6C7FE2CE" w:rsidR="00EF1F67" w:rsidRPr="000F3F14" w:rsidRDefault="00D23E7C" w:rsidP="000F3F14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48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96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3273512" w14:textId="77777777" w:rsidR="00EF1F67" w:rsidRPr="00AB4725" w:rsidRDefault="00EF1F67" w:rsidP="00EF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BCC1A" w14:textId="0257C45E" w:rsidR="00EF1F67" w:rsidRPr="000F3F14" w:rsidRDefault="00D23E7C" w:rsidP="00EF1F67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17</w:t>
            </w:r>
            <w:r w:rsidR="00EF1F67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D23E7C">
              <w:rPr>
                <w:rFonts w:ascii="Angsana New" w:hAnsi="Angsana New" w:cs="Angsana New"/>
                <w:bCs/>
                <w:sz w:val="30"/>
                <w:szCs w:val="30"/>
              </w:rPr>
              <w:t>21</w:t>
            </w:r>
          </w:p>
        </w:tc>
      </w:tr>
    </w:tbl>
    <w:p w14:paraId="0C95E17B" w14:textId="77777777" w:rsidR="0055359F" w:rsidRPr="00D20996" w:rsidRDefault="0055359F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14:paraId="6CF7F57C" w14:textId="77777777" w:rsidR="00382CBD" w:rsidRPr="00144E97" w:rsidRDefault="00382CBD" w:rsidP="008A6814">
      <w:pPr>
        <w:tabs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D20996" w:rsidRDefault="00382CBD" w:rsidP="00671782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</w:rPr>
      </w:pPr>
    </w:p>
    <w:p w14:paraId="1B1A217C" w14:textId="327527BF" w:rsidR="00113D34" w:rsidRDefault="0004458E" w:rsidP="00475BB3">
      <w:pPr>
        <w:numPr>
          <w:ilvl w:val="0"/>
          <w:numId w:val="19"/>
        </w:numPr>
        <w:tabs>
          <w:tab w:val="clear" w:pos="907"/>
          <w:tab w:val="left" w:pos="900"/>
        </w:tabs>
        <w:spacing w:line="240" w:lineRule="auto"/>
        <w:ind w:right="-205"/>
        <w:jc w:val="thaiDistribute"/>
        <w:rPr>
          <w:rFonts w:ascii="Angsana New" w:hAnsi="Angsana New"/>
          <w:sz w:val="30"/>
          <w:szCs w:val="30"/>
        </w:rPr>
      </w:pPr>
      <w:r w:rsidRPr="00D20996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</w:t>
      </w:r>
      <w:r w:rsidR="00475BB3">
        <w:rPr>
          <w:rFonts w:ascii="Angsana New" w:hAnsi="Angsana New" w:hint="cs"/>
          <w:sz w:val="30"/>
          <w:szCs w:val="30"/>
          <w:cs/>
        </w:rPr>
        <w:t>ติ</w:t>
      </w:r>
      <w:r w:rsidRPr="00D20996">
        <w:rPr>
          <w:rFonts w:ascii="Angsana New" w:hAnsi="Angsana New" w:hint="cs"/>
          <w:sz w:val="30"/>
          <w:szCs w:val="30"/>
          <w:cs/>
        </w:rPr>
        <w:t>ส่งเสริ</w:t>
      </w:r>
      <w:r w:rsidR="00475BB3">
        <w:rPr>
          <w:rFonts w:ascii="Angsana New" w:hAnsi="Angsana New" w:hint="cs"/>
          <w:sz w:val="30"/>
          <w:szCs w:val="30"/>
          <w:cs/>
        </w:rPr>
        <w:t>ม</w:t>
      </w:r>
      <w:r w:rsidRPr="00D20996">
        <w:rPr>
          <w:rFonts w:ascii="Angsana New" w:hAnsi="Angsana New" w:hint="cs"/>
          <w:sz w:val="30"/>
          <w:szCs w:val="30"/>
          <w:cs/>
        </w:rPr>
        <w:t>การลงทุน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Pr="00D20996">
        <w:rPr>
          <w:rFonts w:ascii="Angsana New" w:hAnsi="Angsana New" w:hint="cs"/>
          <w:sz w:val="30"/>
          <w:szCs w:val="30"/>
          <w:cs/>
        </w:rPr>
        <w:t>พ</w:t>
      </w:r>
      <w:r w:rsidRPr="00D20996">
        <w:rPr>
          <w:rFonts w:ascii="Angsana New" w:hAnsi="Angsana New"/>
          <w:sz w:val="30"/>
          <w:szCs w:val="30"/>
          <w:cs/>
        </w:rPr>
        <w:t>.</w:t>
      </w:r>
      <w:r w:rsidRPr="00D20996">
        <w:rPr>
          <w:rFonts w:ascii="Angsana New" w:hAnsi="Angsana New" w:hint="cs"/>
          <w:sz w:val="30"/>
          <w:szCs w:val="30"/>
          <w:cs/>
        </w:rPr>
        <w:t>ศ</w:t>
      </w:r>
      <w:r w:rsidRPr="00D20996">
        <w:rPr>
          <w:rFonts w:ascii="Angsana New" w:hAnsi="Angsana New"/>
          <w:sz w:val="30"/>
          <w:szCs w:val="30"/>
          <w:cs/>
        </w:rPr>
        <w:t>.</w:t>
      </w:r>
      <w:r w:rsidR="00D23E7C" w:rsidRPr="00D23E7C">
        <w:rPr>
          <w:rFonts w:ascii="Angsana New" w:hAnsi="Angsana New"/>
          <w:sz w:val="30"/>
          <w:szCs w:val="30"/>
        </w:rPr>
        <w:t>252</w:t>
      </w:r>
      <w:r w:rsidR="00D51909" w:rsidRPr="00D51909">
        <w:rPr>
          <w:rFonts w:ascii="Angsana New" w:hAnsi="Angsana New"/>
          <w:sz w:val="30"/>
          <w:szCs w:val="30"/>
        </w:rPr>
        <w:t>0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Pr="00D20996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Pr="00D20996">
        <w:rPr>
          <w:rFonts w:ascii="Angsana New" w:hAnsi="Angsana New" w:hint="cs"/>
          <w:sz w:val="30"/>
          <w:szCs w:val="30"/>
          <w:cs/>
        </w:rPr>
        <w:t>พฤษภาคม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Pr="00D20996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D20996">
        <w:rPr>
          <w:rFonts w:ascii="Angsana New" w:hAnsi="Angsana New"/>
          <w:sz w:val="30"/>
          <w:szCs w:val="30"/>
          <w:cs/>
        </w:rPr>
        <w:t xml:space="preserve"> </w:t>
      </w:r>
      <w:r w:rsidRPr="00D20996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7236D402" w14:textId="77777777" w:rsidR="00D20996" w:rsidRPr="00D20996" w:rsidRDefault="00D20996" w:rsidP="00D20996">
      <w:pPr>
        <w:tabs>
          <w:tab w:val="clear" w:pos="907"/>
          <w:tab w:val="left" w:pos="900"/>
        </w:tabs>
        <w:spacing w:line="240" w:lineRule="auto"/>
        <w:ind w:left="900" w:right="-25"/>
        <w:jc w:val="thaiDistribute"/>
        <w:rPr>
          <w:rFonts w:ascii="Angsana New" w:hAnsi="Angsana New"/>
          <w:cs/>
        </w:rPr>
      </w:pPr>
    </w:p>
    <w:p w14:paraId="1526B702" w14:textId="02DA7677" w:rsidR="00475BB3" w:rsidRDefault="001A41DD" w:rsidP="00475BB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205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06B784DB" w14:textId="77777777" w:rsidR="00475BB3" w:rsidRPr="00475BB3" w:rsidRDefault="00475BB3" w:rsidP="00475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5"/>
        <w:jc w:val="thaiDistribute"/>
        <w:rPr>
          <w:rFonts w:ascii="Angsana New" w:hAnsi="Angsana New"/>
        </w:rPr>
      </w:pPr>
    </w:p>
    <w:p w14:paraId="74B9A767" w14:textId="209CC5E3" w:rsidR="00150FC5" w:rsidRDefault="00382CBD" w:rsidP="00475BB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2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3648657D" w14:textId="6B6EEDAB" w:rsidR="0077024E" w:rsidRPr="00144E97" w:rsidRDefault="0077024E" w:rsidP="0077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Pr="00B24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276CAE6F" w14:textId="77777777" w:rsidR="00B85EE4" w:rsidRPr="009B737C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B85EE4" w:rsidRPr="00144E97" w14:paraId="5B64F681" w14:textId="77777777" w:rsidTr="005426CD">
        <w:tc>
          <w:tcPr>
            <w:tcW w:w="3870" w:type="dxa"/>
          </w:tcPr>
          <w:p w14:paraId="0F6CB1B8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7EA87B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14:paraId="3577B350" w14:textId="77777777" w:rsidTr="005426CD">
        <w:tc>
          <w:tcPr>
            <w:tcW w:w="3870" w:type="dxa"/>
          </w:tcPr>
          <w:p w14:paraId="4B51A534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3880D6C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700C5680" w14:textId="77777777" w:rsidTr="005426CD">
        <w:tc>
          <w:tcPr>
            <w:tcW w:w="3870" w:type="dxa"/>
          </w:tcPr>
          <w:p w14:paraId="4C26DE0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5A668099" w:rsidR="0077024E" w:rsidRPr="00144E97" w:rsidRDefault="00D51909" w:rsidP="0054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77024E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0508BF78" w:rsidR="0077024E" w:rsidRPr="00144E97" w:rsidRDefault="00D51909" w:rsidP="0054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77024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6E9520E9" w:rsidR="0077024E" w:rsidRPr="00144E97" w:rsidRDefault="00D51909" w:rsidP="0054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77024E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06E18" w14:textId="2876D1A4" w:rsidR="0077024E" w:rsidRPr="00144E97" w:rsidRDefault="00D51909" w:rsidP="0054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77024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144E97" w14:paraId="08EFE5AD" w14:textId="77777777" w:rsidTr="005426CD">
        <w:tc>
          <w:tcPr>
            <w:tcW w:w="3870" w:type="dxa"/>
          </w:tcPr>
          <w:p w14:paraId="245F5DCB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4648B305" w:rsidR="00671782" w:rsidRPr="00144E97" w:rsidRDefault="00D23E7C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5BBA8232" w:rsidR="00671782" w:rsidRPr="00144E97" w:rsidRDefault="00D23E7C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2B4A0947" w:rsidR="00671782" w:rsidRPr="00144E97" w:rsidRDefault="00D23E7C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1E737" w14:textId="4C075244" w:rsidR="00671782" w:rsidRPr="00144E97" w:rsidRDefault="00D23E7C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671782" w:rsidRPr="00144E97" w14:paraId="2D317AD4" w14:textId="77777777" w:rsidTr="005426CD">
        <w:trPr>
          <w:trHeight w:val="362"/>
        </w:trPr>
        <w:tc>
          <w:tcPr>
            <w:tcW w:w="3870" w:type="dxa"/>
          </w:tcPr>
          <w:p w14:paraId="764AD644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00AE64A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552" w:rsidRPr="00144E97" w14:paraId="75DAEE2D" w14:textId="77777777" w:rsidTr="005426CD">
        <w:tc>
          <w:tcPr>
            <w:tcW w:w="3870" w:type="dxa"/>
          </w:tcPr>
          <w:p w14:paraId="5E41D79A" w14:textId="77777777" w:rsidR="00417552" w:rsidRPr="00144E97" w:rsidRDefault="00417552" w:rsidP="004175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23F8392C" w:rsidR="00417552" w:rsidRPr="00EA6DBA" w:rsidRDefault="00D23E7C" w:rsidP="00150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457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28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1FF2AB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57D1A2CB" w:rsidR="00417552" w:rsidRPr="00C8760F" w:rsidRDefault="00D23E7C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36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3368B23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3207B606" w:rsidR="00417552" w:rsidRPr="00EA6DBA" w:rsidRDefault="00417552" w:rsidP="0054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6B89A9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CC128" w14:textId="7DE97C8A" w:rsidR="00417552" w:rsidRPr="00C8760F" w:rsidRDefault="00417552" w:rsidP="0054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7552" w:rsidRPr="00144E97" w14:paraId="13D4F894" w14:textId="77777777" w:rsidTr="005426CD">
        <w:tc>
          <w:tcPr>
            <w:tcW w:w="3870" w:type="dxa"/>
          </w:tcPr>
          <w:p w14:paraId="6AF01B99" w14:textId="77777777" w:rsidR="00417552" w:rsidRPr="00144E97" w:rsidRDefault="00417552" w:rsidP="004175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540E3BE6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DAEACF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344526CE" w:rsidR="00417552" w:rsidRPr="00C8760F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5AD53B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7BE288B2" w:rsidR="00417552" w:rsidRPr="00EA6DBA" w:rsidRDefault="00D23E7C" w:rsidP="0054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EAB23C3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7D3CC" w14:textId="665E72CA" w:rsidR="00417552" w:rsidRPr="00C8760F" w:rsidRDefault="00D51909" w:rsidP="0054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417552" w:rsidRPr="00144E97" w14:paraId="776178DC" w14:textId="77777777" w:rsidTr="005426CD">
        <w:tc>
          <w:tcPr>
            <w:tcW w:w="3870" w:type="dxa"/>
          </w:tcPr>
          <w:p w14:paraId="6C50F378" w14:textId="77777777" w:rsidR="00417552" w:rsidRPr="00144E97" w:rsidRDefault="00417552" w:rsidP="004175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6335A218" w:rsidR="00417552" w:rsidRPr="00417552" w:rsidRDefault="00D23E7C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417552" w:rsidRPr="004175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7F2B0D" w14:textId="77777777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3DDA6ED1" w:rsidR="00417552" w:rsidRPr="00417552" w:rsidRDefault="00D23E7C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="00417552" w:rsidRPr="004175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603EAA" w14:textId="77777777" w:rsidR="00417552" w:rsidRPr="00144E97" w:rsidRDefault="00417552" w:rsidP="00417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0C291929" w:rsidR="00417552" w:rsidRPr="00150FC5" w:rsidRDefault="00417552" w:rsidP="0054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F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50F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231AFA" w14:textId="77777777" w:rsidR="00417552" w:rsidRPr="00EA6DBA" w:rsidRDefault="00417552" w:rsidP="00417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34515B5E" w:rsidR="00417552" w:rsidRPr="005426CD" w:rsidRDefault="00417552" w:rsidP="0054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Pr="005426C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1667812" w14:textId="77777777" w:rsidR="00446EE4" w:rsidRDefault="00446EE4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B85EE4" w:rsidRPr="00144E97" w14:paraId="0230C157" w14:textId="77777777" w:rsidTr="00D97FAF">
        <w:tc>
          <w:tcPr>
            <w:tcW w:w="3870" w:type="dxa"/>
          </w:tcPr>
          <w:p w14:paraId="03194DE4" w14:textId="77777777" w:rsidR="00B85EE4" w:rsidRPr="006D5404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</w:pPr>
          </w:p>
        </w:tc>
        <w:tc>
          <w:tcPr>
            <w:tcW w:w="5490" w:type="dxa"/>
            <w:gridSpan w:val="7"/>
          </w:tcPr>
          <w:p w14:paraId="7CCDE756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14:paraId="39AF2A14" w14:textId="77777777" w:rsidTr="00D97FAF">
        <w:tc>
          <w:tcPr>
            <w:tcW w:w="3870" w:type="dxa"/>
          </w:tcPr>
          <w:p w14:paraId="2375CACC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7CC74F2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4176A1AF" w14:textId="77777777" w:rsidTr="00D97FAF">
        <w:tc>
          <w:tcPr>
            <w:tcW w:w="3870" w:type="dxa"/>
          </w:tcPr>
          <w:p w14:paraId="0FEE03A8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70567677" w:rsidR="0077024E" w:rsidRPr="00144E97" w:rsidRDefault="00D51909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77024E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2D1C1FCF" w:rsidR="0077024E" w:rsidRPr="00144E97" w:rsidRDefault="00D51909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77024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19549914" w:rsidR="0077024E" w:rsidRPr="00144E97" w:rsidRDefault="00D51909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30</w:t>
            </w:r>
            <w:r w:rsidR="0077024E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2B4EB1" w14:textId="36AA8A09" w:rsidR="0077024E" w:rsidRPr="00144E97" w:rsidRDefault="00D51909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77024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24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13D34" w:rsidRPr="00144E97" w14:paraId="59ADE6AB" w14:textId="77777777" w:rsidTr="00D97FAF">
        <w:tc>
          <w:tcPr>
            <w:tcW w:w="3870" w:type="dxa"/>
          </w:tcPr>
          <w:p w14:paraId="7F25980D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4B12E0C6" w:rsidR="00113D34" w:rsidRPr="00144E97" w:rsidRDefault="00D23E7C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4B0822AD" w:rsidR="00113D34" w:rsidRPr="00144E97" w:rsidRDefault="00D23E7C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043D192C" w:rsidR="00113D34" w:rsidRPr="00144E97" w:rsidRDefault="00D23E7C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1B0C25" w14:textId="62E1955C" w:rsidR="00113D34" w:rsidRPr="00144E97" w:rsidRDefault="00D23E7C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671782" w:rsidRPr="00144E97" w14:paraId="71AA972F" w14:textId="77777777" w:rsidTr="00D97FAF">
        <w:trPr>
          <w:trHeight w:val="362"/>
        </w:trPr>
        <w:tc>
          <w:tcPr>
            <w:tcW w:w="3870" w:type="dxa"/>
          </w:tcPr>
          <w:p w14:paraId="7F77184A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6EBDDD9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552" w:rsidRPr="00144E97" w14:paraId="089FF4EB" w14:textId="77777777" w:rsidTr="00D97FAF">
        <w:tc>
          <w:tcPr>
            <w:tcW w:w="3870" w:type="dxa"/>
          </w:tcPr>
          <w:p w14:paraId="3876DF9C" w14:textId="77777777" w:rsidR="00417552" w:rsidRPr="00144E97" w:rsidRDefault="00417552" w:rsidP="00417552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7DAD1442" w:rsidR="00417552" w:rsidRPr="00EA6DBA" w:rsidRDefault="00D51909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4EB5B517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100F8FFD" w:rsidR="00417552" w:rsidRPr="00EA6DBA" w:rsidRDefault="00D51909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48</w:t>
            </w: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1AA03A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44312F9E" w:rsidR="00417552" w:rsidRPr="00417552" w:rsidRDefault="00417552" w:rsidP="00150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7552"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Pr="0041755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51</w:t>
            </w:r>
            <w:r w:rsidRPr="004175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01ED3F" w14:textId="77777777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75C63" w14:textId="4A37F065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7552" w:rsidRPr="00144E97" w14:paraId="2FF7DC92" w14:textId="77777777" w:rsidTr="00D97FAF">
        <w:tc>
          <w:tcPr>
            <w:tcW w:w="3870" w:type="dxa"/>
          </w:tcPr>
          <w:p w14:paraId="7B83A2A0" w14:textId="77777777" w:rsidR="00417552" w:rsidRPr="00144E97" w:rsidRDefault="00417552" w:rsidP="00417552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4E5CCBD7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1A1D89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C031C" w14:textId="3DA6F0E4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402A34" w14:textId="77777777" w:rsidR="00417552" w:rsidRPr="00144E97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2AA53082" w:rsidR="00417552" w:rsidRPr="00417552" w:rsidRDefault="00D23E7C" w:rsidP="0030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417552" w:rsidRPr="0041755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19ADF6BC" w14:textId="77777777" w:rsidR="00417552" w:rsidRPr="00EA6DBA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F5620" w14:textId="2A29F76B" w:rsidR="00417552" w:rsidRPr="00EA6DBA" w:rsidRDefault="00D51909" w:rsidP="00D97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417552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Pr="00D51909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417552" w:rsidRPr="00144E97" w14:paraId="4B2F3273" w14:textId="77777777" w:rsidTr="00D97FAF">
        <w:tc>
          <w:tcPr>
            <w:tcW w:w="3870" w:type="dxa"/>
          </w:tcPr>
          <w:p w14:paraId="52D5A9CD" w14:textId="77777777" w:rsidR="00417552" w:rsidRPr="00144E97" w:rsidRDefault="00417552" w:rsidP="00417552">
            <w:pPr>
              <w:spacing w:line="36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42B5DD42" w:rsidR="00417552" w:rsidRPr="00417552" w:rsidRDefault="00D51909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17552" w:rsidRPr="004175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61D245" w14:textId="77777777" w:rsidR="00417552" w:rsidRPr="00417552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9E8BCE7" w:rsidR="00417552" w:rsidRPr="00417552" w:rsidRDefault="00D51909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417552" w:rsidRPr="004175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1E06E2C8" w14:textId="77777777" w:rsidR="00417552" w:rsidRPr="00417552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1F994554" w:rsidR="00417552" w:rsidRPr="00150FC5" w:rsidRDefault="00417552" w:rsidP="009D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F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417552" w:rsidRPr="00417552" w:rsidRDefault="00417552" w:rsidP="00417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77777777" w:rsidR="00417552" w:rsidRPr="009B737C" w:rsidRDefault="00417552" w:rsidP="009D3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3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6A194AD" w14:textId="0596821D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7A0A4017" w14:textId="76499CFA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01180EF2" w14:textId="13021197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51697FC2" w14:textId="575719C4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43846618" w14:textId="494D8427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3DD3B96A" w14:textId="7E7CEAE6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194C8021" w14:textId="26DC2E28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67E388E6" w14:textId="1F07CDA0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09684673" w14:textId="00635CA8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7EE65951" w14:textId="65FD72C8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472962B5" w14:textId="19BCA3DB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74E6C3D3" w14:textId="53F3697E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3C22D9B8" w14:textId="2007449B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51DFC334" w14:textId="10507404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797F73EC" w14:textId="298F26F6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73D67984" w14:textId="0600A81B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623DBDB1" w14:textId="75A31DBE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0DB8F830" w14:textId="0C160E26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452990EF" w14:textId="66AA0573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23A00ACF" w14:textId="4DCB6E9B" w:rsid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lang w:eastAsia="th-TH"/>
        </w:rPr>
      </w:pPr>
    </w:p>
    <w:p w14:paraId="105F0E1F" w14:textId="77777777" w:rsidR="00A47C56" w:rsidRPr="00A47C56" w:rsidRDefault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cs/>
          <w:lang w:eastAsia="th-TH"/>
        </w:rPr>
      </w:pPr>
    </w:p>
    <w:p w14:paraId="3DA89FB3" w14:textId="715B2C08" w:rsidR="0077024E" w:rsidRDefault="0077024E" w:rsidP="00A47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6B50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                           </w:t>
      </w:r>
      <w:r w:rsidR="00D51909" w:rsidRPr="00D5190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50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23E7C" w:rsidRPr="00D23E7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</w:t>
      </w:r>
      <w:r w:rsidR="00D51909" w:rsidRPr="00D5190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D23E7C" w:rsidRPr="00D23E7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69C4F669" w14:textId="77777777" w:rsidR="00F55955" w:rsidRPr="00A47C56" w:rsidRDefault="00F55955" w:rsidP="0077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 w:right="-295"/>
        <w:jc w:val="thaiDistribute"/>
        <w:rPr>
          <w:rFonts w:ascii="Angsana New" w:hAnsi="Angsana New"/>
          <w:snapToGrid w:val="0"/>
          <w:color w:val="000000"/>
          <w:lang w:eastAsia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260"/>
      </w:tblGrid>
      <w:tr w:rsidR="00F55955" w14:paraId="6D31EA53" w14:textId="77777777" w:rsidTr="005A28D2">
        <w:trPr>
          <w:tblHeader/>
        </w:trPr>
        <w:tc>
          <w:tcPr>
            <w:tcW w:w="4140" w:type="dxa"/>
          </w:tcPr>
          <w:p w14:paraId="051DEB08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7CE3771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5955" w14:paraId="4C0AC7D0" w14:textId="77777777" w:rsidTr="00BE33A2">
        <w:trPr>
          <w:tblHeader/>
        </w:trPr>
        <w:tc>
          <w:tcPr>
            <w:tcW w:w="4140" w:type="dxa"/>
          </w:tcPr>
          <w:p w14:paraId="2EF77128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BCE0DF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0BC6F2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DBF606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</w:tcPr>
          <w:p w14:paraId="217A224B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582501D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486391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209542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55955" w:rsidRPr="00E9547D" w14:paraId="2B137A1B" w14:textId="77777777" w:rsidTr="00BE33A2">
        <w:trPr>
          <w:trHeight w:val="1099"/>
          <w:tblHeader/>
        </w:trPr>
        <w:tc>
          <w:tcPr>
            <w:tcW w:w="4140" w:type="dxa"/>
            <w:vAlign w:val="bottom"/>
          </w:tcPr>
          <w:p w14:paraId="54A0514D" w14:textId="77777777" w:rsidR="00F55955" w:rsidRPr="001311B1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55BCF8A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35AF6F" w14:textId="3C1A28DE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7C98080B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F797C37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9F2B50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F4D741A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6BF3B1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6D70BCDE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0A7C40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4D506F" w14:textId="0657ED82" w:rsidR="00F55955" w:rsidRPr="00E9547D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F55955" w:rsidRPr="00157ABC" w14:paraId="56D6478D" w14:textId="77777777" w:rsidTr="005A28D2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5403819" w14:textId="77777777" w:rsidR="00F55955" w:rsidRPr="0008536D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BB4EC34" w14:textId="77777777" w:rsidR="00F55955" w:rsidRPr="00157ABC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7A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5955" w14:paraId="201BF867" w14:textId="77777777" w:rsidTr="00BE33A2">
        <w:trPr>
          <w:trHeight w:hRule="exact" w:val="346"/>
          <w:tblHeader/>
        </w:trPr>
        <w:tc>
          <w:tcPr>
            <w:tcW w:w="4140" w:type="dxa"/>
            <w:vAlign w:val="bottom"/>
          </w:tcPr>
          <w:p w14:paraId="7583E30E" w14:textId="2C8731D2" w:rsidR="00F55955" w:rsidRPr="0008536D" w:rsidRDefault="00D23E7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5FAA936F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6F333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0CB842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056F74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9186D1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EDB2F3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708DF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5955" w14:paraId="1EE1DE44" w14:textId="77777777" w:rsidTr="00BE33A2">
        <w:tc>
          <w:tcPr>
            <w:tcW w:w="4140" w:type="dxa"/>
          </w:tcPr>
          <w:p w14:paraId="6C155365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92D3614" w14:textId="77777777" w:rsidR="00F55955" w:rsidRPr="006E384F" w:rsidRDefault="00F55955" w:rsidP="00BE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6805A2F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08A67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A5648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CB8DB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CAC4F" w14:textId="77777777" w:rsidR="00F55955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B2B1C" w14:textId="77777777" w:rsidR="00F55955" w:rsidRDefault="00F55955" w:rsidP="00BE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8D2" w:rsidRPr="00EA6DBA" w14:paraId="36431B07" w14:textId="77777777" w:rsidTr="00BE33A2">
        <w:tc>
          <w:tcPr>
            <w:tcW w:w="4140" w:type="dxa"/>
          </w:tcPr>
          <w:p w14:paraId="5A188B60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AA7D64F" w14:textId="244DA481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441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D59F3F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054AE1D2" w14:textId="5FDE46DC" w:rsidR="005A28D2" w:rsidRPr="00F13916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96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241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4C5F607" w14:textId="77777777" w:rsidR="005A28D2" w:rsidRPr="00EA6DB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C41FC" w14:textId="25C7D7F5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275</w:t>
            </w:r>
          </w:p>
        </w:tc>
        <w:tc>
          <w:tcPr>
            <w:tcW w:w="270" w:type="dxa"/>
          </w:tcPr>
          <w:p w14:paraId="0EFC396A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35B51" w14:textId="7FB1CEB8" w:rsidR="005A28D2" w:rsidRPr="00EA6DBA" w:rsidRDefault="00D51909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45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Pr="00D51909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A28D2" w:rsidRPr="00EA6DBA" w14:paraId="72340B88" w14:textId="77777777" w:rsidTr="00BE33A2">
        <w:trPr>
          <w:trHeight w:val="353"/>
        </w:trPr>
        <w:tc>
          <w:tcPr>
            <w:tcW w:w="4140" w:type="dxa"/>
          </w:tcPr>
          <w:p w14:paraId="4770A4E6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4772DEBA" w14:textId="471F00C8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47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1CD750E0" w14:textId="77777777" w:rsidR="005A28D2" w:rsidRPr="002E100D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69E9" w14:textId="194B20C5" w:rsidR="005A28D2" w:rsidRPr="002E100D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5A28D2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2759BC87" w14:textId="77777777" w:rsidR="005A28D2" w:rsidRPr="00EA6DBA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25951" w14:textId="10E61027" w:rsidR="005A28D2" w:rsidRPr="002E100D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287</w:t>
            </w:r>
          </w:p>
        </w:tc>
        <w:tc>
          <w:tcPr>
            <w:tcW w:w="270" w:type="dxa"/>
          </w:tcPr>
          <w:p w14:paraId="47493CD6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AFB15C" w14:textId="75A2EB11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Pr="00D23E7C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5A28D2" w:rsidRPr="00063DCB" w14:paraId="46D1C383" w14:textId="77777777" w:rsidTr="00BE33A2">
        <w:tc>
          <w:tcPr>
            <w:tcW w:w="4140" w:type="dxa"/>
          </w:tcPr>
          <w:p w14:paraId="51AB5CF0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361938D5" w14:textId="43C22EE7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00A60E76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D85787D" w14:textId="37DBC848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5A28D2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77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046C5963" w14:textId="77777777" w:rsidR="005A28D2" w:rsidRPr="00063DCB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DE14A" w14:textId="25799D34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212</w:t>
            </w:r>
          </w:p>
        </w:tc>
        <w:tc>
          <w:tcPr>
            <w:tcW w:w="270" w:type="dxa"/>
          </w:tcPr>
          <w:p w14:paraId="68A8A1CE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45872" w14:textId="48228A9D" w:rsidR="005A28D2" w:rsidRPr="00063DCB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14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54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A28D2" w:rsidRPr="00EA6DBA" w14:paraId="6CE9D8A4" w14:textId="77777777" w:rsidTr="00BE33A2">
        <w:tc>
          <w:tcPr>
            <w:tcW w:w="4140" w:type="dxa"/>
          </w:tcPr>
          <w:p w14:paraId="784657F8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3DA9CE10" w14:textId="55B64F22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36531727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CABF6C1" w14:textId="3723C34C" w:rsidR="005A28D2" w:rsidRPr="00F13916" w:rsidRDefault="00D51909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 w:rsidR="005A28D2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03</w:t>
            </w:r>
          </w:p>
        </w:tc>
        <w:tc>
          <w:tcPr>
            <w:tcW w:w="270" w:type="dxa"/>
          </w:tcPr>
          <w:p w14:paraId="5C261DCF" w14:textId="77777777" w:rsidR="005A28D2" w:rsidRPr="00EA6DB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5263EB" w14:textId="4CA51B79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545</w:t>
            </w:r>
          </w:p>
        </w:tc>
        <w:tc>
          <w:tcPr>
            <w:tcW w:w="270" w:type="dxa"/>
          </w:tcPr>
          <w:p w14:paraId="1CD0006C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ACDEBC" w14:textId="78746839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5A28D2" w:rsidRPr="00EA6DBA" w14:paraId="7C9A2EF4" w14:textId="77777777" w:rsidTr="00BE33A2">
        <w:tc>
          <w:tcPr>
            <w:tcW w:w="4140" w:type="dxa"/>
          </w:tcPr>
          <w:p w14:paraId="6228FFA4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7F1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</w:tcPr>
          <w:p w14:paraId="59E41E5A" w14:textId="3A7877C9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1F6D527E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0025F8D" w14:textId="64A4F678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474</w:t>
            </w:r>
          </w:p>
        </w:tc>
        <w:tc>
          <w:tcPr>
            <w:tcW w:w="270" w:type="dxa"/>
          </w:tcPr>
          <w:p w14:paraId="36186B68" w14:textId="77777777" w:rsidR="005A28D2" w:rsidRPr="00EA6DB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DD3DAF" w14:textId="3EEC1A91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47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7F9458A8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1A2F6C" w14:textId="306AAB06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11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5A28D2" w:rsidRPr="00EA6DBA" w14:paraId="33E42C7B" w14:textId="77777777" w:rsidTr="00BE33A2">
        <w:tc>
          <w:tcPr>
            <w:tcW w:w="4140" w:type="dxa"/>
          </w:tcPr>
          <w:p w14:paraId="4208360F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500EBB2F" w14:textId="34D06C69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22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96</w:t>
            </w:r>
            <w:r w:rsidRPr="00D23E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2FDCD4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9A4B" w14:textId="1DDCFBAE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  <w:r w:rsidRPr="00D23E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</w:tcPr>
          <w:p w14:paraId="1B26EA98" w14:textId="77777777" w:rsidR="005A28D2" w:rsidRPr="00EA6DB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2774D" w14:textId="33AA89DB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472</w:t>
            </w:r>
          </w:p>
        </w:tc>
        <w:tc>
          <w:tcPr>
            <w:tcW w:w="270" w:type="dxa"/>
          </w:tcPr>
          <w:p w14:paraId="5CA793A5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81682" w14:textId="7D7FFFC7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</w:t>
            </w: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28D2" w:rsidRPr="00EA6DBA" w14:paraId="1A3BA325" w14:textId="77777777" w:rsidTr="00BE33A2">
        <w:tc>
          <w:tcPr>
            <w:tcW w:w="4140" w:type="dxa"/>
          </w:tcPr>
          <w:p w14:paraId="538B2773" w14:textId="77777777" w:rsidR="005A28D2" w:rsidRDefault="005A28D2" w:rsidP="005A28D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754C88" w14:textId="1B003E1B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</w:t>
            </w:r>
            <w:r w:rsidR="005A28D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48</w:t>
            </w:r>
          </w:p>
        </w:tc>
        <w:tc>
          <w:tcPr>
            <w:tcW w:w="270" w:type="dxa"/>
          </w:tcPr>
          <w:p w14:paraId="5B05CA82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36B38C" w14:textId="4E7AA030" w:rsidR="005A28D2" w:rsidRPr="00F13916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3592BEED" w14:textId="77777777" w:rsidR="005A28D2" w:rsidRPr="00EA6DB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3655C" w14:textId="11A5BA5D" w:rsidR="005A28D2" w:rsidRPr="00F13916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5A28D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52445D67" w14:textId="77777777" w:rsidR="005A28D2" w:rsidRPr="00EA6DB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C0103C" w14:textId="658384B2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  <w:r w:rsidR="005A2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5A28D2" w14:paraId="3599CAE5" w14:textId="77777777" w:rsidTr="00BE33A2">
        <w:trPr>
          <w:trHeight w:val="233"/>
        </w:trPr>
        <w:tc>
          <w:tcPr>
            <w:tcW w:w="4140" w:type="dxa"/>
          </w:tcPr>
          <w:p w14:paraId="7CEE71A5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8AB16A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DC50DB0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AB2582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FCA9669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F91E19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48AC2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4C20F9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5A28D2" w14:paraId="02A34ABE" w14:textId="77777777" w:rsidTr="00BE33A2">
        <w:trPr>
          <w:trHeight w:val="461"/>
        </w:trPr>
        <w:tc>
          <w:tcPr>
            <w:tcW w:w="4140" w:type="dxa"/>
          </w:tcPr>
          <w:p w14:paraId="6809963F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1080" w:type="dxa"/>
          </w:tcPr>
          <w:p w14:paraId="52D5CDAC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6F4010B4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07CDC5B3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C2624B0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A6AC6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F0B11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85C8D" w14:textId="77777777" w:rsidR="005A28D2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5A28D2" w:rsidRPr="00EA6DBA" w14:paraId="3685EE1C" w14:textId="77777777" w:rsidTr="00BE33A2">
        <w:tc>
          <w:tcPr>
            <w:tcW w:w="4140" w:type="dxa"/>
          </w:tcPr>
          <w:p w14:paraId="4D77135E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6C2EEDC4" w14:textId="23A58408" w:rsidR="005A28D2" w:rsidRPr="001D6CFC" w:rsidRDefault="00D51909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Pr="00D51909">
              <w:rPr>
                <w:rFonts w:ascii="Angsana New" w:hAnsi="Angsana New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646945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2759A7" w14:textId="3015EB68" w:rsidR="005A28D2" w:rsidRPr="00A274C8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D23E7C"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  <w:r w:rsidR="00D23E7C" w:rsidRPr="00D23E7C">
              <w:rPr>
                <w:rFonts w:ascii="Angsana New" w:hAnsi="Angsana New"/>
                <w:sz w:val="30"/>
                <w:szCs w:val="30"/>
                <w:lang w:val="en-GB" w:bidi="ar-SA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2A7307D" w14:textId="77777777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2FBF691" w14:textId="5675480B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72ED345" w14:textId="77777777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6BD98E" w14:textId="1AEFE4BF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254</w:t>
            </w:r>
            <w:r w:rsidR="005A28D2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5A28D2" w:rsidRPr="00EA6DBA" w14:paraId="55868AE9" w14:textId="77777777" w:rsidTr="00BE33A2">
        <w:tc>
          <w:tcPr>
            <w:tcW w:w="4140" w:type="dxa"/>
          </w:tcPr>
          <w:p w14:paraId="4B0C73A0" w14:textId="77777777" w:rsidR="005A28D2" w:rsidRDefault="005A28D2" w:rsidP="005A28D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BC9798" w14:textId="2CDCA5F2" w:rsidR="005A28D2" w:rsidRPr="001D6CFC" w:rsidRDefault="00D51909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5A28D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59106D39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3AF6BA" w14:textId="7560DD34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="00D23E7C"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F18214C" w14:textId="77777777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257BE" w14:textId="5FB531BA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49AD0D08" w14:textId="77777777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D9D329" w14:textId="79471B3D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  <w:r w:rsidR="005A2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  <w:tr w:rsidR="005A28D2" w:rsidRPr="00EA6DBA" w14:paraId="76648DF3" w14:textId="77777777" w:rsidTr="00BE33A2">
        <w:trPr>
          <w:trHeight w:val="379"/>
        </w:trPr>
        <w:tc>
          <w:tcPr>
            <w:tcW w:w="4140" w:type="dxa"/>
          </w:tcPr>
          <w:p w14:paraId="258BDD45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B464A1" w14:textId="11B2F70B" w:rsidR="005A28D2" w:rsidRPr="001D6CFC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174</w:t>
            </w:r>
            <w:r w:rsidR="005A28D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14:paraId="00852FB0" w14:textId="77777777" w:rsidR="005A28D2" w:rsidRDefault="005A28D2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831316" w14:textId="7EE6B4A9" w:rsidR="005A28D2" w:rsidRDefault="00D23E7C" w:rsidP="005A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="005A28D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0F7FFA8C" w14:textId="77777777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BB7F1E" w14:textId="67936B05" w:rsidR="005A28D2" w:rsidRPr="006A5FCA" w:rsidRDefault="00D23E7C" w:rsidP="005A28D2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5A28D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270" w:type="dxa"/>
          </w:tcPr>
          <w:p w14:paraId="23087F05" w14:textId="77777777" w:rsidR="005A28D2" w:rsidRPr="006A5FCA" w:rsidRDefault="005A28D2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FD95B2" w14:textId="73C3BD18" w:rsidR="005A28D2" w:rsidRPr="00EA6DBA" w:rsidRDefault="00D23E7C" w:rsidP="005A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5A2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5BE6B0E" w14:textId="77777777" w:rsidR="00F55955" w:rsidRPr="006B50A7" w:rsidRDefault="00F55955" w:rsidP="0077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E38739E" w14:textId="77777777" w:rsidR="00B142C4" w:rsidRPr="00DF3F80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14:paraId="4ACF8C21" w14:textId="77777777" w:rsidR="00B142C4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620"/>
        <w:gridCol w:w="270"/>
        <w:gridCol w:w="1440"/>
        <w:gridCol w:w="90"/>
        <w:gridCol w:w="180"/>
        <w:gridCol w:w="90"/>
        <w:gridCol w:w="236"/>
        <w:gridCol w:w="1024"/>
      </w:tblGrid>
      <w:tr w:rsidR="00F55955" w14:paraId="5D9FA24B" w14:textId="77777777" w:rsidTr="00F55955">
        <w:trPr>
          <w:trHeight w:val="416"/>
          <w:tblHeader/>
        </w:trPr>
        <w:tc>
          <w:tcPr>
            <w:tcW w:w="4392" w:type="dxa"/>
          </w:tcPr>
          <w:p w14:paraId="0A997175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14:paraId="3BA254E5" w14:textId="0BEF1FD2" w:rsidR="00F55955" w:rsidRPr="00B142C4" w:rsidRDefault="000B10DA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="00F55955" w:rsidRPr="00B142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955" w:rsidRPr="0080491C" w14:paraId="42A42C22" w14:textId="77777777" w:rsidTr="00F55955">
        <w:trPr>
          <w:tblHeader/>
        </w:trPr>
        <w:tc>
          <w:tcPr>
            <w:tcW w:w="4392" w:type="dxa"/>
          </w:tcPr>
          <w:p w14:paraId="5021ED90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A390BE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5"/>
          </w:tcPr>
          <w:p w14:paraId="5DF4A449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B142C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B142C4">
              <w:rPr>
                <w:rFonts w:ascii="Angsana New" w:hAnsi="Angsana New" w:hint="cs"/>
                <w:sz w:val="30"/>
                <w:szCs w:val="30"/>
              </w:rPr>
              <w:t>)/</w:t>
            </w:r>
          </w:p>
          <w:p w14:paraId="0D4F6781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250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14:paraId="3A427151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20205C5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5955" w14:paraId="2ABA0F35" w14:textId="77777777" w:rsidTr="00F55955">
        <w:trPr>
          <w:tblHeader/>
        </w:trPr>
        <w:tc>
          <w:tcPr>
            <w:tcW w:w="4392" w:type="dxa"/>
            <w:vAlign w:val="bottom"/>
          </w:tcPr>
          <w:p w14:paraId="2F3DFED3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</w:tcPr>
          <w:p w14:paraId="7865C2C2" w14:textId="07F8A368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23E7C" w:rsidRPr="00D23E7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72ED9212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09B7A6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D71F90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E2C35C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36D776B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98AF2ED" w14:textId="2E5FAAED" w:rsidR="00F55955" w:rsidRPr="00B142C4" w:rsidRDefault="00F55955" w:rsidP="0047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  <w:p w14:paraId="12964AA3" w14:textId="415F8C89" w:rsidR="00F55955" w:rsidRPr="00B142C4" w:rsidRDefault="00475B76" w:rsidP="0047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55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F55955" w14:paraId="2894E2EC" w14:textId="77777777" w:rsidTr="00F55955">
        <w:trPr>
          <w:trHeight w:hRule="exact" w:val="360"/>
          <w:tblHeader/>
        </w:trPr>
        <w:tc>
          <w:tcPr>
            <w:tcW w:w="4392" w:type="dxa"/>
          </w:tcPr>
          <w:p w14:paraId="3EE61C60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14:paraId="1CDB6A97" w14:textId="77777777" w:rsidR="00F55955" w:rsidRPr="0071769A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76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955" w14:paraId="36AB7567" w14:textId="77777777" w:rsidTr="00F55955">
        <w:trPr>
          <w:trHeight w:hRule="exact" w:val="360"/>
          <w:tblHeader/>
        </w:trPr>
        <w:tc>
          <w:tcPr>
            <w:tcW w:w="4392" w:type="dxa"/>
          </w:tcPr>
          <w:p w14:paraId="72D236D2" w14:textId="4F61DF1A" w:rsidR="00F55955" w:rsidRPr="00464D91" w:rsidRDefault="00D23E7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950" w:type="dxa"/>
            <w:gridSpan w:val="8"/>
          </w:tcPr>
          <w:p w14:paraId="058E143F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55955" w14:paraId="483B02F3" w14:textId="77777777" w:rsidTr="00F55955">
        <w:trPr>
          <w:trHeight w:hRule="exact" w:val="360"/>
        </w:trPr>
        <w:tc>
          <w:tcPr>
            <w:tcW w:w="4392" w:type="dxa"/>
            <w:vAlign w:val="center"/>
          </w:tcPr>
          <w:p w14:paraId="6AC3B2F4" w14:textId="77777777" w:rsidR="00F55955" w:rsidRPr="00B142C4" w:rsidRDefault="00F55955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center"/>
          </w:tcPr>
          <w:p w14:paraId="70B51FDE" w14:textId="77777777" w:rsidR="00F55955" w:rsidRPr="00B142C4" w:rsidRDefault="00F55955" w:rsidP="00BE33A2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9470B2" w14:textId="77777777" w:rsidR="00F55955" w:rsidRPr="00B142C4" w:rsidRDefault="00F55955" w:rsidP="00BE33A2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2CB44FFB" w14:textId="77777777" w:rsidR="00F55955" w:rsidRPr="00B142C4" w:rsidRDefault="00F55955" w:rsidP="00BE33A2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C6D18A4" w14:textId="77777777" w:rsidR="00F55955" w:rsidRPr="00B142C4" w:rsidRDefault="00F55955" w:rsidP="00BE33A2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05717DB" w14:textId="77777777" w:rsidR="00F55955" w:rsidRPr="00B142C4" w:rsidRDefault="00F55955" w:rsidP="00BE33A2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</w:tr>
      <w:tr w:rsidR="000B10DA" w14:paraId="09F01B50" w14:textId="77777777" w:rsidTr="00F55955">
        <w:trPr>
          <w:trHeight w:hRule="exact" w:val="360"/>
        </w:trPr>
        <w:tc>
          <w:tcPr>
            <w:tcW w:w="4392" w:type="dxa"/>
          </w:tcPr>
          <w:p w14:paraId="1AED0EAE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1358D9FE" w14:textId="66AE31E6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452</w:t>
            </w:r>
          </w:p>
        </w:tc>
        <w:tc>
          <w:tcPr>
            <w:tcW w:w="270" w:type="dxa"/>
          </w:tcPr>
          <w:p w14:paraId="52AFA244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6F0DF00" w14:textId="4A5793F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555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51A7C3BD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C0D011A" w14:textId="0F29049B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0B10DA" w14:paraId="49113E65" w14:textId="77777777" w:rsidTr="00F55955">
        <w:trPr>
          <w:trHeight w:hRule="exact" w:val="360"/>
        </w:trPr>
        <w:tc>
          <w:tcPr>
            <w:tcW w:w="4392" w:type="dxa"/>
          </w:tcPr>
          <w:p w14:paraId="5B548FDF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</w:tcPr>
          <w:p w14:paraId="5620469C" w14:textId="4E3A6133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27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2F41BE64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0831D581" w14:textId="131E23C5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157</w:t>
            </w:r>
          </w:p>
        </w:tc>
        <w:tc>
          <w:tcPr>
            <w:tcW w:w="270" w:type="dxa"/>
            <w:gridSpan w:val="2"/>
          </w:tcPr>
          <w:p w14:paraId="7AD85ACD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20595E" w14:textId="639F3532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28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06</w:t>
            </w:r>
          </w:p>
        </w:tc>
      </w:tr>
      <w:tr w:rsidR="000B10DA" w14:paraId="62C17800" w14:textId="77777777" w:rsidTr="00F55955">
        <w:trPr>
          <w:trHeight w:hRule="exact" w:val="360"/>
        </w:trPr>
        <w:tc>
          <w:tcPr>
            <w:tcW w:w="4392" w:type="dxa"/>
          </w:tcPr>
          <w:p w14:paraId="35937AF7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14:paraId="75E11A23" w14:textId="36CB366E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82</w:t>
            </w:r>
          </w:p>
        </w:tc>
        <w:tc>
          <w:tcPr>
            <w:tcW w:w="270" w:type="dxa"/>
          </w:tcPr>
          <w:p w14:paraId="57B4AAB2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90563C7" w14:textId="24F6DB7E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</w:tcPr>
          <w:p w14:paraId="6ED19F75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ADF475B" w14:textId="18E25A99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455</w:t>
            </w:r>
          </w:p>
        </w:tc>
      </w:tr>
      <w:tr w:rsidR="000B10DA" w:rsidRPr="001402D7" w14:paraId="1DD1EE5C" w14:textId="77777777" w:rsidTr="00F55955">
        <w:trPr>
          <w:trHeight w:hRule="exact" w:val="360"/>
        </w:trPr>
        <w:tc>
          <w:tcPr>
            <w:tcW w:w="4392" w:type="dxa"/>
          </w:tcPr>
          <w:p w14:paraId="33258146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0DD3C23" w14:textId="53871662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48</w:t>
            </w: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0258DF2A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5F692" w14:textId="44A04D46" w:rsidR="000B10DA" w:rsidRPr="00B87472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16810E3E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C2AC6" w14:textId="235ED82A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158</w:t>
            </w:r>
          </w:p>
        </w:tc>
      </w:tr>
      <w:tr w:rsidR="000B10DA" w14:paraId="6EFDBB45" w14:textId="77777777" w:rsidTr="00F55955">
        <w:trPr>
          <w:trHeight w:hRule="exact" w:val="360"/>
        </w:trPr>
        <w:tc>
          <w:tcPr>
            <w:tcW w:w="4392" w:type="dxa"/>
          </w:tcPr>
          <w:p w14:paraId="19B1FFCA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AE9CFB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31C936A8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F428CF9" w14:textId="77777777" w:rsidR="000B10DA" w:rsidRPr="0071769A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726D9F1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883AFD7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10DA" w14:paraId="195FB168" w14:textId="77777777" w:rsidTr="00F55955">
        <w:trPr>
          <w:trHeight w:hRule="exact" w:val="360"/>
        </w:trPr>
        <w:tc>
          <w:tcPr>
            <w:tcW w:w="4392" w:type="dxa"/>
          </w:tcPr>
          <w:p w14:paraId="17064320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6649DC3E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A932A83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AD2C453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42C26ABC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7858C2F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0DA" w14:paraId="38A66385" w14:textId="77777777" w:rsidTr="00F55955">
        <w:trPr>
          <w:trHeight w:hRule="exact" w:val="360"/>
        </w:trPr>
        <w:tc>
          <w:tcPr>
            <w:tcW w:w="4392" w:type="dxa"/>
          </w:tcPr>
          <w:p w14:paraId="07259D74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4916273C" w14:textId="18C971D7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99</w:t>
            </w:r>
          </w:p>
        </w:tc>
        <w:tc>
          <w:tcPr>
            <w:tcW w:w="270" w:type="dxa"/>
          </w:tcPr>
          <w:p w14:paraId="71EBF632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450CE5C" w14:textId="25F27B04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248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2B094C01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</w:tcPr>
          <w:p w14:paraId="1EB59F20" w14:textId="40716905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="000B10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 w:rsidRPr="00D23E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51</w:t>
            </w:r>
          </w:p>
        </w:tc>
      </w:tr>
      <w:tr w:rsidR="000B10DA" w:rsidRPr="00A815E0" w14:paraId="325E2C84" w14:textId="77777777" w:rsidTr="00F55955">
        <w:trPr>
          <w:trHeight w:hRule="exact" w:val="360"/>
        </w:trPr>
        <w:tc>
          <w:tcPr>
            <w:tcW w:w="4392" w:type="dxa"/>
          </w:tcPr>
          <w:p w14:paraId="6244B770" w14:textId="77777777" w:rsidR="000B10DA" w:rsidRPr="00B142C4" w:rsidRDefault="000B10DA" w:rsidP="000B10DA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3E2087" w14:textId="7E05DC0E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99</w:t>
            </w:r>
          </w:p>
        </w:tc>
        <w:tc>
          <w:tcPr>
            <w:tcW w:w="270" w:type="dxa"/>
          </w:tcPr>
          <w:p w14:paraId="4772908B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FF280" w14:textId="159ACD4A" w:rsidR="000B10DA" w:rsidRPr="00B87472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248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11A6DAD1" w14:textId="77777777" w:rsidR="000B10DA" w:rsidRPr="00B142C4" w:rsidRDefault="000B10DA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52DE3" w14:textId="1F349B02" w:rsidR="000B10DA" w:rsidRPr="00B142C4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51</w:t>
            </w:r>
          </w:p>
        </w:tc>
      </w:tr>
      <w:tr w:rsidR="000B10DA" w14:paraId="7AEA83E0" w14:textId="77777777" w:rsidTr="00F55955">
        <w:trPr>
          <w:trHeight w:hRule="exact" w:val="360"/>
        </w:trPr>
        <w:tc>
          <w:tcPr>
            <w:tcW w:w="4392" w:type="dxa"/>
          </w:tcPr>
          <w:p w14:paraId="61DE8FA1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8FEDD" w14:textId="3D6566B4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66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184</w:t>
            </w:r>
          </w:p>
        </w:tc>
        <w:tc>
          <w:tcPr>
            <w:tcW w:w="270" w:type="dxa"/>
            <w:vAlign w:val="bottom"/>
          </w:tcPr>
          <w:p w14:paraId="4F9622ED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6B23E" w14:textId="307BF11E" w:rsidR="000B10DA" w:rsidRPr="00B87472" w:rsidRDefault="00D23E7C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  <w:r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51909"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5AB0CDB0" w14:textId="77777777" w:rsidR="000B10DA" w:rsidRPr="00B142C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FB89F" w14:textId="0C182E21" w:rsidR="000B10DA" w:rsidRPr="00B142C4" w:rsidRDefault="00D51909" w:rsidP="000B1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0B10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Pr="00D5190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="00D23E7C" w:rsidRPr="00D23E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</w:tr>
    </w:tbl>
    <w:p w14:paraId="173FB2C5" w14:textId="77777777" w:rsidR="00B142C4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1B9FA46" w14:textId="77777777" w:rsidR="00B142C4" w:rsidRPr="00B142C4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283B6E91" w14:textId="318C3F68" w:rsidR="00F55955" w:rsidRPr="00547F95" w:rsidRDefault="00F55955" w:rsidP="008A2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0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8A2A4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</w:t>
      </w:r>
      <w:r w:rsidR="008A2A4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</w:t>
      </w:r>
      <w:r w:rsidR="008A2A4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6A33A3CA" w14:textId="7841A412" w:rsidR="00EB322C" w:rsidRPr="007F2BC3" w:rsidRDefault="00F55955" w:rsidP="00F55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F7F1AE" w14:textId="62C601E7" w:rsidR="003C720C" w:rsidRPr="00C31CFB" w:rsidRDefault="00D23E7C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23E7C">
        <w:rPr>
          <w:rFonts w:ascii="Angsana New" w:hAnsi="Angsana New"/>
          <w:b/>
          <w:bCs/>
          <w:sz w:val="30"/>
          <w:szCs w:val="30"/>
        </w:rPr>
        <w:t>8</w:t>
      </w:r>
      <w:r w:rsidR="003C720C" w:rsidRPr="00C31CFB">
        <w:rPr>
          <w:rFonts w:ascii="Angsana New" w:hAnsi="Angsana New"/>
          <w:sz w:val="30"/>
          <w:szCs w:val="30"/>
        </w:rPr>
        <w:tab/>
      </w:r>
      <w:r w:rsidR="003C720C" w:rsidRPr="00C31CF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5FF89A3" w14:textId="77777777" w:rsidR="00E6546B" w:rsidRPr="007F2BC3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78B14734" w14:textId="2476986E" w:rsidR="003E08AC" w:rsidRDefault="003E08AC" w:rsidP="003E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28C0">
        <w:rPr>
          <w:rFonts w:ascii="Angsana New" w:hAnsi="Angsana New"/>
          <w:sz w:val="30"/>
          <w:szCs w:val="30"/>
          <w:cs/>
        </w:rPr>
        <w:t>รายละเอียดเงินปันผล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63</w:t>
      </w:r>
      <w:r w:rsidRPr="00AB28C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4057E91" w14:textId="77777777" w:rsidR="003E08AC" w:rsidRPr="007F2BC3" w:rsidRDefault="003E08AC" w:rsidP="003E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070"/>
        <w:gridCol w:w="1620"/>
        <w:gridCol w:w="1297"/>
        <w:gridCol w:w="236"/>
        <w:gridCol w:w="7"/>
        <w:gridCol w:w="1430"/>
      </w:tblGrid>
      <w:tr w:rsidR="003E08AC" w:rsidRPr="00AB28C0" w14:paraId="145F3AF1" w14:textId="77777777" w:rsidTr="001340D4">
        <w:trPr>
          <w:trHeight w:val="317"/>
          <w:tblHeader/>
        </w:trPr>
        <w:tc>
          <w:tcPr>
            <w:tcW w:w="2790" w:type="dxa"/>
            <w:vAlign w:val="bottom"/>
          </w:tcPr>
          <w:p w14:paraId="21D56801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303B459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02A86D6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4A8384AD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285BEE2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4FF8BC5E" w14:textId="77777777" w:rsidR="003E08AC" w:rsidRPr="00AB28C0" w:rsidDel="00D43E7A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E08AC" w:rsidRPr="00AB28C0" w14:paraId="51E7B73C" w14:textId="77777777" w:rsidTr="00BE33A2">
        <w:trPr>
          <w:tblHeader/>
        </w:trPr>
        <w:tc>
          <w:tcPr>
            <w:tcW w:w="2790" w:type="dxa"/>
          </w:tcPr>
          <w:p w14:paraId="2464EC65" w14:textId="61ECFB03" w:rsidR="003E08AC" w:rsidRPr="00497F18" w:rsidRDefault="00D23E7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3E7C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6</w:t>
            </w:r>
            <w:r w:rsidRPr="00D23E7C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4ECDA50C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41ACB4" w14:textId="77777777" w:rsidR="003E08AC" w:rsidRPr="00AB28C0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6C8B4C15" w14:textId="77777777" w:rsidR="003E08AC" w:rsidRPr="001E56FA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6F2A18A" w14:textId="77777777" w:rsidR="003E08AC" w:rsidRPr="001E56FA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7" w:type="dxa"/>
            <w:gridSpan w:val="2"/>
          </w:tcPr>
          <w:p w14:paraId="152BF1CB" w14:textId="77777777" w:rsidR="003E08AC" w:rsidRPr="001E56FA" w:rsidRDefault="003E08AC" w:rsidP="00BE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5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10DA" w:rsidRPr="00AB28C0" w14:paraId="2FD3935F" w14:textId="77777777" w:rsidTr="00BE33A2">
        <w:tc>
          <w:tcPr>
            <w:tcW w:w="2790" w:type="dxa"/>
          </w:tcPr>
          <w:p w14:paraId="51DFA894" w14:textId="07F790C1" w:rsidR="000B10DA" w:rsidRPr="0071769A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FE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34FEE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0C531FA5" w14:textId="1DF9809E" w:rsidR="000B10DA" w:rsidRPr="009D3284" w:rsidRDefault="00D23E7C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="009D3284" w:rsidRPr="009D3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3284" w:rsidRPr="009D328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D23E7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23E7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6BF1A34D" w14:textId="1980C942" w:rsidR="000B10DA" w:rsidRPr="00734FEE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7" w:type="dxa"/>
          </w:tcPr>
          <w:p w14:paraId="3012C12D" w14:textId="31537085" w:rsidR="000B10DA" w:rsidRPr="00614284" w:rsidRDefault="00D51909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B10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54</w:t>
            </w:r>
          </w:p>
        </w:tc>
        <w:tc>
          <w:tcPr>
            <w:tcW w:w="243" w:type="dxa"/>
            <w:gridSpan w:val="2"/>
          </w:tcPr>
          <w:p w14:paraId="5A89AD18" w14:textId="77777777" w:rsidR="000B10DA" w:rsidRPr="0061428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EC25213" w14:textId="36FB526C" w:rsidR="000B10DA" w:rsidRPr="00614284" w:rsidRDefault="00D23E7C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47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B10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82</w:t>
            </w:r>
          </w:p>
        </w:tc>
      </w:tr>
      <w:tr w:rsidR="000B10DA" w:rsidRPr="00AB28C0" w14:paraId="5E5AC9EC" w14:textId="77777777" w:rsidTr="00D92743">
        <w:trPr>
          <w:trHeight w:val="281"/>
        </w:trPr>
        <w:tc>
          <w:tcPr>
            <w:tcW w:w="2790" w:type="dxa"/>
          </w:tcPr>
          <w:p w14:paraId="62C96FB6" w14:textId="77777777" w:rsidR="000B10DA" w:rsidRPr="00D92743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2070" w:type="dxa"/>
          </w:tcPr>
          <w:p w14:paraId="64CF8EE7" w14:textId="77777777" w:rsidR="000B10DA" w:rsidRPr="00D92743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620" w:type="dxa"/>
          </w:tcPr>
          <w:p w14:paraId="09AA2271" w14:textId="77777777" w:rsidR="000B10DA" w:rsidRPr="00D92743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97" w:type="dxa"/>
          </w:tcPr>
          <w:p w14:paraId="5EF7F974" w14:textId="77777777" w:rsidR="000B10DA" w:rsidRPr="00D92743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43" w:type="dxa"/>
            <w:gridSpan w:val="2"/>
          </w:tcPr>
          <w:p w14:paraId="6A29BE04" w14:textId="77777777" w:rsidR="000B10DA" w:rsidRPr="00D92743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30" w:type="dxa"/>
          </w:tcPr>
          <w:p w14:paraId="5E6B885A" w14:textId="77777777" w:rsidR="000B10DA" w:rsidRPr="00D92743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0B10DA" w:rsidRPr="00AB28C0" w14:paraId="77BE1DEF" w14:textId="77777777" w:rsidTr="00BE33A2">
        <w:tc>
          <w:tcPr>
            <w:tcW w:w="2790" w:type="dxa"/>
          </w:tcPr>
          <w:p w14:paraId="62B90087" w14:textId="5F14963E" w:rsidR="000B10DA" w:rsidRPr="0071769A" w:rsidRDefault="00D23E7C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E7C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2070" w:type="dxa"/>
          </w:tcPr>
          <w:p w14:paraId="6E5635EC" w14:textId="77777777" w:rsidR="000B10DA" w:rsidRPr="00734FEE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5F9ABD" w14:textId="77777777" w:rsidR="000B10DA" w:rsidRPr="00734FEE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7AC0362C" w14:textId="77777777" w:rsidR="000B10DA" w:rsidRPr="0061428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AEB3D61" w14:textId="77777777" w:rsidR="000B10DA" w:rsidRPr="0061428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D9E94C4" w14:textId="77777777" w:rsidR="000B10DA" w:rsidRPr="0061428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10DA" w:rsidRPr="00AB28C0" w14:paraId="4426E481" w14:textId="77777777" w:rsidTr="00BE33A2">
        <w:tc>
          <w:tcPr>
            <w:tcW w:w="2790" w:type="dxa"/>
          </w:tcPr>
          <w:p w14:paraId="416D655E" w14:textId="7F9F18DE" w:rsidR="000B10DA" w:rsidRPr="0071769A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76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63</w:t>
            </w:r>
          </w:p>
        </w:tc>
        <w:tc>
          <w:tcPr>
            <w:tcW w:w="2070" w:type="dxa"/>
          </w:tcPr>
          <w:p w14:paraId="1CD6A88F" w14:textId="68CA538B" w:rsidR="000B10DA" w:rsidRPr="00AB28C0" w:rsidRDefault="00D51909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909">
              <w:rPr>
                <w:rFonts w:ascii="Angsana New" w:hAnsi="Angsana New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1</w:t>
            </w:r>
            <w:r w:rsidR="000B10DA"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0DA" w:rsidRPr="00734FE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B10DA"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20" w:type="dxa"/>
          </w:tcPr>
          <w:p w14:paraId="720D2E84" w14:textId="0EEC3520" w:rsidR="000B10DA" w:rsidRPr="00AB28C0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FE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23E7C"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97" w:type="dxa"/>
          </w:tcPr>
          <w:p w14:paraId="7EBE8379" w14:textId="25CA145D" w:rsidR="000B10DA" w:rsidRPr="00614284" w:rsidRDefault="00D51909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B10DA" w:rsidRPr="0061428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41</w:t>
            </w:r>
          </w:p>
        </w:tc>
        <w:tc>
          <w:tcPr>
            <w:tcW w:w="243" w:type="dxa"/>
            <w:gridSpan w:val="2"/>
          </w:tcPr>
          <w:p w14:paraId="6DC6AD2B" w14:textId="77777777" w:rsidR="000B10DA" w:rsidRPr="0061428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EE4055" w14:textId="4593A536" w:rsidR="000B10DA" w:rsidRPr="00614284" w:rsidRDefault="00D51909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57</w:t>
            </w:r>
            <w:r w:rsidR="000B10DA" w:rsidRPr="00614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47</w:t>
            </w:r>
          </w:p>
        </w:tc>
      </w:tr>
      <w:tr w:rsidR="000B10DA" w:rsidRPr="00AB28C0" w14:paraId="2FBB9C82" w14:textId="77777777" w:rsidTr="00BE33A2">
        <w:tc>
          <w:tcPr>
            <w:tcW w:w="2790" w:type="dxa"/>
          </w:tcPr>
          <w:p w14:paraId="23190ACC" w14:textId="2FD68BDE" w:rsidR="000B10DA" w:rsidRPr="0071769A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1769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63</w:t>
            </w:r>
          </w:p>
        </w:tc>
        <w:tc>
          <w:tcPr>
            <w:tcW w:w="2070" w:type="dxa"/>
          </w:tcPr>
          <w:p w14:paraId="12BFF719" w14:textId="7A588DBF" w:rsidR="000B10DA" w:rsidRPr="003359AA" w:rsidRDefault="00D23E7C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14</w:t>
            </w:r>
            <w:r w:rsidR="000B10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0DA" w:rsidRPr="003359AA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0B10DA" w:rsidRPr="003359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3E7C">
              <w:rPr>
                <w:rFonts w:ascii="Angsana New" w:hAnsi="Angsana New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20" w:type="dxa"/>
          </w:tcPr>
          <w:p w14:paraId="69773C64" w14:textId="4773A216" w:rsidR="000B10DA" w:rsidRPr="00B67BE2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63</w:t>
            </w:r>
          </w:p>
        </w:tc>
        <w:tc>
          <w:tcPr>
            <w:tcW w:w="1297" w:type="dxa"/>
          </w:tcPr>
          <w:p w14:paraId="1E54BF04" w14:textId="2ABE8DA2" w:rsidR="000B10DA" w:rsidRPr="00614284" w:rsidRDefault="00D51909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B10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36</w:t>
            </w:r>
          </w:p>
        </w:tc>
        <w:tc>
          <w:tcPr>
            <w:tcW w:w="243" w:type="dxa"/>
            <w:gridSpan w:val="2"/>
          </w:tcPr>
          <w:p w14:paraId="3430CB81" w14:textId="77777777" w:rsidR="000B10DA" w:rsidRPr="00614284" w:rsidRDefault="000B10DA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EFBDF8A" w14:textId="05069D4A" w:rsidR="000B10DA" w:rsidRPr="00614284" w:rsidRDefault="00D51909" w:rsidP="000B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0B10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87</w:t>
            </w:r>
          </w:p>
        </w:tc>
      </w:tr>
    </w:tbl>
    <w:p w14:paraId="7D7A8038" w14:textId="77777777" w:rsidR="007F2BC3" w:rsidRDefault="007F2BC3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F6685A" w14:textId="6BCBB009" w:rsidR="004D7767" w:rsidRPr="00144E97" w:rsidRDefault="00D51909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51909">
        <w:rPr>
          <w:rFonts w:ascii="Angsana New" w:hAnsi="Angsana New" w:cs="Angsana New"/>
          <w:b/>
          <w:bCs/>
          <w:lang w:val="en-US"/>
        </w:rPr>
        <w:t>9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A9656B" w:rsidRDefault="00A97F8F" w:rsidP="00A97F8F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79"/>
        <w:gridCol w:w="1622"/>
        <w:gridCol w:w="268"/>
        <w:gridCol w:w="1981"/>
      </w:tblGrid>
      <w:tr w:rsidR="0067228A" w:rsidRPr="009C152A" w14:paraId="06706E4F" w14:textId="77777777" w:rsidTr="008814D4">
        <w:trPr>
          <w:tblHeader/>
        </w:trPr>
        <w:tc>
          <w:tcPr>
            <w:tcW w:w="2952" w:type="pct"/>
          </w:tcPr>
          <w:p w14:paraId="5FC9029B" w14:textId="66E3BD78" w:rsidR="00A97F8F" w:rsidRPr="007E004C" w:rsidRDefault="00D92D7B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3E7C"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58" w:type="pct"/>
          </w:tcPr>
          <w:p w14:paraId="3D75D292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6C1BF1D8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0719DE43" w14:textId="77777777" w:rsidR="00A97F8F" w:rsidRPr="00936319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152A" w14:paraId="23595312" w14:textId="77777777" w:rsidTr="008814D4">
        <w:trPr>
          <w:tblHeader/>
        </w:trPr>
        <w:tc>
          <w:tcPr>
            <w:tcW w:w="2952" w:type="pct"/>
          </w:tcPr>
          <w:p w14:paraId="2244887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8" w:type="pct"/>
            <w:gridSpan w:val="3"/>
          </w:tcPr>
          <w:p w14:paraId="3A3521AA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14:paraId="24688E90" w14:textId="77777777" w:rsidTr="008814D4">
        <w:tc>
          <w:tcPr>
            <w:tcW w:w="2952" w:type="pct"/>
          </w:tcPr>
          <w:p w14:paraId="34D4AAFD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ภาระผูกพันรายจ่ายฝ่ายทุน</w:t>
            </w:r>
          </w:p>
        </w:tc>
        <w:tc>
          <w:tcPr>
            <w:tcW w:w="858" w:type="pct"/>
          </w:tcPr>
          <w:p w14:paraId="5DB07065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4D4AD47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8" w:type="pct"/>
          </w:tcPr>
          <w:p w14:paraId="7E086DC8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74BA" w:rsidRPr="009C152A" w14:paraId="71DDE529" w14:textId="77777777" w:rsidTr="008814D4">
        <w:tc>
          <w:tcPr>
            <w:tcW w:w="2952" w:type="pct"/>
          </w:tcPr>
          <w:p w14:paraId="5A31FC5C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858" w:type="pct"/>
          </w:tcPr>
          <w:p w14:paraId="4AAB2B4A" w14:textId="68951013" w:rsidR="007C74BA" w:rsidRPr="00DD1D5F" w:rsidRDefault="00D51909" w:rsidP="007C74BA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1909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7C74B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51909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142" w:type="pct"/>
          </w:tcPr>
          <w:p w14:paraId="23A895DE" w14:textId="77777777" w:rsidR="007C74BA" w:rsidRPr="00ED730E" w:rsidRDefault="007C74BA" w:rsidP="007C74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8" w:type="pct"/>
          </w:tcPr>
          <w:p w14:paraId="158A3347" w14:textId="4B46526F" w:rsidR="007C74BA" w:rsidRPr="00ED730E" w:rsidRDefault="00D51909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C74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7C74BA" w:rsidRPr="009C152A" w14:paraId="5A3C12AE" w14:textId="77777777" w:rsidTr="008814D4">
        <w:tc>
          <w:tcPr>
            <w:tcW w:w="2952" w:type="pct"/>
          </w:tcPr>
          <w:p w14:paraId="68AD42D7" w14:textId="77777777" w:rsidR="007C74BA" w:rsidRPr="00DD1D5F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858" w:type="pct"/>
          </w:tcPr>
          <w:p w14:paraId="59EA1024" w14:textId="605227C7" w:rsidR="007C74BA" w:rsidRPr="00ED730E" w:rsidRDefault="00D51909" w:rsidP="007C74BA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42" w:type="pct"/>
          </w:tcPr>
          <w:p w14:paraId="037A0D59" w14:textId="77777777" w:rsidR="007C74BA" w:rsidRPr="00ED730E" w:rsidRDefault="007C74BA" w:rsidP="007C74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8" w:type="pct"/>
          </w:tcPr>
          <w:p w14:paraId="7C5EC1C1" w14:textId="30F5A16F" w:rsidR="007C74BA" w:rsidRPr="00ED730E" w:rsidRDefault="00D51909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23E7C"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</w:p>
        </w:tc>
      </w:tr>
      <w:tr w:rsidR="007C74BA" w:rsidRPr="009C152A" w14:paraId="3DC4BC4C" w14:textId="77777777" w:rsidTr="008814D4">
        <w:tc>
          <w:tcPr>
            <w:tcW w:w="2952" w:type="pct"/>
          </w:tcPr>
          <w:p w14:paraId="4DA589EE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21B7483C" w:rsidR="007C74BA" w:rsidRPr="00B72AED" w:rsidRDefault="00D51909" w:rsidP="007C74BA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7C74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6A6DB88" w14:textId="77777777" w:rsidR="007C74BA" w:rsidRPr="00B72AED" w:rsidRDefault="007C74BA" w:rsidP="007C74B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3ABA361E" w:rsidR="007C74BA" w:rsidRPr="008814D4" w:rsidRDefault="00D51909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7C74BA" w:rsidRPr="008814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23E7C" w:rsidRPr="00D23E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D23E7C" w:rsidRPr="00D23E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7C74BA" w:rsidRPr="00346816" w14:paraId="6F4575D3" w14:textId="77777777" w:rsidTr="008814D4">
        <w:tc>
          <w:tcPr>
            <w:tcW w:w="2952" w:type="pct"/>
          </w:tcPr>
          <w:p w14:paraId="3F789477" w14:textId="77777777" w:rsidR="007C74BA" w:rsidRPr="00346816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8" w:type="pct"/>
          </w:tcPr>
          <w:p w14:paraId="0FE45F71" w14:textId="77777777" w:rsidR="007C74BA" w:rsidRPr="00346816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472E2D18" w14:textId="77777777" w:rsidR="007C74BA" w:rsidRPr="00346816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8" w:type="pct"/>
          </w:tcPr>
          <w:p w14:paraId="5184D0A7" w14:textId="77777777" w:rsidR="007C74BA" w:rsidRPr="008814D4" w:rsidRDefault="007C74BA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C74BA" w:rsidRPr="009C152A" w14:paraId="714973FD" w14:textId="77777777" w:rsidTr="008814D4">
        <w:tc>
          <w:tcPr>
            <w:tcW w:w="2952" w:type="pct"/>
          </w:tcPr>
          <w:p w14:paraId="56C613B7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58" w:type="pct"/>
          </w:tcPr>
          <w:p w14:paraId="07EF3B43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C11C67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2E6B9BEC" w14:textId="77777777" w:rsidR="007C74BA" w:rsidRPr="008814D4" w:rsidRDefault="007C74BA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C74BA" w:rsidRPr="009C152A" w14:paraId="6BB34EB3" w14:textId="77777777" w:rsidTr="008814D4">
        <w:tc>
          <w:tcPr>
            <w:tcW w:w="2952" w:type="pct"/>
          </w:tcPr>
          <w:p w14:paraId="29F3A726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8" w:type="pct"/>
          </w:tcPr>
          <w:p w14:paraId="03602890" w14:textId="60038B96" w:rsidR="007C74BA" w:rsidRPr="00ED730E" w:rsidRDefault="00D23E7C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51</w:t>
            </w:r>
            <w:r w:rsidR="007C74BA">
              <w:rPr>
                <w:rFonts w:ascii="Angsana New" w:hAnsi="Angsana New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69</w:t>
            </w:r>
            <w:r w:rsidRPr="00D23E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B00C1EE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071C81FC" w14:textId="6C46C49B" w:rsidR="007C74BA" w:rsidRPr="008814D4" w:rsidRDefault="00D23E7C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="007C74BA" w:rsidRPr="008814D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7C74BA" w:rsidRPr="009C152A" w14:paraId="5518E867" w14:textId="77777777" w:rsidTr="002E1BBB">
        <w:tc>
          <w:tcPr>
            <w:tcW w:w="2952" w:type="pct"/>
          </w:tcPr>
          <w:p w14:paraId="58DF2508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บริษัทและ</w:t>
            </w:r>
            <w:r w:rsidRPr="00ED730E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858" w:type="pct"/>
            <w:tcBorders>
              <w:bottom w:val="single" w:sz="4" w:space="0" w:color="auto"/>
            </w:tcBorders>
          </w:tcPr>
          <w:p w14:paraId="039C956D" w14:textId="6164A6A6" w:rsidR="007C74BA" w:rsidRPr="00ED730E" w:rsidRDefault="00D23E7C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7C">
              <w:rPr>
                <w:rFonts w:ascii="Angsana New" w:hAnsi="Angsana New"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09</w:t>
            </w:r>
            <w:r w:rsidR="007C74BA">
              <w:rPr>
                <w:rFonts w:ascii="Angsana New" w:hAnsi="Angsana New"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2" w:type="pct"/>
          </w:tcPr>
          <w:p w14:paraId="291D3131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5FF50049" w14:textId="071C89A3" w:rsidR="007C74BA" w:rsidRPr="008814D4" w:rsidRDefault="00D23E7C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C74BA" w:rsidRPr="008814D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23E7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51909" w:rsidRPr="00D51909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</w:tr>
      <w:tr w:rsidR="007C74BA" w:rsidRPr="009C152A" w14:paraId="28A48988" w14:textId="77777777" w:rsidTr="002E1BBB">
        <w:tc>
          <w:tcPr>
            <w:tcW w:w="2952" w:type="pct"/>
          </w:tcPr>
          <w:p w14:paraId="3798A93C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5AB3A928" w:rsidR="007C74BA" w:rsidRPr="001D6F5A" w:rsidRDefault="00D23E7C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C74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23E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221EB0B5" w14:textId="77777777" w:rsidR="007C74BA" w:rsidRPr="00ED730E" w:rsidRDefault="007C74BA" w:rsidP="007C7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321411F0" w:rsidR="007C74BA" w:rsidRPr="008814D4" w:rsidRDefault="00D23E7C" w:rsidP="008814D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3E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248</w:t>
            </w:r>
            <w:r w:rsidR="007C74BA" w:rsidRPr="008814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51909" w:rsidRPr="00D51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  <w:r w:rsidRPr="00D23E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4B3CF30F" w14:textId="77777777" w:rsidR="00936319" w:rsidRPr="00EE61C1" w:rsidRDefault="00936319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C455951" w14:textId="77777777" w:rsidR="00813EAE" w:rsidRPr="00EE61C1" w:rsidRDefault="00813EAE" w:rsidP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สัญญาจัดจำหน่ายสินค้าและบริการ</w:t>
      </w:r>
    </w:p>
    <w:p w14:paraId="0B807496" w14:textId="77777777" w:rsidR="00813EAE" w:rsidRPr="001C3E90" w:rsidRDefault="00813EAE" w:rsidP="002B1AD2">
      <w:pPr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A055138" w14:textId="3EE3EA27" w:rsidR="00813EAE" w:rsidRPr="00EE61C1" w:rsidRDefault="00813EAE" w:rsidP="0088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EE61C1">
        <w:rPr>
          <w:rFonts w:ascii="Angsana New" w:hAnsi="Angsana New"/>
          <w:sz w:val="32"/>
          <w:szCs w:val="32"/>
          <w:cs/>
        </w:rPr>
        <w:t>ของ</w:t>
      </w:r>
      <w:r w:rsidRPr="00EE61C1">
        <w:rPr>
          <w:rFonts w:ascii="Angsana New" w:hAnsi="Angsana New"/>
          <w:sz w:val="32"/>
          <w:szCs w:val="32"/>
          <w:cs/>
        </w:rPr>
        <w:t>ธุรกิจที่กระทำ ค่าตอบแทนที่เรียกเก็บมายังกลุ่มบริษัทมีอัตราที่แน่นอนและมี</w:t>
      </w:r>
      <w:r w:rsidR="0067780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E61C1">
        <w:rPr>
          <w:rFonts w:ascii="Angsana New" w:hAnsi="Angsana New"/>
          <w:sz w:val="32"/>
          <w:szCs w:val="32"/>
          <w:cs/>
        </w:rPr>
        <w:t>การปรับปรุงเป็นระยะๆ โดยปกติ</w:t>
      </w:r>
      <w:r w:rsidR="00736B5B" w:rsidRPr="00EE61C1">
        <w:rPr>
          <w:rFonts w:ascii="Angsana New" w:hAnsi="Angsana New"/>
          <w:sz w:val="32"/>
          <w:szCs w:val="32"/>
          <w:cs/>
        </w:rPr>
        <w:t>กลุ่มบริษัท</w:t>
      </w:r>
      <w:r w:rsidRPr="00EE61C1">
        <w:rPr>
          <w:rFonts w:ascii="Angsana New" w:hAnsi="Angsana New"/>
          <w:sz w:val="32"/>
          <w:szCs w:val="32"/>
          <w:cs/>
        </w:rPr>
        <w:t>สามารถยกเลิก</w:t>
      </w:r>
      <w:r w:rsidR="00912A00" w:rsidRPr="00EE61C1">
        <w:rPr>
          <w:rFonts w:ascii="Angsana New" w:hAnsi="Angsana New"/>
          <w:sz w:val="32"/>
          <w:szCs w:val="32"/>
          <w:cs/>
        </w:rPr>
        <w:t>สัญญาได้ภายในหนึ่งปีโดยที่</w:t>
      </w:r>
      <w:r w:rsidRPr="00EE61C1">
        <w:rPr>
          <w:rFonts w:ascii="Angsana New" w:hAnsi="Angsana New"/>
          <w:sz w:val="32"/>
          <w:szCs w:val="32"/>
          <w:cs/>
        </w:rPr>
        <w:t>ไม่มีภาระใดๆ</w:t>
      </w:r>
      <w:r w:rsidR="00A960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12A00" w:rsidRPr="00EE61C1">
        <w:rPr>
          <w:rFonts w:ascii="Angsana New" w:hAnsi="Angsana New"/>
          <w:sz w:val="32"/>
          <w:szCs w:val="32"/>
          <w:cs/>
        </w:rPr>
        <w:t>ที่มีนัยสำคัญ</w:t>
      </w:r>
    </w:p>
    <w:p w14:paraId="1909AA10" w14:textId="77777777" w:rsidR="00CE50C9" w:rsidRPr="001C3E90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2CDDDB0" w14:textId="77777777" w:rsidR="00137B44" w:rsidRPr="00EE61C1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หนี้สินท</w:t>
      </w:r>
      <w:r w:rsidR="00C2344B"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ี่อาจ</w:t>
      </w: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เกิดขึ้น</w:t>
      </w:r>
    </w:p>
    <w:p w14:paraId="4EBE736A" w14:textId="77777777" w:rsidR="0021109B" w:rsidRPr="001C3E90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B5E9879" w14:textId="3D80BCFB" w:rsidR="00D45663" w:rsidRPr="00EE61C1" w:rsidRDefault="00D45663" w:rsidP="0088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i/>
          <w:iCs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FC150A" w:rsidRPr="00A97F8F">
        <w:rPr>
          <w:rFonts w:ascii="Angsana New" w:hAnsi="Angsana New"/>
          <w:sz w:val="30"/>
          <w:szCs w:val="30"/>
          <w:cs/>
        </w:rPr>
        <w:t xml:space="preserve"> </w:t>
      </w:r>
      <w:r w:rsidR="00FC150A">
        <w:rPr>
          <w:rFonts w:ascii="Angsana New" w:hAnsi="Angsana New" w:hint="cs"/>
          <w:sz w:val="30"/>
          <w:szCs w:val="30"/>
          <w:cs/>
        </w:rPr>
        <w:t>มิถุนายน</w:t>
      </w:r>
      <w:r w:rsidR="00FC150A" w:rsidRPr="00A97F8F">
        <w:rPr>
          <w:rFonts w:ascii="Angsana New" w:hAnsi="Angsana New" w:hint="cs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2"/>
          <w:szCs w:val="32"/>
        </w:rPr>
        <w:t>25</w:t>
      </w:r>
      <w:r w:rsidR="00D51909" w:rsidRPr="00D51909">
        <w:rPr>
          <w:rFonts w:ascii="Angsana New" w:hAnsi="Angsana New"/>
          <w:sz w:val="32"/>
          <w:szCs w:val="32"/>
        </w:rPr>
        <w:t>6</w:t>
      </w:r>
      <w:r w:rsidR="00D23E7C" w:rsidRPr="00D23E7C">
        <w:rPr>
          <w:rFonts w:ascii="Angsana New" w:hAnsi="Angsana New"/>
          <w:sz w:val="32"/>
          <w:szCs w:val="32"/>
        </w:rPr>
        <w:t>4</w:t>
      </w:r>
      <w:r w:rsidRPr="00EE61C1">
        <w:rPr>
          <w:rFonts w:ascii="Angsana New" w:hAnsi="Angsana New"/>
          <w:sz w:val="32"/>
          <w:szCs w:val="32"/>
        </w:rPr>
        <w:t xml:space="preserve"> </w:t>
      </w:r>
      <w:r w:rsidRPr="00EE61C1">
        <w:rPr>
          <w:rFonts w:ascii="Angsana New" w:hAnsi="Angsana New"/>
          <w:sz w:val="32"/>
          <w:szCs w:val="32"/>
          <w:cs/>
        </w:rPr>
        <w:t>บริษัทมี</w:t>
      </w:r>
      <w:r w:rsidRPr="00EE61C1">
        <w:rPr>
          <w:rFonts w:ascii="Angsana New" w:hAnsi="Angsana New" w:hint="cs"/>
          <w:sz w:val="32"/>
          <w:szCs w:val="32"/>
          <w:cs/>
        </w:rPr>
        <w:t>หนี้สินที่อาจเกิดขึ้นกับ</w:t>
      </w:r>
      <w:r w:rsidRPr="00EE61C1">
        <w:rPr>
          <w:rFonts w:ascii="Angsana New" w:hAnsi="Angsana New"/>
          <w:sz w:val="32"/>
          <w:szCs w:val="32"/>
          <w:cs/>
        </w:rPr>
        <w:t>สถาบันการเงินเพื่อค้ำประกัน</w:t>
      </w:r>
      <w:r w:rsidRPr="00EE61C1">
        <w:rPr>
          <w:rFonts w:ascii="Angsana New" w:hAnsi="Angsana New" w:hint="cs"/>
          <w:sz w:val="32"/>
          <w:szCs w:val="32"/>
          <w:cs/>
        </w:rPr>
        <w:t>วงเงินกู้ยืมของบริษัทย่อ</w:t>
      </w:r>
      <w:r w:rsidR="00311595">
        <w:rPr>
          <w:rFonts w:ascii="Angsana New" w:hAnsi="Angsana New" w:hint="cs"/>
          <w:sz w:val="32"/>
          <w:szCs w:val="32"/>
          <w:cs/>
        </w:rPr>
        <w:t>ย</w:t>
      </w:r>
      <w:r w:rsidRPr="00EE61C1">
        <w:rPr>
          <w:rFonts w:ascii="Angsana New" w:hAnsi="Angsana New" w:hint="cs"/>
          <w:sz w:val="32"/>
          <w:szCs w:val="32"/>
          <w:cs/>
        </w:rPr>
        <w:t>หลายแห่ง</w:t>
      </w:r>
      <w:r w:rsidRPr="00EE61C1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Pr="00EE61C1">
        <w:rPr>
          <w:rFonts w:ascii="Angsana New" w:hAnsi="Angsana New" w:hint="cs"/>
          <w:sz w:val="32"/>
          <w:szCs w:val="32"/>
          <w:cs/>
        </w:rPr>
        <w:t>น</w:t>
      </w:r>
      <w:r w:rsidR="005467BE">
        <w:rPr>
          <w:rFonts w:ascii="Angsana New" w:hAnsi="Angsana New" w:hint="cs"/>
          <w:sz w:val="32"/>
          <w:szCs w:val="32"/>
          <w:cs/>
        </w:rPr>
        <w:t xml:space="preserve"> </w:t>
      </w:r>
      <w:r w:rsidR="00D23E7C" w:rsidRPr="00D23E7C">
        <w:rPr>
          <w:rFonts w:ascii="Angsana New" w:hAnsi="Angsana New"/>
          <w:sz w:val="32"/>
          <w:szCs w:val="32"/>
        </w:rPr>
        <w:t>2</w:t>
      </w:r>
      <w:r w:rsidR="005467BE">
        <w:rPr>
          <w:rFonts w:ascii="Angsana New" w:hAnsi="Angsana New"/>
          <w:sz w:val="32"/>
          <w:szCs w:val="32"/>
        </w:rPr>
        <w:t>,</w:t>
      </w:r>
      <w:r w:rsidR="00D23E7C" w:rsidRPr="00D23E7C">
        <w:rPr>
          <w:rFonts w:ascii="Angsana New" w:hAnsi="Angsana New"/>
          <w:sz w:val="32"/>
          <w:szCs w:val="32"/>
        </w:rPr>
        <w:t>454</w:t>
      </w:r>
      <w:r w:rsidR="00AA663E" w:rsidRPr="00EE61C1">
        <w:rPr>
          <w:rFonts w:ascii="Angsana New" w:hAnsi="Angsana New"/>
          <w:sz w:val="32"/>
          <w:szCs w:val="32"/>
        </w:rPr>
        <w:t xml:space="preserve"> </w:t>
      </w:r>
      <w:r w:rsidRPr="00EE61C1">
        <w:rPr>
          <w:rFonts w:ascii="Angsana New" w:hAnsi="Angsana New"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sz w:val="32"/>
          <w:szCs w:val="32"/>
          <w:cs/>
        </w:rPr>
        <w:t>และ</w:t>
      </w:r>
      <w:r w:rsidR="005467BE">
        <w:rPr>
          <w:rFonts w:ascii="Angsana New" w:hAnsi="Angsana New"/>
          <w:sz w:val="32"/>
          <w:szCs w:val="32"/>
        </w:rPr>
        <w:t xml:space="preserve"> </w:t>
      </w:r>
      <w:r w:rsidR="00D23E7C" w:rsidRPr="00D23E7C">
        <w:rPr>
          <w:rFonts w:ascii="Angsana New" w:hAnsi="Angsana New"/>
          <w:sz w:val="32"/>
          <w:szCs w:val="32"/>
        </w:rPr>
        <w:t>5</w:t>
      </w:r>
      <w:r w:rsidR="00D51909" w:rsidRPr="00D51909">
        <w:rPr>
          <w:rFonts w:ascii="Angsana New" w:hAnsi="Angsana New"/>
          <w:sz w:val="32"/>
          <w:szCs w:val="32"/>
        </w:rPr>
        <w:t>9</w:t>
      </w:r>
      <w:r w:rsidR="005D6333">
        <w:rPr>
          <w:rFonts w:ascii="Angsana New" w:hAnsi="Angsana New"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sz w:val="32"/>
          <w:szCs w:val="32"/>
          <w:cs/>
        </w:rPr>
        <w:t xml:space="preserve">ล้านเหรียญสหรัฐอมเริกา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(</w:t>
      </w:r>
      <w:r w:rsidR="00D51909" w:rsidRPr="00D51909">
        <w:rPr>
          <w:rFonts w:ascii="Angsana New" w:hAnsi="Angsana New"/>
          <w:i/>
          <w:iCs/>
          <w:sz w:val="32"/>
          <w:szCs w:val="32"/>
        </w:rPr>
        <w:t>3</w:t>
      </w:r>
      <w:r w:rsidR="00D23E7C" w:rsidRPr="00D23E7C">
        <w:rPr>
          <w:rFonts w:ascii="Angsana New" w:hAnsi="Angsana New"/>
          <w:i/>
          <w:iCs/>
          <w:sz w:val="32"/>
          <w:szCs w:val="32"/>
        </w:rPr>
        <w:t>1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EE61C1">
        <w:rPr>
          <w:rFonts w:ascii="Angsana New" w:hAnsi="Angsana New" w:hint="cs"/>
          <w:i/>
          <w:iCs/>
          <w:sz w:val="32"/>
          <w:szCs w:val="32"/>
          <w:cs/>
        </w:rPr>
        <w:t>ธันวาคม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D23E7C" w:rsidRPr="00D23E7C">
        <w:rPr>
          <w:rFonts w:ascii="Angsana New" w:hAnsi="Angsana New"/>
          <w:i/>
          <w:iCs/>
          <w:sz w:val="32"/>
          <w:szCs w:val="32"/>
        </w:rPr>
        <w:t>25</w:t>
      </w:r>
      <w:r w:rsidR="00D51909" w:rsidRPr="00D51909">
        <w:rPr>
          <w:rFonts w:ascii="Angsana New" w:hAnsi="Angsana New"/>
          <w:i/>
          <w:iCs/>
          <w:sz w:val="32"/>
          <w:szCs w:val="32"/>
        </w:rPr>
        <w:t>63</w:t>
      </w:r>
      <w:r w:rsidRPr="00EE61C1">
        <w:rPr>
          <w:rFonts w:ascii="Angsana New" w:hAnsi="Angsana New"/>
          <w:i/>
          <w:iCs/>
          <w:sz w:val="32"/>
          <w:szCs w:val="32"/>
        </w:rPr>
        <w:t>:</w:t>
      </w:r>
      <w:r w:rsidR="00E3411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D23E7C" w:rsidRPr="00D23E7C">
        <w:rPr>
          <w:rFonts w:ascii="Angsana New" w:hAnsi="Angsana New"/>
          <w:i/>
          <w:iCs/>
          <w:sz w:val="32"/>
          <w:szCs w:val="32"/>
        </w:rPr>
        <w:t>2</w:t>
      </w:r>
      <w:r w:rsidR="002F11C5" w:rsidRPr="00EE61C1">
        <w:rPr>
          <w:rFonts w:ascii="Angsana New" w:hAnsi="Angsana New"/>
          <w:i/>
          <w:iCs/>
          <w:sz w:val="32"/>
          <w:szCs w:val="32"/>
        </w:rPr>
        <w:t>,</w:t>
      </w:r>
      <w:r w:rsidR="00D23E7C" w:rsidRPr="00D23E7C">
        <w:rPr>
          <w:rFonts w:ascii="Angsana New" w:hAnsi="Angsana New"/>
          <w:i/>
          <w:iCs/>
          <w:sz w:val="32"/>
          <w:szCs w:val="32"/>
        </w:rPr>
        <w:t>4</w:t>
      </w:r>
      <w:r w:rsidR="00D51909" w:rsidRPr="00D51909">
        <w:rPr>
          <w:rFonts w:ascii="Angsana New" w:hAnsi="Angsana New"/>
          <w:i/>
          <w:iCs/>
          <w:sz w:val="32"/>
          <w:szCs w:val="32"/>
        </w:rPr>
        <w:t>66</w:t>
      </w:r>
      <w:r w:rsidR="0093619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 xml:space="preserve">และ </w:t>
      </w:r>
      <w:r w:rsidR="00D23E7C" w:rsidRPr="00D23E7C">
        <w:rPr>
          <w:rFonts w:ascii="Angsana New" w:hAnsi="Angsana New"/>
          <w:i/>
          <w:iCs/>
          <w:sz w:val="32"/>
          <w:szCs w:val="32"/>
        </w:rPr>
        <w:t>5</w:t>
      </w:r>
      <w:r w:rsidR="00D51909" w:rsidRPr="00D51909">
        <w:rPr>
          <w:rFonts w:ascii="Angsana New" w:hAnsi="Angsana New"/>
          <w:i/>
          <w:iCs/>
          <w:sz w:val="32"/>
          <w:szCs w:val="32"/>
        </w:rPr>
        <w:t>9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>ล้านเหรียญสหรัฐอเมริกา</w:t>
      </w:r>
      <w:r w:rsidRPr="00EE61C1">
        <w:rPr>
          <w:rFonts w:ascii="Angsana New" w:hAnsi="Angsana New"/>
          <w:i/>
          <w:iCs/>
          <w:sz w:val="32"/>
          <w:szCs w:val="32"/>
          <w:cs/>
        </w:rPr>
        <w:t>)</w:t>
      </w:r>
    </w:p>
    <w:p w14:paraId="0ABB07E9" w14:textId="77777777" w:rsidR="00BD09AD" w:rsidRPr="001C3E90" w:rsidRDefault="00BD09AD" w:rsidP="0042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</w:p>
    <w:p w14:paraId="163559E3" w14:textId="77777777" w:rsidR="00FC150A" w:rsidRDefault="00FC1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5EF8B751" w14:textId="71E82143" w:rsidR="00A0538F" w:rsidRDefault="00D23E7C" w:rsidP="00A053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23E7C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D51909" w:rsidRPr="00D51909">
        <w:rPr>
          <w:rFonts w:ascii="Angsana New" w:hAnsi="Angsana New" w:cs="Angsana New"/>
          <w:b/>
          <w:bCs/>
          <w:lang w:val="en-US"/>
        </w:rPr>
        <w:t>0</w:t>
      </w:r>
      <w:r w:rsidR="00A0538F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A0538F">
        <w:rPr>
          <w:rFonts w:ascii="Angsana New" w:hAnsi="Angsana New" w:cs="Angsana New"/>
          <w:b/>
          <w:bCs/>
          <w:lang w:val="en-US"/>
        </w:rPr>
        <w:tab/>
      </w:r>
      <w:r w:rsidR="00A0538F">
        <w:rPr>
          <w:rFonts w:ascii="Angsana New" w:hAnsi="Angsana New" w:cs="Angsana New" w:hint="cs"/>
          <w:b/>
          <w:bCs/>
          <w:cs/>
          <w:lang w:val="en-US"/>
        </w:rPr>
        <w:t>เหตุการณ์ภายหลังรอบระยะเวลารายงาน</w:t>
      </w:r>
    </w:p>
    <w:p w14:paraId="069D92F1" w14:textId="77777777" w:rsidR="00A0538F" w:rsidRPr="001C3E90" w:rsidRDefault="00A0538F" w:rsidP="00A053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61AEC55" w14:textId="27685171" w:rsidR="00A0538F" w:rsidRPr="00D65030" w:rsidRDefault="00A0538F" w:rsidP="00A0538F">
      <w:pPr>
        <w:pStyle w:val="a"/>
        <w:tabs>
          <w:tab w:val="clear" w:pos="1080"/>
        </w:tabs>
        <w:ind w:left="540" w:right="1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>ในการ</w:t>
      </w:r>
      <w:r w:rsidRPr="00D65030">
        <w:rPr>
          <w:rFonts w:ascii="Angsana New" w:hAnsi="Angsana New" w:cs="Angsana New" w:hint="cs"/>
          <w:color w:val="000000" w:themeColor="text1"/>
          <w:highlight w:val="yellow"/>
          <w:cs/>
          <w:lang w:val="en-US"/>
        </w:rPr>
        <w:t>ประชุม</w:t>
      </w:r>
      <w:r w:rsidR="008D007F" w:rsidRPr="00D65030">
        <w:rPr>
          <w:rFonts w:ascii="Angsana New" w:hAnsi="Angsana New" w:cs="Angsana New" w:hint="cs"/>
          <w:color w:val="000000" w:themeColor="text1"/>
          <w:highlight w:val="yellow"/>
          <w:cs/>
          <w:lang w:val="en-US"/>
        </w:rPr>
        <w:t>คณะกรรมการ</w:t>
      </w: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บริษัทเมื่อวันที่ </w:t>
      </w:r>
      <w:r w:rsidR="00682405" w:rsidRPr="00D65030">
        <w:rPr>
          <w:rFonts w:ascii="Angsana New" w:hAnsi="Angsana New" w:cs="Angsana New"/>
          <w:color w:val="000000" w:themeColor="text1"/>
          <w:lang w:val="en-US"/>
        </w:rPr>
        <w:t>16</w:t>
      </w: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 สิงหาคม</w:t>
      </w:r>
      <w:r w:rsidR="00BD6414"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 </w:t>
      </w:r>
      <w:r w:rsidR="00BD6414" w:rsidRPr="00D65030">
        <w:rPr>
          <w:rFonts w:ascii="Angsana New" w:hAnsi="Angsana New" w:cs="Angsana New" w:hint="cs"/>
          <w:color w:val="000000" w:themeColor="text1"/>
          <w:lang w:val="en-US"/>
        </w:rPr>
        <w:t>256</w:t>
      </w:r>
      <w:r w:rsidR="00BD6414" w:rsidRPr="00D65030">
        <w:rPr>
          <w:rFonts w:ascii="Angsana New" w:hAnsi="Angsana New" w:cs="Angsana New" w:hint="cs"/>
          <w:color w:val="000000" w:themeColor="text1"/>
          <w:cs/>
          <w:lang w:val="en-US"/>
        </w:rPr>
        <w:t>4</w:t>
      </w:r>
      <w:r w:rsidR="00BD6414" w:rsidRPr="00D65030">
        <w:rPr>
          <w:rFonts w:ascii="Angsana New" w:hAnsi="Angsana New" w:cs="Angsana New" w:hint="cs"/>
          <w:color w:val="000000" w:themeColor="text1"/>
          <w:lang w:val="en-US"/>
        </w:rPr>
        <w:t xml:space="preserve"> </w:t>
      </w:r>
      <w:r w:rsidR="00B1678A" w:rsidRPr="00D65030">
        <w:rPr>
          <w:rFonts w:ascii="Angsana New" w:hAnsi="Angsana New" w:cs="Angsana New" w:hint="cs"/>
          <w:color w:val="000000" w:themeColor="text1"/>
          <w:highlight w:val="yellow"/>
          <w:cs/>
          <w:lang w:val="en-US"/>
        </w:rPr>
        <w:t>คณะกรรมการ</w:t>
      </w:r>
      <w:r w:rsidR="00DF6321" w:rsidRPr="00D65030">
        <w:rPr>
          <w:rFonts w:ascii="Angsana New" w:hAnsi="Angsana New" w:cs="Angsana New" w:hint="cs"/>
          <w:color w:val="000000" w:themeColor="text1"/>
          <w:cs/>
          <w:lang w:val="en-US"/>
        </w:rPr>
        <w:t>มีม</w:t>
      </w: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ติอนุมัติการจัดสรรผลกำไรเป็นเงินปันผลในอัตราหุ้นละ </w:t>
      </w:r>
      <w:r w:rsidR="00682405" w:rsidRPr="00D65030">
        <w:rPr>
          <w:rFonts w:ascii="Angsana New" w:hAnsi="Angsana New" w:cs="Angsana New"/>
          <w:color w:val="000000" w:themeColor="text1"/>
          <w:lang w:val="en-US"/>
        </w:rPr>
        <w:t>0.52</w:t>
      </w: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 บาท เป็นจำนวนเงินรวม </w:t>
      </w:r>
      <w:r w:rsidR="00682405" w:rsidRPr="00D65030">
        <w:rPr>
          <w:rFonts w:ascii="Angsana New" w:hAnsi="Angsana New" w:cs="Angsana New"/>
          <w:color w:val="000000" w:themeColor="text1"/>
          <w:lang w:val="en-US"/>
        </w:rPr>
        <w:t>453.37</w:t>
      </w: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 ล้านบาท โดยเงินปันผลดังกล่าวจะจ่ายให้แก่</w:t>
      </w:r>
      <w:r w:rsidR="00B64F15" w:rsidRPr="00D65030">
        <w:rPr>
          <w:rFonts w:ascii="Angsana New" w:hAnsi="Angsana New" w:cs="Angsana New"/>
          <w:color w:val="000000" w:themeColor="text1"/>
          <w:lang w:val="en-US"/>
        </w:rPr>
        <w:t xml:space="preserve">  </w:t>
      </w:r>
      <w:r w:rsidR="00B1678A"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          </w:t>
      </w:r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>ผู้ถือหุ้นของบริษัทในเดือนกัน</w:t>
      </w:r>
      <w:bookmarkStart w:id="1" w:name="_GoBack"/>
      <w:bookmarkEnd w:id="1"/>
      <w:r w:rsidRPr="00D65030">
        <w:rPr>
          <w:rFonts w:ascii="Angsana New" w:hAnsi="Angsana New" w:cs="Angsana New" w:hint="cs"/>
          <w:color w:val="000000" w:themeColor="text1"/>
          <w:cs/>
          <w:lang w:val="en-US"/>
        </w:rPr>
        <w:t>ยายน</w:t>
      </w:r>
      <w:r w:rsidR="00BD6414" w:rsidRPr="00D65030">
        <w:rPr>
          <w:rFonts w:ascii="Angsana New" w:hAnsi="Angsana New" w:cs="Angsana New" w:hint="cs"/>
          <w:color w:val="000000" w:themeColor="text1"/>
          <w:cs/>
          <w:lang w:val="en-US"/>
        </w:rPr>
        <w:t xml:space="preserve"> </w:t>
      </w:r>
      <w:r w:rsidR="00BD6414" w:rsidRPr="00D65030">
        <w:rPr>
          <w:rFonts w:ascii="Angsana New" w:hAnsi="Angsana New" w:cs="Angsana New" w:hint="cs"/>
          <w:color w:val="000000" w:themeColor="text1"/>
          <w:lang w:val="en-US"/>
        </w:rPr>
        <w:t>256</w:t>
      </w:r>
      <w:r w:rsidR="00BD6414" w:rsidRPr="00D65030">
        <w:rPr>
          <w:rFonts w:ascii="Angsana New" w:hAnsi="Angsana New" w:cs="Angsana New" w:hint="cs"/>
          <w:color w:val="000000" w:themeColor="text1"/>
          <w:cs/>
          <w:lang w:val="en-US"/>
        </w:rPr>
        <w:t>4</w:t>
      </w:r>
    </w:p>
    <w:p w14:paraId="221CFC05" w14:textId="77777777" w:rsidR="00A0538F" w:rsidRDefault="00A0538F" w:rsidP="00A0538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42B27B2" w14:textId="4CE16C80" w:rsidR="00D76B7C" w:rsidRDefault="00D23E7C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23E7C">
        <w:rPr>
          <w:rFonts w:ascii="Angsana New" w:hAnsi="Angsana New" w:cs="Angsana New"/>
          <w:b/>
          <w:bCs/>
          <w:lang w:val="en-US"/>
        </w:rPr>
        <w:t>1</w:t>
      </w:r>
      <w:r w:rsidRPr="00D23E7C">
        <w:rPr>
          <w:rFonts w:ascii="Angsana New" w:hAnsi="Angsana New" w:cs="Angsana New" w:hint="cs"/>
          <w:b/>
          <w:bCs/>
          <w:cs/>
          <w:lang w:val="en-US"/>
        </w:rPr>
        <w:t>1</w:t>
      </w:r>
      <w:r w:rsidR="00D76B7C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D76B7C">
        <w:rPr>
          <w:rFonts w:ascii="Angsana New" w:hAnsi="Angsana New" w:cs="Angsana New"/>
          <w:b/>
          <w:bCs/>
          <w:lang w:val="en-US"/>
        </w:rPr>
        <w:tab/>
      </w:r>
      <w:r w:rsidR="00D76B7C" w:rsidRPr="009C152A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69EBE64" w14:textId="77777777" w:rsidR="00D76B7C" w:rsidRPr="001C3E90" w:rsidRDefault="00D76B7C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ADD4A" w14:textId="57995834" w:rsidR="00D76B7C" w:rsidRDefault="00D76B7C" w:rsidP="005B046D">
      <w:pPr>
        <w:pStyle w:val="a"/>
        <w:tabs>
          <w:tab w:val="clear" w:pos="1080"/>
        </w:tabs>
        <w:ind w:left="540" w:right="18"/>
        <w:jc w:val="thaiDistribute"/>
        <w:rPr>
          <w:rFonts w:ascii="Angsana New" w:hAnsi="Angsana New" w:cs="Angsana New"/>
          <w:lang w:val="en-US"/>
        </w:rPr>
      </w:pPr>
      <w:r w:rsidRPr="00D76B7C">
        <w:rPr>
          <w:rFonts w:ascii="Angsana New" w:hAnsi="Angsana New" w:cs="Angsana New" w:hint="cs"/>
          <w:cs/>
          <w:lang w:val="en-US"/>
        </w:rPr>
        <w:t>รายการบางรายการในงบการเงิน</w:t>
      </w:r>
      <w:r>
        <w:rPr>
          <w:rFonts w:ascii="Angsana New" w:hAnsi="Angsana New" w:cs="Angsana New" w:hint="cs"/>
          <w:cs/>
          <w:lang w:val="en-US"/>
        </w:rPr>
        <w:t>ระหว่างกาล</w:t>
      </w:r>
      <w:r w:rsidRPr="00D76B7C">
        <w:rPr>
          <w:rFonts w:ascii="Angsana New" w:hAnsi="Angsana New" w:cs="Angsana New" w:hint="cs"/>
          <w:cs/>
          <w:lang w:val="en-US"/>
        </w:rPr>
        <w:t xml:space="preserve">ปี </w:t>
      </w:r>
      <w:r w:rsidR="00D23E7C" w:rsidRPr="00D23E7C">
        <w:rPr>
          <w:rFonts w:ascii="Angsana New" w:hAnsi="Angsana New" w:cs="Angsana New" w:hint="cs"/>
          <w:lang w:val="en-US"/>
        </w:rPr>
        <w:t>25</w:t>
      </w:r>
      <w:r w:rsidR="00D51909" w:rsidRPr="00D51909">
        <w:rPr>
          <w:rFonts w:ascii="Angsana New" w:hAnsi="Angsana New" w:cs="Angsana New" w:hint="cs"/>
          <w:lang w:val="en-US"/>
        </w:rPr>
        <w:t>6</w:t>
      </w:r>
      <w:r w:rsidR="00D51909" w:rsidRPr="00D51909">
        <w:rPr>
          <w:rFonts w:ascii="Angsana New" w:hAnsi="Angsana New" w:cs="Angsana New"/>
          <w:lang w:val="en-US"/>
        </w:rPr>
        <w:t>3</w:t>
      </w:r>
      <w:r w:rsidRPr="00D76B7C">
        <w:rPr>
          <w:rFonts w:ascii="Angsana New" w:hAnsi="Angsana New" w:cs="Angsana New" w:hint="cs"/>
          <w:lang w:val="en-US"/>
        </w:rPr>
        <w:t xml:space="preserve"> </w:t>
      </w:r>
      <w:r w:rsidRPr="00D76B7C">
        <w:rPr>
          <w:rFonts w:ascii="Angsana New" w:hAnsi="Angsana New" w:cs="Angsana New" w:hint="cs"/>
          <w:cs/>
          <w:lang w:val="en-US"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cs="Angsana New" w:hint="cs"/>
          <w:cs/>
          <w:lang w:val="en-US"/>
        </w:rPr>
        <w:t>ระหว่างกาล</w:t>
      </w:r>
      <w:r w:rsidRPr="00D76B7C">
        <w:rPr>
          <w:rFonts w:ascii="Angsana New" w:hAnsi="Angsana New" w:cs="Angsana New" w:hint="cs"/>
          <w:cs/>
          <w:lang w:val="en-US"/>
        </w:rPr>
        <w:t xml:space="preserve">ปี </w:t>
      </w:r>
      <w:r w:rsidR="00D23E7C" w:rsidRPr="00D23E7C">
        <w:rPr>
          <w:rFonts w:ascii="Angsana New" w:hAnsi="Angsana New" w:cs="Angsana New" w:hint="cs"/>
          <w:lang w:val="en-US"/>
        </w:rPr>
        <w:t>25</w:t>
      </w:r>
      <w:r w:rsidR="00D51909" w:rsidRPr="00D51909">
        <w:rPr>
          <w:rFonts w:ascii="Angsana New" w:hAnsi="Angsana New" w:cs="Angsana New" w:hint="cs"/>
          <w:lang w:val="en-US"/>
        </w:rPr>
        <w:t>6</w:t>
      </w:r>
      <w:r w:rsidR="00D23E7C" w:rsidRPr="00D23E7C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 xml:space="preserve"> การจัดป</w:t>
      </w:r>
      <w:r w:rsidR="00FB2EF1">
        <w:rPr>
          <w:rFonts w:ascii="Angsana New" w:hAnsi="Angsana New" w:cs="Angsana New" w:hint="cs"/>
          <w:cs/>
          <w:lang w:val="en-US"/>
        </w:rPr>
        <w:t>ร</w:t>
      </w:r>
      <w:r>
        <w:rPr>
          <w:rFonts w:ascii="Angsana New" w:hAnsi="Angsana New" w:cs="Angsana New" w:hint="cs"/>
          <w:cs/>
          <w:lang w:val="en-US"/>
        </w:rPr>
        <w:t>ะเภทรายการที่มีสาระสำคัญมีดังต่อไปนี้</w:t>
      </w:r>
    </w:p>
    <w:p w14:paraId="7D084D5A" w14:textId="77777777" w:rsidR="001430A7" w:rsidRPr="001C3E90" w:rsidRDefault="001430A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530"/>
        <w:gridCol w:w="270"/>
        <w:gridCol w:w="1710"/>
      </w:tblGrid>
      <w:tr w:rsidR="00AD5BD7" w:rsidRPr="00956384" w14:paraId="70E0A3C7" w14:textId="77777777" w:rsidTr="00B92403">
        <w:tc>
          <w:tcPr>
            <w:tcW w:w="4050" w:type="dxa"/>
          </w:tcPr>
          <w:p w14:paraId="37814869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</w:tcPr>
          <w:p w14:paraId="75C3BAC2" w14:textId="77777777" w:rsidR="00AD5BD7" w:rsidRPr="00EE61C1" w:rsidRDefault="00AD5BD7" w:rsidP="00561E78">
            <w:pPr>
              <w:pStyle w:val="BodyText"/>
              <w:tabs>
                <w:tab w:val="clear" w:pos="1644"/>
                <w:tab w:val="left" w:pos="2208"/>
              </w:tabs>
              <w:spacing w:after="0" w:line="240" w:lineRule="auto"/>
              <w:ind w:right="-405" w:hanging="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5BD7" w:rsidRPr="00956384" w14:paraId="057D3E99" w14:textId="77777777" w:rsidTr="00B92403">
        <w:tc>
          <w:tcPr>
            <w:tcW w:w="4050" w:type="dxa"/>
          </w:tcPr>
          <w:p w14:paraId="74F7FA82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5238BF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57EA67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08C8444B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5F0A0AE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50E5DC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8F2108" w14:textId="77777777" w:rsidR="00AD5BD7" w:rsidRPr="00EE61C1" w:rsidRDefault="00AD5BD7" w:rsidP="00EE61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F31057" w14:textId="77777777" w:rsidR="00AD5BD7" w:rsidRPr="00EE61C1" w:rsidRDefault="00AD5BD7" w:rsidP="00EE61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1C6AAAE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8E9D38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32362C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855251A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D5BD7" w:rsidRPr="00956384" w14:paraId="6D730BC0" w14:textId="77777777" w:rsidTr="00B92403">
        <w:tc>
          <w:tcPr>
            <w:tcW w:w="4050" w:type="dxa"/>
          </w:tcPr>
          <w:p w14:paraId="30D7397E" w14:textId="77777777"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BC55C4E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BD7" w:rsidRPr="00956384" w14:paraId="3135D426" w14:textId="77777777" w:rsidTr="00B92403">
        <w:tc>
          <w:tcPr>
            <w:tcW w:w="4050" w:type="dxa"/>
          </w:tcPr>
          <w:p w14:paraId="40A12FDE" w14:textId="2366F4E9" w:rsidR="00AD5BD7" w:rsidRPr="00EE61C1" w:rsidRDefault="00AD5BD7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4271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557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557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4C58B7" w:rsidRPr="00A97F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3E7C"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A18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2B62CB2" w14:textId="77777777" w:rsidR="00AD5BD7" w:rsidRPr="00EE61C1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D625C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133805" w14:textId="77777777" w:rsidR="00AD5BD7" w:rsidRPr="00EE61C1" w:rsidRDefault="00AD5BD7" w:rsidP="00EE61C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8E512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58A16F" w14:textId="77777777" w:rsidR="00AD5BD7" w:rsidRPr="00EE61C1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B53" w:rsidRPr="00956384" w14:paraId="177FA8E4" w14:textId="77777777" w:rsidTr="00B92403">
        <w:tc>
          <w:tcPr>
            <w:tcW w:w="4050" w:type="dxa"/>
          </w:tcPr>
          <w:p w14:paraId="382DEAF7" w14:textId="507784DE" w:rsidR="002B2B53" w:rsidRDefault="002B2B53" w:rsidP="00736AA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2B5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350" w:type="dxa"/>
          </w:tcPr>
          <w:p w14:paraId="549BCC16" w14:textId="1742F3A2" w:rsidR="002B2B53" w:rsidRPr="002B2B53" w:rsidRDefault="00D23E7C" w:rsidP="00B73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225</w:t>
            </w:r>
            <w:r w:rsidR="002B2B53"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77F15755" w14:textId="77777777" w:rsidR="002B2B53" w:rsidRPr="00EE61C1" w:rsidRDefault="002B2B53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B054F0" w14:textId="7DE8A2AB" w:rsidR="002B2B53" w:rsidRPr="002B2B53" w:rsidRDefault="002B2B53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5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51909" w:rsidRPr="00D51909">
              <w:rPr>
                <w:rFonts w:ascii="Angsana New" w:hAnsi="Angsana New" w:cstheme="majorBidi" w:hint="cs"/>
                <w:sz w:val="30"/>
                <w:szCs w:val="30"/>
                <w:cs/>
              </w:rPr>
              <w:t>3</w:t>
            </w:r>
            <w:r w:rsidR="00D23E7C" w:rsidRPr="00D23E7C">
              <w:rPr>
                <w:rFonts w:ascii="Angsana New" w:hAnsi="Angsana New" w:cstheme="majorBidi" w:hint="cs"/>
                <w:sz w:val="30"/>
                <w:szCs w:val="30"/>
                <w:cs/>
              </w:rPr>
              <w:t>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 w:hint="cs"/>
                <w:sz w:val="30"/>
                <w:szCs w:val="30"/>
                <w:cs/>
              </w:rPr>
              <w:t>8</w:t>
            </w:r>
            <w:r w:rsidR="00D51909" w:rsidRPr="00D51909">
              <w:rPr>
                <w:rFonts w:ascii="Angsana New" w:hAnsi="Angsana New" w:cstheme="majorBidi" w:hint="cs"/>
                <w:sz w:val="30"/>
                <w:szCs w:val="30"/>
                <w:cs/>
              </w:rPr>
              <w:t>90</w:t>
            </w:r>
            <w:r w:rsidRPr="002B2B5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7B734D0" w14:textId="77777777" w:rsidR="002B2B53" w:rsidRPr="00EE61C1" w:rsidRDefault="002B2B53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71B6D4" w14:textId="18594F5B" w:rsidR="002B2B53" w:rsidRPr="002B2B53" w:rsidRDefault="00D23E7C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2B2B53"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828</w:t>
            </w:r>
          </w:p>
        </w:tc>
      </w:tr>
      <w:tr w:rsidR="00736AA8" w:rsidRPr="00956384" w14:paraId="7F7F3095" w14:textId="77777777" w:rsidTr="00B92403">
        <w:tc>
          <w:tcPr>
            <w:tcW w:w="4050" w:type="dxa"/>
          </w:tcPr>
          <w:p w14:paraId="3766C9B6" w14:textId="75C19006" w:rsidR="00736AA8" w:rsidRPr="00736AA8" w:rsidRDefault="00084DBD" w:rsidP="00736AA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D552BC5" w14:textId="2B84A686" w:rsidR="00736AA8" w:rsidRPr="002B2B53" w:rsidRDefault="002B2B53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74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72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7D30E8" w14:textId="77777777" w:rsidR="00736AA8" w:rsidRPr="00EE61C1" w:rsidRDefault="00736AA8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CA165D" w14:textId="007EEFEB" w:rsidR="00736AA8" w:rsidRPr="002B2B53" w:rsidRDefault="002B2B53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172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C8BEB5" w14:textId="77777777" w:rsidR="00736AA8" w:rsidRPr="00EE61C1" w:rsidRDefault="00736AA8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490631" w14:textId="4B0BC3EA" w:rsidR="00736AA8" w:rsidRPr="002B2B53" w:rsidRDefault="00974EFB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745</w:t>
            </w:r>
            <w:r w:rsidR="002B2B53"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90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5BD7" w:rsidRPr="009F2754" w14:paraId="652F8EFD" w14:textId="77777777" w:rsidTr="00B92403">
        <w:tc>
          <w:tcPr>
            <w:tcW w:w="4050" w:type="dxa"/>
          </w:tcPr>
          <w:p w14:paraId="791891D0" w14:textId="23906156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084DBD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50" w:type="dxa"/>
            <w:vAlign w:val="bottom"/>
          </w:tcPr>
          <w:p w14:paraId="3E9EDADD" w14:textId="404FEA52" w:rsidR="00AD5BD7" w:rsidRPr="00EE61C1" w:rsidRDefault="002B2B53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69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7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3F2554" w14:textId="77777777" w:rsidR="00AD5BD7" w:rsidRPr="00EE61C1" w:rsidRDefault="00AD5BD7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87E792" w14:textId="42F6834A" w:rsidR="00AD5BD7" w:rsidRPr="00EE61C1" w:rsidRDefault="00D51909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909">
              <w:rPr>
                <w:rFonts w:ascii="Angsana New" w:hAnsi="Angsana New" w:cstheme="majorBidi"/>
                <w:sz w:val="30"/>
                <w:szCs w:val="30"/>
              </w:rPr>
              <w:t>06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CCBC725" w14:textId="77777777" w:rsidR="00AD5BD7" w:rsidRPr="00EE61C1" w:rsidRDefault="00AD5BD7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0A3C0FD" w14:textId="01C1C427" w:rsidR="00AD5BD7" w:rsidRPr="00EE61C1" w:rsidRDefault="002B2B53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5BD7" w:rsidRPr="00956384" w14:paraId="7D89712F" w14:textId="77777777" w:rsidTr="00B92403">
        <w:tc>
          <w:tcPr>
            <w:tcW w:w="4050" w:type="dxa"/>
          </w:tcPr>
          <w:p w14:paraId="4B442929" w14:textId="77777777"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EBE7A2" w14:textId="77777777" w:rsidR="00AD5BD7" w:rsidRPr="00EE61C1" w:rsidRDefault="00AD5BD7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1EE3E" w14:textId="77777777" w:rsidR="00AD5BD7" w:rsidRPr="00EE61C1" w:rsidRDefault="00AD5BD7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BDA9CC" w14:textId="77777777" w:rsidR="00AD5BD7" w:rsidRPr="002B2B53" w:rsidRDefault="000D0793" w:rsidP="002B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7D8D1" w14:textId="77777777" w:rsidR="00AD5BD7" w:rsidRPr="00EE61C1" w:rsidRDefault="00AD5BD7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B59E5F" w14:textId="77777777" w:rsidR="00AD5BD7" w:rsidRPr="00EE61C1" w:rsidRDefault="00AD5BD7" w:rsidP="00087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CC80DA4" w14:textId="6ADCC7FC" w:rsidR="000870B9" w:rsidRPr="004C58B7" w:rsidRDefault="000870B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530"/>
        <w:gridCol w:w="270"/>
        <w:gridCol w:w="1710"/>
      </w:tblGrid>
      <w:tr w:rsidR="00A43374" w:rsidRPr="00956384" w14:paraId="6D0B1CA2" w14:textId="77777777" w:rsidTr="00A43374">
        <w:tc>
          <w:tcPr>
            <w:tcW w:w="4050" w:type="dxa"/>
          </w:tcPr>
          <w:p w14:paraId="0774A823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</w:tcPr>
          <w:p w14:paraId="2162F985" w14:textId="6FC84D7F" w:rsidR="00A43374" w:rsidRPr="00561E78" w:rsidRDefault="00A43374" w:rsidP="00561E7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374" w:rsidRPr="00956384" w14:paraId="06D61D91" w14:textId="77777777" w:rsidTr="00A43374">
        <w:tc>
          <w:tcPr>
            <w:tcW w:w="4050" w:type="dxa"/>
          </w:tcPr>
          <w:p w14:paraId="5E567154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4694BC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C4B561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686F3635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D7F85B8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399DFC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6ECAF3" w14:textId="77777777" w:rsidR="00A43374" w:rsidRPr="00EE61C1" w:rsidRDefault="00A43374" w:rsidP="00A4337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6CB69A" w14:textId="77777777" w:rsidR="00A43374" w:rsidRPr="00EE61C1" w:rsidRDefault="00A43374" w:rsidP="00A4337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BA60232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AF003E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A940AF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36236493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43374" w:rsidRPr="00956384" w14:paraId="09DBB5BE" w14:textId="77777777" w:rsidTr="00A43374">
        <w:tc>
          <w:tcPr>
            <w:tcW w:w="4050" w:type="dxa"/>
          </w:tcPr>
          <w:p w14:paraId="5F390610" w14:textId="77777777" w:rsidR="00A43374" w:rsidRPr="00EE61C1" w:rsidRDefault="00A43374" w:rsidP="00A4337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29AA6B1B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374" w:rsidRPr="00956384" w14:paraId="0A771D54" w14:textId="77777777" w:rsidTr="00A43374">
        <w:tc>
          <w:tcPr>
            <w:tcW w:w="4050" w:type="dxa"/>
          </w:tcPr>
          <w:p w14:paraId="4CD7DFB6" w14:textId="466A72C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557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4C5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57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23E7C"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D51909"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A18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0AE30F9" w14:textId="77777777" w:rsidR="00A43374" w:rsidRPr="00EE61C1" w:rsidRDefault="00A43374" w:rsidP="00A43374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96A7F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9739CA" w14:textId="77777777" w:rsidR="00A43374" w:rsidRPr="00EE61C1" w:rsidRDefault="00A43374" w:rsidP="00A4337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0E84D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2CBDB7" w14:textId="77777777" w:rsidR="00A43374" w:rsidRPr="00EE61C1" w:rsidRDefault="00A43374" w:rsidP="00A43374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374" w:rsidRPr="00956384" w14:paraId="735146A9" w14:textId="77777777" w:rsidTr="00A43374">
        <w:tc>
          <w:tcPr>
            <w:tcW w:w="4050" w:type="dxa"/>
          </w:tcPr>
          <w:p w14:paraId="30C13ACF" w14:textId="77777777" w:rsidR="00A43374" w:rsidRPr="00736AA8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FF9E8DE" w14:textId="6AA37F07" w:rsidR="00A43374" w:rsidRPr="002B2B53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18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477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678C67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8219B7" w14:textId="034B1DD2" w:rsidR="00A43374" w:rsidRPr="002B2B53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172</w:t>
            </w:r>
            <w:r w:rsidRPr="002B2B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217A90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67D488" w14:textId="25E9C466" w:rsidR="00A43374" w:rsidRPr="002B2B53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884E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6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3374" w:rsidRPr="009F2754" w14:paraId="565B5AC2" w14:textId="77777777" w:rsidTr="00A43374">
        <w:tc>
          <w:tcPr>
            <w:tcW w:w="4050" w:type="dxa"/>
          </w:tcPr>
          <w:p w14:paraId="1010B8C2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50" w:type="dxa"/>
            <w:vAlign w:val="bottom"/>
          </w:tcPr>
          <w:p w14:paraId="6C8CAB96" w14:textId="71981815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00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B9F93C6" w14:textId="7777777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F4FD8D" w14:textId="35D256B0" w:rsidR="00A43374" w:rsidRPr="00EE61C1" w:rsidRDefault="00D23E7C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3E7C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="00884E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3E7C">
              <w:rPr>
                <w:rFonts w:ascii="Angsana New" w:hAnsi="Angsana New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Align w:val="bottom"/>
          </w:tcPr>
          <w:p w14:paraId="48AFF658" w14:textId="7777777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18A6BEE" w14:textId="3C2F0182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33</w:t>
            </w:r>
            <w:r w:rsidR="00884E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="00D51909" w:rsidRPr="00D51909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D23E7C" w:rsidRPr="00D23E7C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3374" w:rsidRPr="00956384" w14:paraId="3199147D" w14:textId="77777777" w:rsidTr="00A43374">
        <w:tc>
          <w:tcPr>
            <w:tcW w:w="4050" w:type="dxa"/>
          </w:tcPr>
          <w:p w14:paraId="09B5A164" w14:textId="77777777" w:rsidR="00A43374" w:rsidRPr="00EE61C1" w:rsidRDefault="00A43374" w:rsidP="00A4337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FD35CC" w14:textId="7777777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59CFD" w14:textId="7777777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64737F" w14:textId="77777777" w:rsidR="00A43374" w:rsidRPr="002B2B53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FA3F5" w14:textId="7777777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31B927" w14:textId="77777777" w:rsidR="00A43374" w:rsidRPr="00EE61C1" w:rsidRDefault="00A43374" w:rsidP="00A4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B45C56" w14:textId="77777777" w:rsidR="00D76B7C" w:rsidRPr="00645624" w:rsidRDefault="00D76B7C" w:rsidP="000870B9">
      <w:pPr>
        <w:pStyle w:val="a"/>
        <w:tabs>
          <w:tab w:val="clear" w:pos="1080"/>
        </w:tabs>
        <w:spacing w:line="380" w:lineRule="exac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sectPr w:rsidR="00D76B7C" w:rsidRPr="00645624" w:rsidSect="000F3F1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7BE01" w14:textId="77777777" w:rsidR="0040093C" w:rsidRDefault="0040093C" w:rsidP="00FC04D5">
      <w:r>
        <w:separator/>
      </w:r>
    </w:p>
  </w:endnote>
  <w:endnote w:type="continuationSeparator" w:id="0">
    <w:p w14:paraId="1C59E357" w14:textId="77777777" w:rsidR="0040093C" w:rsidRDefault="0040093C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839CA" w14:textId="0F075686" w:rsidR="003A1F97" w:rsidRPr="00223FE5" w:rsidRDefault="003A1F97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23E7C">
      <w:rPr>
        <w:rFonts w:ascii="Angsana New" w:hAnsi="Angsana New"/>
        <w:sz w:val="30"/>
        <w:szCs w:val="30"/>
        <w:lang w:val="en-US"/>
      </w:rPr>
      <w:t>16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555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BC294C" w14:textId="328911EB" w:rsidR="003A1F97" w:rsidRDefault="003A1F97">
        <w:pPr>
          <w:pStyle w:val="Footer"/>
          <w:jc w:val="center"/>
        </w:pPr>
        <w:r w:rsidRPr="007351CF">
          <w:rPr>
            <w:rFonts w:ascii="Angsana New" w:hAnsi="Angsana New"/>
            <w:sz w:val="30"/>
            <w:szCs w:val="30"/>
          </w:rPr>
          <w:fldChar w:fldCharType="begin"/>
        </w:r>
        <w:r w:rsidRPr="007351C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351CF">
          <w:rPr>
            <w:rFonts w:ascii="Angsana New" w:hAnsi="Angsana New"/>
            <w:sz w:val="30"/>
            <w:szCs w:val="30"/>
          </w:rPr>
          <w:fldChar w:fldCharType="separate"/>
        </w:r>
        <w:r w:rsidR="00D65030">
          <w:rPr>
            <w:rFonts w:ascii="Angsana New" w:hAnsi="Angsana New"/>
            <w:noProof/>
            <w:sz w:val="30"/>
            <w:szCs w:val="30"/>
          </w:rPr>
          <w:t>26</w:t>
        </w:r>
        <w:r w:rsidRPr="007351C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0CE4BEAB" w14:textId="326181C5" w:rsidR="003A1F97" w:rsidRPr="00223FE5" w:rsidRDefault="003A1F97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20955" w14:textId="08D611EF" w:rsidR="003A1F97" w:rsidRPr="00223FE5" w:rsidRDefault="003A1F97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23E7C">
      <w:rPr>
        <w:rFonts w:ascii="Angsana New" w:hAnsi="Angsana New" w:hint="cs"/>
        <w:sz w:val="30"/>
        <w:szCs w:val="30"/>
        <w:cs/>
        <w:lang w:val="en-US"/>
      </w:rPr>
      <w:t>27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A4D206" w14:textId="2B1AB3AE" w:rsidR="003A1F97" w:rsidRPr="00860E15" w:rsidRDefault="003A1F97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D65030">
      <w:rPr>
        <w:rStyle w:val="PageNumber"/>
        <w:rFonts w:ascii="Angsana New" w:hAnsi="Angsana New"/>
        <w:noProof/>
        <w:sz w:val="30"/>
        <w:szCs w:val="30"/>
      </w:rPr>
      <w:t>34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3A1F97" w:rsidRPr="00D8432A" w:rsidRDefault="003A1F97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F65B7" w14:textId="77777777" w:rsidR="0040093C" w:rsidRDefault="0040093C" w:rsidP="00FC04D5">
      <w:r>
        <w:separator/>
      </w:r>
    </w:p>
  </w:footnote>
  <w:footnote w:type="continuationSeparator" w:id="0">
    <w:p w14:paraId="1485B56E" w14:textId="77777777" w:rsidR="0040093C" w:rsidRDefault="0040093C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B7480" w14:textId="77777777" w:rsidR="003A1F97" w:rsidRPr="003B5EBA" w:rsidRDefault="003A1F97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D1325E" w14:textId="77777777" w:rsidR="003A1F97" w:rsidRPr="003B5EBA" w:rsidRDefault="003A1F97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863CD3" w14:textId="7D8C3772" w:rsidR="003A1F97" w:rsidRPr="00AF256D" w:rsidRDefault="003A1F97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23E7C">
      <w:rPr>
        <w:rFonts w:ascii="Angsana New" w:hAnsi="Angsana New" w:cs="Angsana New"/>
        <w:sz w:val="32"/>
        <w:szCs w:val="32"/>
        <w:lang w:bidi="th-TH"/>
      </w:rPr>
      <w:t>3</w:t>
    </w:r>
    <w:r w:rsidRPr="00D23E7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D23E7C">
      <w:rPr>
        <w:rFonts w:ascii="Angsana New" w:hAnsi="Angsana New" w:cs="Angsana New"/>
        <w:sz w:val="32"/>
        <w:szCs w:val="32"/>
        <w:lang w:val="en-US" w:bidi="th-TH"/>
      </w:rPr>
      <w:t>2</w:t>
    </w:r>
    <w:r w:rsidRPr="00D23E7C">
      <w:rPr>
        <w:rFonts w:ascii="Angsana New" w:hAnsi="Angsana New" w:cs="Angsana New"/>
        <w:sz w:val="32"/>
        <w:szCs w:val="32"/>
        <w:lang w:bidi="th-TH"/>
      </w:rPr>
      <w:t>5</w:t>
    </w:r>
    <w:r w:rsidRPr="00D23E7C">
      <w:rPr>
        <w:rFonts w:ascii="Angsana New" w:hAnsi="Angsana New" w:cs="Angsana New"/>
        <w:sz w:val="32"/>
        <w:szCs w:val="32"/>
        <w:lang w:val="en-US" w:bidi="th-TH"/>
      </w:rPr>
      <w:t>64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1C07EAD7" w14:textId="77777777" w:rsidR="003A1F97" w:rsidRPr="001C28F5" w:rsidRDefault="003A1F97" w:rsidP="00485DC7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78F06" w14:textId="77777777" w:rsidR="00BE3371" w:rsidRPr="003B5EBA" w:rsidRDefault="00BE3371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B6B9E9" w14:textId="77777777" w:rsidR="00BE3371" w:rsidRPr="003B5EBA" w:rsidRDefault="00BE3371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070CAA" w14:textId="77777777" w:rsidR="00BE3371" w:rsidRPr="00AF256D" w:rsidRDefault="00BE3371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23E7C">
      <w:rPr>
        <w:rFonts w:ascii="Angsana New" w:hAnsi="Angsana New" w:cs="Angsana New"/>
        <w:sz w:val="32"/>
        <w:szCs w:val="32"/>
        <w:lang w:bidi="th-TH"/>
      </w:rPr>
      <w:t>3</w:t>
    </w:r>
    <w:r w:rsidRPr="00D23E7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D23E7C">
      <w:rPr>
        <w:rFonts w:ascii="Angsana New" w:hAnsi="Angsana New" w:cs="Angsana New"/>
        <w:sz w:val="32"/>
        <w:szCs w:val="32"/>
        <w:lang w:val="en-US" w:bidi="th-TH"/>
      </w:rPr>
      <w:t>2</w:t>
    </w:r>
    <w:r w:rsidRPr="00D23E7C">
      <w:rPr>
        <w:rFonts w:ascii="Angsana New" w:hAnsi="Angsana New" w:cs="Angsana New"/>
        <w:sz w:val="32"/>
        <w:szCs w:val="32"/>
        <w:lang w:bidi="th-TH"/>
      </w:rPr>
      <w:t>5</w:t>
    </w:r>
    <w:r w:rsidRPr="00D23E7C">
      <w:rPr>
        <w:rFonts w:ascii="Angsana New" w:hAnsi="Angsana New" w:cs="Angsana New"/>
        <w:sz w:val="32"/>
        <w:szCs w:val="32"/>
        <w:lang w:val="en-US" w:bidi="th-TH"/>
      </w:rPr>
      <w:t>64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2A7DBA9D" w14:textId="77777777" w:rsidR="00BE3371" w:rsidRPr="001C28F5" w:rsidRDefault="00BE3371" w:rsidP="00485DC7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427CC" w14:textId="77777777" w:rsidR="003A1F97" w:rsidRPr="003B5EBA" w:rsidRDefault="003A1F97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67C567" w14:textId="77777777" w:rsidR="003A1F97" w:rsidRPr="003B5EBA" w:rsidRDefault="003A1F97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90CE9D9" w14:textId="33F7A932" w:rsidR="003A1F97" w:rsidRPr="00AF256D" w:rsidRDefault="003A1F97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23E7C">
      <w:rPr>
        <w:rFonts w:ascii="Angsana New" w:hAnsi="Angsana New" w:cs="Angsana New"/>
        <w:sz w:val="32"/>
        <w:szCs w:val="32"/>
        <w:lang w:bidi="th-TH"/>
      </w:rPr>
      <w:t>3</w:t>
    </w:r>
    <w:r w:rsidRPr="00D23E7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D23E7C">
      <w:rPr>
        <w:rFonts w:ascii="Angsana New" w:hAnsi="Angsana New" w:cs="Angsana New"/>
        <w:sz w:val="32"/>
        <w:szCs w:val="32"/>
        <w:lang w:val="en-US" w:bidi="th-TH"/>
      </w:rPr>
      <w:t>2</w:t>
    </w:r>
    <w:r w:rsidRPr="00D23E7C">
      <w:rPr>
        <w:rFonts w:ascii="Angsana New" w:hAnsi="Angsana New" w:cs="Angsana New"/>
        <w:sz w:val="32"/>
        <w:szCs w:val="32"/>
        <w:lang w:bidi="th-TH"/>
      </w:rPr>
      <w:t>5</w:t>
    </w:r>
    <w:r w:rsidRPr="00D23E7C">
      <w:rPr>
        <w:rFonts w:ascii="Angsana New" w:hAnsi="Angsana New" w:cs="Angsana New"/>
        <w:sz w:val="32"/>
        <w:szCs w:val="32"/>
        <w:lang w:val="en-US" w:bidi="th-TH"/>
      </w:rPr>
      <w:t>64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4F73CCBF" w14:textId="77777777" w:rsidR="003A1F97" w:rsidRPr="001C28F5" w:rsidRDefault="003A1F97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52E58" w14:textId="77777777" w:rsidR="003A1F97" w:rsidRPr="003B5EBA" w:rsidRDefault="003A1F97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3A1F97" w:rsidRPr="003B5EBA" w:rsidRDefault="003A1F97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3368F926" w:rsidR="003A1F97" w:rsidRPr="00AF256D" w:rsidRDefault="003A1F97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23E7C">
      <w:rPr>
        <w:rFonts w:ascii="Angsana New" w:hAnsi="Angsana New" w:cs="Angsana New"/>
        <w:sz w:val="32"/>
        <w:szCs w:val="32"/>
        <w:lang w:bidi="th-TH"/>
      </w:rPr>
      <w:t>3</w:t>
    </w:r>
    <w:r w:rsidRPr="00D23E7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D23E7C">
      <w:rPr>
        <w:rFonts w:ascii="Angsana New" w:hAnsi="Angsana New" w:cs="Angsana New"/>
        <w:sz w:val="32"/>
        <w:szCs w:val="32"/>
        <w:lang w:val="en-US" w:bidi="th-TH"/>
      </w:rPr>
      <w:t>2</w:t>
    </w:r>
    <w:r w:rsidRPr="00D23E7C">
      <w:rPr>
        <w:rFonts w:ascii="Angsana New" w:hAnsi="Angsana New" w:cs="Angsana New"/>
        <w:sz w:val="32"/>
        <w:szCs w:val="32"/>
        <w:lang w:bidi="th-TH"/>
      </w:rPr>
      <w:t>5</w:t>
    </w:r>
    <w:r w:rsidRPr="00D23E7C">
      <w:rPr>
        <w:rFonts w:ascii="Angsana New" w:hAnsi="Angsana New" w:cs="Angsana New"/>
        <w:sz w:val="32"/>
        <w:szCs w:val="32"/>
        <w:lang w:val="en-US" w:bidi="th-TH"/>
      </w:rPr>
      <w:t>64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3A1F97" w:rsidRPr="001C28F5" w:rsidRDefault="003A1F97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3DC4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5AFF"/>
    <w:rsid w:val="000161D3"/>
    <w:rsid w:val="000165FA"/>
    <w:rsid w:val="00016872"/>
    <w:rsid w:val="00016AB9"/>
    <w:rsid w:val="00020D97"/>
    <w:rsid w:val="00020F3F"/>
    <w:rsid w:val="00021948"/>
    <w:rsid w:val="00021FF3"/>
    <w:rsid w:val="0002247C"/>
    <w:rsid w:val="000224FA"/>
    <w:rsid w:val="000232D6"/>
    <w:rsid w:val="00023D95"/>
    <w:rsid w:val="00023FC6"/>
    <w:rsid w:val="00024041"/>
    <w:rsid w:val="00024112"/>
    <w:rsid w:val="00024649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3DBE"/>
    <w:rsid w:val="000342AC"/>
    <w:rsid w:val="000346ED"/>
    <w:rsid w:val="0003507F"/>
    <w:rsid w:val="000353DF"/>
    <w:rsid w:val="000369B4"/>
    <w:rsid w:val="00037E0F"/>
    <w:rsid w:val="00037F6E"/>
    <w:rsid w:val="00040E04"/>
    <w:rsid w:val="00040E3F"/>
    <w:rsid w:val="00041BBD"/>
    <w:rsid w:val="000424B8"/>
    <w:rsid w:val="00042A8E"/>
    <w:rsid w:val="00043288"/>
    <w:rsid w:val="00043A84"/>
    <w:rsid w:val="0004458E"/>
    <w:rsid w:val="00044E65"/>
    <w:rsid w:val="00044F64"/>
    <w:rsid w:val="00044FB0"/>
    <w:rsid w:val="0004543B"/>
    <w:rsid w:val="00045460"/>
    <w:rsid w:val="000454FE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A89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5263"/>
    <w:rsid w:val="00055C43"/>
    <w:rsid w:val="000560F0"/>
    <w:rsid w:val="000566A8"/>
    <w:rsid w:val="00056745"/>
    <w:rsid w:val="00056D4D"/>
    <w:rsid w:val="000571CC"/>
    <w:rsid w:val="00057454"/>
    <w:rsid w:val="00057CF9"/>
    <w:rsid w:val="00057D84"/>
    <w:rsid w:val="000601B2"/>
    <w:rsid w:val="0006039A"/>
    <w:rsid w:val="000603C2"/>
    <w:rsid w:val="00060C6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503A"/>
    <w:rsid w:val="00075099"/>
    <w:rsid w:val="0007541B"/>
    <w:rsid w:val="0007594A"/>
    <w:rsid w:val="00075C7B"/>
    <w:rsid w:val="00075CAE"/>
    <w:rsid w:val="00075E1C"/>
    <w:rsid w:val="000765CB"/>
    <w:rsid w:val="00076F39"/>
    <w:rsid w:val="00077363"/>
    <w:rsid w:val="00077426"/>
    <w:rsid w:val="00080C86"/>
    <w:rsid w:val="00080E97"/>
    <w:rsid w:val="00081EAC"/>
    <w:rsid w:val="0008292C"/>
    <w:rsid w:val="00083AF8"/>
    <w:rsid w:val="000843DE"/>
    <w:rsid w:val="000847DC"/>
    <w:rsid w:val="00084AAE"/>
    <w:rsid w:val="00084DBD"/>
    <w:rsid w:val="000856C4"/>
    <w:rsid w:val="000857FC"/>
    <w:rsid w:val="0008598A"/>
    <w:rsid w:val="00085BFB"/>
    <w:rsid w:val="000862F6"/>
    <w:rsid w:val="00086759"/>
    <w:rsid w:val="000869FB"/>
    <w:rsid w:val="00086DA5"/>
    <w:rsid w:val="0008701B"/>
    <w:rsid w:val="0008702C"/>
    <w:rsid w:val="000870B9"/>
    <w:rsid w:val="00087869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940"/>
    <w:rsid w:val="000A0C94"/>
    <w:rsid w:val="000A0F75"/>
    <w:rsid w:val="000A153B"/>
    <w:rsid w:val="000A18F7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0DA"/>
    <w:rsid w:val="000B12ED"/>
    <w:rsid w:val="000B1721"/>
    <w:rsid w:val="000B17F3"/>
    <w:rsid w:val="000B1950"/>
    <w:rsid w:val="000B1A70"/>
    <w:rsid w:val="000B1CBB"/>
    <w:rsid w:val="000B2501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607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A59"/>
    <w:rsid w:val="000D4FC6"/>
    <w:rsid w:val="000D6A81"/>
    <w:rsid w:val="000D7C48"/>
    <w:rsid w:val="000D7C7C"/>
    <w:rsid w:val="000E0E97"/>
    <w:rsid w:val="000E0FDE"/>
    <w:rsid w:val="000E140D"/>
    <w:rsid w:val="000E1C92"/>
    <w:rsid w:val="000E1ECB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11D"/>
    <w:rsid w:val="000E73AF"/>
    <w:rsid w:val="000E7F82"/>
    <w:rsid w:val="000F0E70"/>
    <w:rsid w:val="000F0EE1"/>
    <w:rsid w:val="000F17C4"/>
    <w:rsid w:val="000F256A"/>
    <w:rsid w:val="000F2726"/>
    <w:rsid w:val="000F2BCB"/>
    <w:rsid w:val="000F37C4"/>
    <w:rsid w:val="000F3937"/>
    <w:rsid w:val="000F3F14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3617"/>
    <w:rsid w:val="00113957"/>
    <w:rsid w:val="00113CC7"/>
    <w:rsid w:val="00113D34"/>
    <w:rsid w:val="00114184"/>
    <w:rsid w:val="00114633"/>
    <w:rsid w:val="0011494E"/>
    <w:rsid w:val="00117147"/>
    <w:rsid w:val="001172E5"/>
    <w:rsid w:val="0011747C"/>
    <w:rsid w:val="00117A4C"/>
    <w:rsid w:val="00117C30"/>
    <w:rsid w:val="001201FE"/>
    <w:rsid w:val="00120566"/>
    <w:rsid w:val="00120625"/>
    <w:rsid w:val="001206AB"/>
    <w:rsid w:val="00120F83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3A2"/>
    <w:rsid w:val="001308E3"/>
    <w:rsid w:val="0013147E"/>
    <w:rsid w:val="00131729"/>
    <w:rsid w:val="00132359"/>
    <w:rsid w:val="00132955"/>
    <w:rsid w:val="00132DA8"/>
    <w:rsid w:val="0013306B"/>
    <w:rsid w:val="00133808"/>
    <w:rsid w:val="001340D4"/>
    <w:rsid w:val="001341FB"/>
    <w:rsid w:val="001342E3"/>
    <w:rsid w:val="001370DA"/>
    <w:rsid w:val="00137B44"/>
    <w:rsid w:val="00137B81"/>
    <w:rsid w:val="001400D9"/>
    <w:rsid w:val="001402D7"/>
    <w:rsid w:val="00140B82"/>
    <w:rsid w:val="0014114B"/>
    <w:rsid w:val="00141876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BD2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B"/>
    <w:rsid w:val="0014783F"/>
    <w:rsid w:val="00147EC3"/>
    <w:rsid w:val="00150CA8"/>
    <w:rsid w:val="00150FC5"/>
    <w:rsid w:val="001513BD"/>
    <w:rsid w:val="0015170D"/>
    <w:rsid w:val="00151A5F"/>
    <w:rsid w:val="00151EA7"/>
    <w:rsid w:val="00152276"/>
    <w:rsid w:val="00152574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4FC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57"/>
    <w:rsid w:val="001679A6"/>
    <w:rsid w:val="001705FD"/>
    <w:rsid w:val="001708F5"/>
    <w:rsid w:val="001710AC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4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5A5"/>
    <w:rsid w:val="0019465C"/>
    <w:rsid w:val="00194B65"/>
    <w:rsid w:val="00194D44"/>
    <w:rsid w:val="0019508F"/>
    <w:rsid w:val="00195859"/>
    <w:rsid w:val="0019660E"/>
    <w:rsid w:val="0019673B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3F"/>
    <w:rsid w:val="001A215B"/>
    <w:rsid w:val="001A21D4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306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5AC0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F19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925"/>
    <w:rsid w:val="001D2DE0"/>
    <w:rsid w:val="001D3A48"/>
    <w:rsid w:val="001D3A5E"/>
    <w:rsid w:val="001D4ED9"/>
    <w:rsid w:val="001D58B7"/>
    <w:rsid w:val="001D5CB3"/>
    <w:rsid w:val="001D6378"/>
    <w:rsid w:val="001D6CFC"/>
    <w:rsid w:val="001D6F5A"/>
    <w:rsid w:val="001D7050"/>
    <w:rsid w:val="001D7473"/>
    <w:rsid w:val="001D7F1D"/>
    <w:rsid w:val="001E00E1"/>
    <w:rsid w:val="001E022B"/>
    <w:rsid w:val="001E239D"/>
    <w:rsid w:val="001E292E"/>
    <w:rsid w:val="001E294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32AE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5B1"/>
    <w:rsid w:val="001F787B"/>
    <w:rsid w:val="00200218"/>
    <w:rsid w:val="0020097F"/>
    <w:rsid w:val="00200989"/>
    <w:rsid w:val="002014B2"/>
    <w:rsid w:val="00201EBA"/>
    <w:rsid w:val="00201F6F"/>
    <w:rsid w:val="0020201E"/>
    <w:rsid w:val="00202D8C"/>
    <w:rsid w:val="00203268"/>
    <w:rsid w:val="0020349D"/>
    <w:rsid w:val="00203E24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948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5BDC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26E18"/>
    <w:rsid w:val="00230227"/>
    <w:rsid w:val="00231403"/>
    <w:rsid w:val="002314E3"/>
    <w:rsid w:val="002318B2"/>
    <w:rsid w:val="002319FA"/>
    <w:rsid w:val="00231BC8"/>
    <w:rsid w:val="00231ED2"/>
    <w:rsid w:val="00232A51"/>
    <w:rsid w:val="0023547E"/>
    <w:rsid w:val="002355E4"/>
    <w:rsid w:val="0023591A"/>
    <w:rsid w:val="002359E5"/>
    <w:rsid w:val="00235AF4"/>
    <w:rsid w:val="00235B64"/>
    <w:rsid w:val="00235B75"/>
    <w:rsid w:val="002371F9"/>
    <w:rsid w:val="002379B2"/>
    <w:rsid w:val="00237B7A"/>
    <w:rsid w:val="002410E9"/>
    <w:rsid w:val="0024149C"/>
    <w:rsid w:val="002414D8"/>
    <w:rsid w:val="00241694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137"/>
    <w:rsid w:val="0025362E"/>
    <w:rsid w:val="00253C30"/>
    <w:rsid w:val="00254CBB"/>
    <w:rsid w:val="002550C4"/>
    <w:rsid w:val="002557C9"/>
    <w:rsid w:val="00255A41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3A70"/>
    <w:rsid w:val="00264A45"/>
    <w:rsid w:val="00265DB5"/>
    <w:rsid w:val="00265EC5"/>
    <w:rsid w:val="00266642"/>
    <w:rsid w:val="00266C20"/>
    <w:rsid w:val="002678C6"/>
    <w:rsid w:val="00267D23"/>
    <w:rsid w:val="002704B8"/>
    <w:rsid w:val="002707AE"/>
    <w:rsid w:val="00271BF6"/>
    <w:rsid w:val="00271F99"/>
    <w:rsid w:val="00272402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175"/>
    <w:rsid w:val="00274904"/>
    <w:rsid w:val="0027546F"/>
    <w:rsid w:val="00275FC4"/>
    <w:rsid w:val="002764C3"/>
    <w:rsid w:val="0027710D"/>
    <w:rsid w:val="00277C81"/>
    <w:rsid w:val="00277EF6"/>
    <w:rsid w:val="002800F6"/>
    <w:rsid w:val="00280552"/>
    <w:rsid w:val="00281124"/>
    <w:rsid w:val="002816EF"/>
    <w:rsid w:val="00281A78"/>
    <w:rsid w:val="00281BB7"/>
    <w:rsid w:val="00281CCC"/>
    <w:rsid w:val="00282B9F"/>
    <w:rsid w:val="00282E10"/>
    <w:rsid w:val="002841E5"/>
    <w:rsid w:val="002841FB"/>
    <w:rsid w:val="00284AAA"/>
    <w:rsid w:val="00284EF9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835"/>
    <w:rsid w:val="002913C8"/>
    <w:rsid w:val="002914C9"/>
    <w:rsid w:val="00292C56"/>
    <w:rsid w:val="00293088"/>
    <w:rsid w:val="0029323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A34"/>
    <w:rsid w:val="002A1E98"/>
    <w:rsid w:val="002A250A"/>
    <w:rsid w:val="002A35E2"/>
    <w:rsid w:val="002A36B8"/>
    <w:rsid w:val="002A3B3C"/>
    <w:rsid w:val="002A4027"/>
    <w:rsid w:val="002A524F"/>
    <w:rsid w:val="002A5468"/>
    <w:rsid w:val="002A5804"/>
    <w:rsid w:val="002A5BC9"/>
    <w:rsid w:val="002A683F"/>
    <w:rsid w:val="002A7511"/>
    <w:rsid w:val="002A77C9"/>
    <w:rsid w:val="002A7A10"/>
    <w:rsid w:val="002A7E90"/>
    <w:rsid w:val="002A7F68"/>
    <w:rsid w:val="002B1248"/>
    <w:rsid w:val="002B1859"/>
    <w:rsid w:val="002B1AD2"/>
    <w:rsid w:val="002B1D98"/>
    <w:rsid w:val="002B2B53"/>
    <w:rsid w:val="002B31D2"/>
    <w:rsid w:val="002B36C7"/>
    <w:rsid w:val="002B36CF"/>
    <w:rsid w:val="002B3B38"/>
    <w:rsid w:val="002B455B"/>
    <w:rsid w:val="002B4C03"/>
    <w:rsid w:val="002B5291"/>
    <w:rsid w:val="002B5997"/>
    <w:rsid w:val="002B625A"/>
    <w:rsid w:val="002B6362"/>
    <w:rsid w:val="002B6AC4"/>
    <w:rsid w:val="002B6B8B"/>
    <w:rsid w:val="002B7544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1F0"/>
    <w:rsid w:val="002C670A"/>
    <w:rsid w:val="002C6F6A"/>
    <w:rsid w:val="002C7101"/>
    <w:rsid w:val="002C71C3"/>
    <w:rsid w:val="002C7911"/>
    <w:rsid w:val="002D00E4"/>
    <w:rsid w:val="002D01B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63F"/>
    <w:rsid w:val="002D6BB6"/>
    <w:rsid w:val="002D73D6"/>
    <w:rsid w:val="002D7D30"/>
    <w:rsid w:val="002E0298"/>
    <w:rsid w:val="002E0822"/>
    <w:rsid w:val="002E100D"/>
    <w:rsid w:val="002E1121"/>
    <w:rsid w:val="002E1BBB"/>
    <w:rsid w:val="002E25F9"/>
    <w:rsid w:val="002E32CD"/>
    <w:rsid w:val="002E4603"/>
    <w:rsid w:val="002E4FBA"/>
    <w:rsid w:val="002E5832"/>
    <w:rsid w:val="002E625C"/>
    <w:rsid w:val="002E6A90"/>
    <w:rsid w:val="002E70BA"/>
    <w:rsid w:val="002E785A"/>
    <w:rsid w:val="002E7BD5"/>
    <w:rsid w:val="002F03C2"/>
    <w:rsid w:val="002F0B16"/>
    <w:rsid w:val="002F11C5"/>
    <w:rsid w:val="002F21C0"/>
    <w:rsid w:val="002F25DF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3FC9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201E3"/>
    <w:rsid w:val="003207F7"/>
    <w:rsid w:val="00320B2A"/>
    <w:rsid w:val="00320F09"/>
    <w:rsid w:val="003210B0"/>
    <w:rsid w:val="003214B2"/>
    <w:rsid w:val="0032282D"/>
    <w:rsid w:val="0032316A"/>
    <w:rsid w:val="00323846"/>
    <w:rsid w:val="003246D3"/>
    <w:rsid w:val="00324B53"/>
    <w:rsid w:val="00324BF9"/>
    <w:rsid w:val="00325B55"/>
    <w:rsid w:val="003274FE"/>
    <w:rsid w:val="0032761E"/>
    <w:rsid w:val="0033022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3429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7F5"/>
    <w:rsid w:val="003478E9"/>
    <w:rsid w:val="00350A56"/>
    <w:rsid w:val="00350C1D"/>
    <w:rsid w:val="00351153"/>
    <w:rsid w:val="00351E99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6A9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306E"/>
    <w:rsid w:val="0038412B"/>
    <w:rsid w:val="00384359"/>
    <w:rsid w:val="0038579B"/>
    <w:rsid w:val="00385BD5"/>
    <w:rsid w:val="00385C2A"/>
    <w:rsid w:val="00385E5A"/>
    <w:rsid w:val="00385EEC"/>
    <w:rsid w:val="00386430"/>
    <w:rsid w:val="003872A4"/>
    <w:rsid w:val="00387372"/>
    <w:rsid w:val="0038744C"/>
    <w:rsid w:val="003874A0"/>
    <w:rsid w:val="003874F5"/>
    <w:rsid w:val="00387ACC"/>
    <w:rsid w:val="00387BC2"/>
    <w:rsid w:val="00387F3D"/>
    <w:rsid w:val="003906D5"/>
    <w:rsid w:val="0039081C"/>
    <w:rsid w:val="00390CEF"/>
    <w:rsid w:val="00390D2E"/>
    <w:rsid w:val="00390D48"/>
    <w:rsid w:val="003910EB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79D"/>
    <w:rsid w:val="00396F9E"/>
    <w:rsid w:val="00397AF1"/>
    <w:rsid w:val="00397BFF"/>
    <w:rsid w:val="003A0DCE"/>
    <w:rsid w:val="003A0E5E"/>
    <w:rsid w:val="003A18D9"/>
    <w:rsid w:val="003A1A21"/>
    <w:rsid w:val="003A1A98"/>
    <w:rsid w:val="003A1D19"/>
    <w:rsid w:val="003A1F97"/>
    <w:rsid w:val="003A2286"/>
    <w:rsid w:val="003A31CB"/>
    <w:rsid w:val="003A4325"/>
    <w:rsid w:val="003A4497"/>
    <w:rsid w:val="003A525E"/>
    <w:rsid w:val="003A52C0"/>
    <w:rsid w:val="003A52E3"/>
    <w:rsid w:val="003A53D7"/>
    <w:rsid w:val="003A5606"/>
    <w:rsid w:val="003A5D36"/>
    <w:rsid w:val="003A6BAA"/>
    <w:rsid w:val="003A7090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1F89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61"/>
    <w:rsid w:val="003D69E6"/>
    <w:rsid w:val="003D7206"/>
    <w:rsid w:val="003D7362"/>
    <w:rsid w:val="003D7705"/>
    <w:rsid w:val="003D7B93"/>
    <w:rsid w:val="003D7E3B"/>
    <w:rsid w:val="003E08AC"/>
    <w:rsid w:val="003E0A1A"/>
    <w:rsid w:val="003E1282"/>
    <w:rsid w:val="003E147A"/>
    <w:rsid w:val="003E1729"/>
    <w:rsid w:val="003E195F"/>
    <w:rsid w:val="003E19FB"/>
    <w:rsid w:val="003E2ADC"/>
    <w:rsid w:val="003E2CC3"/>
    <w:rsid w:val="003E49C3"/>
    <w:rsid w:val="003E49DC"/>
    <w:rsid w:val="003E5AF1"/>
    <w:rsid w:val="003E5CC4"/>
    <w:rsid w:val="003E64B8"/>
    <w:rsid w:val="003E6504"/>
    <w:rsid w:val="003E73E7"/>
    <w:rsid w:val="003E74AE"/>
    <w:rsid w:val="003E77CF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30FA"/>
    <w:rsid w:val="003F44FF"/>
    <w:rsid w:val="003F4BA0"/>
    <w:rsid w:val="003F4DA6"/>
    <w:rsid w:val="003F5804"/>
    <w:rsid w:val="003F6816"/>
    <w:rsid w:val="003F6D3D"/>
    <w:rsid w:val="003F6DAA"/>
    <w:rsid w:val="003F6DCF"/>
    <w:rsid w:val="003F70BE"/>
    <w:rsid w:val="003F774C"/>
    <w:rsid w:val="004001CF"/>
    <w:rsid w:val="0040093C"/>
    <w:rsid w:val="00401536"/>
    <w:rsid w:val="0040175B"/>
    <w:rsid w:val="0040205B"/>
    <w:rsid w:val="0040224C"/>
    <w:rsid w:val="00402622"/>
    <w:rsid w:val="0040312D"/>
    <w:rsid w:val="004033D0"/>
    <w:rsid w:val="00404C93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552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A4"/>
    <w:rsid w:val="00426FF7"/>
    <w:rsid w:val="00427113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EE4"/>
    <w:rsid w:val="00446F2D"/>
    <w:rsid w:val="0044720D"/>
    <w:rsid w:val="00447668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202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7EA"/>
    <w:rsid w:val="00472977"/>
    <w:rsid w:val="00472A4E"/>
    <w:rsid w:val="00473045"/>
    <w:rsid w:val="00473217"/>
    <w:rsid w:val="00473E7A"/>
    <w:rsid w:val="00474155"/>
    <w:rsid w:val="004743A5"/>
    <w:rsid w:val="00474910"/>
    <w:rsid w:val="00475AF1"/>
    <w:rsid w:val="00475B76"/>
    <w:rsid w:val="00475BB3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1A33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E4"/>
    <w:rsid w:val="00494A1E"/>
    <w:rsid w:val="00494C42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23"/>
    <w:rsid w:val="004B0633"/>
    <w:rsid w:val="004B0F16"/>
    <w:rsid w:val="004B1D9C"/>
    <w:rsid w:val="004B1F2C"/>
    <w:rsid w:val="004B2220"/>
    <w:rsid w:val="004B2CE4"/>
    <w:rsid w:val="004B3FFF"/>
    <w:rsid w:val="004B4272"/>
    <w:rsid w:val="004B4290"/>
    <w:rsid w:val="004B43A2"/>
    <w:rsid w:val="004B55B4"/>
    <w:rsid w:val="004B6B92"/>
    <w:rsid w:val="004B6FEC"/>
    <w:rsid w:val="004B71BE"/>
    <w:rsid w:val="004B7842"/>
    <w:rsid w:val="004B79CB"/>
    <w:rsid w:val="004B7A32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997"/>
    <w:rsid w:val="004D07AB"/>
    <w:rsid w:val="004D0A9D"/>
    <w:rsid w:val="004D1749"/>
    <w:rsid w:val="004D180D"/>
    <w:rsid w:val="004D1A27"/>
    <w:rsid w:val="004D1AA2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133"/>
    <w:rsid w:val="004D45A4"/>
    <w:rsid w:val="004D4613"/>
    <w:rsid w:val="004D4AB1"/>
    <w:rsid w:val="004D4ACB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6CC"/>
    <w:rsid w:val="004D7767"/>
    <w:rsid w:val="004E08A4"/>
    <w:rsid w:val="004E0C06"/>
    <w:rsid w:val="004E0ED4"/>
    <w:rsid w:val="004E0F3D"/>
    <w:rsid w:val="004E1368"/>
    <w:rsid w:val="004E2AF2"/>
    <w:rsid w:val="004E2B10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731"/>
    <w:rsid w:val="004F2D5B"/>
    <w:rsid w:val="004F2DFE"/>
    <w:rsid w:val="004F2E48"/>
    <w:rsid w:val="004F3B44"/>
    <w:rsid w:val="004F3EC1"/>
    <w:rsid w:val="004F43FD"/>
    <w:rsid w:val="004F46DD"/>
    <w:rsid w:val="004F4D7E"/>
    <w:rsid w:val="004F4E02"/>
    <w:rsid w:val="004F4FA3"/>
    <w:rsid w:val="004F5664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51E"/>
    <w:rsid w:val="005275D6"/>
    <w:rsid w:val="0052793E"/>
    <w:rsid w:val="00527EAE"/>
    <w:rsid w:val="005311C6"/>
    <w:rsid w:val="00531665"/>
    <w:rsid w:val="005321A4"/>
    <w:rsid w:val="00532F27"/>
    <w:rsid w:val="005347CE"/>
    <w:rsid w:val="00534BDA"/>
    <w:rsid w:val="005355E9"/>
    <w:rsid w:val="00535838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6CD"/>
    <w:rsid w:val="005429C1"/>
    <w:rsid w:val="0054390F"/>
    <w:rsid w:val="00544643"/>
    <w:rsid w:val="005446D9"/>
    <w:rsid w:val="00544BD9"/>
    <w:rsid w:val="005467BE"/>
    <w:rsid w:val="00546D9C"/>
    <w:rsid w:val="00547DD9"/>
    <w:rsid w:val="00550893"/>
    <w:rsid w:val="00550BC4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3B8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E78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042"/>
    <w:rsid w:val="005678D1"/>
    <w:rsid w:val="00570093"/>
    <w:rsid w:val="00570866"/>
    <w:rsid w:val="00570956"/>
    <w:rsid w:val="00570D42"/>
    <w:rsid w:val="00571447"/>
    <w:rsid w:val="00571D98"/>
    <w:rsid w:val="00572B83"/>
    <w:rsid w:val="00572FF8"/>
    <w:rsid w:val="00573131"/>
    <w:rsid w:val="00573530"/>
    <w:rsid w:val="00573537"/>
    <w:rsid w:val="00573650"/>
    <w:rsid w:val="00574B0A"/>
    <w:rsid w:val="00574B42"/>
    <w:rsid w:val="00575534"/>
    <w:rsid w:val="0057607F"/>
    <w:rsid w:val="00577184"/>
    <w:rsid w:val="00580917"/>
    <w:rsid w:val="00580B9B"/>
    <w:rsid w:val="00580EEC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E19"/>
    <w:rsid w:val="00585FC2"/>
    <w:rsid w:val="005862A4"/>
    <w:rsid w:val="00586418"/>
    <w:rsid w:val="00587358"/>
    <w:rsid w:val="0058769E"/>
    <w:rsid w:val="00587772"/>
    <w:rsid w:val="0059081E"/>
    <w:rsid w:val="00590A7D"/>
    <w:rsid w:val="0059125B"/>
    <w:rsid w:val="0059197B"/>
    <w:rsid w:val="00591DD7"/>
    <w:rsid w:val="005924E0"/>
    <w:rsid w:val="0059258E"/>
    <w:rsid w:val="00592EE7"/>
    <w:rsid w:val="00593330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28D2"/>
    <w:rsid w:val="005A302B"/>
    <w:rsid w:val="005A41DA"/>
    <w:rsid w:val="005A42DF"/>
    <w:rsid w:val="005A47D8"/>
    <w:rsid w:val="005A6401"/>
    <w:rsid w:val="005A64BD"/>
    <w:rsid w:val="005A6520"/>
    <w:rsid w:val="005A697E"/>
    <w:rsid w:val="005A6FBE"/>
    <w:rsid w:val="005A7458"/>
    <w:rsid w:val="005A7549"/>
    <w:rsid w:val="005A774E"/>
    <w:rsid w:val="005A7CEA"/>
    <w:rsid w:val="005B01DC"/>
    <w:rsid w:val="005B046D"/>
    <w:rsid w:val="005B09AA"/>
    <w:rsid w:val="005B0C0F"/>
    <w:rsid w:val="005B1410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B99"/>
    <w:rsid w:val="005C0D58"/>
    <w:rsid w:val="005C1446"/>
    <w:rsid w:val="005C1E61"/>
    <w:rsid w:val="005C207B"/>
    <w:rsid w:val="005C2FE7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BDA"/>
    <w:rsid w:val="005D2EC3"/>
    <w:rsid w:val="005D32D9"/>
    <w:rsid w:val="005D339C"/>
    <w:rsid w:val="005D38C0"/>
    <w:rsid w:val="005D482F"/>
    <w:rsid w:val="005D4F33"/>
    <w:rsid w:val="005D5909"/>
    <w:rsid w:val="005D5AF3"/>
    <w:rsid w:val="005D6333"/>
    <w:rsid w:val="005D652E"/>
    <w:rsid w:val="005D65F6"/>
    <w:rsid w:val="005D6857"/>
    <w:rsid w:val="005E0857"/>
    <w:rsid w:val="005E0BEC"/>
    <w:rsid w:val="005E1250"/>
    <w:rsid w:val="005E1570"/>
    <w:rsid w:val="005E197A"/>
    <w:rsid w:val="005E2404"/>
    <w:rsid w:val="005E2668"/>
    <w:rsid w:val="005E2CEC"/>
    <w:rsid w:val="005E3AFA"/>
    <w:rsid w:val="005E3E4E"/>
    <w:rsid w:val="005E3E5F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284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4A0"/>
    <w:rsid w:val="00602F94"/>
    <w:rsid w:val="006034B6"/>
    <w:rsid w:val="00603D68"/>
    <w:rsid w:val="006040CE"/>
    <w:rsid w:val="006040FB"/>
    <w:rsid w:val="0060432B"/>
    <w:rsid w:val="0060437D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6AB"/>
    <w:rsid w:val="00631849"/>
    <w:rsid w:val="00632312"/>
    <w:rsid w:val="00632612"/>
    <w:rsid w:val="006329BB"/>
    <w:rsid w:val="006339B1"/>
    <w:rsid w:val="00633FC2"/>
    <w:rsid w:val="00634043"/>
    <w:rsid w:val="00634B81"/>
    <w:rsid w:val="00635D62"/>
    <w:rsid w:val="00635D8A"/>
    <w:rsid w:val="00635EAA"/>
    <w:rsid w:val="00636BCA"/>
    <w:rsid w:val="006372DC"/>
    <w:rsid w:val="006401AB"/>
    <w:rsid w:val="00640CFE"/>
    <w:rsid w:val="00640F16"/>
    <w:rsid w:val="00641AE0"/>
    <w:rsid w:val="006426CF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603"/>
    <w:rsid w:val="006528F6"/>
    <w:rsid w:val="00653074"/>
    <w:rsid w:val="00653186"/>
    <w:rsid w:val="0065366D"/>
    <w:rsid w:val="00653AA1"/>
    <w:rsid w:val="00653EEA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5E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943"/>
    <w:rsid w:val="00670B0C"/>
    <w:rsid w:val="00671464"/>
    <w:rsid w:val="00671782"/>
    <w:rsid w:val="00671E31"/>
    <w:rsid w:val="00672071"/>
    <w:rsid w:val="0067228A"/>
    <w:rsid w:val="00673504"/>
    <w:rsid w:val="00673625"/>
    <w:rsid w:val="00674C1D"/>
    <w:rsid w:val="00674D31"/>
    <w:rsid w:val="00674DE1"/>
    <w:rsid w:val="00674FAD"/>
    <w:rsid w:val="00675204"/>
    <w:rsid w:val="00675909"/>
    <w:rsid w:val="0067594F"/>
    <w:rsid w:val="00675A4E"/>
    <w:rsid w:val="006766CF"/>
    <w:rsid w:val="00677170"/>
    <w:rsid w:val="00677744"/>
    <w:rsid w:val="00677804"/>
    <w:rsid w:val="006779A7"/>
    <w:rsid w:val="00677BE6"/>
    <w:rsid w:val="00680921"/>
    <w:rsid w:val="00680A5B"/>
    <w:rsid w:val="00681577"/>
    <w:rsid w:val="00681809"/>
    <w:rsid w:val="00681B0D"/>
    <w:rsid w:val="00682131"/>
    <w:rsid w:val="006821B7"/>
    <w:rsid w:val="00682405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3F1"/>
    <w:rsid w:val="006A07D9"/>
    <w:rsid w:val="006A0E74"/>
    <w:rsid w:val="006A1449"/>
    <w:rsid w:val="006A1761"/>
    <w:rsid w:val="006A1E92"/>
    <w:rsid w:val="006A21D0"/>
    <w:rsid w:val="006A2FF9"/>
    <w:rsid w:val="006A3589"/>
    <w:rsid w:val="006A35A9"/>
    <w:rsid w:val="006A3DBD"/>
    <w:rsid w:val="006A4066"/>
    <w:rsid w:val="006A458D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58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075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6F4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4735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566"/>
    <w:rsid w:val="00705BF6"/>
    <w:rsid w:val="007060B8"/>
    <w:rsid w:val="0070628C"/>
    <w:rsid w:val="00706842"/>
    <w:rsid w:val="00707700"/>
    <w:rsid w:val="00707968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2AD"/>
    <w:rsid w:val="007165AC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4D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630"/>
    <w:rsid w:val="00725A8F"/>
    <w:rsid w:val="00726556"/>
    <w:rsid w:val="00726579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1CF"/>
    <w:rsid w:val="007356D9"/>
    <w:rsid w:val="00735723"/>
    <w:rsid w:val="00736767"/>
    <w:rsid w:val="00736AA8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675"/>
    <w:rsid w:val="00747A87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0FCA"/>
    <w:rsid w:val="007610D0"/>
    <w:rsid w:val="007612A6"/>
    <w:rsid w:val="00761C8B"/>
    <w:rsid w:val="00762014"/>
    <w:rsid w:val="007621F1"/>
    <w:rsid w:val="00762380"/>
    <w:rsid w:val="00762A89"/>
    <w:rsid w:val="00762E88"/>
    <w:rsid w:val="00762F3B"/>
    <w:rsid w:val="0076331E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EA8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1996"/>
    <w:rsid w:val="00792188"/>
    <w:rsid w:val="0079274A"/>
    <w:rsid w:val="0079281D"/>
    <w:rsid w:val="007937BF"/>
    <w:rsid w:val="0079409E"/>
    <w:rsid w:val="00794DD0"/>
    <w:rsid w:val="007950D9"/>
    <w:rsid w:val="0079603F"/>
    <w:rsid w:val="007966B6"/>
    <w:rsid w:val="00796A80"/>
    <w:rsid w:val="00796B4F"/>
    <w:rsid w:val="007978BB"/>
    <w:rsid w:val="007A0B99"/>
    <w:rsid w:val="007A15C8"/>
    <w:rsid w:val="007A1F5E"/>
    <w:rsid w:val="007A22C9"/>
    <w:rsid w:val="007A24C0"/>
    <w:rsid w:val="007A26C8"/>
    <w:rsid w:val="007A2A2D"/>
    <w:rsid w:val="007A2B9C"/>
    <w:rsid w:val="007A3412"/>
    <w:rsid w:val="007A3B1E"/>
    <w:rsid w:val="007A5136"/>
    <w:rsid w:val="007A5C3D"/>
    <w:rsid w:val="007A61D4"/>
    <w:rsid w:val="007A65A1"/>
    <w:rsid w:val="007A6F59"/>
    <w:rsid w:val="007A76CC"/>
    <w:rsid w:val="007A797F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CE8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4BA"/>
    <w:rsid w:val="007C751A"/>
    <w:rsid w:val="007C784C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4C1"/>
    <w:rsid w:val="007E2CC4"/>
    <w:rsid w:val="007E31C5"/>
    <w:rsid w:val="007E3C18"/>
    <w:rsid w:val="007E49C3"/>
    <w:rsid w:val="007E4AE9"/>
    <w:rsid w:val="007E4D32"/>
    <w:rsid w:val="007E5491"/>
    <w:rsid w:val="007E56D0"/>
    <w:rsid w:val="007E609E"/>
    <w:rsid w:val="007E709D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2177"/>
    <w:rsid w:val="007F2BC3"/>
    <w:rsid w:val="007F36AE"/>
    <w:rsid w:val="007F4796"/>
    <w:rsid w:val="007F4BE8"/>
    <w:rsid w:val="007F512E"/>
    <w:rsid w:val="007F75D0"/>
    <w:rsid w:val="007F77BB"/>
    <w:rsid w:val="00800FC8"/>
    <w:rsid w:val="008013BF"/>
    <w:rsid w:val="00801D9C"/>
    <w:rsid w:val="008024B3"/>
    <w:rsid w:val="00802671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661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3762"/>
    <w:rsid w:val="0082409C"/>
    <w:rsid w:val="00824825"/>
    <w:rsid w:val="008252B4"/>
    <w:rsid w:val="00825559"/>
    <w:rsid w:val="008259DB"/>
    <w:rsid w:val="00825F59"/>
    <w:rsid w:val="00826A94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4CE"/>
    <w:rsid w:val="0083568A"/>
    <w:rsid w:val="00835CAE"/>
    <w:rsid w:val="0083645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AFB"/>
    <w:rsid w:val="00851B97"/>
    <w:rsid w:val="008529DA"/>
    <w:rsid w:val="00852CF7"/>
    <w:rsid w:val="008531A0"/>
    <w:rsid w:val="00854144"/>
    <w:rsid w:val="00854E9E"/>
    <w:rsid w:val="0085507A"/>
    <w:rsid w:val="008559C4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89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6C9C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4D4"/>
    <w:rsid w:val="008817CE"/>
    <w:rsid w:val="0088190A"/>
    <w:rsid w:val="008819C6"/>
    <w:rsid w:val="00881B63"/>
    <w:rsid w:val="00882A01"/>
    <w:rsid w:val="00882ABE"/>
    <w:rsid w:val="00884128"/>
    <w:rsid w:val="00884D5B"/>
    <w:rsid w:val="00884EA8"/>
    <w:rsid w:val="0088530E"/>
    <w:rsid w:val="008866F5"/>
    <w:rsid w:val="00886819"/>
    <w:rsid w:val="00886D54"/>
    <w:rsid w:val="00887355"/>
    <w:rsid w:val="008875B8"/>
    <w:rsid w:val="008876F0"/>
    <w:rsid w:val="008919F3"/>
    <w:rsid w:val="0089240E"/>
    <w:rsid w:val="008926E8"/>
    <w:rsid w:val="008932CC"/>
    <w:rsid w:val="008937B9"/>
    <w:rsid w:val="00893A7C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A47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814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490A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E6E"/>
    <w:rsid w:val="008C3A43"/>
    <w:rsid w:val="008C40FF"/>
    <w:rsid w:val="008C5800"/>
    <w:rsid w:val="008C5F75"/>
    <w:rsid w:val="008C5FAE"/>
    <w:rsid w:val="008C6349"/>
    <w:rsid w:val="008C6E6C"/>
    <w:rsid w:val="008D007F"/>
    <w:rsid w:val="008D0099"/>
    <w:rsid w:val="008D084E"/>
    <w:rsid w:val="008D0937"/>
    <w:rsid w:val="008D096E"/>
    <w:rsid w:val="008D0A74"/>
    <w:rsid w:val="008D13F9"/>
    <w:rsid w:val="008D17A5"/>
    <w:rsid w:val="008D28FC"/>
    <w:rsid w:val="008D2FBE"/>
    <w:rsid w:val="008D31EA"/>
    <w:rsid w:val="008D39A1"/>
    <w:rsid w:val="008D3E58"/>
    <w:rsid w:val="008D4013"/>
    <w:rsid w:val="008D40ED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76B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16"/>
    <w:rsid w:val="00904F26"/>
    <w:rsid w:val="00904F47"/>
    <w:rsid w:val="009059A3"/>
    <w:rsid w:val="009066EF"/>
    <w:rsid w:val="00906B84"/>
    <w:rsid w:val="00906DBE"/>
    <w:rsid w:val="009073B8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A7"/>
    <w:rsid w:val="00916BFA"/>
    <w:rsid w:val="009172B5"/>
    <w:rsid w:val="00920118"/>
    <w:rsid w:val="00920220"/>
    <w:rsid w:val="009206E8"/>
    <w:rsid w:val="00920DDC"/>
    <w:rsid w:val="00920F16"/>
    <w:rsid w:val="009216A1"/>
    <w:rsid w:val="00921A81"/>
    <w:rsid w:val="0092397C"/>
    <w:rsid w:val="0092417C"/>
    <w:rsid w:val="009243C8"/>
    <w:rsid w:val="009248C7"/>
    <w:rsid w:val="009249CD"/>
    <w:rsid w:val="00924A43"/>
    <w:rsid w:val="0092509B"/>
    <w:rsid w:val="00925601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543"/>
    <w:rsid w:val="00943F70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3EB"/>
    <w:rsid w:val="009546C1"/>
    <w:rsid w:val="00954C99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13E3"/>
    <w:rsid w:val="009714A7"/>
    <w:rsid w:val="00972354"/>
    <w:rsid w:val="00972780"/>
    <w:rsid w:val="009728CC"/>
    <w:rsid w:val="009734A1"/>
    <w:rsid w:val="0097370E"/>
    <w:rsid w:val="00973AB8"/>
    <w:rsid w:val="00973FA0"/>
    <w:rsid w:val="00973FAC"/>
    <w:rsid w:val="00974EFB"/>
    <w:rsid w:val="00975AF9"/>
    <w:rsid w:val="00976813"/>
    <w:rsid w:val="00976902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BDB"/>
    <w:rsid w:val="009B6FD3"/>
    <w:rsid w:val="009B737C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C94"/>
    <w:rsid w:val="009C5DAE"/>
    <w:rsid w:val="009C66B9"/>
    <w:rsid w:val="009C690F"/>
    <w:rsid w:val="009C6E66"/>
    <w:rsid w:val="009C70F3"/>
    <w:rsid w:val="009C7271"/>
    <w:rsid w:val="009D0052"/>
    <w:rsid w:val="009D0232"/>
    <w:rsid w:val="009D0737"/>
    <w:rsid w:val="009D12F8"/>
    <w:rsid w:val="009D1FF3"/>
    <w:rsid w:val="009D2262"/>
    <w:rsid w:val="009D2A76"/>
    <w:rsid w:val="009D2FFA"/>
    <w:rsid w:val="009D3284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924"/>
    <w:rsid w:val="009F1AB4"/>
    <w:rsid w:val="009F2180"/>
    <w:rsid w:val="009F2754"/>
    <w:rsid w:val="009F2F04"/>
    <w:rsid w:val="009F2FAE"/>
    <w:rsid w:val="009F318D"/>
    <w:rsid w:val="009F3314"/>
    <w:rsid w:val="009F49A2"/>
    <w:rsid w:val="009F55E4"/>
    <w:rsid w:val="009F5B1C"/>
    <w:rsid w:val="009F5CB3"/>
    <w:rsid w:val="009F6569"/>
    <w:rsid w:val="009F739B"/>
    <w:rsid w:val="009F7C16"/>
    <w:rsid w:val="009F7FFE"/>
    <w:rsid w:val="00A00260"/>
    <w:rsid w:val="00A00477"/>
    <w:rsid w:val="00A0194A"/>
    <w:rsid w:val="00A01C73"/>
    <w:rsid w:val="00A02177"/>
    <w:rsid w:val="00A022BB"/>
    <w:rsid w:val="00A0248F"/>
    <w:rsid w:val="00A0257C"/>
    <w:rsid w:val="00A027A5"/>
    <w:rsid w:val="00A03906"/>
    <w:rsid w:val="00A04D3B"/>
    <w:rsid w:val="00A05177"/>
    <w:rsid w:val="00A05257"/>
    <w:rsid w:val="00A0538F"/>
    <w:rsid w:val="00A055D7"/>
    <w:rsid w:val="00A06191"/>
    <w:rsid w:val="00A069C6"/>
    <w:rsid w:val="00A06E86"/>
    <w:rsid w:val="00A076C8"/>
    <w:rsid w:val="00A077E3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0E9A"/>
    <w:rsid w:val="00A315B0"/>
    <w:rsid w:val="00A3197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37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C56"/>
    <w:rsid w:val="00A47D46"/>
    <w:rsid w:val="00A50A5D"/>
    <w:rsid w:val="00A50C25"/>
    <w:rsid w:val="00A510BA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B53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0C96"/>
    <w:rsid w:val="00A716D9"/>
    <w:rsid w:val="00A7192E"/>
    <w:rsid w:val="00A71A41"/>
    <w:rsid w:val="00A71B0A"/>
    <w:rsid w:val="00A73040"/>
    <w:rsid w:val="00A7356E"/>
    <w:rsid w:val="00A73C5C"/>
    <w:rsid w:val="00A74153"/>
    <w:rsid w:val="00A752C2"/>
    <w:rsid w:val="00A7725A"/>
    <w:rsid w:val="00A803B7"/>
    <w:rsid w:val="00A804B3"/>
    <w:rsid w:val="00A80889"/>
    <w:rsid w:val="00A808B5"/>
    <w:rsid w:val="00A80932"/>
    <w:rsid w:val="00A810EB"/>
    <w:rsid w:val="00A815E0"/>
    <w:rsid w:val="00A817B0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08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0D5F"/>
    <w:rsid w:val="00AA1E3D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49"/>
    <w:rsid w:val="00AB3166"/>
    <w:rsid w:val="00AB371B"/>
    <w:rsid w:val="00AB3835"/>
    <w:rsid w:val="00AB3A24"/>
    <w:rsid w:val="00AB3AAF"/>
    <w:rsid w:val="00AB44A3"/>
    <w:rsid w:val="00AB52C5"/>
    <w:rsid w:val="00AB586D"/>
    <w:rsid w:val="00AB60CE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B79E4"/>
    <w:rsid w:val="00AC0659"/>
    <w:rsid w:val="00AC0C23"/>
    <w:rsid w:val="00AC0DE2"/>
    <w:rsid w:val="00AC1848"/>
    <w:rsid w:val="00AC1BE1"/>
    <w:rsid w:val="00AC2588"/>
    <w:rsid w:val="00AC2908"/>
    <w:rsid w:val="00AC30C6"/>
    <w:rsid w:val="00AC35D7"/>
    <w:rsid w:val="00AC42D4"/>
    <w:rsid w:val="00AC4376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44C"/>
    <w:rsid w:val="00AD169C"/>
    <w:rsid w:val="00AD174F"/>
    <w:rsid w:val="00AD1A52"/>
    <w:rsid w:val="00AD2074"/>
    <w:rsid w:val="00AD2FFC"/>
    <w:rsid w:val="00AD30B9"/>
    <w:rsid w:val="00AD3384"/>
    <w:rsid w:val="00AD3EED"/>
    <w:rsid w:val="00AD408D"/>
    <w:rsid w:val="00AD40B6"/>
    <w:rsid w:val="00AD435B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CF6"/>
    <w:rsid w:val="00AF4D92"/>
    <w:rsid w:val="00AF5233"/>
    <w:rsid w:val="00AF5647"/>
    <w:rsid w:val="00AF567A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7E"/>
    <w:rsid w:val="00B03DDD"/>
    <w:rsid w:val="00B0414E"/>
    <w:rsid w:val="00B04321"/>
    <w:rsid w:val="00B04F19"/>
    <w:rsid w:val="00B06218"/>
    <w:rsid w:val="00B062BC"/>
    <w:rsid w:val="00B06A72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7DF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678A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D0B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306"/>
    <w:rsid w:val="00B30661"/>
    <w:rsid w:val="00B3066D"/>
    <w:rsid w:val="00B3071A"/>
    <w:rsid w:val="00B31706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1D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0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68"/>
    <w:rsid w:val="00B50FAB"/>
    <w:rsid w:val="00B51351"/>
    <w:rsid w:val="00B51A69"/>
    <w:rsid w:val="00B51EC4"/>
    <w:rsid w:val="00B52968"/>
    <w:rsid w:val="00B532DB"/>
    <w:rsid w:val="00B5354B"/>
    <w:rsid w:val="00B5369D"/>
    <w:rsid w:val="00B53A19"/>
    <w:rsid w:val="00B53E1D"/>
    <w:rsid w:val="00B54024"/>
    <w:rsid w:val="00B540DD"/>
    <w:rsid w:val="00B540EB"/>
    <w:rsid w:val="00B5422A"/>
    <w:rsid w:val="00B54F11"/>
    <w:rsid w:val="00B556BD"/>
    <w:rsid w:val="00B557D3"/>
    <w:rsid w:val="00B5586F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EDE"/>
    <w:rsid w:val="00B62F04"/>
    <w:rsid w:val="00B630F0"/>
    <w:rsid w:val="00B6310E"/>
    <w:rsid w:val="00B63855"/>
    <w:rsid w:val="00B63C32"/>
    <w:rsid w:val="00B63D74"/>
    <w:rsid w:val="00B63F8D"/>
    <w:rsid w:val="00B64805"/>
    <w:rsid w:val="00B64F15"/>
    <w:rsid w:val="00B64F1C"/>
    <w:rsid w:val="00B6558D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975"/>
    <w:rsid w:val="00B73C70"/>
    <w:rsid w:val="00B73CA6"/>
    <w:rsid w:val="00B743BC"/>
    <w:rsid w:val="00B750DF"/>
    <w:rsid w:val="00B75F19"/>
    <w:rsid w:val="00B76024"/>
    <w:rsid w:val="00B76658"/>
    <w:rsid w:val="00B769E9"/>
    <w:rsid w:val="00B76F36"/>
    <w:rsid w:val="00B77598"/>
    <w:rsid w:val="00B77BCE"/>
    <w:rsid w:val="00B77F1C"/>
    <w:rsid w:val="00B8008C"/>
    <w:rsid w:val="00B801EB"/>
    <w:rsid w:val="00B802BF"/>
    <w:rsid w:val="00B806F4"/>
    <w:rsid w:val="00B80AF5"/>
    <w:rsid w:val="00B80BDE"/>
    <w:rsid w:val="00B80CA4"/>
    <w:rsid w:val="00B81689"/>
    <w:rsid w:val="00B82B16"/>
    <w:rsid w:val="00B82CAD"/>
    <w:rsid w:val="00B830BC"/>
    <w:rsid w:val="00B834CA"/>
    <w:rsid w:val="00B8386B"/>
    <w:rsid w:val="00B83A24"/>
    <w:rsid w:val="00B83C32"/>
    <w:rsid w:val="00B843DA"/>
    <w:rsid w:val="00B8527A"/>
    <w:rsid w:val="00B855C8"/>
    <w:rsid w:val="00B85EE4"/>
    <w:rsid w:val="00B85FD4"/>
    <w:rsid w:val="00B86D23"/>
    <w:rsid w:val="00B86E8D"/>
    <w:rsid w:val="00B8782B"/>
    <w:rsid w:val="00B87F43"/>
    <w:rsid w:val="00B90055"/>
    <w:rsid w:val="00B90CB2"/>
    <w:rsid w:val="00B91537"/>
    <w:rsid w:val="00B9164F"/>
    <w:rsid w:val="00B92403"/>
    <w:rsid w:val="00B9292F"/>
    <w:rsid w:val="00B92BDE"/>
    <w:rsid w:val="00B9325F"/>
    <w:rsid w:val="00B937BD"/>
    <w:rsid w:val="00B93D12"/>
    <w:rsid w:val="00B94250"/>
    <w:rsid w:val="00B94A90"/>
    <w:rsid w:val="00B95167"/>
    <w:rsid w:val="00B9524D"/>
    <w:rsid w:val="00B952CE"/>
    <w:rsid w:val="00B95973"/>
    <w:rsid w:val="00B95B22"/>
    <w:rsid w:val="00B96259"/>
    <w:rsid w:val="00B975B1"/>
    <w:rsid w:val="00B97753"/>
    <w:rsid w:val="00BA1876"/>
    <w:rsid w:val="00BA1EBC"/>
    <w:rsid w:val="00BA262A"/>
    <w:rsid w:val="00BA2889"/>
    <w:rsid w:val="00BA2981"/>
    <w:rsid w:val="00BA386C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18"/>
    <w:rsid w:val="00BB7831"/>
    <w:rsid w:val="00BB78C0"/>
    <w:rsid w:val="00BB7CA3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6A07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414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371"/>
    <w:rsid w:val="00BE33A2"/>
    <w:rsid w:val="00BE3E57"/>
    <w:rsid w:val="00BE428B"/>
    <w:rsid w:val="00BE4681"/>
    <w:rsid w:val="00BE49F3"/>
    <w:rsid w:val="00BE6361"/>
    <w:rsid w:val="00BE645D"/>
    <w:rsid w:val="00BE6B36"/>
    <w:rsid w:val="00BE7033"/>
    <w:rsid w:val="00BE737A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94A"/>
    <w:rsid w:val="00C02A31"/>
    <w:rsid w:val="00C03490"/>
    <w:rsid w:val="00C036FD"/>
    <w:rsid w:val="00C040FD"/>
    <w:rsid w:val="00C0415A"/>
    <w:rsid w:val="00C05890"/>
    <w:rsid w:val="00C05D94"/>
    <w:rsid w:val="00C0684D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0E49"/>
    <w:rsid w:val="00C312FC"/>
    <w:rsid w:val="00C31CFB"/>
    <w:rsid w:val="00C32CD4"/>
    <w:rsid w:val="00C33094"/>
    <w:rsid w:val="00C33208"/>
    <w:rsid w:val="00C3336E"/>
    <w:rsid w:val="00C335A9"/>
    <w:rsid w:val="00C33D41"/>
    <w:rsid w:val="00C34190"/>
    <w:rsid w:val="00C34912"/>
    <w:rsid w:val="00C351C8"/>
    <w:rsid w:val="00C3536D"/>
    <w:rsid w:val="00C35A9A"/>
    <w:rsid w:val="00C369FC"/>
    <w:rsid w:val="00C375EC"/>
    <w:rsid w:val="00C379C7"/>
    <w:rsid w:val="00C37ED5"/>
    <w:rsid w:val="00C40352"/>
    <w:rsid w:val="00C404E0"/>
    <w:rsid w:val="00C40AF4"/>
    <w:rsid w:val="00C40CFF"/>
    <w:rsid w:val="00C41394"/>
    <w:rsid w:val="00C41865"/>
    <w:rsid w:val="00C42161"/>
    <w:rsid w:val="00C4216E"/>
    <w:rsid w:val="00C423A9"/>
    <w:rsid w:val="00C43116"/>
    <w:rsid w:val="00C43773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7CC"/>
    <w:rsid w:val="00C5299B"/>
    <w:rsid w:val="00C52C39"/>
    <w:rsid w:val="00C52CB9"/>
    <w:rsid w:val="00C53C4F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262"/>
    <w:rsid w:val="00C602A0"/>
    <w:rsid w:val="00C60454"/>
    <w:rsid w:val="00C6098E"/>
    <w:rsid w:val="00C61415"/>
    <w:rsid w:val="00C617FD"/>
    <w:rsid w:val="00C61992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25E3"/>
    <w:rsid w:val="00C72731"/>
    <w:rsid w:val="00C72C5A"/>
    <w:rsid w:val="00C7315E"/>
    <w:rsid w:val="00C73E31"/>
    <w:rsid w:val="00C74929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91"/>
    <w:rsid w:val="00CA12AA"/>
    <w:rsid w:val="00CA1555"/>
    <w:rsid w:val="00CA1BBD"/>
    <w:rsid w:val="00CA4237"/>
    <w:rsid w:val="00CA4714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D5E"/>
    <w:rsid w:val="00CC1006"/>
    <w:rsid w:val="00CC1D13"/>
    <w:rsid w:val="00CC2C79"/>
    <w:rsid w:val="00CC34E6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945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5BA8"/>
    <w:rsid w:val="00CE72A8"/>
    <w:rsid w:val="00CE7517"/>
    <w:rsid w:val="00CE7720"/>
    <w:rsid w:val="00CE7834"/>
    <w:rsid w:val="00CF0272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E56"/>
    <w:rsid w:val="00D153BD"/>
    <w:rsid w:val="00D15B96"/>
    <w:rsid w:val="00D16390"/>
    <w:rsid w:val="00D16AC6"/>
    <w:rsid w:val="00D16B1B"/>
    <w:rsid w:val="00D17278"/>
    <w:rsid w:val="00D17F6E"/>
    <w:rsid w:val="00D20996"/>
    <w:rsid w:val="00D20C60"/>
    <w:rsid w:val="00D20FED"/>
    <w:rsid w:val="00D2108D"/>
    <w:rsid w:val="00D2118E"/>
    <w:rsid w:val="00D21D8E"/>
    <w:rsid w:val="00D22839"/>
    <w:rsid w:val="00D23576"/>
    <w:rsid w:val="00D23883"/>
    <w:rsid w:val="00D239C8"/>
    <w:rsid w:val="00D23E7C"/>
    <w:rsid w:val="00D24500"/>
    <w:rsid w:val="00D248FF"/>
    <w:rsid w:val="00D24A01"/>
    <w:rsid w:val="00D25410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524"/>
    <w:rsid w:val="00D3094C"/>
    <w:rsid w:val="00D30987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909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963"/>
    <w:rsid w:val="00D61AF6"/>
    <w:rsid w:val="00D62D5E"/>
    <w:rsid w:val="00D630D4"/>
    <w:rsid w:val="00D632B0"/>
    <w:rsid w:val="00D64773"/>
    <w:rsid w:val="00D64E20"/>
    <w:rsid w:val="00D65030"/>
    <w:rsid w:val="00D6521E"/>
    <w:rsid w:val="00D659B2"/>
    <w:rsid w:val="00D659DD"/>
    <w:rsid w:val="00D65A76"/>
    <w:rsid w:val="00D65C7D"/>
    <w:rsid w:val="00D660FC"/>
    <w:rsid w:val="00D6612D"/>
    <w:rsid w:val="00D66159"/>
    <w:rsid w:val="00D668ED"/>
    <w:rsid w:val="00D67111"/>
    <w:rsid w:val="00D6772D"/>
    <w:rsid w:val="00D677ED"/>
    <w:rsid w:val="00D7053D"/>
    <w:rsid w:val="00D7077E"/>
    <w:rsid w:val="00D71203"/>
    <w:rsid w:val="00D71B22"/>
    <w:rsid w:val="00D723E0"/>
    <w:rsid w:val="00D72A7A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1F1"/>
    <w:rsid w:val="00D764CF"/>
    <w:rsid w:val="00D76B38"/>
    <w:rsid w:val="00D76B7C"/>
    <w:rsid w:val="00D76FC3"/>
    <w:rsid w:val="00D7779F"/>
    <w:rsid w:val="00D77915"/>
    <w:rsid w:val="00D77A3C"/>
    <w:rsid w:val="00D77CA7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566"/>
    <w:rsid w:val="00D84A77"/>
    <w:rsid w:val="00D84FEB"/>
    <w:rsid w:val="00D85313"/>
    <w:rsid w:val="00D86293"/>
    <w:rsid w:val="00D8688F"/>
    <w:rsid w:val="00D869F0"/>
    <w:rsid w:val="00D86C63"/>
    <w:rsid w:val="00D86E4C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743"/>
    <w:rsid w:val="00D92D7B"/>
    <w:rsid w:val="00D93BCC"/>
    <w:rsid w:val="00D943DC"/>
    <w:rsid w:val="00D94597"/>
    <w:rsid w:val="00D948FE"/>
    <w:rsid w:val="00D94D1F"/>
    <w:rsid w:val="00D94F5B"/>
    <w:rsid w:val="00D961A6"/>
    <w:rsid w:val="00D97015"/>
    <w:rsid w:val="00D9708C"/>
    <w:rsid w:val="00D9777E"/>
    <w:rsid w:val="00D97A3A"/>
    <w:rsid w:val="00D97C98"/>
    <w:rsid w:val="00D97EB3"/>
    <w:rsid w:val="00D97FAF"/>
    <w:rsid w:val="00DA0747"/>
    <w:rsid w:val="00DA0D30"/>
    <w:rsid w:val="00DA23F9"/>
    <w:rsid w:val="00DA256B"/>
    <w:rsid w:val="00DA2F63"/>
    <w:rsid w:val="00DA3488"/>
    <w:rsid w:val="00DA34DF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6C5C"/>
    <w:rsid w:val="00DB727F"/>
    <w:rsid w:val="00DC0A10"/>
    <w:rsid w:val="00DC18AC"/>
    <w:rsid w:val="00DC212C"/>
    <w:rsid w:val="00DC22A2"/>
    <w:rsid w:val="00DC2494"/>
    <w:rsid w:val="00DC2522"/>
    <w:rsid w:val="00DC2E82"/>
    <w:rsid w:val="00DC339C"/>
    <w:rsid w:val="00DC33F4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C7482"/>
    <w:rsid w:val="00DD0203"/>
    <w:rsid w:val="00DD06AC"/>
    <w:rsid w:val="00DD0F4A"/>
    <w:rsid w:val="00DD1083"/>
    <w:rsid w:val="00DD1210"/>
    <w:rsid w:val="00DD1D5F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588A"/>
    <w:rsid w:val="00DE6A8D"/>
    <w:rsid w:val="00DE6B0F"/>
    <w:rsid w:val="00DE6C50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321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C29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4501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76"/>
    <w:rsid w:val="00E21ABB"/>
    <w:rsid w:val="00E21F03"/>
    <w:rsid w:val="00E22385"/>
    <w:rsid w:val="00E2280F"/>
    <w:rsid w:val="00E22B44"/>
    <w:rsid w:val="00E22B8A"/>
    <w:rsid w:val="00E22D25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4A7F"/>
    <w:rsid w:val="00E25946"/>
    <w:rsid w:val="00E259C5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1D5E"/>
    <w:rsid w:val="00E32938"/>
    <w:rsid w:val="00E337C7"/>
    <w:rsid w:val="00E33A75"/>
    <w:rsid w:val="00E3403D"/>
    <w:rsid w:val="00E34110"/>
    <w:rsid w:val="00E35911"/>
    <w:rsid w:val="00E36102"/>
    <w:rsid w:val="00E36532"/>
    <w:rsid w:val="00E3757E"/>
    <w:rsid w:val="00E37953"/>
    <w:rsid w:val="00E4058A"/>
    <w:rsid w:val="00E406F7"/>
    <w:rsid w:val="00E41101"/>
    <w:rsid w:val="00E416C2"/>
    <w:rsid w:val="00E41E39"/>
    <w:rsid w:val="00E4261F"/>
    <w:rsid w:val="00E42CAC"/>
    <w:rsid w:val="00E44A04"/>
    <w:rsid w:val="00E452C7"/>
    <w:rsid w:val="00E45378"/>
    <w:rsid w:val="00E45BFB"/>
    <w:rsid w:val="00E45FF5"/>
    <w:rsid w:val="00E463F4"/>
    <w:rsid w:val="00E475CD"/>
    <w:rsid w:val="00E478E3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11CF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6640"/>
    <w:rsid w:val="00E86A92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832"/>
    <w:rsid w:val="00E94BCC"/>
    <w:rsid w:val="00E956B7"/>
    <w:rsid w:val="00E96034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3FB2"/>
    <w:rsid w:val="00EA4476"/>
    <w:rsid w:val="00EA4E0E"/>
    <w:rsid w:val="00EA5316"/>
    <w:rsid w:val="00EA58F6"/>
    <w:rsid w:val="00EA6294"/>
    <w:rsid w:val="00EA6538"/>
    <w:rsid w:val="00EA695C"/>
    <w:rsid w:val="00EA6AD1"/>
    <w:rsid w:val="00EA6DBA"/>
    <w:rsid w:val="00EA73F4"/>
    <w:rsid w:val="00EA777A"/>
    <w:rsid w:val="00EA7BF0"/>
    <w:rsid w:val="00EA7F50"/>
    <w:rsid w:val="00EB018C"/>
    <w:rsid w:val="00EB095A"/>
    <w:rsid w:val="00EB0E31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9F4"/>
    <w:rsid w:val="00EB5BA3"/>
    <w:rsid w:val="00EB639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1BB"/>
    <w:rsid w:val="00ED2374"/>
    <w:rsid w:val="00ED2583"/>
    <w:rsid w:val="00ED3702"/>
    <w:rsid w:val="00ED3F1C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8B2"/>
    <w:rsid w:val="00EE1DB5"/>
    <w:rsid w:val="00EE22C7"/>
    <w:rsid w:val="00EE2F96"/>
    <w:rsid w:val="00EE32AF"/>
    <w:rsid w:val="00EE3B3B"/>
    <w:rsid w:val="00EE3BF4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1F67"/>
    <w:rsid w:val="00EF215B"/>
    <w:rsid w:val="00EF2483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59D4"/>
    <w:rsid w:val="00F06396"/>
    <w:rsid w:val="00F0743F"/>
    <w:rsid w:val="00F07599"/>
    <w:rsid w:val="00F0782B"/>
    <w:rsid w:val="00F0783B"/>
    <w:rsid w:val="00F07D96"/>
    <w:rsid w:val="00F10133"/>
    <w:rsid w:val="00F10715"/>
    <w:rsid w:val="00F10977"/>
    <w:rsid w:val="00F10BD2"/>
    <w:rsid w:val="00F10D2B"/>
    <w:rsid w:val="00F112FB"/>
    <w:rsid w:val="00F118A6"/>
    <w:rsid w:val="00F12136"/>
    <w:rsid w:val="00F1217F"/>
    <w:rsid w:val="00F12703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3940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EB0"/>
    <w:rsid w:val="00F34504"/>
    <w:rsid w:val="00F34CEF"/>
    <w:rsid w:val="00F34EED"/>
    <w:rsid w:val="00F35700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024"/>
    <w:rsid w:val="00F535D8"/>
    <w:rsid w:val="00F53ACD"/>
    <w:rsid w:val="00F53BFB"/>
    <w:rsid w:val="00F53CF2"/>
    <w:rsid w:val="00F53E64"/>
    <w:rsid w:val="00F543CF"/>
    <w:rsid w:val="00F547EF"/>
    <w:rsid w:val="00F54BDB"/>
    <w:rsid w:val="00F54E49"/>
    <w:rsid w:val="00F55087"/>
    <w:rsid w:val="00F55955"/>
    <w:rsid w:val="00F55B3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67B81"/>
    <w:rsid w:val="00F70F82"/>
    <w:rsid w:val="00F71274"/>
    <w:rsid w:val="00F714AD"/>
    <w:rsid w:val="00F71A8A"/>
    <w:rsid w:val="00F72681"/>
    <w:rsid w:val="00F7278F"/>
    <w:rsid w:val="00F729D7"/>
    <w:rsid w:val="00F72E0F"/>
    <w:rsid w:val="00F747E4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5A4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589F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098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32"/>
    <w:rsid w:val="00FA1E5A"/>
    <w:rsid w:val="00FA2B80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060D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5F56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75D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EA8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15C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E08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E08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A86F2-FB1A-44E5-B362-280C705E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19</Pages>
  <Words>3375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Warayut Yantasanakit</cp:lastModifiedBy>
  <cp:revision>8</cp:revision>
  <cp:lastPrinted>2020-11-09T03:46:00Z</cp:lastPrinted>
  <dcterms:created xsi:type="dcterms:W3CDTF">2021-08-16T08:57:00Z</dcterms:created>
  <dcterms:modified xsi:type="dcterms:W3CDTF">2021-08-17T04:26:00Z</dcterms:modified>
</cp:coreProperties>
</file>