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74D04" w14:textId="77777777" w:rsidR="001502AB" w:rsidRPr="00D81524" w:rsidRDefault="001502AB" w:rsidP="001502AB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bookmarkStart w:id="0" w:name="_Hlk44892907"/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8152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3C271C3" w14:textId="77777777" w:rsidR="001502AB" w:rsidRPr="00D81524" w:rsidRDefault="001502AB" w:rsidP="00387033">
      <w:pPr>
        <w:pStyle w:val="KPHead"/>
        <w:rPr>
          <w:cs/>
        </w:rPr>
      </w:pPr>
    </w:p>
    <w:p w14:paraId="698139B2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</w:rPr>
      </w:pPr>
      <w:bookmarkStart w:id="1" w:name="_Hlk72830346"/>
      <w:bookmarkEnd w:id="0"/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D8F5069" w14:textId="19DB0A61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9E05C5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6334E9A7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7FF495B0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การบริหารความเสี่ยง</w:t>
      </w:r>
    </w:p>
    <w:p w14:paraId="04C9B27B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8D0D2AE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p w14:paraId="0E2F2752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ลูกหนี้ธุรกิจหลักทรัพย์</w:t>
      </w:r>
    </w:p>
    <w:p w14:paraId="42041A8E" w14:textId="0652847E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สินทรัพย์และหนี้สินอนุพันธ์</w:t>
      </w:r>
    </w:p>
    <w:p w14:paraId="327B820B" w14:textId="3650C279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1B441E"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ที่ไม่ได้วางเป็นประกัน</w:t>
      </w:r>
    </w:p>
    <w:p w14:paraId="6435CFD2" w14:textId="6C37BA9B" w:rsidR="00A84EAC" w:rsidRPr="005C6725" w:rsidRDefault="00B6017D" w:rsidP="005C6725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9EC">
        <w:rPr>
          <w:rFonts w:asciiTheme="majorBidi" w:hAnsiTheme="majorBidi" w:cstheme="majorBidi" w:hint="cs"/>
          <w:sz w:val="30"/>
          <w:szCs w:val="30"/>
          <w:cs/>
          <w:lang w:bidi="th-TH"/>
        </w:rPr>
        <w:t>การโอนสินทรัพย์ทางการเงิน</w:t>
      </w:r>
    </w:p>
    <w:p w14:paraId="1E70DAB3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ส่วนปรับปรุงอาคารเช่าและ</w:t>
      </w: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6A82B9ED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34239C14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55278315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เงินกู้ยืมจากสถาบันการเงิน</w:t>
      </w:r>
    </w:p>
    <w:p w14:paraId="67DC91F8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เจ้าหนี้สำนักหักบัญชี</w:t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และบริษัทหลักทรัพย์</w:t>
      </w:r>
    </w:p>
    <w:p w14:paraId="13D8D307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เจ้าหนี้ธุรกิจหลักทรัพย์</w:t>
      </w:r>
    </w:p>
    <w:p w14:paraId="120F1FC8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ตราสารหนี้ที่ออก</w:t>
      </w:r>
    </w:p>
    <w:p w14:paraId="6942F487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</w:p>
    <w:p w14:paraId="48ABC214" w14:textId="086CE6F1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54E4665E" w14:textId="682A6F82" w:rsidR="00745D4A" w:rsidRPr="009540CE" w:rsidRDefault="00745D4A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67098E5D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74A77760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รายได้ค่านายหน้า</w:t>
      </w:r>
    </w:p>
    <w:p w14:paraId="579B9430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รายได้ค่าธรรมเนียมและบริการ</w:t>
      </w:r>
    </w:p>
    <w:p w14:paraId="0690C816" w14:textId="77777777" w:rsidR="00A84EAC" w:rsidRPr="009540CE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40CE">
        <w:rPr>
          <w:rFonts w:asciiTheme="majorBidi" w:hAnsiTheme="majorBidi" w:cstheme="majorBidi" w:hint="cs"/>
          <w:sz w:val="30"/>
          <w:szCs w:val="30"/>
          <w:cs/>
          <w:lang w:bidi="th-TH"/>
        </w:rPr>
        <w:t>รายได้ดอกเบี้ย</w:t>
      </w:r>
    </w:p>
    <w:p w14:paraId="7B58B4E0" w14:textId="77777777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3E9D113D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รายได้อื่น</w:t>
      </w:r>
    </w:p>
    <w:p w14:paraId="2AAB2A54" w14:textId="77777777" w:rsidR="00A84EAC" w:rsidRPr="00D81524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697E96DB" w14:textId="4375275E" w:rsidR="00A84EAC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ค่าใช้จ่ายอื่น</w:t>
      </w:r>
    </w:p>
    <w:p w14:paraId="73E512BC" w14:textId="77777777" w:rsidR="00D360C7" w:rsidRPr="00D81524" w:rsidRDefault="00D360C7" w:rsidP="00D360C7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146EB73" w14:textId="77777777" w:rsidR="00D360C7" w:rsidRDefault="00D360C7" w:rsidP="00D360C7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602F1A23" w14:textId="3643711F" w:rsidR="00047BD5" w:rsidRDefault="00047BD5" w:rsidP="00387033">
      <w:pPr>
        <w:pStyle w:val="KPBody"/>
      </w:pPr>
    </w:p>
    <w:p w14:paraId="103ED1E0" w14:textId="008A997E" w:rsidR="00B6017D" w:rsidRPr="00D81524" w:rsidRDefault="00B6017D" w:rsidP="00387033">
      <w:pPr>
        <w:pStyle w:val="KPHead"/>
        <w:rPr>
          <w:cs/>
        </w:rPr>
      </w:pPr>
      <w:r w:rsidRPr="00D81524">
        <w:rPr>
          <w:cs/>
        </w:rPr>
        <w:lastRenderedPageBreak/>
        <w:t>หมายเหตุ</w:t>
      </w:r>
      <w:r w:rsidRPr="00D81524">
        <w:tab/>
      </w:r>
      <w:r w:rsidRPr="00D81524">
        <w:rPr>
          <w:cs/>
        </w:rPr>
        <w:t>สารบัญ</w:t>
      </w:r>
    </w:p>
    <w:p w14:paraId="6356B3DB" w14:textId="77777777" w:rsidR="00B6017D" w:rsidRDefault="00B6017D" w:rsidP="00387033">
      <w:pPr>
        <w:pStyle w:val="KPBody"/>
      </w:pPr>
    </w:p>
    <w:p w14:paraId="130FAA4A" w14:textId="3FD7AD99" w:rsidR="009A1A6F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F7CD3C9" w14:textId="77777777" w:rsidR="009540CE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7F28D881" w14:textId="77777777" w:rsidR="009540CE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47E6076" w14:textId="77777777" w:rsidR="009540CE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CF494CB" w14:textId="77777777" w:rsidR="009540CE" w:rsidRDefault="6996A85D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12733B2E" w14:textId="049CFE7A" w:rsidR="009540CE" w:rsidRDefault="2AB51CE5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54D08D3" w14:textId="77777777" w:rsidR="00F04C07" w:rsidRDefault="3AB1288F" w:rsidP="5E06E701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</w:t>
      </w:r>
    </w:p>
    <w:p w14:paraId="68445A7A" w14:textId="77777777" w:rsidR="009A1A6F" w:rsidRPr="00745D4A" w:rsidRDefault="009A1A6F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bookmarkEnd w:id="1"/>
    <w:p w14:paraId="2A98F6B7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F9363" w14:textId="3A3BC5AF" w:rsidR="00975D50" w:rsidRPr="00A31065" w:rsidRDefault="00CC5022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br w:type="page"/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</w:t>
      </w:r>
      <w:r w:rsidR="0073476B" w:rsidRPr="00A31065">
        <w:rPr>
          <w:rFonts w:asciiTheme="majorBidi" w:hAnsiTheme="majorBidi" w:cstheme="majorBidi"/>
          <w:sz w:val="30"/>
          <w:szCs w:val="30"/>
          <w:cs/>
        </w:rPr>
        <w:t>การเงินเป็นส่วนหนึ่งของงบการเงิน</w:t>
      </w:r>
      <w:r w:rsidR="00C81D1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3F5FBFB" w14:textId="77777777" w:rsidR="00975D50" w:rsidRPr="00047BD5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FCFA0" w14:textId="6F44A477" w:rsidR="008F248C" w:rsidRPr="00A31065" w:rsidRDefault="008F248C" w:rsidP="008F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06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C81D1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A31065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9762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D00FC">
        <w:rPr>
          <w:rFonts w:asciiTheme="majorBidi" w:hAnsiTheme="majorBidi" w:cstheme="majorBidi"/>
          <w:sz w:val="30"/>
          <w:szCs w:val="30"/>
        </w:rPr>
        <w:t>10</w:t>
      </w:r>
      <w:r w:rsidRPr="003368DE">
        <w:rPr>
          <w:rFonts w:ascii="Angsana New" w:hAnsi="Angsana New" w:hint="cs"/>
          <w:sz w:val="30"/>
          <w:szCs w:val="30"/>
          <w:cs/>
        </w:rPr>
        <w:t xml:space="preserve"> </w:t>
      </w:r>
      <w:r w:rsidR="00C81D13">
        <w:rPr>
          <w:rFonts w:ascii="Angsana New" w:hAnsi="Angsana New" w:hint="cs"/>
          <w:sz w:val="30"/>
          <w:szCs w:val="30"/>
          <w:cs/>
        </w:rPr>
        <w:t>สิงหาคม</w:t>
      </w:r>
      <w:r w:rsidRPr="003368DE">
        <w:rPr>
          <w:rFonts w:ascii="Angsana New" w:hAnsi="Angsana New"/>
          <w:sz w:val="30"/>
          <w:szCs w:val="30"/>
        </w:rPr>
        <w:t xml:space="preserve"> </w:t>
      </w:r>
      <w:r w:rsidRPr="001F0E13">
        <w:rPr>
          <w:rFonts w:ascii="Angsana New" w:hAnsi="Angsana New"/>
          <w:sz w:val="30"/>
          <w:szCs w:val="30"/>
        </w:rPr>
        <w:t>25</w:t>
      </w:r>
      <w:r w:rsidRPr="001F0E13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4</w:t>
      </w:r>
    </w:p>
    <w:p w14:paraId="141C75C3" w14:textId="77777777" w:rsidR="00975D50" w:rsidRPr="00C81D13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E7509" w14:textId="3B4A2472" w:rsidR="00162C2C" w:rsidRPr="005B50D1" w:rsidRDefault="00162C2C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B50D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4B3CA0C7" w14:textId="77777777" w:rsidR="00162C2C" w:rsidRPr="00047BD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0C935" w14:textId="487594FB" w:rsidR="00162C2C" w:rsidRPr="0010305A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305A">
        <w:rPr>
          <w:rFonts w:asciiTheme="majorBidi" w:hAnsiTheme="majorBidi" w:cstheme="majorBidi"/>
          <w:sz w:val="30"/>
          <w:szCs w:val="30"/>
          <w:cs/>
        </w:rPr>
        <w:t>บริษัทหลักทรัพย์ ไทยพาณิชย์ จำกัด</w:t>
      </w:r>
      <w:r w:rsidRPr="0010305A">
        <w:rPr>
          <w:rFonts w:asciiTheme="majorBidi" w:hAnsiTheme="majorBidi" w:cstheme="majorBidi"/>
          <w:sz w:val="30"/>
          <w:szCs w:val="30"/>
        </w:rPr>
        <w:t xml:space="preserve"> “</w:t>
      </w:r>
      <w:r w:rsidRPr="0010305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0305A">
        <w:rPr>
          <w:rFonts w:asciiTheme="majorBidi" w:hAnsiTheme="majorBidi" w:cstheme="majorBidi"/>
          <w:sz w:val="30"/>
          <w:szCs w:val="30"/>
        </w:rPr>
        <w:t>”</w:t>
      </w:r>
      <w:r w:rsidRPr="0010305A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F0E13" w:rsidRPr="00A31065">
        <w:rPr>
          <w:rFonts w:asciiTheme="majorBidi" w:hAnsiTheme="majorBidi" w:cstheme="majorBidi"/>
          <w:sz w:val="30"/>
          <w:szCs w:val="30"/>
          <w:cs/>
        </w:rPr>
        <w:t xml:space="preserve">จดทะเบียนตามประมวลกฎหมายแพ่งและพาณิชย์เมื่อวันที่ </w:t>
      </w:r>
      <w:r w:rsidR="001F0E13" w:rsidRPr="001F0E13">
        <w:rPr>
          <w:rFonts w:asciiTheme="majorBidi" w:hAnsiTheme="majorBidi" w:cstheme="majorBidi"/>
          <w:sz w:val="30"/>
          <w:szCs w:val="30"/>
        </w:rPr>
        <w:t>27</w:t>
      </w:r>
      <w:r w:rsidR="001F0E13" w:rsidRPr="00A3106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1F0E13" w:rsidRPr="001F0E13">
        <w:rPr>
          <w:rFonts w:asciiTheme="majorBidi" w:hAnsiTheme="majorBidi" w:cstheme="majorBidi"/>
          <w:sz w:val="30"/>
          <w:szCs w:val="30"/>
        </w:rPr>
        <w:t>2538</w:t>
      </w:r>
      <w:r w:rsidR="001F0E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7BF3" w:rsidRPr="0010305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10305A">
        <w:rPr>
          <w:rFonts w:asciiTheme="majorBidi" w:hAnsiTheme="majorBidi" w:cstheme="majorBidi"/>
          <w:sz w:val="30"/>
          <w:szCs w:val="30"/>
          <w:cs/>
        </w:rPr>
        <w:t>มีที่อยู่จดทะเบียนสำนักงานใหญ่</w:t>
      </w:r>
      <w:r w:rsidR="00537EAD" w:rsidRPr="0010305A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10305A">
        <w:rPr>
          <w:rFonts w:asciiTheme="majorBidi" w:hAnsiTheme="majorBidi" w:cstheme="majorBidi"/>
          <w:sz w:val="30"/>
          <w:szCs w:val="30"/>
          <w:cs/>
        </w:rPr>
        <w:t>ตั้งอยู่เลขที่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10305A">
        <w:rPr>
          <w:rFonts w:asciiTheme="majorBidi" w:hAnsiTheme="majorBidi" w:cstheme="majorBidi"/>
          <w:sz w:val="30"/>
          <w:szCs w:val="30"/>
        </w:rPr>
        <w:t>19</w:t>
      </w:r>
      <w:r w:rsidRPr="0010305A">
        <w:rPr>
          <w:rFonts w:asciiTheme="majorBidi" w:hAnsiTheme="majorBidi" w:cstheme="majorBidi"/>
          <w:sz w:val="30"/>
          <w:szCs w:val="30"/>
          <w:cs/>
        </w:rPr>
        <w:t xml:space="preserve"> อาคาร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476632">
        <w:rPr>
          <w:rFonts w:asciiTheme="majorBidi" w:hAnsiTheme="majorBidi" w:cstheme="majorBidi"/>
          <w:sz w:val="30"/>
          <w:szCs w:val="30"/>
        </w:rPr>
        <w:t>3</w:t>
      </w:r>
      <w:r w:rsidRPr="00476632">
        <w:rPr>
          <w:rFonts w:asciiTheme="majorBidi" w:hAnsiTheme="majorBidi" w:cstheme="majorBidi"/>
          <w:sz w:val="30"/>
          <w:szCs w:val="30"/>
          <w:cs/>
        </w:rPr>
        <w:t xml:space="preserve"> ไทยพาณิชย์ ปาร์ค พลาซ่า</w:t>
      </w:r>
      <w:r w:rsidR="004E688E" w:rsidRPr="0047663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05C5" w:rsidRPr="00476632">
        <w:rPr>
          <w:rFonts w:asciiTheme="majorBidi" w:hAnsiTheme="majorBidi" w:cstheme="majorBidi"/>
          <w:sz w:val="30"/>
          <w:szCs w:val="30"/>
          <w:cs/>
        </w:rPr>
        <w:t xml:space="preserve">ชั้น </w:t>
      </w:r>
      <w:r w:rsidR="009E05C5" w:rsidRPr="00476632">
        <w:rPr>
          <w:rFonts w:asciiTheme="majorBidi" w:hAnsiTheme="majorBidi" w:cstheme="majorBidi"/>
          <w:sz w:val="30"/>
          <w:szCs w:val="30"/>
        </w:rPr>
        <w:t>2</w:t>
      </w:r>
      <w:r w:rsidR="009E05C5" w:rsidRPr="00476632">
        <w:rPr>
          <w:rFonts w:asciiTheme="majorBidi" w:hAnsiTheme="majorBidi" w:cstheme="majorBidi"/>
          <w:sz w:val="30"/>
          <w:szCs w:val="30"/>
          <w:cs/>
        </w:rPr>
        <w:t>,</w:t>
      </w:r>
      <w:r w:rsidR="009E05C5" w:rsidRPr="00476632">
        <w:rPr>
          <w:rFonts w:asciiTheme="majorBidi" w:hAnsiTheme="majorBidi" w:cstheme="majorBidi"/>
          <w:sz w:val="30"/>
          <w:szCs w:val="30"/>
        </w:rPr>
        <w:t xml:space="preserve"> 20 - 21 </w:t>
      </w:r>
      <w:r w:rsidRPr="00476632">
        <w:rPr>
          <w:rFonts w:asciiTheme="majorBidi" w:hAnsiTheme="majorBidi" w:cstheme="majorBidi"/>
          <w:sz w:val="30"/>
          <w:szCs w:val="30"/>
          <w:cs/>
        </w:rPr>
        <w:t>ถนนรัชดาภิเษก เขตจตุจักร กรุงเทพมหานคร</w:t>
      </w:r>
      <w:r w:rsidRPr="00476632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5309F4">
        <w:rPr>
          <w:rFonts w:asciiTheme="majorBidi" w:hAnsiTheme="majorBidi" w:cstheme="majorBidi"/>
          <w:sz w:val="30"/>
          <w:szCs w:val="30"/>
        </w:rPr>
        <w:t>10900</w:t>
      </w:r>
      <w:r w:rsidRPr="005309F4">
        <w:rPr>
          <w:rFonts w:asciiTheme="majorBidi" w:hAnsiTheme="majorBidi" w:cstheme="majorBidi"/>
          <w:sz w:val="30"/>
          <w:szCs w:val="30"/>
        </w:rPr>
        <w:t xml:space="preserve"> </w:t>
      </w:r>
      <w:r w:rsidR="00672501" w:rsidRPr="005309F4">
        <w:rPr>
          <w:rFonts w:asciiTheme="majorBidi" w:hAnsiTheme="majorBidi" w:cstheme="majorBidi"/>
          <w:sz w:val="30"/>
          <w:szCs w:val="30"/>
          <w:cs/>
        </w:rPr>
        <w:t>และ</w:t>
      </w:r>
      <w:r w:rsidR="001906C2" w:rsidRPr="005309F4">
        <w:rPr>
          <w:rFonts w:asciiTheme="majorBidi" w:hAnsiTheme="majorBidi" w:cstheme="majorBidi"/>
          <w:sz w:val="30"/>
          <w:szCs w:val="30"/>
          <w:cs/>
        </w:rPr>
        <w:t xml:space="preserve">มีสาขา ได้แก่ </w:t>
      </w:r>
      <w:r w:rsidR="005309F4" w:rsidRPr="0085608E">
        <w:rPr>
          <w:rFonts w:asciiTheme="majorBidi" w:hAnsiTheme="majorBidi" w:cstheme="majorBidi"/>
          <w:sz w:val="30"/>
          <w:szCs w:val="30"/>
          <w:cs/>
        </w:rPr>
        <w:t>ถนนราษฎร์ยินดี</w:t>
      </w:r>
      <w:r w:rsidR="005309F4" w:rsidRPr="0085608E">
        <w:rPr>
          <w:rFonts w:asciiTheme="majorBidi" w:hAnsiTheme="majorBidi" w:cstheme="majorBidi"/>
          <w:sz w:val="30"/>
          <w:szCs w:val="30"/>
        </w:rPr>
        <w:t xml:space="preserve"> </w:t>
      </w:r>
      <w:r w:rsidR="005309F4" w:rsidRPr="0085608E">
        <w:rPr>
          <w:rFonts w:asciiTheme="majorBidi" w:hAnsiTheme="majorBidi" w:cstheme="majorBidi"/>
          <w:sz w:val="30"/>
          <w:szCs w:val="30"/>
          <w:cs/>
        </w:rPr>
        <w:t>(หาดใหญ่) และเชียงใหม่</w:t>
      </w:r>
      <w:r w:rsidR="005309F4" w:rsidRPr="005309F4">
        <w:rPr>
          <w:rFonts w:asciiTheme="majorBidi" w:hAnsiTheme="majorBidi" w:cstheme="majorBidi"/>
          <w:sz w:val="30"/>
          <w:szCs w:val="30"/>
        </w:rPr>
        <w:t xml:space="preserve"> </w:t>
      </w:r>
      <w:r w:rsidR="00B2600F" w:rsidRPr="005309F4">
        <w:rPr>
          <w:rFonts w:asciiTheme="majorBidi" w:hAnsiTheme="majorBidi" w:cstheme="majorBidi"/>
          <w:sz w:val="30"/>
          <w:szCs w:val="30"/>
          <w:cs/>
        </w:rPr>
        <w:t>สาขาที่ปิดดำเนินการใน</w:t>
      </w:r>
      <w:r w:rsidR="00C7361C" w:rsidRPr="0085608E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B46B97" w:rsidRPr="0085608E">
        <w:rPr>
          <w:rFonts w:asciiTheme="majorBidi" w:hAnsiTheme="majorBidi" w:cstheme="majorBidi"/>
          <w:sz w:val="30"/>
          <w:szCs w:val="30"/>
          <w:cs/>
        </w:rPr>
        <w:t>งวด</w:t>
      </w:r>
      <w:r w:rsidR="00B2600F" w:rsidRPr="005309F4">
        <w:rPr>
          <w:rFonts w:asciiTheme="majorBidi" w:hAnsiTheme="majorBidi" w:cstheme="majorBidi"/>
          <w:sz w:val="30"/>
          <w:szCs w:val="30"/>
        </w:rPr>
        <w:t xml:space="preserve"> </w:t>
      </w:r>
      <w:r w:rsidR="00B2600F" w:rsidRPr="005309F4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5309F4" w:rsidRPr="0085608E">
        <w:rPr>
          <w:rFonts w:asciiTheme="majorBidi" w:hAnsiTheme="majorBidi" w:cstheme="majorBidi"/>
          <w:sz w:val="30"/>
          <w:szCs w:val="30"/>
          <w:cs/>
        </w:rPr>
        <w:t>เฉลิมนคร เซ็นทรัลพลาซ่าปิ่นเกล้า และรามาธิบดี</w:t>
      </w:r>
    </w:p>
    <w:p w14:paraId="7CC47039" w14:textId="35FA3346" w:rsidR="006636F0" w:rsidRPr="00047BD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123EF5" w14:textId="4E2E74D9" w:rsidR="006636F0" w:rsidRPr="00A3106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0305A">
        <w:rPr>
          <w:rFonts w:asciiTheme="majorBidi" w:hAnsiTheme="majorBidi" w:cstheme="majorBidi"/>
          <w:sz w:val="30"/>
          <w:szCs w:val="30"/>
          <w:cs/>
        </w:rPr>
        <w:t>บริษัทใหญ่ในระหว่าง</w:t>
      </w:r>
      <w:r w:rsidR="0086516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10305A">
        <w:rPr>
          <w:rFonts w:asciiTheme="majorBidi" w:hAnsiTheme="majorBidi" w:cstheme="majorBidi"/>
          <w:sz w:val="30"/>
          <w:szCs w:val="30"/>
          <w:cs/>
        </w:rPr>
        <w:t>ได้แก่ ธนาคารไทยพาณิชย์ จำกัด (มหาชน)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Pr="0010305A">
        <w:rPr>
          <w:rFonts w:asciiTheme="majorBidi" w:hAnsiTheme="majorBidi" w:cstheme="majorBidi"/>
          <w:sz w:val="30"/>
          <w:szCs w:val="30"/>
          <w:cs/>
        </w:rPr>
        <w:t>(</w:t>
      </w:r>
      <w:r w:rsidR="0025796D" w:rsidRPr="0010305A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="001F0E13" w:rsidRPr="0010305A">
        <w:rPr>
          <w:rFonts w:asciiTheme="majorBidi" w:hAnsiTheme="majorBidi" w:cstheme="majorBidi" w:hint="cs"/>
          <w:sz w:val="30"/>
          <w:szCs w:val="30"/>
        </w:rPr>
        <w:t>99</w:t>
      </w:r>
      <w:r w:rsidR="00384908" w:rsidRPr="0010305A">
        <w:rPr>
          <w:rFonts w:asciiTheme="majorBidi" w:hAnsiTheme="majorBidi" w:cstheme="majorBidi" w:hint="cs"/>
          <w:sz w:val="30"/>
          <w:szCs w:val="30"/>
          <w:cs/>
        </w:rPr>
        <w:t>.</w:t>
      </w:r>
      <w:r w:rsidR="001F0E13" w:rsidRPr="0010305A">
        <w:rPr>
          <w:rFonts w:asciiTheme="majorBidi" w:hAnsiTheme="majorBidi" w:cstheme="majorBidi" w:hint="cs"/>
          <w:sz w:val="30"/>
          <w:szCs w:val="30"/>
        </w:rPr>
        <w:t>9</w:t>
      </w:r>
      <w:r w:rsidRPr="0010305A">
        <w:rPr>
          <w:rFonts w:asciiTheme="majorBidi" w:hAnsiTheme="majorBidi" w:cstheme="majorBidi"/>
          <w:sz w:val="30"/>
          <w:szCs w:val="30"/>
          <w:cs/>
        </w:rPr>
        <w:t>)</w:t>
      </w:r>
      <w:r w:rsidRPr="0010305A">
        <w:rPr>
          <w:rFonts w:asciiTheme="majorBidi" w:hAnsiTheme="majorBidi" w:cstheme="majorBidi"/>
          <w:sz w:val="30"/>
          <w:szCs w:val="30"/>
        </w:rPr>
        <w:t xml:space="preserve"> </w:t>
      </w:r>
      <w:r w:rsidRPr="0010305A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</w:t>
      </w:r>
      <w:r w:rsidRPr="00A31065">
        <w:rPr>
          <w:rFonts w:asciiTheme="majorBidi" w:hAnsiTheme="majorBidi" w:cstheme="majorBidi"/>
          <w:sz w:val="30"/>
          <w:szCs w:val="30"/>
          <w:cs/>
        </w:rPr>
        <w:t>ในประเทศไทย</w:t>
      </w:r>
    </w:p>
    <w:p w14:paraId="32060769" w14:textId="77777777" w:rsidR="006636F0" w:rsidRPr="00047BD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708C9" w14:textId="79274C33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09F4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บริษัทดำเนินธุรกิจหลักเกี่ยวกับการเป็นนายหน้าซื้อขายหลักทรัพย์ การค้าหลักทรัพย์ การเป็นที่ปรึกษาการลงทุน การจัดจำหน่ายหลักทรัพย์ และการจัดการกองทุนส่วนบุคคล โดยได้รับใบอนุญาตประกอบธุรกิจหลักทรัพย์จากกระทรวงการคลังเมื่อวันที่ </w:t>
      </w:r>
      <w:r w:rsidR="001F0E13" w:rsidRPr="005309F4">
        <w:rPr>
          <w:rFonts w:asciiTheme="majorBidi" w:hAnsiTheme="majorBidi" w:cstheme="majorBidi"/>
          <w:sz w:val="30"/>
          <w:szCs w:val="30"/>
        </w:rPr>
        <w:t>27</w:t>
      </w:r>
      <w:r w:rsidRPr="005309F4">
        <w:rPr>
          <w:rFonts w:asciiTheme="majorBidi" w:hAnsiTheme="majorBidi" w:cstheme="majorBidi"/>
          <w:sz w:val="30"/>
          <w:szCs w:val="30"/>
        </w:rPr>
        <w:t xml:space="preserve"> </w:t>
      </w:r>
      <w:r w:rsidRPr="005309F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F0E13" w:rsidRPr="005309F4">
        <w:rPr>
          <w:rFonts w:asciiTheme="majorBidi" w:hAnsiTheme="majorBidi" w:cstheme="majorBidi"/>
          <w:sz w:val="30"/>
          <w:szCs w:val="30"/>
        </w:rPr>
        <w:t>2538</w:t>
      </w:r>
    </w:p>
    <w:p w14:paraId="21F8BEFE" w14:textId="77777777" w:rsidR="00162C2C" w:rsidRPr="00047BD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3E40C" w14:textId="2AE599ED" w:rsidR="00B56CAD" w:rsidRPr="00384908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09F4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1F0E13" w:rsidRPr="005309F4">
        <w:rPr>
          <w:rFonts w:asciiTheme="majorBidi" w:hAnsiTheme="majorBidi" w:cstheme="majorBidi"/>
          <w:sz w:val="30"/>
          <w:szCs w:val="30"/>
        </w:rPr>
        <w:t>27</w:t>
      </w:r>
      <w:r w:rsidRPr="005309F4">
        <w:rPr>
          <w:rFonts w:asciiTheme="majorBidi" w:hAnsiTheme="majorBidi" w:cstheme="majorBidi"/>
          <w:sz w:val="30"/>
          <w:szCs w:val="30"/>
        </w:rPr>
        <w:t xml:space="preserve"> </w:t>
      </w:r>
      <w:r w:rsidRPr="005309F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F0E13" w:rsidRPr="005309F4">
        <w:rPr>
          <w:rFonts w:asciiTheme="majorBidi" w:hAnsiTheme="majorBidi" w:cstheme="majorBidi"/>
          <w:sz w:val="30"/>
          <w:szCs w:val="30"/>
        </w:rPr>
        <w:t>2548</w:t>
      </w:r>
      <w:r w:rsidRPr="005309F4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และการเป็นผู้ค้าสัญญาซื้อขายล่วงหน้า</w:t>
      </w:r>
      <w:r w:rsidR="006636F0" w:rsidRPr="0038490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C108F08" w14:textId="77777777" w:rsidR="00B56CAD" w:rsidRPr="00C81D13" w:rsidRDefault="00B56CAD" w:rsidP="00E8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02385" w14:textId="788D2A05" w:rsidR="00975D50" w:rsidRPr="005B50D1" w:rsidRDefault="00975D50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5B50D1">
        <w:rPr>
          <w:rFonts w:asciiTheme="majorBidi" w:hAnsiTheme="majorBidi" w:cstheme="majorBidi"/>
          <w:b/>
          <w:bCs/>
          <w:sz w:val="30"/>
          <w:szCs w:val="30"/>
          <w:cs/>
        </w:rPr>
        <w:t>เกณฑ์</w:t>
      </w:r>
      <w:r w:rsidR="0073476B" w:rsidRPr="005B50D1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การจัดทำงบการเงิน</w:t>
      </w:r>
      <w:r w:rsidR="001C69E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ระหว่างกาล</w:t>
      </w:r>
    </w:p>
    <w:p w14:paraId="72DF8EF6" w14:textId="77777777" w:rsidR="00B339AF" w:rsidRPr="009C5B20" w:rsidRDefault="00B339AF" w:rsidP="00E8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C7812" w14:textId="0B24DFC2" w:rsidR="00B339AF" w:rsidRPr="00A31065" w:rsidRDefault="009A1A6F" w:rsidP="00D310BE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2.1</w:t>
      </w:r>
      <w:r w:rsidR="00B339AF" w:rsidRPr="00A310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1316F208" w14:textId="77777777" w:rsidR="001040B4" w:rsidRPr="00047BD5" w:rsidRDefault="001040B4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CAE514" w14:textId="67458B49" w:rsidR="006403FE" w:rsidRDefault="006403FE" w:rsidP="00F04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374EF">
        <w:rPr>
          <w:rFonts w:asciiTheme="majorBidi" w:hAnsiTheme="majorBidi"/>
          <w:sz w:val="30"/>
          <w:szCs w:val="30"/>
          <w:cs/>
        </w:rPr>
        <w:t>งบการเงิน</w:t>
      </w:r>
      <w:r w:rsidR="00C81D13">
        <w:rPr>
          <w:rFonts w:asciiTheme="majorBidi" w:hAnsiTheme="majorBidi" w:hint="cs"/>
          <w:sz w:val="30"/>
          <w:szCs w:val="30"/>
          <w:cs/>
        </w:rPr>
        <w:t>ระหว่างกาล</w:t>
      </w:r>
      <w:r w:rsidRPr="00B374EF">
        <w:rPr>
          <w:rFonts w:asciiTheme="majorBidi" w:hAnsiTheme="majorBidi"/>
          <w:sz w:val="30"/>
          <w:szCs w:val="30"/>
          <w:cs/>
        </w:rPr>
        <w:t>นี้จัดทำขึ้นตามมาตรฐาน</w:t>
      </w:r>
      <w:r w:rsidR="002554F4">
        <w:rPr>
          <w:rFonts w:asciiTheme="majorBidi" w:hAnsiTheme="majorBidi" w:hint="cs"/>
          <w:sz w:val="30"/>
          <w:szCs w:val="30"/>
          <w:cs/>
        </w:rPr>
        <w:t>การ</w:t>
      </w:r>
      <w:r w:rsidR="00C81D13">
        <w:rPr>
          <w:rFonts w:asciiTheme="majorBidi" w:hAnsiTheme="majorBidi" w:hint="cs"/>
          <w:sz w:val="30"/>
          <w:szCs w:val="30"/>
          <w:cs/>
        </w:rPr>
        <w:t xml:space="preserve">บัญชี ฉบับที่ </w:t>
      </w:r>
      <w:r w:rsidR="00C81D13">
        <w:rPr>
          <w:rFonts w:asciiTheme="majorBidi" w:hAnsiTheme="majorBidi"/>
          <w:sz w:val="30"/>
          <w:szCs w:val="30"/>
        </w:rPr>
        <w:t xml:space="preserve">34 </w:t>
      </w:r>
      <w:r w:rsidR="00C81D13">
        <w:rPr>
          <w:rFonts w:asciiTheme="majorBidi" w:hAnsiTheme="majorBidi" w:hint="cs"/>
          <w:sz w:val="30"/>
          <w:szCs w:val="30"/>
          <w:cs/>
        </w:rPr>
        <w:t xml:space="preserve">เรื่อง </w:t>
      </w:r>
      <w:r w:rsidR="00C81D13" w:rsidRPr="0030742F">
        <w:rPr>
          <w:rFonts w:asciiTheme="majorBidi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="00C81D13">
        <w:rPr>
          <w:rFonts w:asciiTheme="majorBidi" w:hAnsiTheme="majorBidi" w:hint="cs"/>
          <w:sz w:val="30"/>
          <w:szCs w:val="30"/>
          <w:cs/>
        </w:rPr>
        <w:t xml:space="preserve"> </w:t>
      </w:r>
      <w:r w:rsidR="00B46B97">
        <w:rPr>
          <w:rFonts w:asciiTheme="majorBidi" w:hAnsiTheme="majorBidi"/>
          <w:sz w:val="30"/>
          <w:szCs w:val="30"/>
          <w:cs/>
        </w:rPr>
        <w:br/>
      </w:r>
      <w:r w:rsidR="00C81D13">
        <w:rPr>
          <w:rFonts w:asciiTheme="majorBidi" w:hAnsiTheme="majorBidi" w:hint="cs"/>
          <w:sz w:val="30"/>
          <w:szCs w:val="30"/>
          <w:cs/>
        </w:rPr>
        <w:t xml:space="preserve">แบบสมบูรณ์ </w:t>
      </w:r>
      <w:r w:rsidRPr="00B374EF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</w:t>
      </w:r>
      <w:r w:rsidR="0076342D">
        <w:rPr>
          <w:rFonts w:asciiTheme="majorBidi" w:hAnsiTheme="majorBidi" w:cstheme="majorBidi" w:hint="cs"/>
          <w:sz w:val="30"/>
          <w:szCs w:val="30"/>
          <w:cs/>
        </w:rPr>
        <w:t>สำนักงาน</w:t>
      </w:r>
      <w:r w:rsidRPr="00B374EF">
        <w:rPr>
          <w:rFonts w:asciiTheme="majorBidi" w:hAnsiTheme="majorBidi" w:cstheme="majorBidi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C81D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E7FEE" w:rsidRPr="00B374EF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C81D1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BE7FEE" w:rsidRPr="00B374EF">
        <w:rPr>
          <w:rFonts w:asciiTheme="majorBidi" w:hAnsiTheme="majorBidi" w:cstheme="majorBidi" w:hint="cs"/>
          <w:sz w:val="30"/>
          <w:szCs w:val="30"/>
          <w:cs/>
        </w:rPr>
        <w:t>นี้นำเสนอรายการในงบการเงิน</w:t>
      </w:r>
      <w:r w:rsidRPr="00B374EF">
        <w:rPr>
          <w:rFonts w:asciiTheme="majorBidi" w:hAnsiTheme="majorBidi" w:cstheme="majorBidi"/>
          <w:sz w:val="30"/>
          <w:szCs w:val="30"/>
          <w:cs/>
        </w:rPr>
        <w:t xml:space="preserve">ตามประกาศสำนักงานคณะกรรมการกำกับหลักทรัพย์และตลาดหลักทรัพย์ที่ </w:t>
      </w:r>
      <w:r w:rsidRPr="00B374EF">
        <w:rPr>
          <w:rFonts w:asciiTheme="majorBidi" w:hAnsiTheme="majorBidi" w:cstheme="majorBidi" w:hint="cs"/>
          <w:sz w:val="30"/>
          <w:szCs w:val="30"/>
          <w:cs/>
        </w:rPr>
        <w:t>สธ</w:t>
      </w:r>
      <w:r w:rsidRPr="00B374EF">
        <w:rPr>
          <w:rFonts w:asciiTheme="majorBidi" w:hAnsiTheme="majorBidi" w:cstheme="majorBidi"/>
          <w:sz w:val="30"/>
          <w:szCs w:val="30"/>
        </w:rPr>
        <w:t>.</w:t>
      </w:r>
      <w:r w:rsidRPr="00B374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74EF">
        <w:rPr>
          <w:rFonts w:asciiTheme="majorBidi" w:hAnsiTheme="majorBidi" w:cstheme="majorBidi"/>
          <w:sz w:val="30"/>
          <w:szCs w:val="30"/>
        </w:rPr>
        <w:t>6/2562</w:t>
      </w:r>
      <w:r w:rsidR="001E7384">
        <w:rPr>
          <w:rFonts w:asciiTheme="majorBidi" w:hAnsiTheme="majorBidi" w:cstheme="majorBidi"/>
          <w:sz w:val="30"/>
          <w:szCs w:val="30"/>
        </w:rPr>
        <w:t xml:space="preserve"> </w:t>
      </w:r>
      <w:r w:rsidR="001E7384" w:rsidRPr="00B374EF">
        <w:rPr>
          <w:rFonts w:asciiTheme="majorBidi" w:hAnsiTheme="majorBidi" w:cstheme="majorBidi" w:hint="cs"/>
          <w:sz w:val="30"/>
          <w:szCs w:val="30"/>
          <w:cs/>
        </w:rPr>
        <w:t xml:space="preserve">ลงวันที่ </w:t>
      </w:r>
      <w:r w:rsidR="001C69E8">
        <w:rPr>
          <w:rFonts w:asciiTheme="majorBidi" w:hAnsiTheme="majorBidi" w:cstheme="majorBidi"/>
          <w:sz w:val="30"/>
          <w:szCs w:val="30"/>
          <w:cs/>
        </w:rPr>
        <w:br/>
      </w:r>
      <w:r w:rsidR="001E7384" w:rsidRPr="00B374EF">
        <w:rPr>
          <w:rFonts w:asciiTheme="majorBidi" w:hAnsiTheme="majorBidi" w:cstheme="majorBidi"/>
          <w:sz w:val="30"/>
          <w:szCs w:val="30"/>
        </w:rPr>
        <w:t xml:space="preserve">8 </w:t>
      </w:r>
      <w:r w:rsidR="001E7384" w:rsidRPr="00B374E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1E7384" w:rsidRPr="00B374EF">
        <w:rPr>
          <w:rFonts w:asciiTheme="majorBidi" w:hAnsiTheme="majorBidi" w:cstheme="majorBidi"/>
          <w:sz w:val="30"/>
          <w:szCs w:val="30"/>
        </w:rPr>
        <w:t>2562</w:t>
      </w:r>
      <w:r w:rsidRPr="00B374EF">
        <w:rPr>
          <w:rFonts w:asciiTheme="majorBidi" w:hAnsiTheme="majorBidi" w:cstheme="majorBidi"/>
          <w:sz w:val="30"/>
          <w:szCs w:val="30"/>
        </w:rPr>
        <w:t xml:space="preserve"> </w:t>
      </w:r>
      <w:r w:rsidRPr="00B374E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374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แบบงบการเงินสำหรับบริษัทหลักทรัพย์ (ฉบับที่ </w:t>
      </w:r>
      <w:r w:rsidRPr="00B374E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374E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374EF">
        <w:rPr>
          <w:rFonts w:asciiTheme="majorBidi" w:hAnsiTheme="majorBidi" w:cstheme="majorBidi"/>
          <w:sz w:val="30"/>
          <w:szCs w:val="30"/>
        </w:rPr>
        <w:t xml:space="preserve"> </w:t>
      </w:r>
    </w:p>
    <w:p w14:paraId="2FA67C32" w14:textId="20F74FC6" w:rsidR="008C00F5" w:rsidRDefault="008C00F5" w:rsidP="0064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F6B73" w14:textId="67AB3047" w:rsidR="000D0A82" w:rsidRDefault="0030742F" w:rsidP="00640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30742F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="006B1C1F">
        <w:rPr>
          <w:rFonts w:asciiTheme="majorBidi" w:hAnsiTheme="majorBidi"/>
          <w:sz w:val="30"/>
          <w:szCs w:val="30"/>
          <w:lang w:val="en-GB"/>
        </w:rPr>
        <w:br/>
      </w:r>
      <w:r w:rsidRPr="0030742F">
        <w:rPr>
          <w:rFonts w:asciiTheme="majorBidi" w:hAnsiTheme="majorBidi" w:hint="cs"/>
          <w:sz w:val="30"/>
          <w:szCs w:val="30"/>
          <w:cs/>
          <w:lang w:val="en-GB"/>
        </w:rPr>
        <w:t>รอบระยะเวลาบัญชีที่เริ่มในหรือหลังวันที่</w:t>
      </w:r>
      <w:r w:rsidRPr="0030742F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865162">
        <w:rPr>
          <w:rFonts w:asciiTheme="majorBidi" w:hAnsiTheme="majorBidi"/>
          <w:sz w:val="30"/>
          <w:szCs w:val="30"/>
          <w:lang w:val="en-GB"/>
        </w:rPr>
        <w:t>1</w:t>
      </w:r>
      <w:r w:rsidR="00865162" w:rsidRPr="0030742F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0742F">
        <w:rPr>
          <w:rFonts w:asciiTheme="majorBidi" w:hAnsiTheme="majorBidi" w:hint="cs"/>
          <w:sz w:val="30"/>
          <w:szCs w:val="30"/>
          <w:cs/>
          <w:lang w:val="en-GB"/>
        </w:rPr>
        <w:t>มกราคม</w:t>
      </w:r>
      <w:r w:rsidRPr="0030742F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865162">
        <w:rPr>
          <w:rFonts w:asciiTheme="majorBidi" w:hAnsiTheme="majorBidi"/>
          <w:sz w:val="30"/>
          <w:szCs w:val="30"/>
          <w:lang w:val="en-GB"/>
        </w:rPr>
        <w:t>2564</w:t>
      </w:r>
      <w:r w:rsidR="00865162" w:rsidRPr="0030742F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0742F">
        <w:rPr>
          <w:rFonts w:asciiTheme="majorBidi" w:hAnsiTheme="majorBidi" w:hint="cs"/>
          <w:sz w:val="30"/>
          <w:szCs w:val="30"/>
          <w:cs/>
          <w:lang w:val="en-GB"/>
        </w:rPr>
        <w:t>และไม่ได้นำมาตรฐานการรายงานทางการเงินที่ยังไม่มี</w:t>
      </w:r>
      <w:r w:rsidR="00B46B97">
        <w:rPr>
          <w:rFonts w:asciiTheme="majorBidi" w:hAnsiTheme="majorBidi"/>
          <w:sz w:val="30"/>
          <w:szCs w:val="30"/>
          <w:cs/>
          <w:lang w:val="en-GB"/>
        </w:rPr>
        <w:br/>
      </w:r>
      <w:r w:rsidRPr="0030742F">
        <w:rPr>
          <w:rFonts w:asciiTheme="majorBidi" w:hAnsiTheme="majorBidi" w:hint="cs"/>
          <w:sz w:val="30"/>
          <w:szCs w:val="30"/>
          <w:cs/>
          <w:lang w:val="en-GB"/>
        </w:rPr>
        <w:t>ผลบังคับใช้มาถือปฏิบัติก่อนวันที่มีผลบังคับใช้</w:t>
      </w:r>
      <w:r w:rsidRPr="0030742F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0742F">
        <w:rPr>
          <w:rFonts w:asciiTheme="majorBidi" w:hAnsiTheme="majorBidi" w:hint="cs"/>
          <w:sz w:val="30"/>
          <w:szCs w:val="30"/>
          <w:cs/>
          <w:lang w:val="en-GB"/>
        </w:rPr>
        <w:t>ทั้งนี้การถือปฏิบัติดังกล่าวไม่มีผลกระทบอย่างมีสาระสำคัญต่อ</w:t>
      </w:r>
      <w:r w:rsidR="00865162">
        <w:rPr>
          <w:rFonts w:asciiTheme="majorBidi" w:hAnsiTheme="majorBidi"/>
          <w:sz w:val="30"/>
          <w:szCs w:val="30"/>
          <w:lang w:val="en-GB"/>
        </w:rPr>
        <w:br/>
      </w:r>
      <w:r w:rsidRPr="0030742F">
        <w:rPr>
          <w:rFonts w:asciiTheme="majorBidi" w:hAnsiTheme="majorBidi" w:hint="cs"/>
          <w:sz w:val="30"/>
          <w:szCs w:val="30"/>
          <w:cs/>
          <w:lang w:val="en-GB"/>
        </w:rPr>
        <w:t>งบการเงิน</w:t>
      </w:r>
      <w:r w:rsidR="004B2871">
        <w:rPr>
          <w:rFonts w:asciiTheme="majorBidi" w:hAnsiTheme="majorBidi" w:hint="cs"/>
          <w:sz w:val="30"/>
          <w:szCs w:val="30"/>
          <w:cs/>
          <w:lang w:val="en-GB"/>
        </w:rPr>
        <w:t>ระหว่างกาล</w:t>
      </w:r>
    </w:p>
    <w:p w14:paraId="3AAB45E4" w14:textId="77777777" w:rsidR="008C00F5" w:rsidRPr="006459B3" w:rsidRDefault="008C00F5" w:rsidP="00E33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7CB81D14" w14:textId="2719D220" w:rsidR="002D4841" w:rsidRPr="00101CEA" w:rsidRDefault="009A1A6F" w:rsidP="00E33FD4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2.2</w:t>
      </w:r>
      <w:r w:rsidR="002D4841" w:rsidRPr="00101CE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D4841"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3E409103" w14:textId="77777777" w:rsidR="002D4841" w:rsidRPr="006459B3" w:rsidRDefault="002D4841" w:rsidP="00E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07E699" w14:textId="7CEBD7AC" w:rsidR="002D4841" w:rsidRPr="002554F4" w:rsidRDefault="002D4841" w:rsidP="00E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2554F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งบการเงิน</w:t>
      </w:r>
      <w:r w:rsidR="00CC4A7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ระหว่างกาลนี้</w:t>
      </w:r>
      <w:r w:rsidR="00E947ED" w:rsidRPr="002554F4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นำเสนอ</w:t>
      </w:r>
      <w:r w:rsidRPr="002554F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เป็นเงินบาทซึ่งเป็นสกุลเงินที่ใช้ในการดำเนินงานของบริษัท</w:t>
      </w:r>
    </w:p>
    <w:p w14:paraId="20265280" w14:textId="77777777" w:rsidR="002D4841" w:rsidRPr="006459B3" w:rsidRDefault="002D4841" w:rsidP="00E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937C6F2" w14:textId="00C1333D" w:rsidR="002D4841" w:rsidRPr="00101CEA" w:rsidRDefault="00E947ED" w:rsidP="00E33FD4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2.3</w:t>
      </w:r>
      <w:r w:rsidR="002D4841"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6BD838EF" w14:textId="77777777" w:rsidR="002D4841" w:rsidRPr="006459B3" w:rsidRDefault="002D4841" w:rsidP="00E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1EBFC7" w14:textId="6A755DCB" w:rsidR="00161C3B" w:rsidRDefault="00A0362E" w:rsidP="00B85F1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shd w:val="clear" w:color="auto" w:fill="FFFFFF"/>
        </w:rPr>
      </w:pP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ในการจัดทำงบการเงิน</w:t>
      </w:r>
      <w:r w:rsidR="00CC4A7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ระหว่างกาล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ให้เป็นไปตามมาตรฐานการรายงานทางการเงิน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ผู้บริหารใช้วิจารณญาณ</w:t>
      </w:r>
      <w:r w:rsidR="0086516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</w:r>
      <w:r w:rsidR="00B17BF3" w:rsidRPr="0085608E">
        <w:rPr>
          <w:rFonts w:asciiTheme="majorBidi" w:hAnsiTheme="majorBidi"/>
          <w:spacing w:val="2"/>
          <w:sz w:val="30"/>
          <w:szCs w:val="30"/>
          <w:shd w:val="clear" w:color="auto" w:fill="FFFFFF"/>
          <w:cs/>
        </w:rPr>
        <w:t>การประมาณการและข้อสมมติหลายประการ ซึ่งมีผลกระทบต่อการ</w:t>
      </w:r>
      <w:r w:rsidR="00161C3B" w:rsidRPr="0085608E">
        <w:rPr>
          <w:rFonts w:asciiTheme="majorBidi" w:hAnsiTheme="majorBidi"/>
          <w:spacing w:val="2"/>
          <w:sz w:val="30"/>
          <w:szCs w:val="30"/>
          <w:shd w:val="clear" w:color="auto" w:fill="FFFFFF"/>
          <w:cs/>
        </w:rPr>
        <w:t>ปฏิบัติตาม</w:t>
      </w:r>
      <w:r w:rsidR="00B17BF3" w:rsidRPr="0085608E">
        <w:rPr>
          <w:rFonts w:asciiTheme="majorBidi" w:hAnsiTheme="majorBidi"/>
          <w:spacing w:val="2"/>
          <w:sz w:val="30"/>
          <w:szCs w:val="30"/>
          <w:shd w:val="clear" w:color="auto" w:fill="FFFFFF"/>
          <w:cs/>
        </w:rPr>
        <w:t>นโยบายการบัญชีของบริษัท</w:t>
      </w:r>
      <w:r w:rsidR="00161C3B" w:rsidRPr="0085608E">
        <w:rPr>
          <w:rFonts w:asciiTheme="majorBidi" w:hAnsiTheme="majorBidi"/>
          <w:spacing w:val="2"/>
          <w:sz w:val="30"/>
          <w:szCs w:val="30"/>
          <w:shd w:val="clear" w:color="auto" w:fill="FFFFFF"/>
          <w:cs/>
        </w:rPr>
        <w:t xml:space="preserve"> </w:t>
      </w:r>
      <w:r w:rsidR="00B17BF3" w:rsidRPr="0085608E">
        <w:rPr>
          <w:rFonts w:asciiTheme="majorBidi" w:hAnsiTheme="majorBidi"/>
          <w:spacing w:val="2"/>
          <w:sz w:val="30"/>
          <w:szCs w:val="30"/>
          <w:shd w:val="clear" w:color="auto" w:fill="FFFFFF"/>
          <w:cs/>
        </w:rPr>
        <w:t>ทั้งนี้</w:t>
      </w:r>
      <w:r w:rsidR="00B85F16">
        <w:rPr>
          <w:rFonts w:asciiTheme="majorBidi" w:hAnsiTheme="majorBidi" w:hint="cs"/>
          <w:sz w:val="30"/>
          <w:szCs w:val="30"/>
          <w:shd w:val="clear" w:color="auto" w:fill="FFFFFF"/>
          <w:cs/>
        </w:rPr>
        <w:t>ผล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ที่เกิดขึ้นจริงอาจแตกต่างจากที่ประมาณการไว้</w:t>
      </w:r>
      <w:r w:rsidR="00B17BF3"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ประมาณการและข้อสมมติที่ใช้ในการจัดทำงบการเงิน</w:t>
      </w:r>
      <w:r w:rsidR="000A5C71">
        <w:rPr>
          <w:rFonts w:asciiTheme="majorBidi" w:hAnsiTheme="majorBidi"/>
          <w:sz w:val="30"/>
          <w:szCs w:val="30"/>
          <w:shd w:val="clear" w:color="auto" w:fill="FFFFFF"/>
        </w:rPr>
        <w:br/>
      </w:r>
      <w:r w:rsidR="009B4FBA">
        <w:rPr>
          <w:rFonts w:asciiTheme="majorBidi" w:hAnsiTheme="majorBidi" w:hint="cs"/>
          <w:sz w:val="30"/>
          <w:szCs w:val="30"/>
          <w:shd w:val="clear" w:color="auto" w:fill="FFFFFF"/>
          <w:cs/>
        </w:rPr>
        <w:t>ระหว่างกาล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จะได้รับการทบทวนอย่างต่อเนื่อง</w:t>
      </w:r>
      <w:r w:rsidR="00B17BF3" w:rsidRPr="00B17BF3">
        <w:rPr>
          <w:rFonts w:asciiTheme="majorBidi" w:hAnsiTheme="majorBidi"/>
          <w:sz w:val="30"/>
          <w:szCs w:val="30"/>
          <w:shd w:val="clear" w:color="auto" w:fill="FFFFFF"/>
          <w:cs/>
        </w:rPr>
        <w:t xml:space="preserve"> </w:t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การปรับประมาณการทางบัญชีจะบันทึกโดยวิธีเปลี่ยนทันที</w:t>
      </w:r>
      <w:r w:rsidR="000A5C71">
        <w:rPr>
          <w:rFonts w:asciiTheme="majorBidi" w:hAnsiTheme="majorBidi"/>
          <w:sz w:val="30"/>
          <w:szCs w:val="30"/>
          <w:shd w:val="clear" w:color="auto" w:fill="FFFFFF"/>
        </w:rPr>
        <w:br/>
      </w:r>
      <w:r w:rsidR="00B17BF3" w:rsidRPr="00B17BF3">
        <w:rPr>
          <w:rFonts w:asciiTheme="majorBidi" w:hAnsiTheme="majorBidi" w:hint="cs"/>
          <w:sz w:val="30"/>
          <w:szCs w:val="30"/>
          <w:shd w:val="clear" w:color="auto" w:fill="FFFFFF"/>
          <w:cs/>
        </w:rPr>
        <w:t>เป็นต้นไป</w:t>
      </w:r>
      <w:r w:rsidR="008D52A4">
        <w:rPr>
          <w:rFonts w:asciiTheme="majorBidi" w:hAnsiTheme="majorBidi"/>
          <w:sz w:val="30"/>
          <w:szCs w:val="30"/>
          <w:shd w:val="clear" w:color="auto" w:fill="FFFFFF"/>
        </w:rPr>
        <w:t xml:space="preserve"> </w:t>
      </w:r>
      <w:r w:rsidR="008D52A4" w:rsidRPr="008D52A4">
        <w:rPr>
          <w:rFonts w:asciiTheme="majorBidi" w:hAnsiTheme="majorBidi" w:hint="cs"/>
          <w:sz w:val="30"/>
          <w:szCs w:val="30"/>
          <w:shd w:val="clear" w:color="auto" w:fill="FFFFFF"/>
          <w:cs/>
        </w:rPr>
        <w:t>ข้อมูลที่เกี่ยวข้องกับเรื่องดังกล่าวได้เปิดเผยในหมายเหตุข้อต่อไปนี้</w:t>
      </w:r>
    </w:p>
    <w:p w14:paraId="740089FF" w14:textId="1E41D701" w:rsidR="00E53063" w:rsidRPr="0085608E" w:rsidRDefault="00E53063" w:rsidP="0085608E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1800"/>
        <w:gridCol w:w="7470"/>
      </w:tblGrid>
      <w:tr w:rsidR="00E53063" w:rsidRPr="00E53063" w14:paraId="60EF4A97" w14:textId="77777777" w:rsidTr="0085608E">
        <w:tc>
          <w:tcPr>
            <w:tcW w:w="1800" w:type="dxa"/>
          </w:tcPr>
          <w:p w14:paraId="583922E8" w14:textId="25039445" w:rsidR="00E53063" w:rsidRPr="00E53063" w:rsidRDefault="004B2871" w:rsidP="0061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9626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D52A4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="00B962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7470" w:type="dxa"/>
          </w:tcPr>
          <w:p w14:paraId="22FD0D2D" w14:textId="01EF2F8E" w:rsidR="00E53063" w:rsidRPr="009B4FBA" w:rsidRDefault="009B4FBA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B4F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  <w:r w:rsidRPr="009B4F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B4F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การพิจารณาการใช้สิทธิต่ออายุหรือยกเลิกสัญญาเช่า</w:t>
            </w:r>
            <w:r w:rsidRPr="009B4FB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F222BA" w:rsidRPr="00E53063" w14:paraId="2201A31D" w14:textId="77777777" w:rsidTr="0085608E">
        <w:tc>
          <w:tcPr>
            <w:tcW w:w="1800" w:type="dxa"/>
          </w:tcPr>
          <w:p w14:paraId="7DBB3924" w14:textId="50000B4A" w:rsidR="00F222BA" w:rsidRDefault="004B2871" w:rsidP="0061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18</w:t>
            </w:r>
          </w:p>
        </w:tc>
        <w:tc>
          <w:tcPr>
            <w:tcW w:w="7470" w:type="dxa"/>
          </w:tcPr>
          <w:p w14:paraId="128C0DFF" w14:textId="5F4BFFE9" w:rsidR="00F222BA" w:rsidRPr="009B4FBA" w:rsidRDefault="00F222BA" w:rsidP="009B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22BA">
              <w:rPr>
                <w:rFonts w:asciiTheme="majorBidi" w:hAnsiTheme="majorBidi" w:hint="cs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14:paraId="6B599C7E" w14:textId="269CCBE7" w:rsidR="0075724F" w:rsidRPr="0085608E" w:rsidRDefault="0075724F" w:rsidP="00E33FD4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7089E" w14:textId="5B91A262" w:rsidR="002D4841" w:rsidRPr="00791933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91933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21725A2F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A8D2C" w14:textId="64EEA66A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</w:p>
    <w:p w14:paraId="3906B17E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414AB" w14:textId="2665600F" w:rsidR="002D4841" w:rsidRPr="0085608E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5608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</w:t>
      </w:r>
    </w:p>
    <w:p w14:paraId="1B19C348" w14:textId="3845C3EE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0ABBC" w14:textId="2D3E5091" w:rsidR="0026037C" w:rsidRPr="00C97373" w:rsidRDefault="0026037C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</w:t>
      </w:r>
      <w:r w:rsidRPr="00710CCB">
        <w:rPr>
          <w:rFonts w:asciiTheme="majorBidi" w:hAnsiTheme="majorBidi" w:cstheme="majorBidi" w:hint="cs"/>
          <w:sz w:val="30"/>
          <w:szCs w:val="30"/>
          <w:cs/>
        </w:rPr>
        <w:t>ควบคุมในบริการด้วยจำนวนเงินที่สะท้อนถึงสิ่งตอบแทนที่บริษัทคาดว่าจะมีสิทธิได้รับ</w:t>
      </w:r>
      <w:r w:rsidR="00990084" w:rsidRPr="00710CCB">
        <w:rPr>
          <w:rFonts w:asciiTheme="majorBidi" w:hAnsiTheme="majorBidi" w:cstheme="majorBidi" w:hint="cs"/>
          <w:sz w:val="30"/>
          <w:szCs w:val="30"/>
          <w:cs/>
        </w:rPr>
        <w:t>และมีการใช้วิจารณญาณ</w:t>
      </w:r>
      <w:r w:rsidR="00990084" w:rsidRPr="00C97373">
        <w:rPr>
          <w:rFonts w:asciiTheme="majorBidi" w:hAnsiTheme="majorBidi" w:cstheme="majorBidi" w:hint="cs"/>
          <w:sz w:val="30"/>
          <w:szCs w:val="30"/>
          <w:cs/>
        </w:rPr>
        <w:t>ในการ</w:t>
      </w:r>
      <w:bookmarkStart w:id="2" w:name="_Hlk47348863"/>
      <w:r w:rsidR="00990084" w:rsidRPr="00C97373">
        <w:rPr>
          <w:rFonts w:asciiTheme="majorBidi" w:hAnsiTheme="majorBidi" w:cstheme="majorBidi" w:hint="cs"/>
          <w:sz w:val="30"/>
          <w:szCs w:val="30"/>
          <w:cs/>
        </w:rPr>
        <w:t>พิจารณาจังหวะเวลาในการส่งมอบ</w:t>
      </w:r>
      <w:bookmarkEnd w:id="2"/>
      <w:r w:rsidR="00990084" w:rsidRPr="00C97373">
        <w:rPr>
          <w:rFonts w:asciiTheme="majorBidi" w:hAnsiTheme="majorBidi" w:cstheme="majorBidi" w:hint="cs"/>
          <w:sz w:val="30"/>
          <w:szCs w:val="30"/>
          <w:cs/>
        </w:rPr>
        <w:t>การควบคุม เพื่อประเมิน</w:t>
      </w:r>
      <w:r w:rsidR="00DC44B5" w:rsidRPr="00C97373">
        <w:rPr>
          <w:rFonts w:asciiTheme="majorBidi" w:hAnsiTheme="majorBidi" w:cstheme="majorBidi" w:hint="cs"/>
          <w:sz w:val="30"/>
          <w:szCs w:val="30"/>
          <w:cs/>
        </w:rPr>
        <w:t>ว่าจะรับรู้รายได้ ณ เวลาใดเวลาหนึ่งหรือตลอดช่วงเวลาหนึ่ง</w:t>
      </w:r>
    </w:p>
    <w:p w14:paraId="7412648F" w14:textId="6164104B" w:rsidR="008803FC" w:rsidRDefault="0088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FBE7B11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รายได้</w:t>
      </w: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ค่านายหน้า</w:t>
      </w:r>
    </w:p>
    <w:p w14:paraId="59842785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D0C2F" w14:textId="77777777" w:rsidR="00551449" w:rsidRPr="000A5C71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C71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0A5C71">
        <w:rPr>
          <w:rFonts w:asciiTheme="majorBidi" w:hAnsiTheme="majorBidi" w:cstheme="majorBidi"/>
          <w:sz w:val="30"/>
          <w:szCs w:val="30"/>
          <w:cs/>
        </w:rPr>
        <w:t>ค่านายหน้าจากการซื้อขายหลักทรัพย์และสัญญาซื้อขายล่วงหน้า</w:t>
      </w:r>
      <w:r w:rsidRPr="000A5C71">
        <w:rPr>
          <w:rFonts w:asciiTheme="majorBidi" w:hAnsiTheme="majorBidi" w:cstheme="majorBidi" w:hint="cs"/>
          <w:sz w:val="30"/>
          <w:szCs w:val="30"/>
          <w:cs/>
        </w:rPr>
        <w:t>รับรู้ ณ เวลาใดเวลาหนึ่ง</w:t>
      </w:r>
    </w:p>
    <w:p w14:paraId="5E73E7EC" w14:textId="77777777" w:rsidR="00E036B1" w:rsidRPr="000A5C71" w:rsidRDefault="00E036B1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DDF1B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ค่าธรรมเนียมและบริการ</w:t>
      </w:r>
    </w:p>
    <w:p w14:paraId="6374E7BF" w14:textId="77777777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B7B88" w14:textId="0034EA93" w:rsidR="00551449" w:rsidRPr="00C97373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C97373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>และบริการ</w:t>
      </w:r>
      <w:r w:rsidRPr="003C768B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2111B8" w:rsidRPr="003C768B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="00DC44B5" w:rsidRPr="003C768B">
        <w:rPr>
          <w:rFonts w:asciiTheme="majorBidi" w:hAnsiTheme="majorBidi" w:cstheme="majorBidi"/>
          <w:sz w:val="30"/>
          <w:szCs w:val="30"/>
          <w:cs/>
        </w:rPr>
        <w:t>เวลาใดเวลาหนึ่ง</w:t>
      </w:r>
      <w:r w:rsidRPr="003C768B">
        <w:rPr>
          <w:rFonts w:asciiTheme="majorBidi" w:hAnsiTheme="majorBidi" w:cstheme="majorBidi"/>
          <w:sz w:val="30"/>
          <w:szCs w:val="30"/>
          <w:cs/>
        </w:rPr>
        <w:t>หรือ</w:t>
      </w:r>
      <w:r w:rsidR="00DC44B5" w:rsidRPr="003C768B">
        <w:rPr>
          <w:rFonts w:asciiTheme="majorBidi" w:hAnsiTheme="majorBidi" w:cstheme="majorBidi"/>
          <w:sz w:val="30"/>
          <w:szCs w:val="30"/>
          <w:cs/>
        </w:rPr>
        <w:t>ตลอดช่วงเวลาหนึ่ง</w:t>
      </w:r>
    </w:p>
    <w:p w14:paraId="11E31A7C" w14:textId="2D94363D" w:rsidR="00685686" w:rsidRPr="000A5C71" w:rsidRDefault="00685686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A103D" w14:textId="73C991D9" w:rsidR="001F0E13" w:rsidRPr="00C97373" w:rsidRDefault="00C8682C" w:rsidP="00D26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D2655E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ดอกเบี้ย</w:t>
      </w:r>
      <w:r w:rsidR="002A0BB4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เงินให้กู้ยืม</w:t>
      </w:r>
      <w:r w:rsidR="00F04C0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A0BB4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รายได้ดอกเบี้ยจาก</w:t>
      </w:r>
      <w:r w:rsidR="00FE6853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</w:t>
      </w:r>
      <w:r w:rsidR="002A0BB4" w:rsidRPr="00710CCB">
        <w:rPr>
          <w:rFonts w:asciiTheme="majorBidi" w:hAnsiTheme="majorBidi" w:cstheme="majorBidi" w:hint="cs"/>
          <w:i/>
          <w:iCs/>
          <w:sz w:val="30"/>
          <w:szCs w:val="30"/>
          <w:cs/>
        </w:rPr>
        <w:t>ลงทุน</w:t>
      </w:r>
      <w:r w:rsidR="00FE6853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34FB" w:rsidRPr="004F34FB">
        <w:rPr>
          <w:rFonts w:asciiTheme="majorBidi" w:hAnsiTheme="majorBidi" w:hint="cs"/>
          <w:i/>
          <w:iCs/>
          <w:sz w:val="30"/>
          <w:szCs w:val="30"/>
          <w:cs/>
        </w:rPr>
        <w:t>รายได้ดอกเบี้ยจากเงินฝากในสถาบันการเงิน</w:t>
      </w:r>
    </w:p>
    <w:p w14:paraId="0F22B703" w14:textId="7984AF73" w:rsidR="00C8682C" w:rsidRPr="000A5C71" w:rsidRDefault="00C8682C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E34A9" w14:textId="1B3909D9" w:rsidR="00A72892" w:rsidRDefault="004F34FB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F34FB">
        <w:rPr>
          <w:rFonts w:asciiTheme="majorBidi" w:hAnsiTheme="majorBidi" w:hint="cs"/>
          <w:sz w:val="30"/>
          <w:szCs w:val="30"/>
          <w:cs/>
        </w:rPr>
        <w:t>รายได้ดอกเบี้ยเงินให้กู้ยืม</w:t>
      </w:r>
      <w:r w:rsidRPr="004F34FB">
        <w:rPr>
          <w:rFonts w:asciiTheme="majorBidi" w:hAnsiTheme="majorBidi"/>
          <w:sz w:val="30"/>
          <w:szCs w:val="30"/>
          <w:cs/>
        </w:rPr>
        <w:t xml:space="preserve"> </w:t>
      </w:r>
      <w:r w:rsidRPr="004F34FB">
        <w:rPr>
          <w:rFonts w:asciiTheme="majorBidi" w:hAnsiTheme="majorBidi" w:hint="cs"/>
          <w:sz w:val="30"/>
          <w:szCs w:val="30"/>
          <w:cs/>
        </w:rPr>
        <w:t>รายได้ดอกเบี้ยจาก</w:t>
      </w:r>
      <w:r w:rsidR="00FE6853">
        <w:rPr>
          <w:rFonts w:asciiTheme="majorBidi" w:hAnsiTheme="majorBidi" w:hint="cs"/>
          <w:sz w:val="30"/>
          <w:szCs w:val="30"/>
          <w:cs/>
        </w:rPr>
        <w:t>เงิน</w:t>
      </w:r>
      <w:r w:rsidRPr="004F34FB">
        <w:rPr>
          <w:rFonts w:asciiTheme="majorBidi" w:hAnsiTheme="majorBidi" w:hint="cs"/>
          <w:sz w:val="30"/>
          <w:szCs w:val="30"/>
          <w:cs/>
        </w:rPr>
        <w:t>ลงทุนและรายได้ดอกเบี้ยจากเงินฝากในสถาบันการเงิน</w:t>
      </w:r>
      <w:r w:rsidR="00F47C8C">
        <w:rPr>
          <w:rFonts w:asciiTheme="majorBidi" w:hAnsiTheme="majorBidi" w:hint="cs"/>
          <w:sz w:val="30"/>
          <w:szCs w:val="30"/>
          <w:cs/>
        </w:rPr>
        <w:t>โดยทั่วไป</w:t>
      </w:r>
      <w:r w:rsidRPr="004F34FB">
        <w:rPr>
          <w:rFonts w:asciiTheme="majorBidi" w:hAnsiTheme="majorBidi" w:hint="cs"/>
          <w:sz w:val="30"/>
          <w:szCs w:val="30"/>
          <w:cs/>
        </w:rPr>
        <w:t>บันทึก</w:t>
      </w:r>
      <w:r w:rsidR="000D543F">
        <w:rPr>
          <w:rFonts w:asciiTheme="majorBidi" w:hAnsiTheme="majorBidi" w:hint="cs"/>
          <w:sz w:val="30"/>
          <w:szCs w:val="30"/>
          <w:cs/>
        </w:rPr>
        <w:t>ด้วย</w:t>
      </w:r>
      <w:r w:rsidRPr="004F34FB">
        <w:rPr>
          <w:rFonts w:asciiTheme="majorBidi" w:hAnsiTheme="majorBidi" w:hint="cs"/>
          <w:sz w:val="30"/>
          <w:szCs w:val="30"/>
          <w:cs/>
        </w:rPr>
        <w:t>เกณฑ์คงค้าง</w:t>
      </w:r>
    </w:p>
    <w:p w14:paraId="532B130B" w14:textId="77777777" w:rsidR="004F34FB" w:rsidRPr="00C97373" w:rsidRDefault="004F34FB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E3FF2C5" w14:textId="77777777" w:rsidR="00DC44B5" w:rsidRPr="00C97373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กำไรและผลตอบแทนจากเครื่องมือทางการเงิน</w:t>
      </w:r>
    </w:p>
    <w:p w14:paraId="765170BD" w14:textId="77777777" w:rsidR="00DC44B5" w:rsidRPr="00C97373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5F088F" w14:textId="763B88FE" w:rsidR="00DC44B5" w:rsidRDefault="002A0BB4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D6857">
        <w:rPr>
          <w:rFonts w:asciiTheme="majorBidi" w:hAnsiTheme="majorBidi" w:hint="cs"/>
          <w:sz w:val="30"/>
          <w:szCs w:val="30"/>
          <w:cs/>
        </w:rPr>
        <w:t>กำไรและผลตอบแทนจากเครื่องมือทางการเงินประกอบด้วยกำไรจากเงินลงทุน กำไรจากอนุพันธ์เพื่อค้าและ</w:t>
      </w:r>
      <w:r w:rsidR="00BF708C" w:rsidRPr="006D6857">
        <w:rPr>
          <w:rFonts w:asciiTheme="majorBidi" w:hAnsiTheme="majorBidi"/>
          <w:sz w:val="30"/>
          <w:szCs w:val="30"/>
          <w:cs/>
        </w:rPr>
        <w:br/>
      </w:r>
      <w:r w:rsidRPr="006D6857">
        <w:rPr>
          <w:rFonts w:asciiTheme="majorBidi" w:hAnsiTheme="majorBidi" w:hint="cs"/>
          <w:sz w:val="30"/>
          <w:szCs w:val="30"/>
          <w:cs/>
        </w:rPr>
        <w:t>เงินปั</w:t>
      </w:r>
      <w:r w:rsidR="00BF708C" w:rsidRPr="006D6857">
        <w:rPr>
          <w:rFonts w:asciiTheme="majorBidi" w:hAnsiTheme="majorBidi" w:hint="cs"/>
          <w:sz w:val="30"/>
          <w:szCs w:val="30"/>
          <w:cs/>
        </w:rPr>
        <w:t>น</w:t>
      </w:r>
      <w:r w:rsidRPr="006D6857">
        <w:rPr>
          <w:rFonts w:asciiTheme="majorBidi" w:hAnsiTheme="majorBidi" w:hint="cs"/>
          <w:sz w:val="30"/>
          <w:szCs w:val="30"/>
          <w:cs/>
        </w:rPr>
        <w:t>ผลรับโดยเงิน</w:t>
      </w:r>
      <w:r w:rsidR="00DC44B5" w:rsidRPr="006D6857">
        <w:rPr>
          <w:rFonts w:asciiTheme="majorBidi" w:hAnsiTheme="majorBidi" w:hint="cs"/>
          <w:sz w:val="30"/>
          <w:szCs w:val="30"/>
          <w:cs/>
        </w:rPr>
        <w:t>ปันผลรับ</w:t>
      </w:r>
      <w:r w:rsidRPr="006D6857">
        <w:rPr>
          <w:rFonts w:asciiTheme="majorBidi" w:hAnsiTheme="majorBidi" w:hint="cs"/>
          <w:sz w:val="30"/>
          <w:szCs w:val="30"/>
          <w:cs/>
        </w:rPr>
        <w:t>บันทึกใ</w:t>
      </w:r>
      <w:r w:rsidR="00DC44B5" w:rsidRPr="006D6857">
        <w:rPr>
          <w:rFonts w:asciiTheme="majorBidi" w:hAnsiTheme="majorBidi" w:hint="cs"/>
          <w:sz w:val="30"/>
          <w:szCs w:val="30"/>
          <w:cs/>
        </w:rPr>
        <w:t xml:space="preserve">นกำไรหรือขาดทุนในวันที่บริษัทมีสิทธิได้รับเงินปันผล </w:t>
      </w:r>
    </w:p>
    <w:p w14:paraId="41B4C8CE" w14:textId="4F886851" w:rsidR="00B46B97" w:rsidRDefault="00B46B97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F16D154" w14:textId="3C8A4C78" w:rsidR="00B46B97" w:rsidRDefault="00B46B97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5608E">
        <w:rPr>
          <w:rFonts w:asciiTheme="majorBidi" w:hAnsiTheme="majorBidi"/>
          <w:i/>
          <w:iCs/>
          <w:sz w:val="30"/>
          <w:szCs w:val="30"/>
          <w:cs/>
        </w:rPr>
        <w:t>รายได้อื่น</w:t>
      </w:r>
    </w:p>
    <w:p w14:paraId="20A463CC" w14:textId="5D955888" w:rsidR="00B46B97" w:rsidRPr="000A5C71" w:rsidRDefault="00B46B97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C3E25DD" w14:textId="21B329CC" w:rsidR="00B46B97" w:rsidRDefault="00B46B97" w:rsidP="00B46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รายได้อื่น</w:t>
      </w:r>
      <w:r w:rsidR="00F47C8C">
        <w:rPr>
          <w:rFonts w:asciiTheme="majorBidi" w:hAnsiTheme="majorBidi" w:hint="cs"/>
          <w:sz w:val="30"/>
          <w:szCs w:val="30"/>
          <w:cs/>
        </w:rPr>
        <w:t>โดยทั่วไป</w:t>
      </w:r>
      <w:r>
        <w:rPr>
          <w:rFonts w:asciiTheme="majorBidi" w:hAnsiTheme="majorBidi" w:hint="cs"/>
          <w:sz w:val="30"/>
          <w:szCs w:val="30"/>
          <w:cs/>
        </w:rPr>
        <w:t>บันทึกด้วยเกณฑ์คงค้าง</w:t>
      </w:r>
    </w:p>
    <w:p w14:paraId="746FABB6" w14:textId="65037D32" w:rsidR="00DC44B5" w:rsidRPr="00710CCB" w:rsidRDefault="00DC44B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E6A9509" w14:textId="1B864A58" w:rsidR="002D4841" w:rsidRPr="00C97373" w:rsidRDefault="00FE6853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ดอกเบี้ย</w:t>
      </w:r>
    </w:p>
    <w:p w14:paraId="5031567D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1EB72" w14:textId="36EE0EA0" w:rsidR="00284354" w:rsidRDefault="00284354" w:rsidP="00284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รายได้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Pr="00284354"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ค่าใช้จ่าย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Pr="00284354">
        <w:rPr>
          <w:rFonts w:asciiTheme="majorBidi" w:hAnsiTheme="majorBidi" w:hint="cs"/>
          <w:sz w:val="30"/>
          <w:szCs w:val="30"/>
          <w:cs/>
        </w:rPr>
        <w:t>รับรู้ในกำไรหรือขาดทุนด้วยวิธีดอกเบี้ยที่แท้จริง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ในการคำนวณ</w:t>
      </w:r>
      <w:r>
        <w:rPr>
          <w:rFonts w:asciiTheme="majorBidi" w:hAnsiTheme="majorBidi" w:hint="cs"/>
          <w:sz w:val="30"/>
          <w:szCs w:val="30"/>
          <w:cs/>
        </w:rPr>
        <w:t>รายได้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Pr="00284354">
        <w:rPr>
          <w:rFonts w:asciiTheme="majorBidi" w:hAnsiTheme="majorBidi" w:hint="cs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ค่าใช้จ่าย</w:t>
      </w:r>
      <w:r w:rsidRPr="0085768F">
        <w:rPr>
          <w:rFonts w:asciiTheme="majorBidi" w:hAnsiTheme="majorBidi" w:hint="cs"/>
          <w:sz w:val="30"/>
          <w:szCs w:val="30"/>
          <w:cs/>
        </w:rPr>
        <w:t>ดอกเบี้ย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84354">
        <w:rPr>
          <w:rFonts w:asciiTheme="majorBidi" w:hAnsiTheme="majorBidi"/>
          <w:sz w:val="30"/>
          <w:szCs w:val="30"/>
          <w:cs/>
        </w:rPr>
        <w:t xml:space="preserve"> (</w:t>
      </w:r>
      <w:r w:rsidRPr="00284354">
        <w:rPr>
          <w:rFonts w:asciiTheme="majorBidi" w:hAnsiTheme="majorBidi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284354">
        <w:rPr>
          <w:rFonts w:asciiTheme="majorBidi" w:hAnsiTheme="majorBidi"/>
          <w:sz w:val="30"/>
          <w:szCs w:val="30"/>
          <w:cs/>
        </w:rPr>
        <w:t xml:space="preserve">) </w:t>
      </w:r>
      <w:r w:rsidRPr="00284354">
        <w:rPr>
          <w:rFonts w:asciiTheme="majorBidi" w:hAnsiTheme="majorBidi" w:hint="cs"/>
          <w:sz w:val="30"/>
          <w:szCs w:val="30"/>
          <w:cs/>
        </w:rPr>
        <w:t>หรือราคาทุนตัดจำหน่ายของหนี้สิน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B46B97">
        <w:rPr>
          <w:rFonts w:asciiTheme="majorBidi" w:hAnsiTheme="majorBidi"/>
          <w:sz w:val="30"/>
          <w:szCs w:val="30"/>
          <w:cs/>
        </w:rPr>
        <w:br/>
      </w:r>
      <w:r w:rsidRPr="00284354">
        <w:rPr>
          <w:rFonts w:asciiTheme="majorBidi" w:hAnsiTheme="majorBidi" w:hint="cs"/>
          <w:sz w:val="30"/>
          <w:szCs w:val="30"/>
          <w:cs/>
        </w:rPr>
        <w:t>การด้อยค่าด้านเครดิตภายหลังการรับรู้เมื่อเริ่มแรก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284354">
        <w:rPr>
          <w:rFonts w:asciiTheme="majorBidi" w:hAnsiTheme="majorBidi"/>
          <w:sz w:val="30"/>
          <w:szCs w:val="30"/>
          <w:cs/>
        </w:rPr>
        <w:t xml:space="preserve"> </w:t>
      </w:r>
      <w:r w:rsidRPr="00284354">
        <w:rPr>
          <w:rFonts w:asciiTheme="majorBidi" w:hAnsiTheme="majorBidi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B367EFB" w14:textId="20466043" w:rsidR="008803FC" w:rsidRDefault="00B46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0594D716" w14:textId="4325F545" w:rsidR="002D4841" w:rsidRPr="005B2579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5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3A0C1719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160C6" w14:textId="4109CD2E" w:rsidR="005E0EEE" w:rsidRPr="00C97373" w:rsidRDefault="002D4841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</w:p>
    <w:p w14:paraId="71D26099" w14:textId="3011396D" w:rsidR="0085768F" w:rsidRPr="000A5C71" w:rsidRDefault="0085768F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566D2" w14:textId="1E71C6F9" w:rsidR="002D4841" w:rsidRPr="00C97373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</w:t>
      </w:r>
    </w:p>
    <w:p w14:paraId="03965711" w14:textId="77777777" w:rsidR="002D4841" w:rsidRPr="00C973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53781" w14:textId="6531D126" w:rsidR="00685686" w:rsidRDefault="002D4841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 ได้แก่ ลูกหนี้จากการประกอบธุรกิจหลักทรัพย์ที่อยู่ระหว่างการเรียกชำระเงินตามปกติ</w:t>
      </w:r>
      <w:r w:rsidRPr="00C97373">
        <w:rPr>
          <w:rFonts w:asciiTheme="majorBidi" w:hAnsiTheme="majorBidi" w:cstheme="majorBidi"/>
          <w:sz w:val="30"/>
          <w:szCs w:val="30"/>
          <w:cs/>
        </w:rPr>
        <w:br/>
        <w:t>เงินให้กู้ยืมเพื่อซื้อหลักทรัพย์และลูกหนี้ซื้อหลักทรัพย์ที่ไม่สามารถชำระเงินภายในระยะเวลาที่กำหนด</w:t>
      </w:r>
      <w:r w:rsidR="00434A1C" w:rsidRPr="00C973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4A1C" w:rsidRPr="00C97373">
        <w:rPr>
          <w:rFonts w:asciiTheme="majorBidi" w:hAnsiTheme="majorBidi" w:cstheme="majorBidi"/>
          <w:sz w:val="30"/>
          <w:szCs w:val="30"/>
          <w:cs/>
        </w:rPr>
        <w:t>เงินสดที่นำไปวางเป็นหลักประกันแก่คู่สัญญาจะบันทึกในบัญชีลูกหนี้ทรัพย์สินวางประกัน</w:t>
      </w:r>
    </w:p>
    <w:p w14:paraId="43317DF7" w14:textId="77777777" w:rsidR="002A0BB4" w:rsidRPr="002A0BB4" w:rsidRDefault="002A0BB4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7836A" w14:textId="653840F8" w:rsidR="002D4841" w:rsidRPr="006D6857" w:rsidRDefault="00BA4CDB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68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1B318408" w14:textId="3604F169" w:rsidR="00551449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55A2E193" w14:textId="76DE9655" w:rsidR="00551449" w:rsidRPr="00C97373" w:rsidRDefault="00551449" w:rsidP="00551449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97373">
        <w:rPr>
          <w:rFonts w:ascii="Angsana New" w:eastAsia="Times New Roman" w:hAnsi="Angsana New"/>
          <w:sz w:val="30"/>
          <w:szCs w:val="30"/>
          <w:cs/>
        </w:rPr>
        <w:t>ในการรับรู้ผลขาดทุนด้านเครดิตที่คาดว่าจะเกิดขึ้นจะมีการจัดประเภท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 xml:space="preserve">เป็น </w:t>
      </w:r>
      <w:r w:rsidRPr="00C97373">
        <w:rPr>
          <w:rFonts w:ascii="Angsana New" w:eastAsia="Times New Roman" w:hAnsi="Angsana New"/>
          <w:sz w:val="30"/>
          <w:szCs w:val="30"/>
        </w:rPr>
        <w:t xml:space="preserve">3 </w:t>
      </w:r>
      <w:r w:rsidRPr="00C97373">
        <w:rPr>
          <w:rFonts w:ascii="Angsana New" w:eastAsia="Times New Roman" w:hAnsi="Angsana New"/>
          <w:sz w:val="30"/>
          <w:szCs w:val="30"/>
          <w:cs/>
        </w:rPr>
        <w:t>ชั้นทุกวันที่รายงาน ทั้งนี้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สามารถเปลี่ยนแปลงระดับชั้นได้ตลอดอายุขอ</w:t>
      </w:r>
      <w:r w:rsidR="0065336F" w:rsidRPr="00C97373">
        <w:rPr>
          <w:rFonts w:ascii="Angsana New" w:eastAsia="Times New Roman" w:hAnsi="Angsana New" w:hint="cs"/>
          <w:sz w:val="30"/>
          <w:szCs w:val="30"/>
          <w:cs/>
        </w:rPr>
        <w:t>ง</w:t>
      </w:r>
      <w:r w:rsidR="003C57F9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ตาม</w:t>
      </w:r>
      <w:r w:rsidR="003C57F9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/>
          <w:sz w:val="30"/>
          <w:szCs w:val="30"/>
          <w:cs/>
        </w:rPr>
        <w:t>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00BA6F1F" w14:textId="5DA5C793" w:rsidR="00284354" w:rsidRDefault="00284354" w:rsidP="0085608E">
      <w:pPr>
        <w:tabs>
          <w:tab w:val="clear" w:pos="907"/>
          <w:tab w:val="left" w:pos="810"/>
          <w:tab w:val="left" w:pos="1260"/>
        </w:tabs>
        <w:suppressAutoHyphens/>
        <w:spacing w:line="240" w:lineRule="auto"/>
        <w:ind w:left="810"/>
        <w:jc w:val="thaiDistribute"/>
        <w:rPr>
          <w:rFonts w:ascii="Angsana New" w:eastAsia="Times New Roman" w:hAnsi="Angsana New"/>
          <w:bCs/>
          <w:sz w:val="30"/>
          <w:szCs w:val="30"/>
          <w:highlight w:val="cyan"/>
          <w:cs/>
        </w:rPr>
      </w:pPr>
    </w:p>
    <w:p w14:paraId="01721354" w14:textId="5B6F0325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spacing w:val="-4"/>
          <w:sz w:val="30"/>
          <w:szCs w:val="30"/>
        </w:rPr>
      </w:pP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</w:rPr>
        <w:t>1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 </w:t>
      </w:r>
      <w:r w:rsidR="00C17C78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ที่ไม่มีการเพิ่มขึ้นอย่างมีนัยสำคัญของความเสี่ยงด้านเครดิต </w:t>
      </w:r>
      <w:r w:rsidR="0065336F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2B16C727" w14:textId="77777777" w:rsidR="0065336F" w:rsidRPr="00C97373" w:rsidRDefault="0065336F" w:rsidP="0065336F">
      <w:pPr>
        <w:tabs>
          <w:tab w:val="clear" w:pos="907"/>
          <w:tab w:val="left" w:pos="810"/>
          <w:tab w:val="left" w:pos="1260"/>
        </w:tabs>
        <w:suppressAutoHyphens/>
        <w:spacing w:line="240" w:lineRule="auto"/>
        <w:ind w:left="81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</w:p>
    <w:p w14:paraId="4251A94F" w14:textId="6AEEB2BB" w:rsidR="00551449" w:rsidRDefault="00C17C78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และชั้นที่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>3)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ค่าเผื่อผลขาดทุนด้านเครดิตที่คาดว่าจะเกิดขึ้นรับรู้ตาม</w:t>
      </w:r>
      <w:r w:rsidR="004C5439" w:rsidRPr="00FE6853">
        <w:rPr>
          <w:rFonts w:ascii="Angsana New" w:eastAsia="Times New Roman" w:hAnsi="Angsana New"/>
          <w:color w:val="000000"/>
          <w:sz w:val="30"/>
          <w:szCs w:val="30"/>
        </w:rPr>
        <w:br/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="00FE6853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</w:t>
      </w:r>
      <w:r w:rsidR="001C69E8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การผิดนัดชำระหนี้ของเครื่องมือทางการเงินที่คาดว่าจะเกิดขึ้นภายใน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เดือนนับจากวันที่รายงาน </w:t>
      </w:r>
    </w:p>
    <w:p w14:paraId="7AF72901" w14:textId="77777777" w:rsidR="0085768F" w:rsidRPr="0085768F" w:rsidRDefault="0085768F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9C83C58" w14:textId="19EBF5FC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</w:rPr>
      </w:pP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</w:rPr>
        <w:t>2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 </w:t>
      </w:r>
      <w:r w:rsidR="00C17C78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</w:t>
      </w:r>
    </w:p>
    <w:p w14:paraId="21BFDAD5" w14:textId="77777777" w:rsidR="00551449" w:rsidRPr="00C97373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632BF613" w14:textId="4559CEC1" w:rsidR="00551449" w:rsidRPr="00C9737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เมื่อ</w:t>
      </w:r>
      <w:r w:rsidR="00566E5D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</w:t>
      </w:r>
      <w:r w:rsidR="00A67D89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การผิดนัดตลอดอายุของสินทรัพย์ทางการเงิน (</w:t>
      </w:r>
      <w:r w:rsidRPr="00C97373">
        <w:rPr>
          <w:rFonts w:ascii="Angsana New" w:eastAsia="Times New Roman" w:hAnsi="Angsana New"/>
          <w:color w:val="000000"/>
          <w:sz w:val="30"/>
          <w:szCs w:val="30"/>
        </w:rPr>
        <w:t>lifetime ECL)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</w:p>
    <w:p w14:paraId="7D386F2C" w14:textId="77777777" w:rsidR="00DE7DD5" w:rsidRPr="00C97373" w:rsidRDefault="00DE7DD5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325FD14" w14:textId="77777777" w:rsidR="003F5D89" w:rsidRDefault="00551449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lastRenderedPageBreak/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</w:t>
      </w:r>
    </w:p>
    <w:p w14:paraId="516E6C5F" w14:textId="73D51D0B" w:rsidR="00551449" w:rsidRPr="00C97373" w:rsidRDefault="00551449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270DB41" w14:textId="6D3CF05F" w:rsidR="004D423E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การประเมินตามเกณฑ์เชิงคุณภาพเป็นส่วนหนึ่งในกระบวนการบริหารความเสี่ยงด้านเครดิตในปัจจุบัน </w:t>
      </w:r>
      <w:r w:rsidR="00B314A9" w:rsidRPr="00C97373">
        <w:rPr>
          <w:rFonts w:ascii="Angsana New" w:eastAsia="Times New Roman" w:hAnsi="Angsana New" w:hint="cs"/>
          <w:color w:val="000000"/>
          <w:sz w:val="30"/>
          <w:szCs w:val="30"/>
          <w:cs/>
        </w:rPr>
        <w:t>รวมถึง</w:t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4C5439" w:rsidRPr="00C97373">
        <w:rPr>
          <w:rFonts w:ascii="Angsana New" w:eastAsia="Times New Roman" w:hAnsi="Angsana New"/>
          <w:color w:val="000000"/>
          <w:sz w:val="30"/>
          <w:szCs w:val="30"/>
        </w:rPr>
        <w:br/>
      </w:r>
      <w:r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ข้อบ่งชี้เชิงคุณภาพ</w:t>
      </w:r>
    </w:p>
    <w:p w14:paraId="61AB57FC" w14:textId="77777777" w:rsidR="004D423E" w:rsidRPr="00C97373" w:rsidRDefault="004D423E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A9DC526" w14:textId="65F7D264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</w:pP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</w:rPr>
        <w:t xml:space="preserve">3 </w:t>
      </w:r>
      <w:r w:rsidR="00C17C78" w:rsidRPr="00FE6853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FE6853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ที่มีการด้อยค่าด้านเครดิต</w:t>
      </w:r>
    </w:p>
    <w:p w14:paraId="11A12F87" w14:textId="77777777" w:rsidR="00551449" w:rsidRPr="00FE6853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C3467FC" w14:textId="6F6075A9" w:rsidR="00551449" w:rsidRPr="00710CCB" w:rsidRDefault="00C17C78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C97373">
        <w:rPr>
          <w:rFonts w:ascii="Angsana New" w:eastAsia="Times New Roman" w:hAnsi="Angsana New"/>
          <w:color w:val="000000"/>
          <w:sz w:val="30"/>
          <w:szCs w:val="30"/>
          <w:cs/>
        </w:rPr>
        <w:t>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</w:t>
      </w:r>
      <w:r w:rsidR="00051228" w:rsidRPr="00C97373">
        <w:rPr>
          <w:rFonts w:ascii="Angsana New" w:eastAsia="Times New Roman" w:hAnsi="Angsana New"/>
          <w:color w:val="000000"/>
          <w:sz w:val="30"/>
          <w:szCs w:val="30"/>
        </w:rPr>
        <w:br/>
      </w:r>
      <w:r w:rsidR="00551449" w:rsidRPr="00C97373">
        <w:rPr>
          <w:rFonts w:ascii="Angsana New" w:eastAsia="Times New Roman" w:hAnsi="Angsana New"/>
          <w:color w:val="000000"/>
          <w:sz w:val="30"/>
          <w:szCs w:val="30"/>
          <w:cs/>
        </w:rPr>
        <w:t>เงินสดในอนาคตของ</w:t>
      </w:r>
      <w:r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</w:t>
      </w:r>
      <w:r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การเงิน</w:t>
      </w:r>
      <w:r w:rsidR="00551449" w:rsidRPr="00FE6853">
        <w:rPr>
          <w:rFonts w:ascii="Angsana New" w:eastAsia="Times New Roman" w:hAnsi="Angsana New"/>
          <w:color w:val="000000"/>
          <w:sz w:val="30"/>
          <w:szCs w:val="30"/>
          <w:cs/>
        </w:rPr>
        <w:t>โดยหลักฐานที่แสดงว่าสินทรัพย์ทางการเงินมีการด้อยค่าด้านเครดิตครอบคลุมถึง</w:t>
      </w:r>
      <w:r w:rsidRPr="00FE6853">
        <w:rPr>
          <w:rFonts w:ascii="Angsana New" w:eastAsia="Times New Roman" w:hAnsi="Angsana New" w:hint="cs"/>
          <w:color w:val="000000"/>
          <w:sz w:val="30"/>
          <w:szCs w:val="30"/>
          <w:cs/>
        </w:rPr>
        <w:t>ข้อมูลที่สังเกตได้</w:t>
      </w:r>
      <w:r w:rsidR="004C5439" w:rsidRPr="00FE6853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="004C5439"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เช่น </w:t>
      </w:r>
      <w:r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การ</w:t>
      </w:r>
      <w:r w:rsidR="004C5439"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ฟ้องร้อง</w:t>
      </w:r>
    </w:p>
    <w:p w14:paraId="49F87E44" w14:textId="4F749F9A" w:rsidR="00426392" w:rsidRPr="00FE6853" w:rsidRDefault="00426392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DECBD9C" w14:textId="141789B7" w:rsidR="002A0BB4" w:rsidRDefault="002A0BB4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710CCB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FE6853">
        <w:rPr>
          <w:rFonts w:ascii="Angsana New" w:eastAsia="Times New Roman" w:hAnsi="Angsana New" w:hint="cs"/>
          <w:color w:val="000000"/>
          <w:sz w:val="30"/>
          <w:szCs w:val="30"/>
          <w:cs/>
        </w:rPr>
        <w:t>ที่มีการด้อยค่าด้านเครดิตต้องมีการประมาณการผลขาดทุนด้านเครดิตที่คาดว่าจะเกิดขึ้นตลอดอายุ</w:t>
      </w:r>
    </w:p>
    <w:p w14:paraId="660ADCDD" w14:textId="77777777" w:rsidR="0085768F" w:rsidRPr="0085768F" w:rsidRDefault="0085768F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0455520F" w14:textId="3A06224A" w:rsidR="0085768F" w:rsidRDefault="00551449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10CCB">
        <w:rPr>
          <w:rFonts w:ascii="Angsana New" w:eastAsia="Times New Roman" w:hAnsi="Angsana New"/>
          <w:sz w:val="30"/>
          <w:szCs w:val="30"/>
          <w:cs/>
        </w:rPr>
        <w:t>ผลขาดทุนด้านเครดิตที่คาดว่าจะเกิดขึ้นของ</w:t>
      </w:r>
      <w:r w:rsidR="00C17C78" w:rsidRPr="00710CCB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710CCB">
        <w:rPr>
          <w:rFonts w:ascii="Angsana New" w:eastAsia="Times New Roman" w:hAnsi="Angsana New"/>
          <w:sz w:val="30"/>
          <w:szCs w:val="30"/>
          <w:cs/>
        </w:rPr>
        <w:t>ที่มีการด้อยค่าด้านเครดิตพิจารณา</w:t>
      </w:r>
      <w:r w:rsidRPr="00C97373">
        <w:rPr>
          <w:rFonts w:ascii="Angsana New" w:eastAsia="Times New Roman" w:hAnsi="Angsana New"/>
          <w:sz w:val="30"/>
          <w:szCs w:val="30"/>
          <w:cs/>
        </w:rPr>
        <w:t>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</w:t>
      </w:r>
      <w:r w:rsidR="00C17C78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C97373">
        <w:rPr>
          <w:rFonts w:ascii="Angsana New" w:eastAsia="Times New Roman" w:hAnsi="Angsana New"/>
          <w:sz w:val="30"/>
          <w:szCs w:val="30"/>
          <w:cs/>
        </w:rPr>
        <w:t>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185E3465" w14:textId="77777777" w:rsidR="0085768F" w:rsidRPr="0085768F" w:rsidRDefault="0085768F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45FFDEB" w14:textId="6EE03AE9" w:rsidR="001E7384" w:rsidRDefault="000C726E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C97373">
        <w:rPr>
          <w:rFonts w:ascii="Angsana New" w:eastAsia="Times New Roman" w:hAnsi="Angsana New" w:hint="cs"/>
          <w:sz w:val="30"/>
          <w:szCs w:val="30"/>
          <w:cs/>
        </w:rPr>
        <w:t>ในการประเมินผลขาดทุนด้านเครดิตที่คาดว่าจะเกิดขึ้นจะประเมินโดยใช้โมเดลที่พัฒนามาจากข้อมูลการจ่าย</w:t>
      </w:r>
      <w:r w:rsidR="00C17C78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 w:hint="cs"/>
          <w:sz w:val="30"/>
          <w:szCs w:val="30"/>
          <w:cs/>
        </w:rPr>
        <w:t>ชำระหนี้ ข้อมูลการผิดนัดชำระหนี้ในอดีตและข้อมูลอื่น ๆ ประกอบเพื่อบ่งบอกถึงพฤติกรรมความเสี่ยงที่จะเกิด</w:t>
      </w:r>
      <w:r w:rsidR="00A67D89">
        <w:rPr>
          <w:rFonts w:ascii="Angsana New" w:eastAsia="Times New Roman" w:hAnsi="Angsana New"/>
          <w:sz w:val="30"/>
          <w:szCs w:val="30"/>
          <w:cs/>
        </w:rPr>
        <w:br/>
      </w:r>
      <w:r w:rsidRPr="00C97373">
        <w:rPr>
          <w:rFonts w:ascii="Angsana New" w:eastAsia="Times New Roman" w:hAnsi="Angsana New" w:hint="cs"/>
          <w:sz w:val="30"/>
          <w:szCs w:val="30"/>
          <w:cs/>
        </w:rPr>
        <w:t>การผิดสัญญา</w:t>
      </w:r>
    </w:p>
    <w:p w14:paraId="2B40F08F" w14:textId="77777777" w:rsidR="0085768F" w:rsidRPr="0085768F" w:rsidRDefault="0085768F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EB92B08" w14:textId="570C9C33" w:rsidR="00D81ED8" w:rsidRDefault="00D81ED8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C97373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C97373">
        <w:rPr>
          <w:rFonts w:asciiTheme="majorBidi" w:hAnsiTheme="majorBidi" w:cstheme="majorBidi"/>
          <w:sz w:val="30"/>
          <w:szCs w:val="30"/>
          <w:cs/>
        </w:rPr>
        <w:t>เป็น</w:t>
      </w:r>
      <w:r w:rsidRPr="00C97373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97373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19D128A5" w14:textId="13816290" w:rsidR="00B46B97" w:rsidRDefault="00B46B97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552B64" w14:textId="06299BE7" w:rsidR="00710CCB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lastRenderedPageBreak/>
        <w:t>การตัดจำหน่าย</w:t>
      </w:r>
      <w:r>
        <w:rPr>
          <w:i/>
          <w:iCs/>
          <w:sz w:val="30"/>
          <w:szCs w:val="30"/>
          <w:cs/>
        </w:rPr>
        <w:t xml:space="preserve"> </w:t>
      </w:r>
    </w:p>
    <w:p w14:paraId="7D147B05" w14:textId="77777777" w:rsidR="0005648D" w:rsidRPr="00710CCB" w:rsidRDefault="0005648D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88D6E" w14:textId="7F644F84" w:rsidR="00710CCB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QULDIC+AngsanaNew" w:cs="QULDIC+Angsana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>
        <w:rPr>
          <w:rFonts w:ascii="QULDIC+AngsanaNew" w:cs="QULDIC+AngsanaNew"/>
          <w:sz w:val="30"/>
          <w:szCs w:val="30"/>
          <w:cs/>
        </w:rPr>
        <w:t xml:space="preserve"> </w:t>
      </w:r>
      <w:r>
        <w:rPr>
          <w:rFonts w:ascii="QULDIC+AngsanaNew" w:cs="QULDIC+Angsana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>
        <w:rPr>
          <w:rFonts w:ascii="QULDIC+AngsanaNew" w:cs="QULDIC+AngsanaNew"/>
          <w:sz w:val="30"/>
          <w:szCs w:val="30"/>
          <w:cs/>
        </w:rPr>
        <w:t xml:space="preserve"> </w:t>
      </w:r>
      <w:r>
        <w:rPr>
          <w:rFonts w:ascii="QULDIC+AngsanaNew" w:cs="QULDIC+Angsana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</w:t>
      </w:r>
      <w:r w:rsidR="00B46B97">
        <w:rPr>
          <w:rFonts w:ascii="QULDIC+AngsanaNew" w:cs="QULDIC+AngsanaNew" w:hint="cs"/>
          <w:sz w:val="30"/>
          <w:szCs w:val="30"/>
          <w:cs/>
        </w:rPr>
        <w:t>งวด</w:t>
      </w:r>
      <w:r>
        <w:rPr>
          <w:rFonts w:ascii="QULDIC+AngsanaNew" w:cs="QULDIC+AngsanaNew" w:hint="cs"/>
          <w:sz w:val="30"/>
          <w:szCs w:val="30"/>
          <w:cs/>
        </w:rPr>
        <w:t>ที่ได้รับคืน</w:t>
      </w:r>
    </w:p>
    <w:p w14:paraId="647C361A" w14:textId="77777777" w:rsidR="006C7231" w:rsidRPr="00C97373" w:rsidRDefault="006C7231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03CBB2" w14:textId="73169839" w:rsidR="002D4841" w:rsidRPr="00C97373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</w:p>
    <w:p w14:paraId="59AA1E04" w14:textId="77777777" w:rsidR="002D4841" w:rsidRPr="00C97373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4E5BB0" w14:textId="30AA50B2" w:rsidR="002D4841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="00E8500B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C97373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6C72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6C7231">
        <w:rPr>
          <w:rFonts w:asciiTheme="majorBidi" w:hAnsiTheme="majorBidi" w:cstheme="majorBidi"/>
          <w:sz w:val="30"/>
          <w:szCs w:val="30"/>
          <w:cs/>
        </w:rPr>
        <w:t>กำไรหรือขาดทุนจาก</w:t>
      </w:r>
      <w:r w:rsidR="00A67D89">
        <w:rPr>
          <w:rFonts w:asciiTheme="majorBidi" w:hAnsiTheme="majorBidi" w:cstheme="majorBidi"/>
          <w:sz w:val="30"/>
          <w:szCs w:val="30"/>
          <w:cs/>
        </w:rPr>
        <w:br/>
      </w:r>
      <w:r w:rsidRPr="006C7231">
        <w:rPr>
          <w:rFonts w:asciiTheme="majorBidi" w:hAnsiTheme="majorBidi" w:cstheme="majorBidi"/>
          <w:sz w:val="30"/>
          <w:szCs w:val="30"/>
          <w:cs/>
        </w:rPr>
        <w:t>การวัดมูลค่าใหม่ให้เป็นมูลค่ายุติธรรม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ใหม่จะรับรู้</w:t>
      </w:r>
      <w:r w:rsidRPr="006C7231">
        <w:rPr>
          <w:rFonts w:asciiTheme="majorBidi" w:hAnsiTheme="majorBidi" w:cstheme="majorBidi"/>
          <w:sz w:val="30"/>
          <w:szCs w:val="30"/>
          <w:cs/>
        </w:rPr>
        <w:t>ในกำไรหรือขาดทุนทันที</w:t>
      </w:r>
    </w:p>
    <w:p w14:paraId="32B0F431" w14:textId="77777777" w:rsidR="00426392" w:rsidRPr="00C97373" w:rsidRDefault="00426392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1C500" w14:textId="7FC717A4" w:rsidR="006C7231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 xml:space="preserve">บริษัทออกหุ้นกู้อนุพันธ์ </w:t>
      </w:r>
      <w:r w:rsidRPr="00C97373">
        <w:rPr>
          <w:rFonts w:asciiTheme="majorBidi" w:hAnsiTheme="majorBidi" w:cstheme="majorBidi"/>
          <w:sz w:val="30"/>
          <w:szCs w:val="30"/>
        </w:rPr>
        <w:t xml:space="preserve">(Structured notes) 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ซึ่งประกอบด้วยรายการเงินกู้ยืมหลัก </w:t>
      </w:r>
      <w:r w:rsidRPr="00C97373">
        <w:rPr>
          <w:rFonts w:asciiTheme="majorBidi" w:hAnsiTheme="majorBidi" w:cstheme="majorBidi"/>
          <w:sz w:val="30"/>
          <w:szCs w:val="30"/>
        </w:rPr>
        <w:t xml:space="preserve">(Host borrowing transaction) 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และอนุพันธ์แฝง </w:t>
      </w:r>
      <w:r w:rsidRPr="00C97373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C97373">
        <w:rPr>
          <w:rFonts w:asciiTheme="majorBidi" w:hAnsiTheme="majorBidi" w:cstheme="majorBidi"/>
          <w:sz w:val="30"/>
          <w:szCs w:val="30"/>
          <w:cs/>
        </w:rPr>
        <w:t>โดยอนุพันธ์แฝงจะถูกแยกออกจากรายการเงินกู้ยืมหลักและ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วัด</w:t>
      </w:r>
      <w:r w:rsidRPr="006C7231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C97373">
        <w:rPr>
          <w:rFonts w:asciiTheme="majorBidi" w:hAnsiTheme="majorBidi" w:cstheme="majorBidi"/>
          <w:sz w:val="30"/>
          <w:szCs w:val="30"/>
          <w:cs/>
        </w:rPr>
        <w:t>ยุติธรรมเป็นสินทรัพย์</w:t>
      </w:r>
      <w:r w:rsidR="001729AE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  <w:r w:rsidR="00EB02C8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C97373">
        <w:rPr>
          <w:rFonts w:asciiTheme="majorBidi" w:hAnsiTheme="majorBidi" w:cstheme="majorBidi"/>
          <w:sz w:val="30"/>
          <w:szCs w:val="30"/>
          <w:cs/>
        </w:rPr>
        <w:t>หนี้สินอนุพันธ์ในงบแสดงฐานะการเงิน</w:t>
      </w:r>
      <w:r w:rsidR="00CC61B2" w:rsidRPr="00C97373">
        <w:rPr>
          <w:rFonts w:asciiTheme="majorBidi" w:hAnsiTheme="majorBidi" w:cstheme="majorBidi"/>
          <w:sz w:val="30"/>
          <w:szCs w:val="30"/>
        </w:rPr>
        <w:t xml:space="preserve"> </w:t>
      </w:r>
    </w:p>
    <w:p w14:paraId="3F72637E" w14:textId="77777777" w:rsid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D76440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ใบสำคัญแสดงสิทธิอนุพันธ์</w:t>
      </w:r>
    </w:p>
    <w:p w14:paraId="2F2DC8E9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16E6F" w14:textId="1C785EEE" w:rsidR="002D484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บริษัทบันทึกภาระจากใบสำคัญแสดงสิทธิอนุพันธ์ที่บริษัทเป็นผู้ออก</w:t>
      </w:r>
      <w:r w:rsidR="009244A3" w:rsidRPr="00C9737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C97373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E463E9" w:rsidRPr="00C97373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  <w:r w:rsidRPr="00C97373">
        <w:rPr>
          <w:rFonts w:asciiTheme="majorBidi" w:hAnsiTheme="majorBidi" w:cstheme="majorBidi"/>
          <w:sz w:val="30"/>
          <w:szCs w:val="30"/>
          <w:cs/>
        </w:rPr>
        <w:t xml:space="preserve"> และรับรู้การเปลี่ยนแปลงของมูลค่ายุติธรรมในกำไรหรือขาดทุน </w:t>
      </w:r>
    </w:p>
    <w:p w14:paraId="490F8857" w14:textId="50DE9AB7" w:rsidR="00702129" w:rsidRPr="00C97373" w:rsidRDefault="00702129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350764" w14:textId="0EC3F3F7" w:rsidR="002D4841" w:rsidRPr="008803FC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00F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</w:t>
      </w:r>
    </w:p>
    <w:p w14:paraId="084C9BA7" w14:textId="6C2DA07B" w:rsidR="00462C2C" w:rsidRPr="00C97373" w:rsidRDefault="00462C2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D727B55" w14:textId="53D19F85" w:rsidR="00E06447" w:rsidRPr="00C97373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เงินลงทุนที่ไม่ได้วางเป็นประกัน</w:t>
      </w:r>
    </w:p>
    <w:p w14:paraId="34DD1E62" w14:textId="77777777" w:rsidR="00E06447" w:rsidRPr="00C97373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51907B" w14:textId="6D438A64" w:rsidR="00F03DFF" w:rsidRPr="00C97373" w:rsidRDefault="00F03DFF" w:rsidP="005210EC">
      <w:pPr>
        <w:pStyle w:val="BodyText2"/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03DFF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A1414AD" w14:textId="77777777" w:rsidR="005210EC" w:rsidRPr="00C97373" w:rsidRDefault="005210EC" w:rsidP="0052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F69FCE7" w14:textId="464B7EE7" w:rsidR="005210EC" w:rsidRPr="00C97373" w:rsidRDefault="00EB02C8" w:rsidP="0052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5210EC" w:rsidRPr="00C97373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เมื่อ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8500B" w:rsidRPr="006C7231">
        <w:rPr>
          <w:rFonts w:asciiTheme="majorBidi" w:hAnsiTheme="majorBidi" w:cstheme="majorBidi" w:hint="cs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="005210EC" w:rsidRPr="00C973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DFF" w:rsidRPr="00F03DFF">
        <w:rPr>
          <w:rFonts w:asciiTheme="majorBidi" w:hAnsiTheme="majorBidi" w:hint="cs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</w:t>
      </w:r>
      <w:r w:rsidR="00F03DFF" w:rsidRPr="00F03DFF">
        <w:rPr>
          <w:rFonts w:asciiTheme="majorBidi" w:hAnsiTheme="majorBidi"/>
          <w:sz w:val="30"/>
          <w:szCs w:val="30"/>
          <w:cs/>
        </w:rPr>
        <w:t xml:space="preserve"> </w:t>
      </w:r>
      <w:r w:rsidR="00F03DFF" w:rsidRPr="00F03DFF">
        <w:rPr>
          <w:rFonts w:asciiTheme="majorBidi" w:hAnsiTheme="majorBidi" w:hint="cs"/>
          <w:sz w:val="30"/>
          <w:szCs w:val="30"/>
          <w:cs/>
        </w:rPr>
        <w:t>เว้นแต่</w:t>
      </w:r>
      <w:r w:rsidR="000A5C71">
        <w:rPr>
          <w:rFonts w:asciiTheme="majorBidi" w:hAnsiTheme="majorBidi"/>
          <w:sz w:val="30"/>
          <w:szCs w:val="30"/>
        </w:rPr>
        <w:br/>
      </w:r>
      <w:r w:rsidR="00F03DFF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F03DFF" w:rsidRPr="00F03DFF">
        <w:rPr>
          <w:rFonts w:asciiTheme="majorBidi" w:hAnsiTheme="majorBidi" w:hint="cs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="00F03DFF" w:rsidRPr="00F03DFF">
        <w:rPr>
          <w:rFonts w:asciiTheme="majorBidi" w:hAnsiTheme="majorBidi"/>
          <w:sz w:val="30"/>
          <w:szCs w:val="30"/>
          <w:cs/>
        </w:rPr>
        <w:t xml:space="preserve"> </w:t>
      </w:r>
      <w:r w:rsidR="00F03DFF" w:rsidRPr="00F03DFF">
        <w:rPr>
          <w:rFonts w:asciiTheme="majorBidi" w:hAnsiTheme="majorBidi" w:hint="cs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6E9A6E72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A9DF22" w14:textId="7A6CF314" w:rsidR="001729AE" w:rsidRDefault="00F03DFF" w:rsidP="004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608E">
        <w:rPr>
          <w:rFonts w:asciiTheme="majorBidi" w:eastAsia="EucrosiaUPCBold" w:hAnsiTheme="majorBidi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="006238DB" w:rsidRPr="00C97373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85608E">
        <w:rPr>
          <w:rFonts w:asciiTheme="majorBidi" w:eastAsia="EucrosiaUPCBold" w:hAnsiTheme="majorBidi"/>
          <w:sz w:val="30"/>
          <w:szCs w:val="30"/>
          <w:cs/>
        </w:rPr>
        <w:t xml:space="preserve">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</w:t>
      </w:r>
      <w:r w:rsidR="006238DB" w:rsidRPr="006C7231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6238DB">
        <w:rPr>
          <w:rFonts w:asciiTheme="majorBidi" w:hAnsiTheme="majorBidi"/>
          <w:sz w:val="30"/>
          <w:szCs w:val="30"/>
          <w:cs/>
        </w:rPr>
        <w:br/>
      </w:r>
      <w:r w:rsidRPr="0085608E">
        <w:rPr>
          <w:rFonts w:asciiTheme="majorBidi" w:eastAsia="EucrosiaUPCBold" w:hAnsiTheme="majorBidi"/>
          <w:sz w:val="30"/>
          <w:szCs w:val="30"/>
          <w:cs/>
        </w:rPr>
        <w:t>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</w:t>
      </w:r>
      <w:r w:rsidR="006238DB" w:rsidRPr="006C7231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85608E">
        <w:rPr>
          <w:rFonts w:asciiTheme="majorBidi" w:eastAsia="EucrosiaUPCBold" w:hAnsiTheme="majorBidi"/>
          <w:sz w:val="30"/>
          <w:szCs w:val="30"/>
          <w:cs/>
        </w:rPr>
        <w:t xml:space="preserve"> ในกรณีดังกล่าว</w:t>
      </w:r>
      <w:r w:rsidR="006238DB" w:rsidRPr="006C7231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85608E">
        <w:rPr>
          <w:rFonts w:asciiTheme="majorBidi" w:eastAsia="EucrosiaUPCBold" w:hAnsiTheme="majorBidi"/>
          <w:sz w:val="30"/>
          <w:szCs w:val="30"/>
          <w:cs/>
        </w:rPr>
        <w:t xml:space="preserve">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1CB470D" w14:textId="77777777" w:rsidR="00F03DFF" w:rsidRPr="0085608E" w:rsidRDefault="00F03DFF" w:rsidP="005210EC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E460D" w14:textId="61A8CDC9" w:rsidR="002A20CB" w:rsidRPr="006C7231" w:rsidRDefault="002A20CB" w:rsidP="000A5C71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C7231">
        <w:rPr>
          <w:rFonts w:ascii="Angsana New" w:eastAsia="Times New Roman" w:hAnsi="Angsana New" w:hint="cs"/>
          <w:i/>
          <w:iCs/>
          <w:sz w:val="30"/>
          <w:szCs w:val="30"/>
          <w:cs/>
        </w:rPr>
        <w:t>เงินลงทุนที่วัดมูลค่าด้วยราคาทุนตัดจำหน่าย</w:t>
      </w:r>
    </w:p>
    <w:p w14:paraId="5773EEE6" w14:textId="15A0D4E2" w:rsidR="002A20CB" w:rsidRPr="000A5C7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0936D4B" w14:textId="4B8D8876" w:rsidR="00600F05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7231">
        <w:rPr>
          <w:rFonts w:ascii="Angsana New" w:eastAsia="Times New Roman" w:hAnsi="Angsana New" w:hint="cs"/>
          <w:sz w:val="30"/>
          <w:szCs w:val="30"/>
          <w:cs/>
        </w:rPr>
        <w:t>เงินลงทุนเหล่านี้วัดมูลค่าในภายหลัง</w:t>
      </w:r>
      <w:r w:rsidR="001729AE">
        <w:rPr>
          <w:rFonts w:ascii="Angsana New" w:eastAsia="Times New Roman" w:hAnsi="Angsana New" w:hint="cs"/>
          <w:sz w:val="30"/>
          <w:szCs w:val="30"/>
          <w:cs/>
        </w:rPr>
        <w:t>ด้วย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ราคาทุนตัดจำหน่ายตามวิธีดอกเบี้ยที่แท้จริง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รายได้ดอกเบี้ย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กำไรและขาดทุนจากอัตราแลกเปลี่ยน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600F05">
        <w:rPr>
          <w:rFonts w:ascii="Angsana New" w:eastAsia="Times New Roman" w:hAnsi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  <w:r w:rsidR="00600F05" w:rsidRPr="00600F05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55141C67" w14:textId="77777777" w:rsidR="00EC4A10" w:rsidRPr="000A5C71" w:rsidRDefault="00EC4A10" w:rsidP="00EC4A10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43FF6D12" w14:textId="2E4D6D93" w:rsidR="002A20CB" w:rsidRPr="002A20CB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C7231">
        <w:rPr>
          <w:rFonts w:ascii="Angsana New" w:eastAsia="Times New Roman" w:hAnsi="Angsana New" w:hint="cs"/>
          <w:i/>
          <w:iCs/>
          <w:sz w:val="30"/>
          <w:szCs w:val="30"/>
          <w:cs/>
        </w:rPr>
        <w:t>เงินลงทุนในตราสารทุนที่</w:t>
      </w:r>
      <w:r w:rsidR="00A67D89">
        <w:rPr>
          <w:rFonts w:ascii="Angsana New" w:eastAsia="Times New Roman" w:hAnsi="Angsana New" w:hint="cs"/>
          <w:i/>
          <w:iCs/>
          <w:sz w:val="30"/>
          <w:szCs w:val="30"/>
          <w:cs/>
        </w:rPr>
        <w:t>กำหนดให้</w:t>
      </w:r>
      <w:r w:rsidRPr="006C7231">
        <w:rPr>
          <w:rFonts w:ascii="Angsana New" w:eastAsia="Times New Roman" w:hAnsi="Angsana New" w:hint="cs"/>
          <w:i/>
          <w:iCs/>
          <w:sz w:val="30"/>
          <w:szCs w:val="30"/>
          <w:cs/>
        </w:rPr>
        <w:t>วัดมูลค่าด้วยมูลค่ายุติธรรมผ่านกำไรขาดทุนเบ็ดเสร็จอื่น</w:t>
      </w:r>
    </w:p>
    <w:p w14:paraId="1E111410" w14:textId="77777777" w:rsidR="00EC4A10" w:rsidRPr="000A5C71" w:rsidRDefault="00EC4A10" w:rsidP="00EC4A10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3AB343" w14:textId="02D48A7A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7231">
        <w:rPr>
          <w:rFonts w:ascii="Angsana New" w:eastAsia="Times New Roman" w:hAnsi="Angsana New" w:hint="cs"/>
          <w:sz w:val="30"/>
          <w:szCs w:val="30"/>
          <w:cs/>
        </w:rPr>
        <w:t>เงินลงทุนเหล่านี้วัดมูลค่าในภายหลังด้วยมูลค่ายุติธรรม</w:t>
      </w:r>
      <w:r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เงินปันผลรับรู้เป็นรายได้ในกำไรหรือขาดทุนเว้นแต่</w:t>
      </w:r>
      <w:r w:rsidRPr="006C7231">
        <w:rPr>
          <w:rFonts w:ascii="Angsana New" w:eastAsia="Times New Roman" w:hAnsi="Angsana New"/>
          <w:sz w:val="30"/>
          <w:szCs w:val="30"/>
          <w:cs/>
        </w:rPr>
        <w:br/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เงินปันผลดังกล่าวเป็นการคืนทุนของเงินลงทุน</w:t>
      </w:r>
      <w:r w:rsidRPr="006C723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กำไรและขาดทุนสุทธิอื่นรับรู้ในกำไรขาดทุนเบ็ดเสร็จอื่นและ</w:t>
      </w:r>
      <w:r w:rsidR="00600F05">
        <w:rPr>
          <w:rFonts w:ascii="Angsana New" w:eastAsia="Times New Roman" w:hAnsi="Angsana New"/>
          <w:sz w:val="30"/>
          <w:szCs w:val="30"/>
        </w:rPr>
        <w:br/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จะไม่ถูกจัดประเภทรายการใหม่ไปยังกำไรหรือขาดทุน</w:t>
      </w:r>
    </w:p>
    <w:p w14:paraId="5CFDA178" w14:textId="3BA37F88" w:rsidR="00EC4A10" w:rsidRPr="000A5C71" w:rsidRDefault="00EC4A10" w:rsidP="0085608E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643BCB61" w14:textId="58140344" w:rsidR="002A20CB" w:rsidRPr="006C723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C7231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55D31968" w14:textId="1E827EB4" w:rsidR="002A20CB" w:rsidRPr="000A5C71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8"/>
          <w:szCs w:val="28"/>
        </w:rPr>
      </w:pPr>
    </w:p>
    <w:p w14:paraId="195EDBCC" w14:textId="477B0475" w:rsidR="008E298F" w:rsidRDefault="004247B7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7231">
        <w:rPr>
          <w:rFonts w:ascii="Angsana New" w:eastAsia="Times New Roman" w:hAnsi="Angsana New" w:hint="cs"/>
          <w:sz w:val="30"/>
          <w:szCs w:val="30"/>
          <w:cs/>
        </w:rPr>
        <w:t>บริษัทตัดรายการเงินลงทุนออกจากบัญชีเมื่อ</w:t>
      </w:r>
      <w:r w:rsidR="00A67D89">
        <w:rPr>
          <w:rFonts w:ascii="Angsana New" w:eastAsia="Times New Roman" w:hAnsi="Angsana New" w:hint="cs"/>
          <w:sz w:val="30"/>
          <w:szCs w:val="30"/>
          <w:cs/>
        </w:rPr>
        <w:t>สิทธิตามสัญญาที่จะได้รับกระแสเงินสดจากเงินลงทุนหมดอายุหรือมีการโอนสิทธิใน</w:t>
      </w:r>
      <w:r w:rsidR="006459B3">
        <w:rPr>
          <w:rFonts w:ascii="Angsana New" w:eastAsia="Times New Roman" w:hAnsi="Angsana New" w:hint="cs"/>
          <w:sz w:val="30"/>
          <w:szCs w:val="30"/>
          <w:cs/>
        </w:rPr>
        <w:t>การรับ</w:t>
      </w:r>
      <w:r w:rsidR="00A67D89">
        <w:rPr>
          <w:rFonts w:ascii="Angsana New" w:eastAsia="Times New Roman" w:hAnsi="Angsana New" w:hint="cs"/>
          <w:sz w:val="30"/>
          <w:szCs w:val="30"/>
          <w:cs/>
        </w:rPr>
        <w:t>กระแสเงินสดตามสัญญาในธุรกรรมซึ่ง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ความเสี่ยงและผลตอบแทนของความเป็นเจ้าของเกือบทั้งหมดของเงินลงทุนได้ถูกโอนหรือในกรณีที่บริษัทไม่ได้ทั้งโอนหรือคงไว้ซึ่งความเสี่ยงแล</w:t>
      </w:r>
      <w:r w:rsidR="00A67D89">
        <w:rPr>
          <w:rFonts w:ascii="Angsana New" w:eastAsia="Times New Roman" w:hAnsi="Angsana New" w:hint="cs"/>
          <w:sz w:val="30"/>
          <w:szCs w:val="30"/>
          <w:cs/>
        </w:rPr>
        <w:t>ะ</w:t>
      </w:r>
      <w:r w:rsidRPr="006C7231">
        <w:rPr>
          <w:rFonts w:ascii="Angsana New" w:eastAsia="Times New Roman" w:hAnsi="Angsana New" w:hint="cs"/>
          <w:sz w:val="30"/>
          <w:szCs w:val="30"/>
          <w:cs/>
        </w:rPr>
        <w:t>ผลตอบแทนของความเป็นเจ้าของเกือบทั้งหมดและไม่ได้คงไว้ซึ่งการควบคุมในเงินลงทุน</w:t>
      </w:r>
    </w:p>
    <w:p w14:paraId="419529E2" w14:textId="50504EF0" w:rsidR="008E298F" w:rsidRPr="0085608E" w:rsidRDefault="008E298F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3F12D79" w14:textId="3888192E" w:rsidR="00EC4A10" w:rsidRPr="0085608E" w:rsidRDefault="00EC4A10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85608E">
        <w:rPr>
          <w:rFonts w:ascii="Angsana New" w:eastAsia="Times New Roman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F053C61" w14:textId="77777777" w:rsidR="008E298F" w:rsidRPr="000A5C71" w:rsidRDefault="008E298F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9E3FB3B" w14:textId="4CB97F10" w:rsidR="002D4841" w:rsidRPr="00DC0BE3" w:rsidRDefault="72C655A4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ทรัพย์สินรอการขาย</w:t>
      </w:r>
    </w:p>
    <w:p w14:paraId="0A29ABFA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C69D1" w14:textId="08924327" w:rsidR="00E06447" w:rsidRDefault="002D4841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/>
          <w:sz w:val="30"/>
          <w:szCs w:val="30"/>
          <w:cs/>
        </w:rPr>
        <w:t>ทรัพย์สินรอการ</w:t>
      </w:r>
      <w:r w:rsidRPr="006C7231">
        <w:rPr>
          <w:rFonts w:asciiTheme="majorBidi" w:hAnsiTheme="majorBidi" w:cstheme="majorBidi"/>
          <w:sz w:val="30"/>
          <w:szCs w:val="30"/>
          <w:cs/>
        </w:rPr>
        <w:t>ขาย</w:t>
      </w:r>
      <w:r w:rsidR="00CE3F55" w:rsidRPr="006C7231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6C7231">
        <w:rPr>
          <w:rFonts w:asciiTheme="majorBidi" w:hAnsiTheme="majorBidi" w:cstheme="majorBidi"/>
          <w:sz w:val="30"/>
          <w:szCs w:val="30"/>
          <w:cs/>
        </w:rPr>
        <w:t>ราคาทุนหัก</w:t>
      </w:r>
      <w:r w:rsidRPr="00C97373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</w:p>
    <w:p w14:paraId="6E26E8B6" w14:textId="77777777" w:rsidR="001729AE" w:rsidRDefault="001729AE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2E2130" w14:textId="1C3A868C" w:rsidR="008803FC" w:rsidRDefault="0088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D49F82" w14:textId="28E49D56" w:rsidR="002D4841" w:rsidRPr="006C7231" w:rsidRDefault="7A57DE37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ส่วนปรับปรุงอาคารเช่าและ</w:t>
      </w:r>
      <w:r w:rsidR="72C655A4"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อุปกรณ์</w:t>
      </w:r>
    </w:p>
    <w:p w14:paraId="6EF83A28" w14:textId="77777777" w:rsidR="002D4841" w:rsidRPr="00C97373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061B75" w14:textId="2F423325" w:rsidR="00055941" w:rsidRDefault="00B557DE" w:rsidP="00DC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7373"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="002D4841" w:rsidRPr="00C97373">
        <w:rPr>
          <w:rFonts w:asciiTheme="majorBidi" w:hAnsiTheme="majorBidi" w:cstheme="majorBidi"/>
          <w:sz w:val="30"/>
          <w:szCs w:val="30"/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45F966BD" w14:textId="77777777" w:rsidR="009D6628" w:rsidRPr="0085768F" w:rsidRDefault="009D6628" w:rsidP="0028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F28F8D" w14:textId="5196E6B3" w:rsidR="002D4841" w:rsidRPr="00C97373" w:rsidRDefault="002D4841" w:rsidP="0028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ราคาทุนรวมถึงต้นทุนทางตรงที่เกี่ยวข้องกับการได้มาของสินทรัพย์และต้นทุนทางตรงอื่น ๆ ที่เกี่ยวข้องกับ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br/>
        <w:t>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C97373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การขนย้าย</w:t>
      </w:r>
      <w:r w:rsidRPr="00C973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90BBD" w:rsidRPr="00C97373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67A00B7" w14:textId="77777777" w:rsidR="002D4841" w:rsidRPr="00C97373" w:rsidRDefault="002D4841" w:rsidP="005E2BB5">
      <w:pPr>
        <w:autoSpaceDE w:val="0"/>
        <w:autoSpaceDN w:val="0"/>
        <w:adjustRightInd w:val="0"/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A6D48" w14:textId="77777777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ส่วนประกอบของรายการ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0BF464A" w14:textId="77777777" w:rsidR="005E2BB5" w:rsidRPr="00C97373" w:rsidRDefault="005E2BB5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2C67A6" w14:textId="00BE268F" w:rsidR="00C97373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กำไรหรือขาดทุนจากการจำหน่าย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 xml:space="preserve">อุปกรณ์ โดยรับรู้ในกำไรหรือขาดทุน </w:t>
      </w:r>
    </w:p>
    <w:p w14:paraId="19D9DF3E" w14:textId="27EA2A55" w:rsidR="00DC0BE3" w:rsidRDefault="00DC0BE3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64B47DB9" w14:textId="60BBF82B" w:rsidR="002D4841" w:rsidRPr="00C97373" w:rsidRDefault="002D4841" w:rsidP="005E2BB5">
      <w:pPr>
        <w:spacing w:line="360" w:lineRule="exact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B4805A2" w14:textId="77777777" w:rsidR="002D4841" w:rsidRPr="00C97373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D197B" w14:textId="739E1F07" w:rsidR="002D4841" w:rsidRPr="00C97373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7373">
        <w:rPr>
          <w:rFonts w:asciiTheme="majorBidi" w:eastAsia="Calibr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 xml:space="preserve">อุปกรณ์ </w:t>
      </w:r>
      <w:r w:rsidR="00192D23">
        <w:rPr>
          <w:rFonts w:asciiTheme="majorBidi" w:eastAsia="Calibri" w:hAnsiTheme="majorBidi" w:cstheme="majorBidi" w:hint="cs"/>
          <w:sz w:val="30"/>
          <w:szCs w:val="30"/>
          <w:cs/>
        </w:rPr>
        <w:t>เมื่อ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92D23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192D23" w:rsidRPr="00192D23">
        <w:rPr>
          <w:rFonts w:asciiTheme="majorBidi" w:eastAsia="Calibri" w:hAnsiTheme="majorBidi" w:hint="cs"/>
          <w:sz w:val="30"/>
          <w:szCs w:val="30"/>
          <w:cs/>
        </w:rPr>
        <w:t>เป็นประจำ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ในการซ่อมบำรุง</w:t>
      </w:r>
      <w:r w:rsidR="00B557DE"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อุปกรณ์จะรับรู้ในกำไรหรือขาดทุนเมื่อเกิดขึ้น</w:t>
      </w:r>
    </w:p>
    <w:p w14:paraId="32974074" w14:textId="77777777" w:rsidR="00D93535" w:rsidRPr="00C97373" w:rsidRDefault="00D93535" w:rsidP="00281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906187" w14:textId="3A2E7010" w:rsidR="002D4841" w:rsidRPr="00C97373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737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F0F1E9A" w14:textId="79D5B322" w:rsidR="002D4841" w:rsidRDefault="002D4841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462374" w14:textId="5A020678" w:rsidR="00192D23" w:rsidRPr="0085608E" w:rsidRDefault="00192D23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5608E">
        <w:rPr>
          <w:rFonts w:asciiTheme="majorBidi" w:eastAsia="Calibr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</w:t>
      </w:r>
      <w:r w:rsidRPr="00C97373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97373">
        <w:rPr>
          <w:rFonts w:asciiTheme="majorBidi" w:eastAsia="Calibri" w:hAnsiTheme="majorBidi" w:cstheme="majorBidi"/>
          <w:sz w:val="30"/>
          <w:szCs w:val="30"/>
          <w:cs/>
        </w:rPr>
        <w:t>อุปกรณ์</w:t>
      </w:r>
      <w:r w:rsidRPr="0085608E">
        <w:rPr>
          <w:rFonts w:asciiTheme="majorBidi" w:eastAsia="Calibri" w:hAnsiTheme="majorBidi" w:cstheme="majorBidi"/>
          <w:sz w:val="30"/>
          <w:szCs w:val="30"/>
          <w:cs/>
        </w:rPr>
        <w:t xml:space="preserve"> ซึ่งประกอบด้วยราคาทุนของสินทรัพย์หักด้วยมูลค่าคงเหลือของสินทรัพย์ และรับรู้ในกำไรหรือขาดทุนด้วยวิธีเส้นตรงตามเกณฑ์อายุการให้ประโยชน์โดยประมาณของแต่ละส่วนประกอบของสินทรัพย์ 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 ทั้งนี้บริษัทไม่คิดค่าเสื่อมราคาสำหรับสินทรัพย์ที่อยู่ระหว่างการ</w:t>
      </w:r>
      <w:r w:rsidR="001C69E8">
        <w:rPr>
          <w:rFonts w:asciiTheme="majorBidi" w:eastAsia="Calibri" w:hAnsiTheme="majorBidi" w:cstheme="majorBidi" w:hint="cs"/>
          <w:sz w:val="30"/>
          <w:szCs w:val="30"/>
          <w:cs/>
        </w:rPr>
        <w:t>ติดตั้ง</w:t>
      </w:r>
    </w:p>
    <w:p w14:paraId="7942BD40" w14:textId="429A6F75" w:rsidR="00192D23" w:rsidRDefault="00192D2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62EEF8C" w14:textId="77777777" w:rsidR="00B929D5" w:rsidRDefault="00B9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46DB1FDC" w14:textId="2A8472A5" w:rsidR="00192D23" w:rsidRDefault="00192D2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/>
          <w:sz w:val="30"/>
          <w:szCs w:val="30"/>
        </w:rPr>
      </w:pPr>
      <w:r w:rsidRPr="00192D23">
        <w:rPr>
          <w:rFonts w:asciiTheme="majorBidi" w:hAnsiTheme="majorBidi" w:hint="cs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4F718B8D" w14:textId="77777777" w:rsidR="00192D23" w:rsidRPr="009577DF" w:rsidRDefault="00192D2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4" w:type="dxa"/>
        <w:tblInd w:w="270" w:type="dxa"/>
        <w:tblLook w:val="0000" w:firstRow="0" w:lastRow="0" w:firstColumn="0" w:lastColumn="0" w:noHBand="0" w:noVBand="0"/>
      </w:tblPr>
      <w:tblGrid>
        <w:gridCol w:w="5447"/>
        <w:gridCol w:w="1591"/>
        <w:gridCol w:w="2466"/>
      </w:tblGrid>
      <w:tr w:rsidR="002D4841" w:rsidRPr="00D81524" w14:paraId="6B92093A" w14:textId="77777777" w:rsidTr="009577DF">
        <w:tc>
          <w:tcPr>
            <w:tcW w:w="5447" w:type="dxa"/>
            <w:vAlign w:val="bottom"/>
          </w:tcPr>
          <w:p w14:paraId="3215F49B" w14:textId="77777777" w:rsidR="002D4841" w:rsidRPr="0085608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91" w:type="dxa"/>
          </w:tcPr>
          <w:p w14:paraId="0F559F20" w14:textId="349920C4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2C646AB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0C090427" w14:textId="77777777" w:rsidTr="009577DF">
        <w:tc>
          <w:tcPr>
            <w:tcW w:w="5447" w:type="dxa"/>
            <w:vAlign w:val="bottom"/>
          </w:tcPr>
          <w:p w14:paraId="5C78E09E" w14:textId="77777777" w:rsidR="002D4841" w:rsidRPr="0085608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91" w:type="dxa"/>
          </w:tcPr>
          <w:p w14:paraId="244DF2A1" w14:textId="27E225E3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D61CD2C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565344AE" w14:textId="77777777" w:rsidTr="009577DF">
        <w:tc>
          <w:tcPr>
            <w:tcW w:w="5447" w:type="dxa"/>
            <w:vAlign w:val="bottom"/>
          </w:tcPr>
          <w:p w14:paraId="50F1069D" w14:textId="77777777" w:rsidR="002D4841" w:rsidRPr="0085608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1591" w:type="dxa"/>
          </w:tcPr>
          <w:p w14:paraId="49978296" w14:textId="718AD9CA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4798E41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60CAE2CA" w14:textId="77777777" w:rsidTr="009577DF">
        <w:tc>
          <w:tcPr>
            <w:tcW w:w="5447" w:type="dxa"/>
            <w:vAlign w:val="bottom"/>
          </w:tcPr>
          <w:p w14:paraId="537EA4B8" w14:textId="77777777" w:rsidR="002D4841" w:rsidRPr="0085608E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91" w:type="dxa"/>
          </w:tcPr>
          <w:p w14:paraId="3C821B0F" w14:textId="65D546A6" w:rsidR="002D4841" w:rsidRPr="00D81524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654DDB9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6B3E64" w14:textId="77777777" w:rsidR="002D4841" w:rsidRPr="005C7E38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4A2E7" w14:textId="77777777" w:rsidR="008B72FA" w:rsidRPr="006C7231" w:rsidRDefault="0FD901EE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66BA4B9C" w14:textId="77777777" w:rsidR="008B72FA" w:rsidRPr="00260995" w:rsidRDefault="008B72FA" w:rsidP="0026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3B64B" w14:textId="19A7648A" w:rsidR="00192D23" w:rsidRPr="00192D23" w:rsidRDefault="008B72FA" w:rsidP="0085608E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6C1C87">
        <w:rPr>
          <w:rFonts w:ascii="Angsana New" w:eastAsia="Times New Roman" w:hAnsi="Angsana New"/>
          <w:sz w:val="30"/>
          <w:szCs w:val="30"/>
          <w:cs/>
        </w:rPr>
        <w:t xml:space="preserve">ณ วันเริ่มต้นของสัญญา </w:t>
      </w:r>
      <w:r w:rsidRPr="006C1C87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6C1C87">
        <w:rPr>
          <w:rFonts w:ascii="Angsana New" w:eastAsia="Times New Roman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192D2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192D23" w:rsidRPr="00192D23">
        <w:rPr>
          <w:rFonts w:ascii="Angsana New" w:eastAsia="Times New Roman" w:hAnsi="Angsana New" w:hint="cs"/>
          <w:sz w:val="30"/>
          <w:szCs w:val="30"/>
          <w:cs/>
        </w:rPr>
        <w:t>เมื่อสัญญานั้น</w:t>
      </w:r>
      <w:r w:rsidR="00192D23">
        <w:rPr>
          <w:rFonts w:ascii="Angsana New" w:eastAsia="Times New Roman" w:hAnsi="Angsana New"/>
          <w:sz w:val="30"/>
          <w:szCs w:val="30"/>
          <w:cs/>
        </w:rPr>
        <w:br/>
      </w:r>
      <w:r w:rsidR="00192D23" w:rsidRPr="00192D23">
        <w:rPr>
          <w:rFonts w:ascii="Angsana New" w:eastAsia="Times New Roman" w:hAnsi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B971787" w14:textId="0914A742" w:rsidR="008B72FA" w:rsidRPr="00260995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D794EEA" w14:textId="102CADDD" w:rsidR="00692A3E" w:rsidRPr="002D5DE8" w:rsidRDefault="00692A3E" w:rsidP="002D5DE8">
      <w:pPr>
        <w:tabs>
          <w:tab w:val="left" w:pos="540"/>
        </w:tabs>
        <w:spacing w:line="240" w:lineRule="auto"/>
        <w:ind w:left="540" w:right="4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2D5DE8">
        <w:rPr>
          <w:rFonts w:ascii="Angsana New" w:eastAsia="Times New Roman" w:hAnsi="Angsana New" w:hint="cs"/>
          <w:spacing w:val="-2"/>
          <w:sz w:val="30"/>
          <w:szCs w:val="30"/>
          <w:cs/>
        </w:rPr>
        <w:t>ณ</w:t>
      </w:r>
      <w:r w:rsidRPr="002D5DE8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D5DE8">
        <w:rPr>
          <w:rFonts w:ascii="Angsana New" w:eastAsia="Times New Roman" w:hAnsi="Angsana New" w:hint="cs"/>
          <w:spacing w:val="-2"/>
          <w:sz w:val="30"/>
          <w:szCs w:val="30"/>
          <w:cs/>
        </w:rPr>
        <w:t>วันที่สัญญาเช่าเริ่มมีผลหรือวันที่มีการเปลี่ยนแปลงสัญญาเช่า</w:t>
      </w:r>
      <w:r w:rsidRPr="002D5DE8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805CC2" w:rsidRPr="002D5DE8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51B521B9" w14:textId="77777777" w:rsidR="00805CC2" w:rsidRDefault="00805CC2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982A585" w14:textId="5ECC86AC" w:rsidR="008B72FA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BC6D5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BC6D51">
        <w:rPr>
          <w:rFonts w:ascii="Angsana New" w:eastAsia="Times New Roman" w:hAnsi="Angsana New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2F37FCB0" w14:textId="11E5BB11" w:rsidR="00336D28" w:rsidRPr="00260995" w:rsidRDefault="00336D28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649AC1" w14:textId="534716BB" w:rsidR="00336D28" w:rsidRDefault="00336D28" w:rsidP="00336D28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E418BE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Pr="00476632">
        <w:rPr>
          <w:rFonts w:ascii="Angsana New" w:eastAsia="Times New Roman" w:hAnsi="Angsana New"/>
          <w:sz w:val="30"/>
          <w:szCs w:val="30"/>
        </w:rPr>
        <w:t xml:space="preserve"> </w:t>
      </w:r>
      <w:r w:rsidRPr="00476632">
        <w:rPr>
          <w:rFonts w:ascii="Angsana New" w:eastAsia="Times New Roman" w:hAnsi="Angsana New"/>
          <w:sz w:val="30"/>
          <w:szCs w:val="30"/>
          <w:cs/>
        </w:rPr>
        <w:t>ค่าเสื่อมราคารับรู้</w:t>
      </w:r>
      <w:r w:rsidRPr="00E418BE">
        <w:rPr>
          <w:rFonts w:ascii="Angsana New" w:eastAsia="Times New Roman" w:hAnsi="Angsana New"/>
          <w:sz w:val="30"/>
          <w:szCs w:val="30"/>
          <w:cs/>
        </w:rPr>
        <w:t>ในกำไรหรือขาดทุนด้วยวิธีเส้นตรงนับจากวันที่สัญญาเช่าเริ่มมีผลจนถึงวันสิ้นสุด</w:t>
      </w:r>
      <w:r w:rsidR="00714F27" w:rsidRPr="00E418BE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Pr="00E418BE">
        <w:rPr>
          <w:rFonts w:ascii="Angsana New" w:eastAsia="Times New Roman" w:hAnsi="Angsana New"/>
          <w:sz w:val="30"/>
          <w:szCs w:val="30"/>
          <w:cs/>
        </w:rPr>
        <w:t>อายุ</w:t>
      </w:r>
      <w:r w:rsidR="00714F27" w:rsidRPr="00E418BE">
        <w:rPr>
          <w:rFonts w:ascii="Angsana New" w:eastAsia="Times New Roman" w:hAnsi="Angsana New" w:hint="cs"/>
          <w:sz w:val="30"/>
          <w:szCs w:val="30"/>
          <w:cs/>
        </w:rPr>
        <w:t>สัญญาเช่า</w:t>
      </w:r>
      <w:r w:rsidRPr="00E418BE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3191C37E" w14:textId="77777777" w:rsidR="00336D28" w:rsidRPr="00260995" w:rsidRDefault="00336D28" w:rsidP="00336D28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26BBE33E" w14:textId="41136778" w:rsidR="000634F4" w:rsidRDefault="000634F4" w:rsidP="00714F27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0634F4">
        <w:rPr>
          <w:rFonts w:ascii="Angsana New" w:eastAsia="Times New Roman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0634F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634F4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>
        <w:rPr>
          <w:rFonts w:ascii="Angsana New" w:eastAsia="Times New Roman" w:hAnsi="Angsana New" w:hint="cs"/>
          <w:sz w:val="30"/>
          <w:szCs w:val="30"/>
          <w:cs/>
        </w:rPr>
        <w:t>บริษัทใช้</w:t>
      </w:r>
      <w:r w:rsidRPr="00BC6D51">
        <w:rPr>
          <w:rFonts w:ascii="Angsana New" w:eastAsia="Times New Roman" w:hAnsi="Angsana New"/>
          <w:sz w:val="30"/>
          <w:szCs w:val="30"/>
          <w:cs/>
        </w:rPr>
        <w:t>อัตราดอกเบี้ยเงินกู้ยืมส่วนเพิ่มของ</w:t>
      </w:r>
      <w:r w:rsidRPr="00BC6D51">
        <w:rPr>
          <w:rFonts w:ascii="Angsana New" w:eastAsia="Times New Roman" w:hAnsi="Angsana New" w:hint="cs"/>
          <w:sz w:val="30"/>
          <w:szCs w:val="30"/>
          <w:cs/>
        </w:rPr>
        <w:t>ธนาคารไทยพาณิชย์ จำกัด (มหาชน) ซึ่งเป็นบริษัทใหญ่</w:t>
      </w:r>
      <w:r w:rsidRPr="000634F4">
        <w:rPr>
          <w:rFonts w:ascii="Angsana New" w:eastAsia="Times New Roman" w:hAnsi="Angsana New" w:hint="cs"/>
          <w:sz w:val="30"/>
          <w:szCs w:val="30"/>
          <w:cs/>
        </w:rPr>
        <w:t>ในการคิดลดเป็นมูลค่าปัจจุบัน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</w:t>
      </w:r>
    </w:p>
    <w:p w14:paraId="55CA87BA" w14:textId="25077DE5" w:rsidR="00476632" w:rsidRPr="00260995" w:rsidRDefault="00476632" w:rsidP="00260995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F05F58F" w14:textId="50197D55" w:rsidR="005B245B" w:rsidRDefault="005B245B" w:rsidP="005B24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E418BE">
        <w:rPr>
          <w:rFonts w:asciiTheme="majorBidi" w:hAnsiTheme="majorBidi" w:cstheme="majorBidi"/>
          <w:sz w:val="30"/>
          <w:szCs w:val="30"/>
          <w:cs/>
        </w:rPr>
        <w:t>หนี้สินตามสัญญาเช่า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E418BE">
        <w:rPr>
          <w:rFonts w:asciiTheme="majorBidi" w:hAnsiTheme="majorBidi" w:cstheme="majorBidi"/>
          <w:sz w:val="30"/>
          <w:szCs w:val="30"/>
          <w:cs/>
        </w:rPr>
        <w:t>วัดมูลค่าใหม่เมื่อมีการเปลี่ยนแปลง</w:t>
      </w:r>
      <w:r w:rsidR="000634F4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 </w:t>
      </w:r>
      <w:r w:rsidRPr="00E418BE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E418BE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มูลค่าตามบัญชีของสินทรัพย์สิทธิการใช้หรือรับรู้ในกำไรหรือขาดทุน</w:t>
      </w:r>
      <w:r w:rsidR="00D641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18BE">
        <w:rPr>
          <w:rFonts w:asciiTheme="majorBidi" w:hAnsiTheme="majorBidi" w:cstheme="majorBidi"/>
          <w:sz w:val="30"/>
          <w:szCs w:val="30"/>
          <w:cs/>
        </w:rPr>
        <w:t>หากมูลค่าตามบัญชีของสินทรัพย์สิทธิการใช้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ได้ถูกลดมูลค่า</w:t>
      </w:r>
      <w:r w:rsidRPr="00E418BE">
        <w:rPr>
          <w:rFonts w:asciiTheme="majorBidi" w:hAnsiTheme="majorBidi" w:cstheme="majorBidi"/>
          <w:sz w:val="30"/>
          <w:szCs w:val="30"/>
          <w:cs/>
        </w:rPr>
        <w:t>ลงจนเป็นศูนย์แล้ว</w:t>
      </w:r>
    </w:p>
    <w:p w14:paraId="7C75EA65" w14:textId="52AE2831" w:rsidR="00D6415B" w:rsidRDefault="00D6415B" w:rsidP="005B24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8B13F" w14:textId="77777777" w:rsidR="00D6415B" w:rsidRDefault="00D6415B" w:rsidP="005B24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1CD88C" w14:textId="77777777" w:rsidR="00692A3E" w:rsidRPr="000E2655" w:rsidRDefault="00692A3E" w:rsidP="005B24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E01B3" w14:textId="30A220E7" w:rsidR="002D4841" w:rsidRPr="005E52EF" w:rsidRDefault="72C655A4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19F3D352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04881" w14:textId="6E08C644" w:rsidR="002D4841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7E3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สินทรัพย์ไม่มีตัวตนอื่น</w:t>
      </w:r>
      <w:r w:rsidR="00E80F02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="003F2915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ๆ</w:t>
      </w:r>
    </w:p>
    <w:p w14:paraId="04003E39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2545D" w14:textId="004C9D5B" w:rsidR="006E4247" w:rsidRDefault="002D4841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834488">
        <w:rPr>
          <w:rFonts w:asciiTheme="majorBidi" w:hAnsiTheme="majorBidi" w:cstheme="majorBidi" w:hint="cs"/>
          <w:sz w:val="30"/>
          <w:szCs w:val="30"/>
          <w:cs/>
        </w:rPr>
        <w:t xml:space="preserve"> ๆ </w:t>
      </w:r>
      <w:r w:rsidRPr="005C7E38">
        <w:rPr>
          <w:rFonts w:asciiTheme="majorBidi" w:hAnsiTheme="majorBidi" w:cstheme="majorBidi"/>
          <w:sz w:val="30"/>
          <w:szCs w:val="30"/>
          <w:cs/>
        </w:rPr>
        <w:t>ที่มีอายุการใช้งานจำกัดวัดมูลค่าด้วยราคาทุนหักค่าตัดจำหน่ายสะสมและ</w:t>
      </w:r>
      <w:r w:rsidR="00F23F08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5C7E38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9E3764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="008071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7122" w:rsidRPr="00807122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</w:t>
      </w:r>
      <w:r w:rsidR="00807122">
        <w:rPr>
          <w:rFonts w:asciiTheme="majorBidi" w:hAnsiTheme="majorBidi"/>
          <w:sz w:val="30"/>
          <w:szCs w:val="30"/>
          <w:cs/>
        </w:rPr>
        <w:br/>
      </w:r>
      <w:r w:rsidR="00807122" w:rsidRPr="00807122">
        <w:rPr>
          <w:rFonts w:asciiTheme="majorBidi" w:hAnsiTheme="majorBidi" w:hint="cs"/>
          <w:sz w:val="30"/>
          <w:szCs w:val="30"/>
          <w:cs/>
        </w:rPr>
        <w:t>ในอนาคต</w:t>
      </w:r>
    </w:p>
    <w:p w14:paraId="2298EEAD" w14:textId="0FAFAF93" w:rsidR="00807122" w:rsidRDefault="00807122" w:rsidP="00807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B6BB1" w14:textId="6415507F" w:rsidR="005C2869" w:rsidRPr="0085608E" w:rsidRDefault="005C2869" w:rsidP="0028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C2869">
        <w:rPr>
          <w:rFonts w:asciiTheme="majorBidi" w:hAnsiTheme="majorBidi" w:hint="cs"/>
          <w:sz w:val="30"/>
          <w:szCs w:val="30"/>
          <w:cs/>
        </w:rPr>
        <w:t>ค่าตัดจำหน่ายคำนวณจากราคาทุนของสินทรัพย์หักด้วยมูลค่าคงเหลือ</w:t>
      </w:r>
      <w:r w:rsidRPr="005C2869">
        <w:rPr>
          <w:rFonts w:asciiTheme="majorBidi" w:hAnsiTheme="majorBidi"/>
          <w:sz w:val="30"/>
          <w:szCs w:val="30"/>
          <w:cs/>
        </w:rPr>
        <w:t xml:space="preserve"> </w:t>
      </w:r>
      <w:r w:rsidRPr="005C2869">
        <w:rPr>
          <w:rFonts w:asciiTheme="majorBidi" w:hAnsiTheme="majorBidi" w:hint="cs"/>
          <w:sz w:val="30"/>
          <w:szCs w:val="30"/>
          <w:cs/>
        </w:rPr>
        <w:t>และ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C2869">
        <w:rPr>
          <w:rFonts w:asciiTheme="majorBidi" w:hAnsiTheme="majorBidi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5C2869">
        <w:rPr>
          <w:rFonts w:asciiTheme="majorBidi" w:hAnsiTheme="majorBidi"/>
          <w:sz w:val="30"/>
          <w:szCs w:val="30"/>
          <w:cs/>
        </w:rPr>
        <w:t xml:space="preserve"> </w:t>
      </w:r>
      <w:r w:rsidRPr="005C2869">
        <w:rPr>
          <w:rFonts w:asciiTheme="majorBidi" w:hAnsiTheme="majorBidi" w:hint="cs"/>
          <w:sz w:val="30"/>
          <w:szCs w:val="30"/>
          <w:cs/>
        </w:rPr>
        <w:t>วิธีการตัดจำหน่าย</w:t>
      </w:r>
      <w:r w:rsidRPr="005C2869">
        <w:rPr>
          <w:rFonts w:asciiTheme="majorBidi" w:hAnsiTheme="majorBidi"/>
          <w:sz w:val="30"/>
          <w:szCs w:val="30"/>
          <w:cs/>
        </w:rPr>
        <w:t xml:space="preserve"> </w:t>
      </w:r>
      <w:r w:rsidRPr="005C2869">
        <w:rPr>
          <w:rFonts w:asciiTheme="majorBidi" w:hAnsiTheme="majorBidi" w:hint="cs"/>
          <w:sz w:val="30"/>
          <w:szCs w:val="30"/>
          <w:cs/>
        </w:rPr>
        <w:t>ระยะเวลาที่คาดว่าจะได้รับประโยชน์</w:t>
      </w:r>
      <w:r w:rsidRPr="005C2869">
        <w:rPr>
          <w:rFonts w:asciiTheme="majorBidi" w:hAnsiTheme="majorBidi"/>
          <w:sz w:val="30"/>
          <w:szCs w:val="30"/>
          <w:cs/>
        </w:rPr>
        <w:t xml:space="preserve"> </w:t>
      </w:r>
      <w:r w:rsidRPr="005C2869">
        <w:rPr>
          <w:rFonts w:asciiTheme="majorBidi" w:hAnsiTheme="majorBidi" w:hint="cs"/>
          <w:sz w:val="30"/>
          <w:szCs w:val="30"/>
          <w:cs/>
        </w:rPr>
        <w:t>และมูลค่าคงเหลือจะได้รับการทบทวนทุกสิ้นรอบปีบัญชีและปรับปรุงตามความเหมาะสม</w:t>
      </w:r>
    </w:p>
    <w:p w14:paraId="76D4C45C" w14:textId="77777777" w:rsidR="00855A99" w:rsidRDefault="00855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3AE190" w14:textId="3DE6817D" w:rsidR="005C2869" w:rsidRPr="0085768F" w:rsidRDefault="005C2869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C2869">
        <w:rPr>
          <w:rFonts w:asciiTheme="majorBidi" w:hAnsiTheme="majorBidi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D46C453" w14:textId="40E519A1" w:rsidR="00C97373" w:rsidRPr="0085608E" w:rsidRDefault="00C9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4" w:type="dxa"/>
        <w:tblInd w:w="450" w:type="dxa"/>
        <w:tblLook w:val="0000" w:firstRow="0" w:lastRow="0" w:firstColumn="0" w:lastColumn="0" w:noHBand="0" w:noVBand="0"/>
      </w:tblPr>
      <w:tblGrid>
        <w:gridCol w:w="5267"/>
        <w:gridCol w:w="1591"/>
        <w:gridCol w:w="2466"/>
      </w:tblGrid>
      <w:tr w:rsidR="006E4247" w:rsidRPr="009577DF" w14:paraId="4B78AF34" w14:textId="77777777" w:rsidTr="005C7E38">
        <w:tc>
          <w:tcPr>
            <w:tcW w:w="5267" w:type="dxa"/>
            <w:vAlign w:val="bottom"/>
          </w:tcPr>
          <w:p w14:paraId="4083A02F" w14:textId="77777777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591" w:type="dxa"/>
          </w:tcPr>
          <w:p w14:paraId="14A514F3" w14:textId="47233177" w:rsidR="006E4247" w:rsidRPr="00FF3EA5" w:rsidRDefault="001A43DB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314A9" w:rsidRPr="00FF3E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1F0E13" w:rsidRPr="00FF3EA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6" w:type="dxa"/>
          </w:tcPr>
          <w:p w14:paraId="1C217B02" w14:textId="77777777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9577DF" w14:paraId="2CDC2419" w14:textId="77777777" w:rsidTr="005C7E38">
        <w:tc>
          <w:tcPr>
            <w:tcW w:w="5267" w:type="dxa"/>
            <w:vAlign w:val="bottom"/>
          </w:tcPr>
          <w:p w14:paraId="6FE62F8F" w14:textId="2CD353CC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  <w:r w:rsidR="00F23F08" w:rsidRPr="00FF3EA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การใช้ซอฟต์แวร์</w:t>
            </w:r>
          </w:p>
        </w:tc>
        <w:tc>
          <w:tcPr>
            <w:tcW w:w="1591" w:type="dxa"/>
          </w:tcPr>
          <w:p w14:paraId="6CBB80B3" w14:textId="1966D6A4" w:rsidR="006E4247" w:rsidRPr="00FF3EA5" w:rsidRDefault="001F0E13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66" w:type="dxa"/>
          </w:tcPr>
          <w:p w14:paraId="704547B0" w14:textId="77777777" w:rsidR="006E4247" w:rsidRPr="00FF3EA5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38184B4" w14:textId="77777777" w:rsidR="009F0F43" w:rsidRPr="005910BE" w:rsidRDefault="009F0F43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81F13" w14:textId="14DCFB85" w:rsidR="00876BCD" w:rsidRPr="009F0F43" w:rsidRDefault="009F0F43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608E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</w:t>
      </w:r>
      <w:r w:rsidR="13C411EA"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างการเงิน</w:t>
      </w:r>
    </w:p>
    <w:p w14:paraId="7BCCFA62" w14:textId="77777777" w:rsidR="00876BCD" w:rsidRPr="0085768F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00638DF" w14:textId="1DC69EDD" w:rsidR="00A243D4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ยอดสินทรัพย์ตามบัญชีขอ</w:t>
      </w:r>
      <w:r w:rsidR="005C2869">
        <w:rPr>
          <w:rFonts w:asciiTheme="majorBidi" w:hAnsiTheme="majorBidi" w:hint="cs"/>
          <w:sz w:val="30"/>
          <w:szCs w:val="30"/>
          <w:cs/>
        </w:rPr>
        <w:t>ง</w:t>
      </w:r>
      <w:r w:rsidRPr="00354050">
        <w:rPr>
          <w:rFonts w:asciiTheme="majorBidi" w:hAnsiTheme="majorBidi" w:hint="cs"/>
          <w:sz w:val="30"/>
          <w:szCs w:val="30"/>
          <w:cs/>
        </w:rPr>
        <w:t>บริษัทได้รับการทบทวน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ณ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363A9845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8A1B3FA" w14:textId="681AE746" w:rsidR="005C2869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ขาดทุนจากการด้อยค่ารับรู้</w:t>
      </w:r>
      <w:r w:rsidR="005C2869" w:rsidRPr="005C2869">
        <w:rPr>
          <w:rFonts w:asciiTheme="majorBidi" w:hAnsiTheme="majorBidi" w:hint="cs"/>
          <w:sz w:val="30"/>
          <w:szCs w:val="30"/>
          <w:cs/>
        </w:rPr>
        <w:t>ในกำไรหรือขาดทุน</w:t>
      </w:r>
      <w:r w:rsidRPr="00354050">
        <w:rPr>
          <w:rFonts w:asciiTheme="majorBidi" w:hAnsiTheme="majorBidi" w:hint="cs"/>
          <w:sz w:val="30"/>
          <w:szCs w:val="30"/>
          <w:cs/>
        </w:rPr>
        <w:t>เมื่อมูลค่าตามบัญชีของสินทรัพย์หรือมูลค่าตามบัญชีของ</w:t>
      </w:r>
      <w:r w:rsidR="005910BE">
        <w:rPr>
          <w:rFonts w:asciiTheme="majorBidi" w:hAnsiTheme="majorBidi"/>
          <w:sz w:val="30"/>
          <w:szCs w:val="30"/>
          <w:cs/>
        </w:rPr>
        <w:br/>
      </w:r>
      <w:r w:rsidRPr="00354050">
        <w:rPr>
          <w:rFonts w:asciiTheme="majorBidi" w:hAnsiTheme="majorBidi" w:hint="cs"/>
          <w:sz w:val="30"/>
          <w:szCs w:val="30"/>
          <w:cs/>
        </w:rPr>
        <w:t>หน่วย</w:t>
      </w:r>
      <w:r w:rsidRPr="00D6415B">
        <w:rPr>
          <w:rFonts w:asciiTheme="majorBidi" w:hAnsiTheme="majorBidi"/>
          <w:sz w:val="30"/>
          <w:szCs w:val="30"/>
          <w:cs/>
        </w:rPr>
        <w:t xml:space="preserve">สินทรัพย์ที่ก่อให้เกิดเงินสดสูงกว่ามูลค่าที่จะได้รับคืน </w:t>
      </w:r>
      <w:r w:rsidR="006229D5" w:rsidRPr="00D6415B">
        <w:rPr>
          <w:rFonts w:asciiTheme="majorBidi" w:hAnsiTheme="majorBidi"/>
          <w:sz w:val="30"/>
          <w:szCs w:val="30"/>
          <w:cs/>
        </w:rPr>
        <w:t>เว้นแต่เมื่อมีการกลับรายการการประเมินมูลค่า</w:t>
      </w:r>
      <w:r w:rsidR="00D6415B">
        <w:rPr>
          <w:rFonts w:asciiTheme="majorBidi" w:hAnsiTheme="majorBidi" w:hint="cs"/>
          <w:sz w:val="30"/>
          <w:szCs w:val="30"/>
          <w:cs/>
        </w:rPr>
        <w:t>ของ</w:t>
      </w:r>
      <w:r w:rsidR="006229D5" w:rsidRPr="006229D5">
        <w:rPr>
          <w:rFonts w:asciiTheme="majorBidi" w:hAnsiTheme="majorBidi" w:hint="cs"/>
          <w:sz w:val="30"/>
          <w:szCs w:val="30"/>
          <w:cs/>
        </w:rPr>
        <w:t>สินทรัพย์เพิ่มของสินทรัพย์ชิ้นเดียวกันที่เคยรับรู้ในส่วนของ</w:t>
      </w:r>
      <w:r w:rsidR="006229D5" w:rsidRPr="00354050">
        <w:rPr>
          <w:rFonts w:asciiTheme="majorBidi" w:hAnsiTheme="majorBidi" w:hint="cs"/>
          <w:sz w:val="30"/>
          <w:szCs w:val="30"/>
          <w:cs/>
        </w:rPr>
        <w:t>เจ้าของ</w:t>
      </w:r>
      <w:r w:rsidR="006229D5" w:rsidRPr="006229D5">
        <w:rPr>
          <w:rFonts w:asciiTheme="majorBidi" w:hAnsiTheme="majorBidi" w:hint="cs"/>
          <w:sz w:val="30"/>
          <w:szCs w:val="30"/>
          <w:cs/>
        </w:rPr>
        <w:t>และมีการด้อยค่าในเวลาต่อมา</w:t>
      </w:r>
      <w:r w:rsidR="006229D5" w:rsidRPr="006229D5">
        <w:rPr>
          <w:rFonts w:asciiTheme="majorBidi" w:hAnsiTheme="majorBidi"/>
          <w:sz w:val="30"/>
          <w:szCs w:val="30"/>
          <w:cs/>
        </w:rPr>
        <w:t xml:space="preserve"> </w:t>
      </w:r>
      <w:r w:rsidR="006229D5" w:rsidRPr="006229D5">
        <w:rPr>
          <w:rFonts w:asciiTheme="majorBidi" w:hAnsiTheme="majorBidi" w:hint="cs"/>
          <w:sz w:val="30"/>
          <w:szCs w:val="30"/>
          <w:cs/>
        </w:rPr>
        <w:t>ในกรณีนี้จะรับรู้ในส่วนของ</w:t>
      </w:r>
      <w:r w:rsidR="006229D5" w:rsidRPr="00354050">
        <w:rPr>
          <w:rFonts w:asciiTheme="majorBidi" w:hAnsiTheme="majorBidi" w:hint="cs"/>
          <w:sz w:val="30"/>
          <w:szCs w:val="30"/>
          <w:cs/>
        </w:rPr>
        <w:t>เจ้าของ</w:t>
      </w:r>
    </w:p>
    <w:p w14:paraId="147D4060" w14:textId="77777777" w:rsidR="005C2869" w:rsidRDefault="005C2869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207DC73" w14:textId="77777777" w:rsidR="00C7361C" w:rsidRDefault="00C7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F558228" w14:textId="2831B4CC" w:rsidR="0085768F" w:rsidRPr="0085768F" w:rsidRDefault="006229D5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229D5">
        <w:rPr>
          <w:rFonts w:asciiTheme="majorBidi" w:hAnsiTheme="majorBidi" w:hint="cs"/>
          <w:sz w:val="30"/>
          <w:szCs w:val="30"/>
          <w:cs/>
        </w:rPr>
        <w:lastRenderedPageBreak/>
        <w:t>มูลค่าที่คาดว่าจะได้รับคืน</w:t>
      </w:r>
      <w:r w:rsidRPr="006229D5">
        <w:rPr>
          <w:rFonts w:asciiTheme="majorBidi" w:hAnsiTheme="majorBidi"/>
          <w:sz w:val="30"/>
          <w:szCs w:val="30"/>
          <w:cs/>
        </w:rPr>
        <w:t xml:space="preserve"> </w:t>
      </w:r>
      <w:r w:rsidRPr="006229D5">
        <w:rPr>
          <w:rFonts w:asciiTheme="majorBidi" w:hAnsiTheme="majorBidi" w:hint="cs"/>
          <w:sz w:val="30"/>
          <w:szCs w:val="30"/>
          <w:cs/>
        </w:rPr>
        <w:t>หมายถึง</w:t>
      </w:r>
      <w:r w:rsidRPr="006229D5">
        <w:rPr>
          <w:rFonts w:asciiTheme="majorBidi" w:hAnsiTheme="majorBidi"/>
          <w:sz w:val="30"/>
          <w:szCs w:val="30"/>
          <w:cs/>
        </w:rPr>
        <w:t xml:space="preserve"> </w:t>
      </w:r>
      <w:r w:rsidRPr="006229D5">
        <w:rPr>
          <w:rFonts w:asciiTheme="majorBidi" w:hAnsiTheme="majorBidi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</w:t>
      </w:r>
      <w:r w:rsidR="005B1366">
        <w:rPr>
          <w:rFonts w:asciiTheme="majorBidi" w:hAnsiTheme="majorBidi"/>
          <w:sz w:val="30"/>
          <w:szCs w:val="30"/>
          <w:cs/>
        </w:rPr>
        <w:br/>
      </w:r>
      <w:r w:rsidRPr="006229D5">
        <w:rPr>
          <w:rFonts w:asciiTheme="majorBidi" w:hAnsiTheme="majorBidi" w:hint="cs"/>
          <w:sz w:val="30"/>
          <w:szCs w:val="30"/>
          <w:cs/>
        </w:rPr>
        <w:t>การขายแล้วแต่มูลค่าใดจะสูงกว่า</w:t>
      </w:r>
      <w:r w:rsidRPr="006229D5">
        <w:rPr>
          <w:rFonts w:asciiTheme="majorBidi" w:hAnsiTheme="majorBidi"/>
          <w:sz w:val="30"/>
          <w:szCs w:val="30"/>
          <w:cs/>
        </w:rPr>
        <w:t xml:space="preserve"> </w:t>
      </w:r>
      <w:r w:rsidRPr="006229D5">
        <w:rPr>
          <w:rFonts w:asciiTheme="majorBidi" w:hAnsiTheme="majorBidi" w:hint="cs"/>
          <w:sz w:val="30"/>
          <w:szCs w:val="30"/>
          <w:cs/>
        </w:rPr>
        <w:t>ในการประเมินมูลค่าจากการใช้ของสินทรัพย์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6229D5">
        <w:rPr>
          <w:rFonts w:asciiTheme="majorBidi" w:hAnsi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D6415B">
        <w:rPr>
          <w:rFonts w:asciiTheme="majorBidi" w:hAnsiTheme="majorBidi" w:hint="cs"/>
          <w:sz w:val="30"/>
          <w:szCs w:val="30"/>
          <w:cs/>
        </w:rPr>
        <w:t>ถึง</w:t>
      </w:r>
      <w:r w:rsidRPr="006229D5">
        <w:rPr>
          <w:rFonts w:asciiTheme="majorBidi" w:hAnsiTheme="majorBidi" w:hint="cs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</w:t>
      </w:r>
      <w:r w:rsidRPr="006229D5">
        <w:rPr>
          <w:rFonts w:asciiTheme="majorBidi" w:hAnsiTheme="majorBidi"/>
          <w:sz w:val="30"/>
          <w:szCs w:val="30"/>
          <w:cs/>
        </w:rPr>
        <w:t xml:space="preserve"> </w:t>
      </w:r>
      <w:r w:rsidRPr="006229D5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6229D5">
        <w:rPr>
          <w:rFonts w:asciiTheme="majorBidi" w:hAnsiTheme="majorBidi"/>
          <w:sz w:val="30"/>
          <w:szCs w:val="30"/>
          <w:cs/>
        </w:rPr>
        <w:t xml:space="preserve"> </w:t>
      </w:r>
      <w:r w:rsidRPr="006229D5">
        <w:rPr>
          <w:rFonts w:asciiTheme="majorBidi" w:hAnsiTheme="majorBidi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6229D5">
        <w:rPr>
          <w:rFonts w:asciiTheme="majorBidi" w:hAnsiTheme="majorBidi"/>
          <w:sz w:val="30"/>
          <w:szCs w:val="30"/>
          <w:cs/>
        </w:rPr>
        <w:t xml:space="preserve"> </w:t>
      </w:r>
      <w:r w:rsidRPr="006229D5">
        <w:rPr>
          <w:rFonts w:asciiTheme="majorBidi" w:hAnsiTheme="majorBidi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25FD774" w14:textId="77777777" w:rsidR="00876BCD" w:rsidRPr="002111B8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D97314" w14:textId="4206B270" w:rsidR="00876BCD" w:rsidRDefault="00876BCD" w:rsidP="0028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ขาดทุนจากการด้อยค่าของสินทรัพย์ที่เคยรับรู้ใน</w:t>
      </w:r>
      <w:r w:rsidR="006229D5">
        <w:rPr>
          <w:rFonts w:asciiTheme="majorBidi" w:hAnsiTheme="majorBidi" w:hint="cs"/>
          <w:sz w:val="30"/>
          <w:szCs w:val="30"/>
          <w:cs/>
        </w:rPr>
        <w:t>งวด</w:t>
      </w:r>
      <w:r w:rsidRPr="00354050">
        <w:rPr>
          <w:rFonts w:asciiTheme="majorBidi" w:hAnsiTheme="majorBidi" w:hint="cs"/>
          <w:sz w:val="30"/>
          <w:szCs w:val="30"/>
          <w:cs/>
        </w:rPr>
        <w:t>ก่อนจะถูกกลับรายการ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หากมีการเปลี่ยนแปลงประมาณการ</w:t>
      </w:r>
      <w:r w:rsidR="006229D5">
        <w:rPr>
          <w:rFonts w:asciiTheme="majorBidi" w:hAnsiTheme="majorBidi"/>
          <w:sz w:val="30"/>
          <w:szCs w:val="30"/>
          <w:cs/>
        </w:rPr>
        <w:br/>
      </w:r>
      <w:r w:rsidRPr="00354050">
        <w:rPr>
          <w:rFonts w:asciiTheme="majorBidi" w:hAnsiTheme="majorBidi" w:hint="cs"/>
          <w:sz w:val="30"/>
          <w:szCs w:val="30"/>
          <w:cs/>
        </w:rPr>
        <w:t>ที่ใช้ในการคำนวณมูลค่าที่คาดว่าจะได้รับคืน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354050">
        <w:rPr>
          <w:rFonts w:asciiTheme="majorBidi" w:hAnsiTheme="majorBidi"/>
          <w:sz w:val="30"/>
          <w:szCs w:val="30"/>
          <w:cs/>
        </w:rPr>
        <w:t xml:space="preserve"> </w:t>
      </w:r>
      <w:r w:rsidRPr="00354050">
        <w:rPr>
          <w:rFonts w:asciiTheme="majorBidi" w:hAnsiTheme="majorBidi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69D1C2DC" w14:textId="77777777" w:rsidR="00D6415B" w:rsidRDefault="00D6415B" w:rsidP="0028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9C7800D" w14:textId="3C13A051" w:rsidR="00912FFD" w:rsidRPr="00E418BE" w:rsidRDefault="00912FFD" w:rsidP="00912FFD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หนี้สินทางการเงิน</w:t>
      </w:r>
    </w:p>
    <w:p w14:paraId="59EB88D3" w14:textId="57A2D373" w:rsidR="00900C4B" w:rsidRPr="005910BE" w:rsidRDefault="00900C4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C96CB4E" w14:textId="3D7B9283" w:rsidR="00900C4B" w:rsidRPr="00900C4B" w:rsidRDefault="008851AF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851AF">
        <w:rPr>
          <w:rFonts w:asciiTheme="majorBidi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8851A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18FEF21E" w14:textId="77777777" w:rsidR="00900C4B" w:rsidRPr="005910BE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BDCD763" w14:textId="3127B704" w:rsidR="00900C4B" w:rsidRPr="00900C4B" w:rsidRDefault="00900C4B" w:rsidP="008C7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00C4B">
        <w:rPr>
          <w:rFonts w:asciiTheme="majorBidi" w:hAnsiTheme="majorBidi" w:hint="cs"/>
          <w:sz w:val="30"/>
          <w:szCs w:val="30"/>
          <w:cs/>
        </w:rPr>
        <w:t>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="008851AF" w:rsidRPr="008851AF">
        <w:rPr>
          <w:rFonts w:asciiTheme="majorBidi" w:hAnsiTheme="majorBidi"/>
          <w:sz w:val="30"/>
          <w:szCs w:val="30"/>
          <w:cs/>
        </w:rPr>
        <w:t xml:space="preserve"> </w:t>
      </w:r>
      <w:r w:rsidR="008851AF" w:rsidRPr="008851AF">
        <w:rPr>
          <w:rFonts w:asciiTheme="majorBidi" w:hAnsiTheme="majorBidi" w:hint="cs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</w:t>
      </w:r>
      <w:r w:rsidR="008851AF" w:rsidRPr="008851AF">
        <w:rPr>
          <w:rFonts w:asciiTheme="majorBidi" w:hAnsiTheme="majorBidi"/>
          <w:sz w:val="30"/>
          <w:szCs w:val="30"/>
          <w:cs/>
        </w:rPr>
        <w:t xml:space="preserve"> </w:t>
      </w:r>
      <w:r w:rsidR="00972BB3">
        <w:rPr>
          <w:rFonts w:asciiTheme="majorBidi" w:hAnsiTheme="majorBidi"/>
          <w:sz w:val="30"/>
          <w:szCs w:val="30"/>
          <w:cs/>
        </w:rPr>
        <w:br/>
      </w:r>
      <w:r w:rsidR="008851AF" w:rsidRPr="008851AF">
        <w:rPr>
          <w:rFonts w:asciiTheme="majorBidi" w:hAnsiTheme="majorBidi" w:hint="cs"/>
          <w:sz w:val="30"/>
          <w:szCs w:val="30"/>
          <w:cs/>
        </w:rPr>
        <w:t>เว้นแต่หนี้สินทางการเงินที่วัดมูลค่าด้วยมูลค่ายุติธรรมผ่านกำไรหรือขาดทุน</w:t>
      </w:r>
      <w:r w:rsidR="008851AF" w:rsidRPr="008851AF">
        <w:rPr>
          <w:rFonts w:asciiTheme="majorBidi" w:hAnsiTheme="majorBidi"/>
          <w:sz w:val="30"/>
          <w:szCs w:val="30"/>
          <w:cs/>
        </w:rPr>
        <w:t xml:space="preserve"> </w:t>
      </w:r>
      <w:r w:rsidR="008851AF" w:rsidRPr="008851AF">
        <w:rPr>
          <w:rFonts w:asciiTheme="majorBidi" w:hAnsiTheme="majorBidi" w:hint="cs"/>
          <w:sz w:val="30"/>
          <w:szCs w:val="30"/>
          <w:cs/>
        </w:rPr>
        <w:t>จะวัดมูลค่าเมื่อเริ่มแรกและภายหลังด้วยมูลค่ายุติธรรม</w:t>
      </w:r>
      <w:r w:rsidR="008851AF">
        <w:rPr>
          <w:rFonts w:asciiTheme="majorBidi" w:hAnsiTheme="majorBidi" w:hint="cs"/>
          <w:sz w:val="30"/>
          <w:szCs w:val="30"/>
          <w:cs/>
        </w:rPr>
        <w:t xml:space="preserve"> </w:t>
      </w:r>
      <w:r w:rsidR="008851AF" w:rsidRPr="008851AF">
        <w:rPr>
          <w:rFonts w:asciiTheme="majorBidi" w:hAnsiTheme="majorBidi" w:hint="cs"/>
          <w:sz w:val="30"/>
          <w:szCs w:val="30"/>
          <w:cs/>
        </w:rPr>
        <w:t>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4CBA0A10" w14:textId="77C077BB" w:rsidR="00900C4B" w:rsidRPr="0085608E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DBE4436" w14:textId="390161A6" w:rsidR="008851AF" w:rsidRPr="0085608E" w:rsidRDefault="008851AF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851AF">
        <w:rPr>
          <w:rFonts w:asciiTheme="majorBidi" w:hAnsiTheme="majorBidi" w:hint="cs"/>
          <w:sz w:val="30"/>
          <w:szCs w:val="30"/>
          <w:cs/>
        </w:rPr>
        <w:t>ณ</w:t>
      </w:r>
      <w:r w:rsidRPr="008851AF">
        <w:rPr>
          <w:rFonts w:asciiTheme="majorBidi" w:hAnsiTheme="majorBidi"/>
          <w:sz w:val="30"/>
          <w:szCs w:val="30"/>
          <w:cs/>
        </w:rPr>
        <w:t xml:space="preserve"> </w:t>
      </w:r>
      <w:r w:rsidRPr="008851AF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</w:t>
      </w:r>
      <w:r w:rsidRPr="008851AF">
        <w:rPr>
          <w:rFonts w:asciiTheme="majorBidi" w:hAnsiTheme="majorBidi"/>
          <w:sz w:val="30"/>
          <w:szCs w:val="30"/>
          <w:cs/>
        </w:rPr>
        <w:t xml:space="preserve"> </w:t>
      </w:r>
      <w:r w:rsidRPr="008851AF">
        <w:rPr>
          <w:rFonts w:asciiTheme="majorBidi" w:hAnsiTheme="majorBidi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851AF">
        <w:rPr>
          <w:rFonts w:asciiTheme="majorBidi" w:hAnsiTheme="majorBidi"/>
          <w:sz w:val="30"/>
          <w:szCs w:val="30"/>
          <w:cs/>
        </w:rPr>
        <w:t xml:space="preserve"> </w:t>
      </w:r>
      <w:r w:rsidRPr="008851AF">
        <w:rPr>
          <w:rFonts w:asciiTheme="majorBidi" w:hAnsiTheme="majorBidi" w:hint="cs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</w:t>
      </w:r>
      <w:r w:rsidRPr="008851AF">
        <w:rPr>
          <w:rFonts w:asciiTheme="majorBidi" w:hAnsiTheme="majorBidi"/>
          <w:sz w:val="30"/>
          <w:szCs w:val="30"/>
          <w:cs/>
        </w:rPr>
        <w:t xml:space="preserve"> </w:t>
      </w:r>
      <w:r w:rsidRPr="008851AF">
        <w:rPr>
          <w:rFonts w:asciiTheme="majorBidi" w:hAnsiTheme="majorBidi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3ED7085A" w14:textId="1125C74E" w:rsidR="00900C4B" w:rsidRPr="00972BB3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F6776F0" w14:textId="47CE420D" w:rsidR="007742DB" w:rsidRPr="007742DB" w:rsidRDefault="007742D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742DB">
        <w:rPr>
          <w:rFonts w:asciiTheme="majorBidi" w:hAnsiTheme="majorBidi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5B2FDEFF" w14:textId="568AB713" w:rsidR="007742DB" w:rsidRDefault="007742D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2CAF9FE" w14:textId="29FF2495" w:rsidR="007742DB" w:rsidRPr="007742DB" w:rsidRDefault="007742DB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742DB">
        <w:rPr>
          <w:rFonts w:asciiTheme="majorBidi" w:hAnsiTheme="majorBidi" w:hint="cs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ยกเลิก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หรือหมดอายุ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="004E6C8E">
        <w:rPr>
          <w:rFonts w:asciiTheme="majorBidi" w:hAnsiTheme="majorBidi"/>
          <w:sz w:val="30"/>
          <w:szCs w:val="30"/>
          <w:cs/>
        </w:rPr>
        <w:br/>
      </w:r>
      <w:r w:rsidRPr="007742DB">
        <w:rPr>
          <w:rFonts w:asciiTheme="majorBidi" w:hAnsiTheme="majorBidi" w:hint="cs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8A6F82">
        <w:rPr>
          <w:rFonts w:asciiTheme="majorBidi" w:hAnsiTheme="majorBidi"/>
          <w:sz w:val="30"/>
          <w:szCs w:val="30"/>
          <w:cs/>
        </w:rPr>
        <w:br/>
      </w:r>
      <w:r w:rsidRPr="007742DB">
        <w:rPr>
          <w:rFonts w:asciiTheme="majorBidi" w:hAnsiTheme="majorBidi" w:hint="cs"/>
          <w:sz w:val="30"/>
          <w:szCs w:val="30"/>
          <w:cs/>
        </w:rPr>
        <w:t>การเปลี่ยนแปลงหนี้สินมีความแตกต่างอย่างมีนัยสำคัญ</w:t>
      </w:r>
      <w:r w:rsidRPr="007742DB">
        <w:rPr>
          <w:rFonts w:asciiTheme="majorBidi" w:hAnsiTheme="majorBidi"/>
          <w:sz w:val="30"/>
          <w:szCs w:val="30"/>
          <w:cs/>
        </w:rPr>
        <w:t xml:space="preserve"> </w:t>
      </w:r>
      <w:r w:rsidRPr="007742DB">
        <w:rPr>
          <w:rFonts w:asciiTheme="majorBidi" w:hAnsiTheme="majorBidi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311778B" w14:textId="0C4D43DE" w:rsidR="004E6C8E" w:rsidRPr="00900C4B" w:rsidRDefault="004E6C8E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E6C8E">
        <w:rPr>
          <w:rFonts w:asciiTheme="majorBidi" w:hAnsiTheme="majorBidi" w:hint="cs"/>
          <w:sz w:val="30"/>
          <w:szCs w:val="30"/>
          <w:cs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</w:t>
      </w:r>
      <w:r w:rsidRPr="004E6C8E">
        <w:rPr>
          <w:rFonts w:asciiTheme="majorBidi" w:hAnsiTheme="majorBidi"/>
          <w:sz w:val="30"/>
          <w:szCs w:val="30"/>
          <w:cs/>
        </w:rPr>
        <w:t xml:space="preserve"> </w:t>
      </w:r>
      <w:r w:rsidRPr="004E6C8E">
        <w:rPr>
          <w:rFonts w:asciiTheme="majorBidi" w:hAnsiTheme="majorBidi" w:hint="cs"/>
          <w:sz w:val="30"/>
          <w:szCs w:val="30"/>
          <w:cs/>
        </w:rPr>
        <w:t>รับรู้ในกำไรหรือขาดทุน</w:t>
      </w:r>
      <w:r w:rsidRPr="004E6C8E">
        <w:rPr>
          <w:rFonts w:asciiTheme="majorBidi" w:hAnsiTheme="majorBidi"/>
          <w:sz w:val="30"/>
          <w:szCs w:val="30"/>
          <w:cs/>
        </w:rPr>
        <w:t xml:space="preserve"> </w:t>
      </w:r>
    </w:p>
    <w:p w14:paraId="57A9A282" w14:textId="3023EEBB" w:rsidR="00900C4B" w:rsidRPr="00972BB3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E812392" w14:textId="5BD2A9EF" w:rsidR="00B314A9" w:rsidRPr="00E418BE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6BEBCDE6"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ที่ต้องส่งมอบ</w:t>
      </w: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หลักทรัพย์</w:t>
      </w:r>
    </w:p>
    <w:p w14:paraId="0B3E48E5" w14:textId="77777777" w:rsidR="00B314A9" w:rsidRPr="00AD5F73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CBA858" w14:textId="0B314E74" w:rsidR="00433528" w:rsidRPr="00E418BE" w:rsidRDefault="00433528" w:rsidP="004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33528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433528">
        <w:rPr>
          <w:rFonts w:asciiTheme="majorBidi" w:hAnsiTheme="majorBidi" w:cstheme="majorBidi" w:hint="cs"/>
          <w:spacing w:val="-2"/>
          <w:sz w:val="30"/>
          <w:szCs w:val="30"/>
          <w:cs/>
        </w:rPr>
        <w:t>บันทึกบัญชี</w:t>
      </w:r>
      <w:r w:rsidRPr="00433528">
        <w:rPr>
          <w:rFonts w:asciiTheme="majorBidi" w:hAnsiTheme="majorBidi" w:cstheme="majorBidi"/>
          <w:spacing w:val="-2"/>
          <w:sz w:val="30"/>
          <w:szCs w:val="30"/>
          <w:cs/>
        </w:rPr>
        <w:t>รับรู้ภาระที่</w:t>
      </w:r>
      <w:r w:rsidRPr="00E418BE">
        <w:rPr>
          <w:rFonts w:asciiTheme="majorBidi" w:hAnsiTheme="majorBidi" w:cstheme="majorBidi"/>
          <w:spacing w:val="-2"/>
          <w:sz w:val="30"/>
          <w:szCs w:val="30"/>
          <w:cs/>
        </w:rPr>
        <w:t>ต้องส่ง</w:t>
      </w:r>
      <w:r w:rsidR="00CE3F55" w:rsidRPr="00E418BE">
        <w:rPr>
          <w:rFonts w:asciiTheme="majorBidi" w:hAnsiTheme="majorBidi" w:cstheme="majorBidi" w:hint="cs"/>
          <w:spacing w:val="-2"/>
          <w:sz w:val="30"/>
          <w:szCs w:val="30"/>
          <w:cs/>
        </w:rPr>
        <w:t>มอบ</w:t>
      </w:r>
      <w:r w:rsidRPr="00E418B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หลักทรัพย์ที่ยืมมาเป็นเจ้าหนี้ธุรกิจหลักทรัพย์ในงบแสดงฐานะการเงิน </w:t>
      </w:r>
    </w:p>
    <w:p w14:paraId="7F59D156" w14:textId="0B838602" w:rsidR="00B314A9" w:rsidRPr="00E418BE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0DE3B" w14:textId="4F5C93FB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 w:hint="cs"/>
          <w:sz w:val="30"/>
          <w:szCs w:val="30"/>
          <w:cs/>
        </w:rPr>
        <w:t>รายการดังกล่าวแสดงถึงภาระ</w:t>
      </w:r>
      <w:r w:rsidR="00CE3F55" w:rsidRPr="00E418BE">
        <w:rPr>
          <w:rFonts w:asciiTheme="majorBidi" w:hAnsiTheme="majorBidi" w:cstheme="majorBidi" w:hint="cs"/>
          <w:sz w:val="30"/>
          <w:szCs w:val="30"/>
          <w:cs/>
        </w:rPr>
        <w:t>ที่ต้องส่งมอบ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หลักทรัพย์ค้ำ</w:t>
      </w:r>
      <w:r>
        <w:rPr>
          <w:rFonts w:asciiTheme="majorBidi" w:hAnsiTheme="majorBidi" w:cstheme="majorBidi" w:hint="cs"/>
          <w:sz w:val="30"/>
          <w:szCs w:val="30"/>
          <w:cs/>
        </w:rPr>
        <w:t>ประกันของบริษัทในรูปแบบหลักทรัพย์ที่วางเป็นประกัน</w:t>
      </w:r>
      <w:r w:rsidRPr="0085608E">
        <w:rPr>
          <w:rFonts w:asciiTheme="majorBidi" w:hAnsiTheme="majorBidi" w:cstheme="majorBidi"/>
          <w:spacing w:val="-20"/>
          <w:sz w:val="30"/>
          <w:szCs w:val="30"/>
          <w:cs/>
        </w:rPr>
        <w:t>การกู้ยืมเงินตามธุรกรรมการยืมและให้ยืมหลักทรัพย์ ซึ่งหลักทรัพย์ดังกล่าวถูกนำมาใช้สำหรับธุรกรรม</w:t>
      </w:r>
      <w:r w:rsidR="00D6415B">
        <w:rPr>
          <w:rFonts w:asciiTheme="majorBidi" w:hAnsiTheme="majorBidi" w:cstheme="majorBidi" w:hint="cs"/>
          <w:spacing w:val="-20"/>
          <w:sz w:val="30"/>
          <w:szCs w:val="30"/>
          <w:cs/>
        </w:rPr>
        <w:t>การยืม</w:t>
      </w:r>
      <w:r w:rsidRPr="0085608E">
        <w:rPr>
          <w:rFonts w:asciiTheme="majorBidi" w:hAnsiTheme="majorBidi" w:cstheme="majorBidi"/>
          <w:spacing w:val="-20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หรือให้ยืมหลักทรัพย์ในอีกทอดหนึ่ง</w:t>
      </w:r>
    </w:p>
    <w:p w14:paraId="072EFF31" w14:textId="77777777" w:rsidR="001C69E8" w:rsidRDefault="001C69E8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45BB6E" w14:textId="3734312B" w:rsidR="001A044C" w:rsidRDefault="00B314A9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72892">
        <w:rPr>
          <w:rFonts w:asciiTheme="majorBidi" w:hAnsiTheme="majorBidi" w:hint="cs"/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กำไรหรือขาดทุนที่เกิดจากการขายชอร์ตหลักทรัพย์ถูกรวมอยู่ในกำไรหรือขาดทุน</w:t>
      </w:r>
      <w:r w:rsidRPr="00A72892">
        <w:rPr>
          <w:rFonts w:asciiTheme="majorBidi" w:hAnsiTheme="majorBidi"/>
          <w:sz w:val="30"/>
          <w:szCs w:val="30"/>
          <w:cs/>
        </w:rPr>
        <w:t xml:space="preserve"> </w:t>
      </w:r>
      <w:r w:rsidRPr="00A72892">
        <w:rPr>
          <w:rFonts w:asciiTheme="majorBidi" w:hAnsiTheme="majorBidi" w:hint="cs"/>
          <w:sz w:val="30"/>
          <w:szCs w:val="30"/>
          <w:cs/>
        </w:rPr>
        <w:t>ค่าธรรมเนียมจากการยืมและให้ยืมหลักทรัพย์บันทึกตามเกณฑ์คงค้าง</w:t>
      </w:r>
    </w:p>
    <w:p w14:paraId="2639C8B3" w14:textId="77777777" w:rsidR="001A044C" w:rsidRDefault="001A044C" w:rsidP="00C0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0CFA67B" w14:textId="77777777" w:rsidR="001A044C" w:rsidRPr="005E52EF" w:rsidRDefault="001A044C" w:rsidP="001A044C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52E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การหักกลบ</w:t>
      </w:r>
    </w:p>
    <w:p w14:paraId="29328A63" w14:textId="77777777" w:rsidR="001A044C" w:rsidRPr="002111B8" w:rsidRDefault="001A044C" w:rsidP="001A0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F3B94E" w14:textId="77777777" w:rsidR="001A044C" w:rsidRDefault="001A044C" w:rsidP="001A0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54050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354050">
        <w:rPr>
          <w:rFonts w:asciiTheme="majorBidi" w:hAnsiTheme="majorBidi" w:cstheme="majorBidi"/>
          <w:sz w:val="30"/>
          <w:szCs w:val="30"/>
          <w:cs/>
        </w:rPr>
        <w:t>และหนี้สินทางการ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จะหักกลบกันเพื่อรายงาน</w:t>
      </w:r>
      <w:r w:rsidRPr="00354050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ด้วยจำนวนสุทธิ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ก็ต่อ</w:t>
      </w:r>
      <w:r w:rsidRPr="00354050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54050">
        <w:rPr>
          <w:rFonts w:asciiTheme="majorBidi" w:hAnsiTheme="majorBidi" w:cstheme="majorBidi"/>
          <w:sz w:val="30"/>
          <w:szCs w:val="30"/>
          <w:cs/>
        </w:rPr>
        <w:t>มีสิทธิ</w:t>
      </w:r>
      <w:r>
        <w:rPr>
          <w:rFonts w:asciiTheme="majorBidi" w:hAnsiTheme="majorBidi" w:cstheme="majorBidi" w:hint="cs"/>
          <w:sz w:val="30"/>
          <w:szCs w:val="30"/>
          <w:cs/>
        </w:rPr>
        <w:t>บังคับใช้</w:t>
      </w:r>
      <w:r w:rsidRPr="00354050">
        <w:rPr>
          <w:rFonts w:asciiTheme="majorBidi" w:hAnsiTheme="majorBidi" w:cstheme="majorBidi"/>
          <w:sz w:val="30"/>
          <w:szCs w:val="30"/>
          <w:cs/>
        </w:rPr>
        <w:t>ตามกฎหมายในการหักกลบ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จำนวนเงินที่รับรู้</w:t>
      </w:r>
      <w:r w:rsidRPr="00354050">
        <w:rPr>
          <w:rFonts w:asciiTheme="majorBidi" w:hAnsiTheme="majorBidi" w:cstheme="majorBidi"/>
          <w:sz w:val="30"/>
          <w:szCs w:val="30"/>
          <w:cs/>
        </w:rPr>
        <w:t>และ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54050">
        <w:rPr>
          <w:rFonts w:asciiTheme="majorBidi" w:hAnsiTheme="majorBidi" w:cstheme="majorBidi"/>
          <w:sz w:val="30"/>
          <w:szCs w:val="30"/>
          <w:cs/>
        </w:rPr>
        <w:t>ตั้งใจที่จะชำระ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354050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35405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54050">
        <w:rPr>
          <w:rFonts w:asciiTheme="majorBidi" w:hAnsiTheme="majorBidi" w:cstheme="majorBidi"/>
          <w:sz w:val="30"/>
          <w:szCs w:val="30"/>
          <w:cs/>
        </w:rPr>
        <w:t>สุทธิ หรือตั้งใจที่จะรับสินทรัพย์และชำระหนี้</w:t>
      </w:r>
      <w:r>
        <w:rPr>
          <w:rFonts w:asciiTheme="majorBidi" w:hAnsiTheme="majorBidi" w:cstheme="majorBidi" w:hint="cs"/>
          <w:sz w:val="30"/>
          <w:szCs w:val="30"/>
          <w:cs/>
        </w:rPr>
        <w:t>สินพร้อมกัน</w:t>
      </w:r>
    </w:p>
    <w:p w14:paraId="3E8C8B7A" w14:textId="77777777" w:rsidR="001A044C" w:rsidRPr="00972BB3" w:rsidRDefault="001A044C" w:rsidP="0085608E">
      <w:pPr>
        <w:pStyle w:val="ListParagraph"/>
        <w:tabs>
          <w:tab w:val="clear" w:pos="454"/>
          <w:tab w:val="left" w:pos="558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66EEB41" w14:textId="684F2007" w:rsidR="00B314A9" w:rsidRPr="0085608E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184420B7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A7C8F4" w14:textId="77777777" w:rsidR="00B314A9" w:rsidRPr="009577DF" w:rsidRDefault="00B314A9" w:rsidP="00B314A9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7D4DC29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1FFBB7" w14:textId="5B092F56" w:rsidR="00B314A9" w:rsidRDefault="00B314A9" w:rsidP="00CE3F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577D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</w:t>
      </w:r>
      <w:r>
        <w:rPr>
          <w:rFonts w:asciiTheme="majorBidi" w:hAnsiTheme="majorBidi" w:cstheme="majorBidi" w:hint="cs"/>
          <w:i/>
          <w:sz w:val="30"/>
          <w:szCs w:val="30"/>
          <w:cs/>
        </w:rPr>
        <w:t>ในกำไรหรือขาดทุน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ในรอบระยะเวลาที่พนักงานได้ทำงานให้กับกิจการ</w:t>
      </w:r>
    </w:p>
    <w:p w14:paraId="03EA9C16" w14:textId="623932CB" w:rsidR="008803FC" w:rsidRPr="0085608E" w:rsidRDefault="008803F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C088CFF" w14:textId="77777777" w:rsidR="00B314A9" w:rsidRPr="009577DF" w:rsidRDefault="00B314A9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F15F398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2EE9B4" w14:textId="3C29FDE8" w:rsidR="00B314A9" w:rsidRPr="009577DF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577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BB79FD">
        <w:rPr>
          <w:rFonts w:asciiTheme="majorBidi" w:hAnsiTheme="majorBidi" w:cstheme="majorBidi" w:hint="cs"/>
          <w:i/>
          <w:sz w:val="30"/>
          <w:szCs w:val="30"/>
          <w:cs/>
        </w:rPr>
        <w:t>งว</w:t>
      </w:r>
      <w:r w:rsidR="00EF1E6B">
        <w:rPr>
          <w:rFonts w:asciiTheme="majorBidi" w:hAnsiTheme="majorBidi" w:cstheme="majorBidi" w:hint="cs"/>
          <w:i/>
          <w:sz w:val="30"/>
          <w:szCs w:val="30"/>
          <w:cs/>
        </w:rPr>
        <w:t>ด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ปัจจุบันและ</w:t>
      </w:r>
      <w:r w:rsidR="00BB79FD">
        <w:rPr>
          <w:rFonts w:asciiTheme="majorBidi" w:hAnsiTheme="majorBidi" w:cstheme="majorBidi" w:hint="cs"/>
          <w:i/>
          <w:sz w:val="30"/>
          <w:szCs w:val="30"/>
          <w:cs/>
        </w:rPr>
        <w:t>ง</w:t>
      </w:r>
      <w:r w:rsidR="00EF1E6B">
        <w:rPr>
          <w:rFonts w:asciiTheme="majorBidi" w:hAnsiTheme="majorBidi" w:cstheme="majorBidi" w:hint="cs"/>
          <w:i/>
          <w:sz w:val="30"/>
          <w:szCs w:val="30"/>
          <w:cs/>
        </w:rPr>
        <w:t>วด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  <w:r w:rsidR="00BB79FD" w:rsidRPr="00BB79FD">
        <w:rPr>
          <w:rFonts w:asciiTheme="majorBidi" w:hAnsiTheme="majorBidi" w:hint="cs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</w:t>
      </w:r>
      <w:r w:rsidR="00BB79FD" w:rsidRPr="00BB79FD">
        <w:rPr>
          <w:rFonts w:asciiTheme="majorBidi" w:hAnsiTheme="majorBidi"/>
          <w:i/>
          <w:sz w:val="30"/>
          <w:szCs w:val="30"/>
          <w:cs/>
        </w:rPr>
        <w:t xml:space="preserve"> </w:t>
      </w:r>
      <w:r w:rsidR="00BB79FD" w:rsidRPr="00BB79FD">
        <w:rPr>
          <w:rFonts w:asciiTheme="majorBidi" w:hAnsiTheme="majorBidi" w:hint="cs"/>
          <w:i/>
          <w:sz w:val="30"/>
          <w:szCs w:val="30"/>
          <w:cs/>
        </w:rPr>
        <w:t>โดยวิธีคิดลด</w:t>
      </w:r>
      <w:r w:rsidR="00C7361C">
        <w:rPr>
          <w:rFonts w:asciiTheme="majorBidi" w:hAnsiTheme="majorBidi"/>
          <w:i/>
          <w:sz w:val="30"/>
          <w:szCs w:val="30"/>
          <w:cs/>
        </w:rPr>
        <w:br/>
      </w:r>
      <w:r w:rsidR="00BB79FD" w:rsidRPr="00BB79FD">
        <w:rPr>
          <w:rFonts w:asciiTheme="majorBidi" w:hAnsiTheme="majorBidi" w:hint="cs"/>
          <w:i/>
          <w:sz w:val="30"/>
          <w:szCs w:val="30"/>
          <w:cs/>
        </w:rPr>
        <w:t>แต่ละหน่วยที่ประมาณการไว้</w:t>
      </w:r>
      <w:r w:rsidR="00BB79FD" w:rsidRPr="00BB79FD">
        <w:rPr>
          <w:rFonts w:asciiTheme="majorBidi" w:hAnsiTheme="majorBidi"/>
          <w:i/>
          <w:sz w:val="30"/>
          <w:szCs w:val="30"/>
          <w:cs/>
        </w:rPr>
        <w:t xml:space="preserve">  </w:t>
      </w:r>
    </w:p>
    <w:p w14:paraId="154F605B" w14:textId="7C431734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บริษัทกำหนดดอกเบี้ยจ่ายของ</w:t>
      </w:r>
      <w:r w:rsidRPr="009577DF">
        <w:rPr>
          <w:rFonts w:asciiTheme="majorBidi" w:hAnsiTheme="majorBidi" w:cstheme="majorBidi"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D6415B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21304E10" w14:textId="77777777" w:rsidR="00B314A9" w:rsidRPr="002111B8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05C30" w14:textId="34DE1802" w:rsidR="009F584E" w:rsidRDefault="00B314A9" w:rsidP="008B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 </w:t>
      </w:r>
    </w:p>
    <w:p w14:paraId="191312C8" w14:textId="77777777" w:rsidR="00D6415B" w:rsidRDefault="00D6415B" w:rsidP="008B7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7651C" w14:textId="48A0EB51" w:rsidR="00B314A9" w:rsidRPr="004421EB" w:rsidRDefault="00B314A9" w:rsidP="00B314A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4421EB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113EB3F3" w14:textId="77777777" w:rsidR="00B314A9" w:rsidRPr="004421EB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6971E76" w14:textId="455DD35D" w:rsidR="00B314A9" w:rsidRDefault="00B314A9" w:rsidP="008576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421EB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</w:t>
      </w:r>
      <w:r w:rsidR="00EC3BA3">
        <w:rPr>
          <w:rFonts w:ascii="Angsana New" w:hAnsi="Angsana New" w:hint="cs"/>
          <w:i/>
          <w:sz w:val="30"/>
          <w:szCs w:val="30"/>
          <w:cs/>
        </w:rPr>
        <w:t>หรือเมื่อบริษัทรับรู้ต้นทุนสำหรับการปรับโครงสร้าง</w:t>
      </w:r>
      <w:r w:rsidR="00FE5416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FE5416">
        <w:rPr>
          <w:rFonts w:ascii="Angsana New" w:hAnsi="Angsana New"/>
          <w:i/>
          <w:sz w:val="30"/>
          <w:szCs w:val="30"/>
          <w:cs/>
        </w:rPr>
        <w:br/>
      </w:r>
      <w:r w:rsidRPr="004421EB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4421EB">
        <w:rPr>
          <w:rFonts w:ascii="Angsana New" w:hAnsi="Angsana New"/>
          <w:iCs/>
          <w:sz w:val="30"/>
          <w:szCs w:val="30"/>
        </w:rPr>
        <w:t>12</w:t>
      </w:r>
      <w:r w:rsidRPr="004421EB">
        <w:rPr>
          <w:rFonts w:ascii="Angsana New" w:hAnsi="Angsana New"/>
          <w:i/>
          <w:sz w:val="30"/>
          <w:szCs w:val="30"/>
        </w:rPr>
        <w:t xml:space="preserve"> </w:t>
      </w:r>
      <w:r w:rsidRPr="004421EB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7505F2C" w14:textId="77777777" w:rsidR="0085768F" w:rsidRPr="0085768F" w:rsidRDefault="0085768F" w:rsidP="0085768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E785C21" w14:textId="77777777" w:rsidR="00B314A9" w:rsidRPr="00504552" w:rsidRDefault="00B314A9" w:rsidP="00B314A9">
      <w:pPr>
        <w:tabs>
          <w:tab w:val="clear" w:pos="907"/>
          <w:tab w:val="left" w:pos="540"/>
        </w:tabs>
        <w:spacing w:line="240" w:lineRule="auto"/>
        <w:ind w:left="313" w:right="-23" w:firstLine="2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</w:t>
      </w: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ะยะสั้นของพนักงาน</w:t>
      </w:r>
    </w:p>
    <w:p w14:paraId="3A730780" w14:textId="77777777" w:rsidR="00B314A9" w:rsidRPr="00504552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7F52BF" w14:textId="5F33371F" w:rsidR="00B314A9" w:rsidRDefault="00B314A9" w:rsidP="00CE3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04552">
        <w:rPr>
          <w:rFonts w:asciiTheme="majorBidi" w:hAnsiTheme="majorBidi" w:cstheme="majorBidi"/>
          <w:sz w:val="30"/>
          <w:szCs w:val="30"/>
        </w:rPr>
        <w:t xml:space="preserve"> </w:t>
      </w:r>
      <w:r w:rsidRPr="0050455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04552">
        <w:rPr>
          <w:rFonts w:asciiTheme="majorBidi" w:hAnsiTheme="majorBidi" w:cstheme="majorBidi"/>
          <w:sz w:val="30"/>
          <w:szCs w:val="30"/>
          <w:cs/>
        </w:rPr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DD27D1D" w14:textId="60871284" w:rsidR="008803FC" w:rsidRDefault="008803F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848B4" w14:textId="0A2077F7" w:rsidR="00B314A9" w:rsidRPr="00504552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169EB92" w14:textId="4C223F74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7F1322" w14:textId="4AD68E2E" w:rsidR="00B314A9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04552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E185963" w14:textId="77777777" w:rsidR="00411D69" w:rsidRPr="00E418BE" w:rsidRDefault="287DA42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372A0A20" w14:textId="77777777" w:rsidR="00411D69" w:rsidRPr="00EC1A84" w:rsidRDefault="00411D69" w:rsidP="0041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D33B79" w14:textId="15E1EC30" w:rsidR="00411D69" w:rsidRPr="00E418BE" w:rsidRDefault="00411D69" w:rsidP="00411D69">
      <w:pPr>
        <w:tabs>
          <w:tab w:val="clear" w:pos="680"/>
          <w:tab w:val="left" w:pos="720"/>
        </w:tabs>
        <w:ind w:left="540"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E418B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E418B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E418BE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DD32EC" w14:textId="77777777" w:rsidR="0085768F" w:rsidRPr="0085608E" w:rsidRDefault="0085768F" w:rsidP="0085608E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F96C000" w14:textId="590E33B5" w:rsidR="00411D69" w:rsidRDefault="00411D69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C1A84"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Pr="00EC1A84">
        <w:rPr>
          <w:rFonts w:ascii="Angsana New" w:hAnsi="Angsana New"/>
          <w:sz w:val="30"/>
          <w:szCs w:val="30"/>
          <w:cs/>
          <w:lang w:val="th-TH"/>
        </w:rPr>
        <w:t>วัด</w:t>
      </w:r>
      <w:r w:rsidRPr="0085608E">
        <w:rPr>
          <w:rFonts w:ascii="Angsana New" w:hAnsi="Angsana New"/>
          <w:sz w:val="30"/>
          <w:szCs w:val="30"/>
          <w:cs/>
        </w:rPr>
        <w:t>มูลค่า</w:t>
      </w:r>
      <w:r w:rsidRPr="00EC1A84">
        <w:rPr>
          <w:rFonts w:ascii="Angsana New" w:hAnsi="Angsana New"/>
          <w:sz w:val="30"/>
          <w:szCs w:val="30"/>
          <w:cs/>
          <w:lang w:val="th-TH"/>
        </w:rPr>
        <w:t>ยุติธรรมของสินทรัพย์หรือหนี้สิน บริษัทใช้ข้อมูลที่สามารถสังเกตได้ให้มากที่สุดเท่าที่จะทำได</w:t>
      </w:r>
      <w:r>
        <w:rPr>
          <w:rFonts w:ascii="Angsana New" w:hAnsi="Angsana New" w:hint="cs"/>
          <w:sz w:val="30"/>
          <w:szCs w:val="30"/>
          <w:cs/>
          <w:lang w:val="th-TH"/>
        </w:rPr>
        <w:t>้</w:t>
      </w:r>
      <w:r w:rsidR="00F209F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C1A84">
        <w:rPr>
          <w:rFonts w:ascii="Angsana New" w:hAnsi="Angsana New"/>
          <w:sz w:val="30"/>
          <w:szCs w:val="30"/>
          <w:cs/>
          <w:lang w:val="th-TH"/>
        </w:rPr>
        <w:t>มูลค่ายุติธรรมเหล่านี้ถูกจัดประเภท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ในแต่ละ</w:t>
      </w:r>
      <w:r w:rsidRPr="00EC1A84">
        <w:rPr>
          <w:rFonts w:ascii="Angsana New" w:hAnsi="Angsana New"/>
          <w:sz w:val="30"/>
          <w:szCs w:val="30"/>
          <w:cs/>
          <w:lang w:val="th-TH"/>
        </w:rPr>
        <w:t>ลำดับชั้น</w:t>
      </w:r>
      <w:r w:rsidRPr="00EC1A84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EC1A84">
        <w:rPr>
          <w:rFonts w:ascii="Angsana New" w:hAnsi="Angsana New"/>
          <w:sz w:val="30"/>
          <w:szCs w:val="30"/>
          <w:cs/>
          <w:lang w:val="th-TH"/>
        </w:rPr>
        <w:t>มูลค่ายุติธรรมตามข้อมูลที่ใช้ในการประเมินมูลค่าดังนี้</w:t>
      </w:r>
    </w:p>
    <w:p w14:paraId="5E9E6F6F" w14:textId="77777777" w:rsidR="0085768F" w:rsidRPr="0085768F" w:rsidRDefault="0085768F" w:rsidP="0085768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5509DA9" w14:textId="7469D203" w:rsidR="00411D69" w:rsidRPr="0085608E" w:rsidRDefault="00411D69" w:rsidP="0085608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85608E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85608E">
        <w:rPr>
          <w:rFonts w:ascii="Angsana New" w:hAnsi="Angsana New"/>
          <w:sz w:val="30"/>
          <w:szCs w:val="30"/>
        </w:rPr>
        <w:t xml:space="preserve"> 1</w:t>
      </w:r>
      <w:r w:rsidR="00F209FD">
        <w:rPr>
          <w:rFonts w:ascii="Angsana New" w:hAnsi="Angsana New"/>
          <w:sz w:val="30"/>
          <w:szCs w:val="30"/>
        </w:rPr>
        <w:tab/>
      </w:r>
      <w:r w:rsidRPr="0085608E">
        <w:rPr>
          <w:rFonts w:ascii="Angsana New" w:hAnsi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</w:t>
      </w:r>
      <w:r w:rsidR="00F209FD">
        <w:rPr>
          <w:rFonts w:ascii="Angsana New" w:hAnsi="Angsana New" w:hint="cs"/>
          <w:sz w:val="30"/>
          <w:szCs w:val="30"/>
          <w:cs/>
        </w:rPr>
        <w:t>เดียวกัน</w:t>
      </w:r>
    </w:p>
    <w:p w14:paraId="60BD382E" w14:textId="23971323" w:rsidR="00411D69" w:rsidRPr="0085608E" w:rsidRDefault="00411D69" w:rsidP="0085608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85608E">
        <w:rPr>
          <w:rFonts w:ascii="Angsana New" w:hAnsi="Angsana New" w:hint="cs"/>
          <w:position w:val="1"/>
          <w:sz w:val="30"/>
          <w:szCs w:val="30"/>
          <w:cs/>
          <w:lang w:val="th-TH"/>
        </w:rPr>
        <w:t>ข้อมูล</w:t>
      </w:r>
      <w:r w:rsidRPr="0085608E">
        <w:rPr>
          <w:rFonts w:ascii="Angsana New" w:hAnsi="Angsana New" w:hint="cs"/>
          <w:position w:val="1"/>
          <w:sz w:val="30"/>
          <w:szCs w:val="30"/>
          <w:cs/>
        </w:rPr>
        <w:t>ระดับ</w:t>
      </w:r>
      <w:r w:rsidRPr="0085608E">
        <w:rPr>
          <w:rFonts w:ascii="Angsana New" w:hAnsi="Angsana New"/>
          <w:position w:val="1"/>
          <w:sz w:val="30"/>
          <w:szCs w:val="30"/>
          <w:cs/>
        </w:rPr>
        <w:t xml:space="preserve"> </w:t>
      </w:r>
      <w:r w:rsidRPr="0085608E">
        <w:rPr>
          <w:rFonts w:ascii="Angsana New" w:hAnsi="Angsana New"/>
          <w:position w:val="1"/>
          <w:sz w:val="30"/>
          <w:szCs w:val="30"/>
        </w:rPr>
        <w:t>2</w:t>
      </w:r>
      <w:r w:rsidR="00F209FD">
        <w:rPr>
          <w:rFonts w:ascii="Angsana New" w:hAnsi="Angsana New"/>
          <w:spacing w:val="-6"/>
          <w:position w:val="1"/>
          <w:sz w:val="30"/>
          <w:szCs w:val="30"/>
        </w:rPr>
        <w:tab/>
      </w:r>
      <w:r w:rsidRPr="0085608E">
        <w:rPr>
          <w:rFonts w:ascii="Angsana New" w:hAnsi="Angsana New" w:hint="cs"/>
          <w:spacing w:val="-6"/>
          <w:position w:val="1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85608E">
        <w:rPr>
          <w:rFonts w:ascii="Angsana New" w:hAnsi="Angsana New" w:hint="cs"/>
          <w:sz w:val="30"/>
          <w:szCs w:val="30"/>
          <w:cs/>
        </w:rPr>
        <w:t>จากราคาเสนอซื้อขายซึ่งรวมอยู่ในข้อมูลระดับ</w:t>
      </w:r>
      <w:r w:rsidRPr="0085608E">
        <w:rPr>
          <w:rFonts w:ascii="Angsana New" w:hAnsi="Angsana New"/>
          <w:sz w:val="30"/>
          <w:szCs w:val="30"/>
          <w:cs/>
        </w:rPr>
        <w:t xml:space="preserve"> </w:t>
      </w:r>
      <w:r w:rsidRPr="0085608E">
        <w:rPr>
          <w:rFonts w:ascii="Angsana New" w:hAnsi="Angsana New"/>
          <w:sz w:val="30"/>
          <w:szCs w:val="30"/>
        </w:rPr>
        <w:t xml:space="preserve">1 </w:t>
      </w:r>
      <w:r w:rsidRPr="0085608E">
        <w:rPr>
          <w:rFonts w:ascii="Angsana New" w:hAnsi="Angsana New"/>
          <w:sz w:val="30"/>
          <w:szCs w:val="30"/>
          <w:cs/>
        </w:rPr>
        <w:t xml:space="preserve"> </w:t>
      </w:r>
    </w:p>
    <w:p w14:paraId="51592F24" w14:textId="75C5D9B6" w:rsidR="00411D69" w:rsidRPr="0085608E" w:rsidRDefault="00411D69" w:rsidP="0085608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5608E">
        <w:rPr>
          <w:rFonts w:ascii="Angsana New" w:hAnsi="Angsana New" w:hint="cs"/>
          <w:sz w:val="30"/>
          <w:szCs w:val="30"/>
          <w:cs/>
          <w:lang w:val="th-TH"/>
        </w:rPr>
        <w:t>ข้อมูลระดับ</w:t>
      </w:r>
      <w:r w:rsidRPr="0085608E">
        <w:rPr>
          <w:rFonts w:ascii="Angsana New" w:hAnsi="Angsana New"/>
          <w:sz w:val="30"/>
          <w:szCs w:val="30"/>
        </w:rPr>
        <w:t xml:space="preserve"> 3</w:t>
      </w:r>
      <w:r w:rsidR="00F209FD">
        <w:rPr>
          <w:rFonts w:ascii="Angsana New" w:hAnsi="Angsana New"/>
          <w:sz w:val="30"/>
          <w:szCs w:val="30"/>
        </w:rPr>
        <w:tab/>
      </w:r>
      <w:r w:rsidRPr="0085608E">
        <w:rPr>
          <w:rFonts w:ascii="Angsana New" w:hAnsi="Angsana New" w:hint="cs"/>
          <w:sz w:val="30"/>
          <w:szCs w:val="30"/>
          <w:cs/>
          <w:lang w:val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79A793D" w14:textId="2C258AC0" w:rsidR="0085768F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</w:p>
    <w:p w14:paraId="3748B8E6" w14:textId="022C7276" w:rsidR="00FE1BA8" w:rsidRDefault="00FE1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85608E">
        <w:rPr>
          <w:rFonts w:ascii="Angsana New" w:hAnsi="Angsana New"/>
          <w:sz w:val="30"/>
          <w:szCs w:val="30"/>
          <w:cs/>
          <w:lang w:val="th-TH"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E2FBCC1" w14:textId="77777777" w:rsidR="00510B7B" w:rsidRPr="0085608E" w:rsidRDefault="00510B7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E0F88FC" w14:textId="423E1D91" w:rsidR="00FE1BA8" w:rsidRDefault="00FE1BA8" w:rsidP="0085608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E1BA8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บริษัทวัดมูลค่าสินทรัพย์และสถานะการเป็นสินทรัพย์ด้วยราคาเสนอซื้อ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</w:p>
    <w:p w14:paraId="16F99493" w14:textId="4010A35D" w:rsidR="00FE1BA8" w:rsidRPr="00972BB3" w:rsidRDefault="00FE1BA8" w:rsidP="00972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958008C" w14:textId="1B34D2DA" w:rsidR="00FE1BA8" w:rsidRDefault="00FE1BA8" w:rsidP="0085608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5608E">
        <w:rPr>
          <w:rFonts w:ascii="Angsana New" w:hAnsi="Angsana New"/>
          <w:spacing w:val="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FE1BA8">
        <w:rPr>
          <w:rFonts w:ascii="Angsana New" w:hAnsi="Angsana New" w:hint="cs"/>
          <w:sz w:val="30"/>
          <w:szCs w:val="30"/>
          <w:cs/>
        </w:rPr>
        <w:t>การทำรายการ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เช่น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หากบริษัทพิจารณาว่ามูลค่ายุติธรรมของเครื่องมือทางการเงิน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ณ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ทำให้เครื่องมือทาง</w:t>
      </w:r>
      <w:r w:rsidR="00C7361C">
        <w:rPr>
          <w:rFonts w:ascii="Angsana New" w:hAnsi="Angsana New"/>
          <w:sz w:val="30"/>
          <w:szCs w:val="30"/>
          <w:cs/>
        </w:rPr>
        <w:br/>
      </w:r>
      <w:r w:rsidRPr="00FE1BA8">
        <w:rPr>
          <w:rFonts w:ascii="Angsana New" w:hAnsi="Angsana New" w:hint="cs"/>
          <w:sz w:val="30"/>
          <w:szCs w:val="30"/>
          <w:cs/>
        </w:rPr>
        <w:t>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ณ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="009D6628" w:rsidRPr="009D6628">
        <w:rPr>
          <w:rFonts w:ascii="Angsana New" w:hAnsi="Angsana New"/>
          <w:sz w:val="30"/>
          <w:szCs w:val="30"/>
        </w:rPr>
        <w:t>3</w:t>
      </w:r>
      <w:r w:rsidRPr="00FE1BA8">
        <w:rPr>
          <w:rFonts w:ascii="Angsana New" w:hAnsi="Angsana New"/>
          <w:sz w:val="30"/>
          <w:szCs w:val="30"/>
          <w:cs/>
        </w:rPr>
        <w:t xml:space="preserve"> </w:t>
      </w:r>
      <w:r w:rsidRPr="00FE1BA8">
        <w:rPr>
          <w:rFonts w:ascii="Angsana New" w:hAnsi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900D63F" w14:textId="4CD82581" w:rsidR="00E70326" w:rsidRDefault="00E70326" w:rsidP="0085608E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7262A3" w14:textId="119BBDDB" w:rsidR="007742DB" w:rsidRDefault="00E70326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6A1A07A" w14:textId="229894EA" w:rsidR="009619AD" w:rsidRPr="00E418BE" w:rsidRDefault="1F994A49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21962A2F" w14:textId="77777777" w:rsidR="009619AD" w:rsidRPr="002111B8" w:rsidRDefault="009619AD" w:rsidP="009619A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DD19F4" w14:textId="1C64376B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</w:t>
      </w:r>
      <w:r w:rsidR="00FE1BA8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ประกอบด้วยภาษีเงินได้ของ</w:t>
      </w:r>
      <w:r w:rsidR="00FE1BA8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</w:t>
      </w:r>
      <w:r w:rsidR="00FE1BA8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9577DF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เว้นแต่</w:t>
      </w:r>
      <w:r w:rsidR="00FE1BA8" w:rsidRPr="00FE1BA8">
        <w:rPr>
          <w:rFonts w:asciiTheme="majorBidi" w:hAnsiTheme="majorBidi" w:hint="cs"/>
          <w:sz w:val="30"/>
          <w:szCs w:val="30"/>
          <w:cs/>
        </w:rPr>
        <w:t>รายการที่รับรู้โดยตรงใน</w:t>
      </w:r>
      <w:r w:rsidRPr="009577DF">
        <w:rPr>
          <w:rFonts w:asciiTheme="majorBidi" w:hAnsiTheme="majorBidi" w:cstheme="majorBidi"/>
          <w:sz w:val="30"/>
          <w:szCs w:val="30"/>
          <w:cs/>
        </w:rPr>
        <w:t>ส่วนของเจ้าของหรือกำไรขาดทุนเบ็ดเสร็จอื่น</w:t>
      </w:r>
    </w:p>
    <w:p w14:paraId="7539670D" w14:textId="77777777" w:rsidR="009619AD" w:rsidRPr="002111B8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34D84" w14:textId="31233888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 w:rsidR="00FE1BA8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FE1BA8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9577DF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</w:t>
      </w:r>
      <w:r w:rsidR="006A2326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="006A2326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ที่ต้องเสียภาษี โดยใช้อัตราภาษี</w:t>
      </w:r>
      <w:r w:rsidR="001E554F"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1E554F">
        <w:rPr>
          <w:rFonts w:asciiTheme="majorBidi" w:hAnsiTheme="majorBidi" w:cstheme="majorBidi"/>
          <w:sz w:val="30"/>
          <w:szCs w:val="30"/>
          <w:cs/>
        </w:rPr>
        <w:br/>
      </w:r>
      <w:r w:rsidR="00FE1BA8">
        <w:rPr>
          <w:rFonts w:asciiTheme="majorBidi" w:hAnsiTheme="majorBidi" w:cstheme="majorBidi" w:hint="cs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ก่อน ๆ</w:t>
      </w:r>
    </w:p>
    <w:p w14:paraId="3B30D7E3" w14:textId="77777777" w:rsidR="00051228" w:rsidRDefault="00051228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7AEE7" w14:textId="3422A103" w:rsidR="009619AD" w:rsidRPr="009577DF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972BB3"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ผลแตกต่างชั่วคราว</w:t>
      </w:r>
      <w:r w:rsidR="001E554F" w:rsidRPr="001E554F">
        <w:rPr>
          <w:rFonts w:asciiTheme="majorBidi" w:hAnsiTheme="majorBidi" w:hint="cs"/>
          <w:sz w:val="30"/>
          <w:szCs w:val="30"/>
          <w:cs/>
        </w:rPr>
        <w:t>สำหรับ</w:t>
      </w:r>
      <w:r w:rsidRPr="009577DF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</w:t>
      </w:r>
      <w:r w:rsidRPr="00F17815">
        <w:rPr>
          <w:rFonts w:asciiTheme="majorBidi" w:hAnsiTheme="majorBidi" w:cstheme="majorBidi"/>
          <w:spacing w:val="-6"/>
          <w:sz w:val="30"/>
          <w:szCs w:val="30"/>
          <w:cs/>
        </w:rPr>
        <w:t>รายการนั้นไม่มีผลกระทบต่อกำไรขาดทุนทาง</w:t>
      </w:r>
      <w:r w:rsidRPr="00D31943">
        <w:rPr>
          <w:rFonts w:asciiTheme="majorBidi" w:hAnsiTheme="majorBidi" w:cstheme="majorBidi"/>
          <w:spacing w:val="-6"/>
          <w:sz w:val="30"/>
          <w:szCs w:val="30"/>
          <w:cs/>
        </w:rPr>
        <w:t>บัญชีหรือทางภาษี</w:t>
      </w:r>
      <w:r w:rsidRPr="00D3194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3A9D9CD3" w14:textId="77777777" w:rsidR="009619AD" w:rsidRPr="002111B8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86291" w14:textId="411449AA" w:rsidR="009619AD" w:rsidRPr="00972BB3" w:rsidRDefault="009619AD" w:rsidP="002863E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72BB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D31943" w:rsidRPr="00972BB3">
        <w:rPr>
          <w:rFonts w:asciiTheme="majorBidi" w:hAnsiTheme="majorBidi" w:cstheme="majorBidi"/>
          <w:sz w:val="30"/>
          <w:szCs w:val="30"/>
        </w:rPr>
        <w:t xml:space="preserve"> </w:t>
      </w:r>
      <w:r w:rsidRPr="00972BB3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31943" w:rsidRPr="00972BB3">
        <w:rPr>
          <w:rFonts w:asciiTheme="majorBidi" w:hAnsiTheme="majorBidi" w:cstheme="majorBidi"/>
          <w:sz w:val="30"/>
          <w:szCs w:val="30"/>
        </w:rPr>
        <w:t xml:space="preserve"> </w:t>
      </w:r>
      <w:r w:rsidR="00D31943" w:rsidRPr="00972BB3">
        <w:rPr>
          <w:rFonts w:asciiTheme="majorBidi" w:hAnsiTheme="majorBidi" w:hint="cs"/>
          <w:sz w:val="30"/>
          <w:szCs w:val="30"/>
          <w:cs/>
        </w:rPr>
        <w:t>ทั้งนี้</w:t>
      </w:r>
      <w:r w:rsidR="00D31943" w:rsidRPr="00972BB3">
        <w:rPr>
          <w:rFonts w:asciiTheme="majorBidi" w:hAnsiTheme="majorBidi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ระหว่างกาล</w:t>
      </w:r>
    </w:p>
    <w:p w14:paraId="7312B0F7" w14:textId="77777777" w:rsidR="0085768F" w:rsidRPr="00FE0A9A" w:rsidRDefault="0085768F" w:rsidP="0085768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C9BF0C5" w14:textId="4DA5D18D" w:rsidR="00D943D8" w:rsidRDefault="00D943D8" w:rsidP="00D943D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D31943" w:rsidRPr="00D31943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D31943" w:rsidRPr="00D31943">
        <w:rPr>
          <w:rFonts w:asciiTheme="majorBidi" w:hAnsiTheme="majorBidi"/>
          <w:sz w:val="30"/>
          <w:szCs w:val="30"/>
          <w:cs/>
        </w:rPr>
        <w:t xml:space="preserve"> </w:t>
      </w:r>
      <w:r w:rsidR="00D31943" w:rsidRPr="00D31943">
        <w:rPr>
          <w:rFonts w:asciiTheme="majorBidi" w:hAnsiTheme="majorBidi" w:hint="cs"/>
          <w:sz w:val="30"/>
          <w:szCs w:val="30"/>
          <w:cs/>
        </w:rPr>
        <w:t>ณ</w:t>
      </w:r>
      <w:r w:rsidR="00D31943" w:rsidRPr="00D31943">
        <w:rPr>
          <w:rFonts w:asciiTheme="majorBidi" w:hAnsiTheme="majorBidi"/>
          <w:sz w:val="30"/>
          <w:szCs w:val="30"/>
          <w:cs/>
        </w:rPr>
        <w:t xml:space="preserve"> </w:t>
      </w:r>
      <w:r w:rsidR="00D31943" w:rsidRPr="00D31943">
        <w:rPr>
          <w:rFonts w:asciiTheme="majorBidi" w:hAnsiTheme="majorBidi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  <w:r w:rsidR="00D31943" w:rsidRPr="00D31943">
        <w:rPr>
          <w:rFonts w:asciiTheme="majorBidi" w:hAnsiTheme="majorBidi"/>
          <w:sz w:val="30"/>
          <w:szCs w:val="30"/>
          <w:cs/>
        </w:rPr>
        <w:t xml:space="preserve"> </w:t>
      </w:r>
    </w:p>
    <w:p w14:paraId="244C6C33" w14:textId="77777777" w:rsidR="00FE0A9A" w:rsidRPr="009577DF" w:rsidRDefault="00FE0A9A" w:rsidP="00D943D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8D610A" w14:textId="77777777" w:rsidR="009619AD" w:rsidRPr="00E418BE" w:rsidRDefault="1F994A49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42D0ADA0" w14:textId="77777777" w:rsidR="009619AD" w:rsidRPr="009577DF" w:rsidRDefault="009619AD" w:rsidP="009619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A339FC" w14:textId="04AE00EE" w:rsidR="00CE6470" w:rsidRDefault="00CE6470" w:rsidP="001018BD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470">
        <w:rPr>
          <w:rFonts w:asciiTheme="majorBidi" w:hAnsiTheme="majorBidi" w:hint="cs"/>
          <w:sz w:val="30"/>
          <w:szCs w:val="30"/>
          <w:cs/>
        </w:rPr>
        <w:t>กำไรต่อหุ้นขั้นพื้นฐานคำนวณโดยการหารกำไรของผู้ถือหุ้นสามัญของบริษัทด้วยจำนวนหุ้นสามัญที่ออกจำหน่าย</w:t>
      </w:r>
    </w:p>
    <w:p w14:paraId="3E6211B5" w14:textId="590D5C8B" w:rsidR="00923A72" w:rsidRDefault="00E7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7C22BF2" w14:textId="77777777" w:rsidR="008B72FA" w:rsidRPr="00E418BE" w:rsidRDefault="0FD901EE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F1CDA0C" w14:textId="77777777" w:rsidR="008B72FA" w:rsidRPr="00B867F1" w:rsidRDefault="008B72FA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0E5F75E" w14:textId="76FB4A01" w:rsidR="008B72FA" w:rsidRDefault="008B72FA" w:rsidP="008B72FA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52FF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652FF4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652FF4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3CCE447" w14:textId="77777777" w:rsidR="005B245B" w:rsidRPr="00B867F1" w:rsidRDefault="005B245B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809F1D" w14:textId="77777777" w:rsidR="008B72FA" w:rsidRPr="00E418BE" w:rsidRDefault="0FD901EE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F65008A" w14:textId="77777777" w:rsidR="008B72FA" w:rsidRPr="00B867F1" w:rsidRDefault="008B72FA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F5F1445" w14:textId="7CAFA856" w:rsidR="00111B9E" w:rsidRDefault="008B72FA" w:rsidP="00336D28">
      <w:pPr>
        <w:spacing w:line="240" w:lineRule="auto"/>
        <w:ind w:left="518"/>
        <w:jc w:val="thaiDistribute"/>
        <w:rPr>
          <w:rFonts w:asciiTheme="majorBidi" w:hAnsiTheme="majorBidi"/>
          <w:sz w:val="30"/>
          <w:szCs w:val="30"/>
        </w:rPr>
      </w:pPr>
      <w:r w:rsidRPr="00C70D45">
        <w:rPr>
          <w:rFonts w:asciiTheme="majorBidi" w:hAnsiTheme="majorBidi" w:hint="cs"/>
          <w:sz w:val="30"/>
          <w:szCs w:val="30"/>
          <w:cs/>
        </w:rPr>
        <w:t>ผลการดำเนินงานของส่วนงานที่รายงานต่อ</w:t>
      </w:r>
      <w:r>
        <w:rPr>
          <w:rFonts w:asciiTheme="majorBidi" w:hAnsiTheme="majorBidi" w:hint="cs"/>
          <w:sz w:val="30"/>
          <w:szCs w:val="30"/>
          <w:cs/>
        </w:rPr>
        <w:t>ประธานเจ้าหน้าที่บริหาร</w:t>
      </w:r>
      <w:r w:rsidRPr="00C70D45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C70D4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(ผู้มีอำนาจตัดสินใจสูงสุดด้าน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การดำเนินงาน)</w:t>
      </w:r>
      <w:r w:rsidRPr="00C70D45">
        <w:rPr>
          <w:rFonts w:asciiTheme="majorBidi" w:hAnsiTheme="majorBidi"/>
          <w:sz w:val="30"/>
          <w:szCs w:val="30"/>
          <w:cs/>
        </w:rPr>
        <w:t xml:space="preserve"> </w:t>
      </w:r>
      <w:r w:rsidRPr="00C70D45">
        <w:rPr>
          <w:rFonts w:asciiTheme="majorBidi" w:hAnsiTheme="majorBidi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9D9EE5D" w14:textId="77777777" w:rsidR="00336D28" w:rsidRPr="00B867F1" w:rsidRDefault="00336D28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E795FDB" w14:textId="77777777" w:rsidR="009619AD" w:rsidRPr="00F7469D" w:rsidRDefault="1F994A49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15F33CB" w14:textId="185DCFA9" w:rsidR="009619AD" w:rsidRPr="00B867F1" w:rsidRDefault="009619AD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1F4457B" w14:textId="3FDF3D86" w:rsidR="003D50F0" w:rsidRDefault="003D50F0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50F0">
        <w:rPr>
          <w:rFonts w:asciiTheme="majorBidi" w:hAnsiTheme="majorBidi" w:hint="cs"/>
          <w:sz w:val="30"/>
          <w:szCs w:val="30"/>
          <w:cs/>
        </w:rPr>
        <w:t>รายการบัญชีที่เป็นเงินตราต่างประเทศ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แปลงค่าเป็นสกุลเงินที่ใช้ในการดำเนินงานโดยใช้อัตราแลกเปลี่ยน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ณ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ณ</w:t>
      </w:r>
      <w:r w:rsidRPr="003D50F0">
        <w:rPr>
          <w:rFonts w:asciiTheme="majorBidi" w:hAnsiTheme="majorBidi"/>
          <w:sz w:val="30"/>
          <w:szCs w:val="30"/>
          <w:cs/>
        </w:rPr>
        <w:t xml:space="preserve"> </w:t>
      </w:r>
      <w:r w:rsidRPr="003D50F0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3D50F0">
        <w:rPr>
          <w:rFonts w:asciiTheme="majorBidi" w:hAnsiTheme="majorBidi"/>
          <w:sz w:val="30"/>
          <w:szCs w:val="30"/>
          <w:cs/>
        </w:rPr>
        <w:t xml:space="preserve">  </w:t>
      </w:r>
    </w:p>
    <w:p w14:paraId="1B72C114" w14:textId="7BAE4A45" w:rsidR="008803FC" w:rsidRPr="00B867F1" w:rsidRDefault="008803FC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8644422" w14:textId="5D2B7932" w:rsidR="006A7047" w:rsidRPr="0085608E" w:rsidRDefault="006A7047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A7047">
        <w:rPr>
          <w:rFonts w:asciiTheme="majorBidi" w:hAnsiTheme="majorBidi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6A7047">
        <w:rPr>
          <w:rFonts w:asciiTheme="majorBidi" w:hAnsiTheme="majorBidi"/>
          <w:sz w:val="30"/>
          <w:szCs w:val="30"/>
          <w:cs/>
        </w:rPr>
        <w:t xml:space="preserve"> </w:t>
      </w:r>
      <w:r w:rsidRPr="006A7047">
        <w:rPr>
          <w:rFonts w:asciiTheme="majorBidi" w:hAnsiTheme="majorBidi" w:hint="cs"/>
          <w:sz w:val="30"/>
          <w:szCs w:val="30"/>
          <w:cs/>
        </w:rPr>
        <w:t>แปลงค่าโดยใช้อัตราแลกเปลี่ยน</w:t>
      </w:r>
      <w:r w:rsidRPr="006A7047">
        <w:rPr>
          <w:rFonts w:asciiTheme="majorBidi" w:hAnsiTheme="majorBidi"/>
          <w:sz w:val="30"/>
          <w:szCs w:val="30"/>
          <w:cs/>
        </w:rPr>
        <w:t xml:space="preserve"> </w:t>
      </w:r>
      <w:r w:rsidRPr="006A7047">
        <w:rPr>
          <w:rFonts w:asciiTheme="majorBidi" w:hAnsiTheme="majorBidi" w:hint="cs"/>
          <w:sz w:val="30"/>
          <w:szCs w:val="30"/>
          <w:cs/>
        </w:rPr>
        <w:t>ณ</w:t>
      </w:r>
      <w:r w:rsidRPr="006A7047">
        <w:rPr>
          <w:rFonts w:asciiTheme="majorBidi" w:hAnsiTheme="majorBidi"/>
          <w:sz w:val="30"/>
          <w:szCs w:val="30"/>
          <w:cs/>
        </w:rPr>
        <w:t xml:space="preserve"> </w:t>
      </w:r>
      <w:r w:rsidRPr="006A7047">
        <w:rPr>
          <w:rFonts w:asciiTheme="majorBidi" w:hAnsiTheme="majorBidi" w:hint="cs"/>
          <w:sz w:val="30"/>
          <w:szCs w:val="30"/>
          <w:cs/>
        </w:rPr>
        <w:t>วันที่มีการวัดมูลค่ายุติธรรม</w:t>
      </w:r>
    </w:p>
    <w:p w14:paraId="542A6F32" w14:textId="640E2433" w:rsidR="006A7047" w:rsidRPr="00B867F1" w:rsidRDefault="006A7047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D8FAACC" w14:textId="2526A83D" w:rsidR="00972BB3" w:rsidRDefault="00972BB3" w:rsidP="00972BB3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BB3">
        <w:rPr>
          <w:rFonts w:ascii="Angsana New" w:hAnsi="Angsana New"/>
          <w:sz w:val="30"/>
          <w:szCs w:val="30"/>
          <w:cs/>
        </w:rPr>
        <w:t>ผลต่างของอ</w:t>
      </w:r>
      <w:r w:rsidR="003A4829">
        <w:rPr>
          <w:rFonts w:ascii="Angsana New" w:hAnsi="Angsana New" w:hint="cs"/>
          <w:sz w:val="30"/>
          <w:szCs w:val="30"/>
          <w:cs/>
        </w:rPr>
        <w:t>ั</w:t>
      </w:r>
      <w:r w:rsidRPr="00972BB3">
        <w:rPr>
          <w:rFonts w:ascii="Angsana New" w:hAnsi="Angsana New"/>
          <w:sz w:val="30"/>
          <w:szCs w:val="30"/>
          <w:cs/>
        </w:rPr>
        <w:t>ตราแลกเปล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972BB3">
        <w:rPr>
          <w:rFonts w:ascii="Angsana New" w:hAnsi="Angsana New"/>
          <w:sz w:val="30"/>
          <w:szCs w:val="30"/>
          <w:cs/>
        </w:rPr>
        <w:t>ยนที่เกิดข</w:t>
      </w:r>
      <w:r w:rsidR="003A4829">
        <w:rPr>
          <w:rFonts w:ascii="Angsana New" w:hAnsi="Angsana New" w:hint="cs"/>
          <w:sz w:val="30"/>
          <w:szCs w:val="30"/>
          <w:cs/>
        </w:rPr>
        <w:t>ึ้</w:t>
      </w:r>
      <w:r w:rsidRPr="00972BB3">
        <w:rPr>
          <w:rFonts w:ascii="Angsana New" w:hAnsi="Angsana New"/>
          <w:sz w:val="30"/>
          <w:szCs w:val="30"/>
          <w:cs/>
        </w:rPr>
        <w:t>นจากการแปลงค่าให</w:t>
      </w:r>
      <w:r w:rsidR="003A4829">
        <w:rPr>
          <w:rFonts w:ascii="Angsana New" w:hAnsi="Angsana New" w:hint="cs"/>
          <w:sz w:val="30"/>
          <w:szCs w:val="30"/>
          <w:cs/>
        </w:rPr>
        <w:t>้</w:t>
      </w:r>
      <w:r w:rsidRPr="00972BB3">
        <w:rPr>
          <w:rFonts w:ascii="Angsana New" w:hAnsi="Angsana New"/>
          <w:sz w:val="30"/>
          <w:szCs w:val="30"/>
          <w:cs/>
        </w:rPr>
        <w:t>ร</w:t>
      </w:r>
      <w:r w:rsidR="003A4829">
        <w:rPr>
          <w:rFonts w:ascii="Angsana New" w:hAnsi="Angsana New" w:hint="cs"/>
          <w:sz w:val="30"/>
          <w:szCs w:val="30"/>
          <w:cs/>
        </w:rPr>
        <w:t>ั</w:t>
      </w:r>
      <w:r w:rsidRPr="00972BB3">
        <w:rPr>
          <w:rFonts w:ascii="Angsana New" w:hAnsi="Angsana New"/>
          <w:sz w:val="30"/>
          <w:szCs w:val="30"/>
          <w:cs/>
        </w:rPr>
        <w:t>บรู้เป็นก</w:t>
      </w:r>
      <w:r w:rsidR="003A4829">
        <w:rPr>
          <w:rFonts w:ascii="Angsana New" w:hAnsi="Angsana New" w:hint="cs"/>
          <w:sz w:val="30"/>
          <w:szCs w:val="30"/>
          <w:cs/>
        </w:rPr>
        <w:t>ำ</w:t>
      </w:r>
      <w:r w:rsidRPr="00972BB3">
        <w:rPr>
          <w:rFonts w:ascii="Angsana New" w:hAnsi="Angsana New"/>
          <w:sz w:val="30"/>
          <w:szCs w:val="30"/>
          <w:cs/>
        </w:rPr>
        <w:t>ไรหร</w:t>
      </w:r>
      <w:r w:rsidR="003A4829">
        <w:rPr>
          <w:rFonts w:ascii="Angsana New" w:hAnsi="Angsana New" w:hint="cs"/>
          <w:sz w:val="30"/>
          <w:szCs w:val="30"/>
          <w:cs/>
        </w:rPr>
        <w:t>ื</w:t>
      </w:r>
      <w:r w:rsidRPr="00972BB3">
        <w:rPr>
          <w:rFonts w:ascii="Angsana New" w:hAnsi="Angsana New"/>
          <w:sz w:val="30"/>
          <w:szCs w:val="30"/>
          <w:cs/>
        </w:rPr>
        <w:t>อขาดทุนในงวดบ</w:t>
      </w:r>
      <w:r w:rsidR="003A4829">
        <w:rPr>
          <w:rFonts w:ascii="Angsana New" w:hAnsi="Angsana New" w:hint="cs"/>
          <w:sz w:val="30"/>
          <w:szCs w:val="30"/>
          <w:cs/>
        </w:rPr>
        <w:t>ั</w:t>
      </w:r>
      <w:r w:rsidRPr="00972BB3">
        <w:rPr>
          <w:rFonts w:ascii="Angsana New" w:hAnsi="Angsana New"/>
          <w:sz w:val="30"/>
          <w:szCs w:val="30"/>
          <w:cs/>
        </w:rPr>
        <w:t>ญช</w:t>
      </w:r>
      <w:r w:rsidR="003A4829">
        <w:rPr>
          <w:rFonts w:ascii="Angsana New" w:hAnsi="Angsana New" w:hint="cs"/>
          <w:sz w:val="30"/>
          <w:szCs w:val="30"/>
          <w:cs/>
        </w:rPr>
        <w:t>ี</w:t>
      </w:r>
      <w:r w:rsidRPr="00972BB3">
        <w:rPr>
          <w:rFonts w:ascii="Angsana New" w:hAnsi="Angsana New"/>
          <w:sz w:val="30"/>
          <w:szCs w:val="30"/>
          <w:cs/>
        </w:rPr>
        <w:t>น</w:t>
      </w:r>
      <w:r w:rsidR="003A4829">
        <w:rPr>
          <w:rFonts w:ascii="Angsana New" w:hAnsi="Angsana New" w:hint="cs"/>
          <w:sz w:val="30"/>
          <w:szCs w:val="30"/>
          <w:cs/>
        </w:rPr>
        <w:t>ั้</w:t>
      </w:r>
      <w:r w:rsidRPr="00972BB3">
        <w:rPr>
          <w:rFonts w:ascii="Angsana New" w:hAnsi="Angsana New"/>
          <w:sz w:val="30"/>
          <w:szCs w:val="30"/>
          <w:cs/>
        </w:rPr>
        <w:t>น</w:t>
      </w:r>
    </w:p>
    <w:p w14:paraId="0084F6FE" w14:textId="301F60D1" w:rsidR="00972BB3" w:rsidRPr="00B867F1" w:rsidRDefault="00972BB3" w:rsidP="00B867F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6A896B" w14:textId="77777777" w:rsidR="003A4829" w:rsidRDefault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D14C661" w14:textId="1A50F8EE" w:rsidR="002D4841" w:rsidRPr="008562EF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562E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การบริหารความเสี่ยง</w:t>
      </w:r>
    </w:p>
    <w:p w14:paraId="310B6217" w14:textId="1C4AFC91" w:rsidR="002D4841" w:rsidRPr="003A4829" w:rsidRDefault="002D4841" w:rsidP="003A4829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8CBC5E" w14:textId="105D17F4" w:rsidR="00C145E9" w:rsidRDefault="002E215D" w:rsidP="00DB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DB2971">
        <w:rPr>
          <w:rFonts w:asciiTheme="majorBidi" w:hAnsiTheme="majorBidi"/>
          <w:b/>
          <w:bCs/>
          <w:i/>
          <w:iCs/>
          <w:sz w:val="30"/>
          <w:szCs w:val="30"/>
        </w:rPr>
        <w:t>.1</w:t>
      </w:r>
      <w:r w:rsidR="00DB2971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C145E9" w:rsidRPr="00F7469D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การดำรงเงิน</w:t>
      </w:r>
      <w:r w:rsidR="00FD070E" w:rsidRPr="00F7469D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กอง</w:t>
      </w:r>
      <w:r w:rsidR="00C145E9" w:rsidRPr="00F7469D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ทุนสภาพคล่อง</w:t>
      </w:r>
    </w:p>
    <w:p w14:paraId="07CF6D5E" w14:textId="3BA352D1" w:rsidR="00C145E9" w:rsidRPr="003A4829" w:rsidRDefault="00C145E9" w:rsidP="003A4829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898CE4" w14:textId="0765BFF5" w:rsidR="00DD77D5" w:rsidRDefault="00DD77D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บริษัทสามารถดำรงอัตราส่วนเงินกองทุนสภาพคล่องสุทธิให้เป็นไปตามเกณฑ์โดยบริษัทได้มีการกำหนดระดับเพดานความเสี่ยงเพื่อการควบคุมและติดตามระดับเงินกองทุนสภาพคล่องสุทธิของบริษัทอย่างสม่ำเสมอโดยฝ่าย</w:t>
      </w:r>
      <w:r w:rsidRPr="00645201">
        <w:rPr>
          <w:rFonts w:asciiTheme="majorBidi" w:hAnsiTheme="majorBidi" w:hint="cs"/>
          <w:sz w:val="30"/>
          <w:szCs w:val="30"/>
          <w:cs/>
        </w:rPr>
        <w:t>บริหารความเสี่ยง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Pr="00645201">
        <w:rPr>
          <w:rFonts w:asciiTheme="majorBidi" w:hAnsiTheme="majorBidi" w:hint="cs"/>
          <w:sz w:val="30"/>
          <w:szCs w:val="30"/>
          <w:cs/>
        </w:rPr>
        <w:t>ณ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Pr="00645201">
        <w:rPr>
          <w:rFonts w:asciiTheme="majorBidi" w:hAnsiTheme="majorBidi" w:hint="cs"/>
          <w:sz w:val="30"/>
          <w:szCs w:val="30"/>
          <w:cs/>
        </w:rPr>
        <w:t>วันที่</w:t>
      </w:r>
      <w:r w:rsidRPr="00645201">
        <w:rPr>
          <w:rFonts w:asciiTheme="majorBidi" w:hAnsiTheme="majorBidi"/>
          <w:sz w:val="30"/>
          <w:szCs w:val="30"/>
          <w:cs/>
        </w:rPr>
        <w:t xml:space="preserve"> </w:t>
      </w:r>
      <w:r w:rsidR="00524DC1">
        <w:rPr>
          <w:rFonts w:asciiTheme="majorBidi" w:hAnsiTheme="majorBidi"/>
          <w:sz w:val="30"/>
          <w:szCs w:val="30"/>
        </w:rPr>
        <w:t xml:space="preserve">30 </w:t>
      </w:r>
      <w:r w:rsidR="00524DC1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524DC1">
        <w:rPr>
          <w:rFonts w:asciiTheme="majorBidi" w:hAnsiTheme="majorBidi"/>
          <w:sz w:val="30"/>
          <w:szCs w:val="30"/>
        </w:rPr>
        <w:t>2564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อัตราส่วนเงินกองทุนสภาพคล่องสุทธิ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>NCR</w:t>
      </w:r>
      <w:r w:rsidRPr="001018BD">
        <w:rPr>
          <w:rFonts w:asciiTheme="majorBidi" w:hAnsiTheme="majorBidi"/>
          <w:sz w:val="30"/>
          <w:szCs w:val="30"/>
        </w:rPr>
        <w:t xml:space="preserve">) </w:t>
      </w:r>
      <w:r w:rsidRPr="001018BD">
        <w:rPr>
          <w:rFonts w:asciiTheme="majorBidi" w:hAnsiTheme="majorBidi"/>
          <w:sz w:val="30"/>
          <w:szCs w:val="30"/>
          <w:cs/>
        </w:rPr>
        <w:t>เท่ากับ</w:t>
      </w:r>
      <w:r w:rsidRPr="00622502">
        <w:rPr>
          <w:rFonts w:asciiTheme="majorBidi" w:hAnsiTheme="majorBidi"/>
          <w:sz w:val="30"/>
          <w:szCs w:val="30"/>
          <w:cs/>
        </w:rPr>
        <w:t>ร้อยละ</w:t>
      </w:r>
      <w:r w:rsidR="00A46E9E" w:rsidRPr="00622502">
        <w:rPr>
          <w:rFonts w:asciiTheme="majorBidi" w:hAnsiTheme="majorBidi"/>
          <w:sz w:val="30"/>
          <w:szCs w:val="30"/>
        </w:rPr>
        <w:t>37.7</w:t>
      </w:r>
      <w:r w:rsidR="00524DC1" w:rsidRPr="00622502">
        <w:rPr>
          <w:rFonts w:asciiTheme="majorBidi" w:hAnsiTheme="majorBidi"/>
          <w:sz w:val="30"/>
          <w:szCs w:val="30"/>
        </w:rPr>
        <w:t xml:space="preserve"> </w:t>
      </w:r>
      <w:r w:rsidR="003A4829">
        <w:rPr>
          <w:rFonts w:asciiTheme="majorBidi" w:hAnsiTheme="majorBidi"/>
          <w:sz w:val="30"/>
          <w:szCs w:val="30"/>
          <w:cs/>
        </w:rPr>
        <w:br/>
      </w:r>
      <w:r w:rsidR="00524DC1" w:rsidRPr="0085608E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524DC1" w:rsidRPr="0085608E">
        <w:rPr>
          <w:rFonts w:asciiTheme="majorBidi" w:hAnsiTheme="majorBidi"/>
          <w:i/>
          <w:iCs/>
          <w:sz w:val="30"/>
          <w:szCs w:val="30"/>
          <w:cs/>
        </w:rPr>
        <w:t xml:space="preserve">ธันวาคม </w:t>
      </w:r>
      <w:r w:rsidR="00524DC1" w:rsidRPr="0085608E">
        <w:rPr>
          <w:rFonts w:asciiTheme="majorBidi" w:hAnsiTheme="majorBidi"/>
          <w:i/>
          <w:iCs/>
          <w:sz w:val="30"/>
          <w:szCs w:val="30"/>
        </w:rPr>
        <w:t xml:space="preserve">2563: </w:t>
      </w:r>
      <w:r w:rsidR="00524DC1" w:rsidRPr="00622502">
        <w:rPr>
          <w:rFonts w:asciiTheme="majorBidi" w:hAnsiTheme="majorBidi"/>
          <w:i/>
          <w:iCs/>
          <w:sz w:val="30"/>
          <w:szCs w:val="30"/>
          <w:cs/>
        </w:rPr>
        <w:t xml:space="preserve">ร้อยละ </w:t>
      </w:r>
      <w:r w:rsidR="00524DC1" w:rsidRPr="0085608E">
        <w:rPr>
          <w:rFonts w:asciiTheme="majorBidi" w:hAnsiTheme="majorBidi"/>
          <w:i/>
          <w:iCs/>
          <w:sz w:val="30"/>
          <w:szCs w:val="30"/>
        </w:rPr>
        <w:t>39.8)</w:t>
      </w:r>
      <w:r w:rsidRPr="00622502">
        <w:rPr>
          <w:rFonts w:asciiTheme="majorBidi" w:hAnsiTheme="majorBidi"/>
          <w:sz w:val="30"/>
          <w:szCs w:val="30"/>
          <w:cs/>
        </w:rPr>
        <w:t xml:space="preserve"> ทั้งนี้หากเกิดเหตุการณ์ที่ไม่คาดคิดที่อาจส่งผลกระทบต่อระดับความเพียงพอของ</w:t>
      </w:r>
      <w:r w:rsidRPr="00DD77D5">
        <w:rPr>
          <w:rFonts w:asciiTheme="majorBidi" w:hAnsiTheme="majorBidi" w:hint="cs"/>
          <w:sz w:val="30"/>
          <w:szCs w:val="30"/>
          <w:cs/>
        </w:rPr>
        <w:t>เงินทุน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บริษัทมีการจัดทำแผนการจัดหาเงินทุนฉุกเฉิน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Contingency Funding Plan) </w:t>
      </w:r>
      <w:r w:rsidRPr="00DD77D5">
        <w:rPr>
          <w:rFonts w:asciiTheme="majorBidi" w:hAnsiTheme="majorBidi" w:hint="cs"/>
          <w:sz w:val="30"/>
          <w:szCs w:val="30"/>
          <w:cs/>
        </w:rPr>
        <w:t>เพื่อรองรับกรณีที่บริษัทมี</w:t>
      </w:r>
      <w:r w:rsidR="00524DC1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ความต้องการใช้เงินทุนฉุกเฉิน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โดยในแผนการจัดหาเงินทุนฉุกเฉินจะระบุถึงแหล่งที่มาของเงินทุน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และวิธีปฏิบัติในการขอใช้วงเงิน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ซึ่งมีช่องทางต่าง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ๆ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ที่ได้กำหนดไว้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ได้แก่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วงเงินกู้ยืมระยะสั้นจากธนาคารไทยพาณิชย์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และธนาคารพาณิชย์ในประเทศรายอื่นที่เป็นคู่ค้ากับทางบริษัท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รวมถึงการระดมทุนผ่านการออกตราสารหนี้ประเภทหุ้นกู้ด้อยสิทธิ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เป็นต้น</w:t>
      </w:r>
    </w:p>
    <w:p w14:paraId="3DB67E02" w14:textId="77777777" w:rsidR="003A4829" w:rsidRDefault="003A4829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347B7CF" w14:textId="35D73C37" w:rsidR="005210E8" w:rsidRDefault="005210E8" w:rsidP="00521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Pr="00DB2971">
        <w:rPr>
          <w:rFonts w:asciiTheme="majorBidi" w:hAnsiTheme="majorBidi"/>
          <w:b/>
          <w:bCs/>
          <w:i/>
          <w:iCs/>
          <w:sz w:val="30"/>
          <w:szCs w:val="30"/>
        </w:rPr>
        <w:t>.</w:t>
      </w:r>
      <w:r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ความเสี่ยงที่สำคัญของเครื่องมือทางการเงิน</w:t>
      </w:r>
    </w:p>
    <w:p w14:paraId="0C20A6EC" w14:textId="50CAF119" w:rsidR="00052D91" w:rsidRDefault="00052D9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A28A9F0" w14:textId="79699AE6" w:rsidR="00F0290B" w:rsidRDefault="00F0290B" w:rsidP="0085768F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F798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3685992" w14:textId="77777777" w:rsidR="0085768F" w:rsidRPr="003A4829" w:rsidRDefault="0085768F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E651488" w14:textId="46E0C3BE" w:rsidR="00F0290B" w:rsidRDefault="00F0290B" w:rsidP="0085768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11190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</w:t>
      </w:r>
      <w:r w:rsidR="003A4829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</w:t>
      </w:r>
      <w:r w:rsidR="003A4829">
        <w:rPr>
          <w:rFonts w:asciiTheme="majorBidi" w:hAnsiTheme="majorBidi" w:cstheme="majorBidi"/>
          <w:sz w:val="30"/>
          <w:szCs w:val="30"/>
          <w:cs/>
        </w:rPr>
        <w:br/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ความเสี่ยงของ</w:t>
      </w:r>
      <w:r w:rsidR="0085768F">
        <w:rPr>
          <w:rFonts w:asciiTheme="majorBidi" w:hAnsiTheme="majorBidi" w:cstheme="majorBidi" w:hint="cs"/>
          <w:sz w:val="30"/>
          <w:szCs w:val="30"/>
          <w:cs/>
        </w:rPr>
        <w:t>บร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 xml:space="preserve">ิษัท 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29F9A7C" w14:textId="77777777" w:rsidR="0085768F" w:rsidRPr="0085768F" w:rsidRDefault="0085768F" w:rsidP="0085768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15FED" w14:textId="07B62302" w:rsidR="00F0290B" w:rsidRPr="00C11190" w:rsidRDefault="00F0290B" w:rsidP="00F029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11190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DD72BC">
        <w:rPr>
          <w:rFonts w:asciiTheme="majorBidi" w:hAnsiTheme="majorBidi" w:cstheme="majorBidi"/>
          <w:sz w:val="30"/>
          <w:szCs w:val="30"/>
        </w:rPr>
        <w:br/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A16657">
        <w:rPr>
          <w:rFonts w:asciiTheme="majorBidi" w:hAnsiTheme="majorBidi" w:cstheme="majorBidi"/>
          <w:sz w:val="30"/>
          <w:szCs w:val="30"/>
        </w:rPr>
        <w:br/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การดำเนินงานของ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>บริษัท 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59DB9E" w14:textId="624AD3CC" w:rsidR="008803FC" w:rsidRDefault="008803FC" w:rsidP="003A482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C1678" w14:textId="77777777" w:rsidR="003A4829" w:rsidRPr="003A4829" w:rsidRDefault="003A4829" w:rsidP="003A482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B120B" w14:textId="37C227FD" w:rsidR="00F0290B" w:rsidRDefault="00F0290B" w:rsidP="00F029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11190">
        <w:rPr>
          <w:rFonts w:asciiTheme="majorBidi" w:hAnsiTheme="majorBidi" w:cstheme="majorBidi" w:hint="cs"/>
          <w:sz w:val="30"/>
          <w:szCs w:val="30"/>
          <w:cs/>
        </w:rPr>
        <w:lastRenderedPageBreak/>
        <w:t>คณะกรรมการตรวจสอบของ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</w:t>
      </w:r>
      <w:r w:rsidR="00A16657">
        <w:rPr>
          <w:rFonts w:asciiTheme="majorBidi" w:hAnsiTheme="majorBidi" w:cstheme="majorBidi"/>
          <w:sz w:val="30"/>
          <w:szCs w:val="30"/>
        </w:rPr>
        <w:br/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652755">
        <w:rPr>
          <w:rFonts w:asciiTheme="majorBidi" w:hAnsiTheme="majorBidi" w:cstheme="majorBidi"/>
          <w:sz w:val="30"/>
          <w:szCs w:val="30"/>
          <w:cs/>
        </w:rPr>
        <w:br/>
      </w:r>
      <w:r w:rsidR="006527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="006527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</w:t>
      </w:r>
      <w:r w:rsidR="003A4829">
        <w:rPr>
          <w:rFonts w:asciiTheme="majorBidi" w:hAnsiTheme="majorBidi" w:cstheme="majorBidi"/>
          <w:sz w:val="30"/>
          <w:szCs w:val="30"/>
          <w:cs/>
        </w:rPr>
        <w:br/>
      </w:r>
      <w:r w:rsidRPr="00C11190">
        <w:rPr>
          <w:rFonts w:asciiTheme="majorBidi" w:hAnsiTheme="majorBidi" w:cstheme="majorBidi" w:hint="cs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6314AA2" w14:textId="77777777" w:rsidR="00363F46" w:rsidRPr="00C11190" w:rsidRDefault="00363F46" w:rsidP="00F029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333873" w14:textId="62BCEF19" w:rsidR="00052D91" w:rsidRPr="00052D91" w:rsidRDefault="00D97D9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DB2971">
        <w:rPr>
          <w:rFonts w:asciiTheme="majorBidi" w:hAnsiTheme="majorBidi"/>
          <w:b/>
          <w:bCs/>
          <w:i/>
          <w:iCs/>
          <w:sz w:val="30"/>
          <w:szCs w:val="30"/>
        </w:rPr>
        <w:t>.2.1</w:t>
      </w:r>
      <w:r w:rsidR="005F2E26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052D91" w:rsidRPr="00DB297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67DD498" w14:textId="04859CDC" w:rsidR="00052D91" w:rsidRDefault="00052D9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03CFA" w14:textId="768675EB" w:rsid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ความเสี่ยงด้านเครดิตประกอบด้วยความเสี่ยงจากการประกอบธุรกิจเงินให้กู้ยืมเพื่อซื้อหลักทรัพย์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="00051228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ความเสี่ยงจากการประกอบธุรกิจการเป็นนายหน้าซื้อขายหลักทรัพย์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ความเสี่ยงจากการประกอบธุรกิจ</w:t>
      </w:r>
      <w:r w:rsidR="00F0290B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การเป็นตัวแทนซื้อขายสัญญาซื้อขายล่วงหน้า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และความเสี่ยงด้านเครดิตจากเงินลงทุน</w:t>
      </w:r>
    </w:p>
    <w:p w14:paraId="1F66A23F" w14:textId="77777777" w:rsidR="003A4829" w:rsidRPr="00DD77D5" w:rsidRDefault="003A4829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2B047E6" w14:textId="6401CCD1" w:rsidR="00DD77D5" w:rsidRPr="00DD77D5" w:rsidRDefault="00DD77D5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D77D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ความเสี่ยงจากการประกอบธุรกิจเงินให้กู้ยืมเพื่อซื้อหลักทรัพย์</w:t>
      </w:r>
    </w:p>
    <w:p w14:paraId="472BD9E6" w14:textId="77777777" w:rsidR="00DD77D5" w:rsidRPr="00DD77D5" w:rsidRDefault="00DD77D5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330F7D7B" w14:textId="7BD73911" w:rsid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บริษัทได้กำหนดแนวทางปฏิบัติในการควบคุมความเสี่ยงจากการให้กู้ยืมเงินเพื่อซื้อหลักทรัพย์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โดยจะพิจารณาวงเงินให้มีความเหมาะสมกับ</w:t>
      </w:r>
      <w:r w:rsidRPr="00F7469D">
        <w:rPr>
          <w:rFonts w:asciiTheme="majorBidi" w:hAnsiTheme="majorBidi" w:hint="cs"/>
          <w:sz w:val="30"/>
          <w:szCs w:val="30"/>
          <w:cs/>
        </w:rPr>
        <w:t>ฐานะการเงิน</w:t>
      </w:r>
      <w:r w:rsidRPr="00F7469D">
        <w:rPr>
          <w:rFonts w:asciiTheme="majorBidi" w:hAnsiTheme="majorBidi"/>
          <w:sz w:val="30"/>
          <w:szCs w:val="30"/>
          <w:cs/>
        </w:rPr>
        <w:t xml:space="preserve"> </w:t>
      </w:r>
      <w:r w:rsidRPr="00F7469D">
        <w:rPr>
          <w:rFonts w:asciiTheme="majorBidi" w:hAnsiTheme="majorBidi" w:hint="cs"/>
          <w:sz w:val="30"/>
          <w:szCs w:val="30"/>
          <w:cs/>
        </w:rPr>
        <w:t>และความสามารถในการชำระหนี้ของลูกค้า</w:t>
      </w:r>
      <w:r w:rsidRPr="00F7469D">
        <w:rPr>
          <w:rFonts w:asciiTheme="majorBidi" w:hAnsiTheme="majorBidi"/>
          <w:sz w:val="30"/>
          <w:szCs w:val="30"/>
          <w:cs/>
        </w:rPr>
        <w:t xml:space="preserve"> </w:t>
      </w:r>
      <w:r w:rsidRPr="00F7469D">
        <w:rPr>
          <w:rFonts w:asciiTheme="majorBidi" w:hAnsiTheme="majorBidi" w:hint="cs"/>
          <w:sz w:val="30"/>
          <w:szCs w:val="30"/>
          <w:cs/>
        </w:rPr>
        <w:t>รวมทั้งจัดให้มีการทบทวนวงเงินอย่างต่อเนื่องเพื่อปรับวงเงินให้เหมาะสมกับฐานะการเงินและพฤติกรรม</w:t>
      </w:r>
      <w:r w:rsidRPr="00DD77D5">
        <w:rPr>
          <w:rFonts w:asciiTheme="majorBidi" w:hAnsiTheme="majorBidi" w:hint="cs"/>
          <w:sz w:val="30"/>
          <w:szCs w:val="30"/>
          <w:cs/>
        </w:rPr>
        <w:t>การซื้อขายของลูกค้าในปัจจุบัน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อีกทั้งยังจำกัดวงเงินกู้ยืมเพื่อซื้อขายหลักทรัพย์ต่อลูกค้ารายใดรายหนึ่งไว้ไม่เกินกว่าเกณฑ์ที่ทางการกำหนด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บริษัทยังมีกระบวนการในการกำหนดรายชื่อหลักทรัพย์ที่อนุญาตให้ซื้อขายในบัญชี</w:t>
      </w:r>
      <w:r w:rsidR="00645201">
        <w:rPr>
          <w:rFonts w:asciiTheme="majorBidi" w:hAnsiTheme="majorBidi" w:hint="cs"/>
          <w:sz w:val="30"/>
          <w:szCs w:val="30"/>
          <w:cs/>
        </w:rPr>
        <w:t>เงินให้กู้ยืมเพื่อซื้อหลักทรัพย์</w:t>
      </w:r>
      <w:r w:rsidRPr="00DD77D5">
        <w:rPr>
          <w:rFonts w:asciiTheme="majorBidi" w:hAnsiTheme="majorBidi" w:hint="cs"/>
          <w:sz w:val="30"/>
          <w:szCs w:val="30"/>
          <w:cs/>
        </w:rPr>
        <w:t>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และกำหนดอัตรา</w:t>
      </w:r>
      <w:r w:rsidR="00645201">
        <w:rPr>
          <w:rFonts w:asciiTheme="majorBidi" w:hAnsiTheme="majorBidi" w:hint="cs"/>
          <w:sz w:val="30"/>
          <w:szCs w:val="30"/>
          <w:cs/>
        </w:rPr>
        <w:t>ส่วนของหลักประกันต่อเงินให้กู้ยืม</w:t>
      </w:r>
      <w:r w:rsidRPr="00DD77D5">
        <w:rPr>
          <w:rFonts w:asciiTheme="majorBidi" w:hAnsiTheme="majorBidi" w:hint="cs"/>
          <w:sz w:val="30"/>
          <w:szCs w:val="30"/>
          <w:cs/>
        </w:rPr>
        <w:t>ที่เหมาะสมสำหรับหลักทรัพย์แต่ละหลักทรัพย์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เพื่อคัดเลือกเฉพาะหลักทรัพย์ที่มีคุณภาพเหมาะสม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โดยบริษัทได้จัดตั้ง</w:t>
      </w:r>
      <w:r w:rsidRPr="00A16657">
        <w:rPr>
          <w:rFonts w:asciiTheme="majorBidi" w:hAnsiTheme="majorBidi" w:hint="cs"/>
          <w:sz w:val="30"/>
          <w:szCs w:val="30"/>
          <w:cs/>
        </w:rPr>
        <w:t>คณะอนุกรรมการพิจารณากลั่นกรองสินเชื่อทำหน้าที่พิจารณา</w:t>
      </w:r>
      <w:r w:rsidRPr="00DD77D5">
        <w:rPr>
          <w:rFonts w:asciiTheme="majorBidi" w:hAnsiTheme="majorBidi" w:hint="cs"/>
          <w:sz w:val="30"/>
          <w:szCs w:val="30"/>
          <w:cs/>
        </w:rPr>
        <w:t>นโยบายด้านเครดิต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ประเด็นที่เกี่ยวข้อง</w:t>
      </w:r>
      <w:r w:rsidR="00A16657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ด้านเครดิต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รวมถึงกำหนดรายชื่อหลักทรัพย์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ปริมาณการกระจุกตัวที่เหมาะสม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โดย</w:t>
      </w:r>
      <w:r w:rsidR="007C5EE4">
        <w:rPr>
          <w:rFonts w:asciiTheme="majorBidi" w:hAnsiTheme="majorBidi" w:hint="cs"/>
          <w:sz w:val="30"/>
          <w:szCs w:val="30"/>
          <w:cs/>
        </w:rPr>
        <w:t>บ</w:t>
      </w:r>
      <w:r w:rsidRPr="00DD77D5">
        <w:rPr>
          <w:rFonts w:asciiTheme="majorBidi" w:hAnsiTheme="majorBidi" w:hint="cs"/>
          <w:sz w:val="30"/>
          <w:szCs w:val="30"/>
          <w:cs/>
        </w:rPr>
        <w:t>ริษัทมีแนวทางคัดเลือกหลักทรัพย์ที่มีคุณภาพโดยพิจารณาจากปัจจัยเชิงปริมาณ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และปัจจัยเชิงคุณภาพ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ประกอบด้วย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ปัจจัยพื้นฐาน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ค่าความผันผวน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ค่าความเสี่ยงด้านเครดิตที่</w:t>
      </w:r>
      <w:r w:rsidR="00F0290B">
        <w:rPr>
          <w:rFonts w:asciiTheme="majorBidi" w:hAnsiTheme="majorBidi" w:hint="cs"/>
          <w:sz w:val="30"/>
          <w:szCs w:val="30"/>
          <w:cs/>
        </w:rPr>
        <w:t>มีการคาดการณ์ในอนาคต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ค่าสหสัมพันธ์ของกลุ่มหลักทรัพย์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และปัจจัยด้านสภาพคล่องของหลักทรัพย์เพื่อการปล่อยกู้หลักทรัพย์ที่ดี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และสามารถควบคุมความเสี่ยง</w:t>
      </w:r>
      <w:r w:rsidR="00A16657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ด้าน</w:t>
      </w:r>
      <w:r w:rsidR="00645201">
        <w:rPr>
          <w:rFonts w:asciiTheme="majorBidi" w:hAnsiTheme="majorBidi" w:hint="cs"/>
          <w:sz w:val="30"/>
          <w:szCs w:val="30"/>
          <w:cs/>
        </w:rPr>
        <w:t>เครดิต</w:t>
      </w:r>
      <w:r w:rsidRPr="00DD77D5">
        <w:rPr>
          <w:rFonts w:asciiTheme="majorBidi" w:hAnsiTheme="majorBidi" w:hint="cs"/>
          <w:sz w:val="30"/>
          <w:szCs w:val="30"/>
          <w:cs/>
        </w:rPr>
        <w:t>ของบริษัทให้อยู่ในระดับที่ยอมรับได้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</w:p>
    <w:p w14:paraId="25FD0516" w14:textId="121479F2" w:rsidR="008803FC" w:rsidRDefault="008803FC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43F55BA7" w14:textId="77777777" w:rsidR="003A4829" w:rsidRDefault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744DAEE6" w14:textId="56C0F7F5" w:rsidR="00DD77D5" w:rsidRP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D77D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ความเสี่ยงจากการประกอบธุรกิจการเป็นนายหน้าซื้อขายหลักทรัพย์</w:t>
      </w:r>
    </w:p>
    <w:p w14:paraId="2E3BB993" w14:textId="77777777" w:rsidR="00DD77D5" w:rsidRPr="00DD77D5" w:rsidRDefault="00DD77D5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712C3077" w14:textId="3E0486B4" w:rsidR="00363F46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บริษัทมีความเสี่ยงในบัญชีเงินสด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Cash Account) </w:t>
      </w:r>
      <w:r w:rsidRPr="00DD77D5">
        <w:rPr>
          <w:rFonts w:asciiTheme="majorBidi" w:hAnsiTheme="majorBidi" w:hint="cs"/>
          <w:sz w:val="30"/>
          <w:szCs w:val="30"/>
          <w:cs/>
        </w:rPr>
        <w:t>จากการที่ลูกค้าอาจไม่สามารถชำระราคาค่าซื้อหลักทรัพย์ได้เมื่อครบกำหนดชำระราคาภายใน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/>
          <w:sz w:val="30"/>
          <w:szCs w:val="30"/>
        </w:rPr>
        <w:t>2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วันทำการถัดจากวันที่ซื้อหลักทรัพย์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T+2) </w:t>
      </w:r>
      <w:r w:rsidRPr="00DD77D5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ความเสี่ยงดังกล่าวค่อนข้างจำกัด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เนื่องจากกฎเกณฑ์ที่เข้มงวดของทางการที่กำหนดให้ลูกค้าต้องวางหลักประกันไม่ต่ำกว่าร้อยละ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/>
          <w:sz w:val="30"/>
          <w:szCs w:val="30"/>
        </w:rPr>
        <w:t>20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ของวงเงินซื้อขายหลักทรัพย์ที่ได้รับในบัญชีดังกล่าว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อีกทั้งกระบวน</w:t>
      </w:r>
      <w:r w:rsidR="00DD72BC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การบังคับปิดสถานะการลงทุน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Force Sell) </w:t>
      </w:r>
      <w:r w:rsidRPr="00DD77D5">
        <w:rPr>
          <w:rFonts w:asciiTheme="majorBidi" w:hAnsiTheme="majorBidi" w:hint="cs"/>
          <w:sz w:val="30"/>
          <w:szCs w:val="30"/>
          <w:cs/>
        </w:rPr>
        <w:t>ภายในของบริษัทมีความรัดกุมทำให้ความเสี่ยงนี้ปรับลดลงอย่างมีนัยสำคัญ</w:t>
      </w:r>
    </w:p>
    <w:p w14:paraId="0BDB45A7" w14:textId="77777777" w:rsidR="00DD77D5" w:rsidRPr="00DD77D5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03E62FE" w14:textId="2826919B" w:rsid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ทั้งนี้บริษัทมีการกำหนดมาตรการควบคุมความเสี่ยงให้เป็นไปตามเกณฑ์ภายในของบริษัท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และพิจารณาวงเงินให้เหมาะสมกับฐานะ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ความสามารถในการชำระหนี้ของลูกค้า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รวมถึงจัดให้มีการประเมินความเสี่ยงอย่างสม่ำเสมอผ่านกระบวนการทบทวนวงเงิน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และติดตามพฤติกรรมการซื้อขายหลักทรัพย์ของลูกค้า</w:t>
      </w:r>
      <w:r w:rsidR="007C5EE4">
        <w:rPr>
          <w:rFonts w:asciiTheme="majorBidi" w:hAnsiTheme="majorBidi"/>
          <w:sz w:val="30"/>
          <w:szCs w:val="30"/>
          <w:cs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อย่างใกล้ชิด</w:t>
      </w:r>
    </w:p>
    <w:p w14:paraId="6AACA4F9" w14:textId="77777777" w:rsidR="003A4829" w:rsidRDefault="003A4829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74684BFD" w14:textId="4F8BB020" w:rsidR="00DD77D5" w:rsidRPr="00DD77D5" w:rsidRDefault="00DD77D5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D77D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ความเสี่ยงจากการประกอบธุรกิจการเป็นตัวแทนซื้อขายสัญญาซื้อขายล่วงหน้า</w:t>
      </w:r>
    </w:p>
    <w:p w14:paraId="44346067" w14:textId="77777777" w:rsidR="00DD77D5" w:rsidRPr="00DD77D5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0381F12" w14:textId="0AB52E46" w:rsid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บริษัทมีความเสี่ยงจากการที่ลูกค้าอาจขาดทุนจากการลงทุนในสัญญาซื้อขายล่วงหน้าเกินกว่า</w:t>
      </w:r>
      <w:r w:rsidR="00D14132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เงินหลักประกันของลูกค้าที่วางไว้กับบริษัท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ซึ่งทำให้ไม่เพียงพอที่จะชำระหนี้กับสำนักหักบัญชีได้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ดังนั้นเพื่อเป็นการลดความเสี่ยงที่จะเกิดขึ้น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บริษัทจึงมีมาตรการควบคุมความเสี่ยงโดยจะคัดเลือกลูกค้าที่มีความรู้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ความเข้าใจ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หรือมีประสบการณ์การลงทุนในสัญญาซื้อขายล่วงหน้าตามเกณฑ์ภายในที่บริษัทกำหนดไว้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ดำเนินการพิจารณาวงเงินให้เหมาะสมกับฐานะความสามารถในการชำระหนี้ของลูกค้า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รวมถึงจัดให้มี</w:t>
      </w:r>
      <w:r w:rsidR="00A16657">
        <w:rPr>
          <w:rFonts w:asciiTheme="majorBidi" w:hAnsiTheme="majorBidi"/>
          <w:sz w:val="30"/>
          <w:szCs w:val="30"/>
        </w:rPr>
        <w:br/>
      </w:r>
      <w:r w:rsidRPr="00DD77D5">
        <w:rPr>
          <w:rFonts w:asciiTheme="majorBidi" w:hAnsiTheme="majorBidi" w:hint="cs"/>
          <w:sz w:val="30"/>
          <w:szCs w:val="30"/>
          <w:cs/>
        </w:rPr>
        <w:t>การประเมินความเสี่ยงอย่างสม่ำเสมอผ่านกระบวนการทบทวนวงเงิน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และติดตามพฤติกรรมการซื้อขายสัญญาซื้อขายล่วงหน้าของลูกค้าอย่างใกล้ชิด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รวมถึงการควบคุมความเพียงพอของหลักประกันให้เป็นไปตามเกณฑ์ที่กำหนดโดยเคร่งครัด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เพื่อป้องกันความเสี่ยงจากการขาดทุนจำนวนมากในบัญชีลูกค้า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การบังคับปิดสถานะเปิดรับความเสี่ยงสัญญาของลูกค้ากรณีที่ไม่สามารถนำหลักประกันมาวางเพิ่มเติมตามที่บริษัทกำหนดได้</w:t>
      </w:r>
    </w:p>
    <w:p w14:paraId="554209EC" w14:textId="03FFBAD3" w:rsidR="008803FC" w:rsidRDefault="008803F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30AD242" w14:textId="77777777" w:rsidR="003A4829" w:rsidRDefault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640CEEFF" w14:textId="449AD5D9" w:rsidR="00DD77D5" w:rsidRPr="00DD77D5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D77D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ความเสี่ยงด้านเครดิตจากเงินลงทุน</w:t>
      </w:r>
    </w:p>
    <w:p w14:paraId="0CDE9E9D" w14:textId="77777777" w:rsidR="00DD77D5" w:rsidRPr="00A16657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98B6A02" w14:textId="1C90EA80" w:rsidR="00052D91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บริษัทมีความ</w:t>
      </w:r>
      <w:r w:rsidRPr="00F7469D">
        <w:rPr>
          <w:rFonts w:asciiTheme="majorBidi" w:hAnsiTheme="majorBidi" w:hint="cs"/>
          <w:sz w:val="30"/>
          <w:szCs w:val="30"/>
          <w:cs/>
        </w:rPr>
        <w:t>เสี่ยง</w:t>
      </w:r>
      <w:r w:rsidR="00C94FC5" w:rsidRPr="00F7469D">
        <w:rPr>
          <w:rFonts w:asciiTheme="majorBidi" w:hAnsiTheme="majorBidi" w:hint="cs"/>
          <w:sz w:val="30"/>
          <w:szCs w:val="30"/>
          <w:cs/>
        </w:rPr>
        <w:t>ด้านเครดิต</w:t>
      </w:r>
      <w:r w:rsidRPr="00F7469D">
        <w:rPr>
          <w:rFonts w:asciiTheme="majorBidi" w:hAnsiTheme="majorBidi" w:hint="cs"/>
          <w:sz w:val="30"/>
          <w:szCs w:val="30"/>
          <w:cs/>
        </w:rPr>
        <w:t>จากเงิน</w:t>
      </w:r>
      <w:r w:rsidRPr="00DD77D5">
        <w:rPr>
          <w:rFonts w:asciiTheme="majorBidi" w:hAnsiTheme="majorBidi" w:hint="cs"/>
          <w:sz w:val="30"/>
          <w:szCs w:val="30"/>
          <w:cs/>
        </w:rPr>
        <w:t>ลงทุนในตราสารหนี้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/>
          <w:sz w:val="30"/>
          <w:szCs w:val="30"/>
        </w:rPr>
        <w:t xml:space="preserve">Fixed Income Proprietary Trading Portfolio) </w:t>
      </w:r>
      <w:r w:rsidRPr="00DD77D5">
        <w:rPr>
          <w:rFonts w:asciiTheme="majorBidi" w:hAnsiTheme="majorBidi" w:hint="cs"/>
          <w:sz w:val="30"/>
          <w:szCs w:val="30"/>
          <w:cs/>
        </w:rPr>
        <w:t>ทั้งนี้บริษัทมีการจำกัดให้ลงทุนได้เฉพาะตราสารหนี้ที่มีความเสี่ยงด้านเครดิตของผู้ออกตราสารในระดับ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/>
          <w:sz w:val="30"/>
          <w:szCs w:val="30"/>
        </w:rPr>
        <w:t xml:space="preserve">Thai Sovereign Risk </w:t>
      </w:r>
      <w:r w:rsidRPr="00DD77D5">
        <w:rPr>
          <w:rFonts w:asciiTheme="majorBidi" w:hAnsiTheme="majorBidi" w:hint="cs"/>
          <w:sz w:val="30"/>
          <w:szCs w:val="30"/>
          <w:cs/>
        </w:rPr>
        <w:t>เช่น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ตราสารหนี้ภาครัฐ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ตราสารหนี้ที่ออกและ</w:t>
      </w:r>
      <w:r w:rsidRPr="00DD77D5">
        <w:rPr>
          <w:rFonts w:asciiTheme="majorBidi" w:hAnsiTheme="majorBidi"/>
          <w:sz w:val="30"/>
          <w:szCs w:val="30"/>
          <w:cs/>
        </w:rPr>
        <w:t>/</w:t>
      </w:r>
      <w:r w:rsidRPr="00DD77D5">
        <w:rPr>
          <w:rFonts w:asciiTheme="majorBidi" w:hAnsiTheme="majorBidi" w:hint="cs"/>
          <w:sz w:val="30"/>
          <w:szCs w:val="30"/>
          <w:cs/>
        </w:rPr>
        <w:t>หรือค้ำประกันเงินต้นและ</w:t>
      </w:r>
      <w:r w:rsidRPr="00F7446E">
        <w:rPr>
          <w:rFonts w:asciiTheme="majorBidi" w:hAnsiTheme="majorBidi" w:hint="cs"/>
          <w:sz w:val="30"/>
          <w:szCs w:val="30"/>
          <w:cs/>
        </w:rPr>
        <w:t>ดอกเบี้ยโดย</w:t>
      </w:r>
      <w:r w:rsidRPr="00622502">
        <w:rPr>
          <w:rFonts w:asciiTheme="majorBidi" w:hAnsiTheme="majorBidi"/>
          <w:sz w:val="30"/>
          <w:szCs w:val="30"/>
          <w:cs/>
        </w:rPr>
        <w:t>กระทรวงการคลัง เพื่อให้เป็นไปตามนโยบายและแนวทางปฏิบัติสำหรับการลงทุนเพื่อการบริหาร</w:t>
      </w:r>
      <w:r w:rsidR="00DD72BC" w:rsidRPr="00622502">
        <w:rPr>
          <w:rFonts w:asciiTheme="majorBidi" w:hAnsiTheme="majorBidi"/>
          <w:sz w:val="30"/>
          <w:szCs w:val="30"/>
        </w:rPr>
        <w:br/>
      </w:r>
      <w:r w:rsidRPr="00622502">
        <w:rPr>
          <w:rFonts w:asciiTheme="majorBidi" w:hAnsiTheme="majorBidi"/>
          <w:sz w:val="30"/>
          <w:szCs w:val="30"/>
          <w:cs/>
        </w:rPr>
        <w:t xml:space="preserve">สภาพคล่องของบริษัท ณ วันที่ </w:t>
      </w:r>
      <w:r w:rsidR="00C02C2F" w:rsidRPr="00622502">
        <w:rPr>
          <w:rFonts w:asciiTheme="majorBidi" w:hAnsiTheme="majorBidi"/>
          <w:sz w:val="30"/>
          <w:szCs w:val="30"/>
        </w:rPr>
        <w:t xml:space="preserve">30 </w:t>
      </w:r>
      <w:r w:rsidR="00C02C2F" w:rsidRPr="00622502">
        <w:rPr>
          <w:rFonts w:asciiTheme="majorBidi" w:hAnsiTheme="majorBidi"/>
          <w:sz w:val="30"/>
          <w:szCs w:val="30"/>
          <w:cs/>
        </w:rPr>
        <w:t>มิถุนายน</w:t>
      </w:r>
      <w:r w:rsidRPr="00622502">
        <w:rPr>
          <w:rFonts w:asciiTheme="majorBidi" w:hAnsiTheme="majorBidi"/>
          <w:sz w:val="30"/>
          <w:szCs w:val="30"/>
          <w:cs/>
        </w:rPr>
        <w:t xml:space="preserve"> </w:t>
      </w:r>
      <w:r w:rsidRPr="00622502">
        <w:rPr>
          <w:rFonts w:asciiTheme="majorBidi" w:hAnsiTheme="majorBidi"/>
          <w:sz w:val="30"/>
          <w:szCs w:val="30"/>
        </w:rPr>
        <w:t>256</w:t>
      </w:r>
      <w:r w:rsidR="00C02C2F" w:rsidRPr="00622502">
        <w:rPr>
          <w:rFonts w:asciiTheme="majorBidi" w:hAnsiTheme="majorBidi"/>
          <w:sz w:val="30"/>
          <w:szCs w:val="30"/>
        </w:rPr>
        <w:t>4</w:t>
      </w:r>
      <w:r w:rsidRPr="00622502">
        <w:rPr>
          <w:rFonts w:asciiTheme="majorBidi" w:hAnsiTheme="majorBidi"/>
          <w:sz w:val="30"/>
          <w:szCs w:val="30"/>
        </w:rPr>
        <w:t xml:space="preserve"> </w:t>
      </w:r>
      <w:r w:rsidRPr="00622502">
        <w:rPr>
          <w:rFonts w:asciiTheme="majorBidi" w:hAnsiTheme="majorBidi"/>
          <w:sz w:val="30"/>
          <w:szCs w:val="30"/>
          <w:cs/>
        </w:rPr>
        <w:t>บริษัทมีเงินลงทุนในบัญชีเพื่อค้าตราสารหนี้ของบริษัทรวมทั้งสิ้น</w:t>
      </w:r>
      <w:r w:rsidR="00120948" w:rsidRPr="00622502">
        <w:rPr>
          <w:rFonts w:asciiTheme="majorBidi" w:hAnsiTheme="majorBidi"/>
          <w:sz w:val="30"/>
          <w:szCs w:val="30"/>
          <w:cs/>
        </w:rPr>
        <w:t xml:space="preserve"> </w:t>
      </w:r>
      <w:r w:rsidR="00986DFE" w:rsidRPr="00622502">
        <w:rPr>
          <w:rFonts w:asciiTheme="majorBidi" w:hAnsiTheme="majorBidi"/>
          <w:sz w:val="30"/>
          <w:szCs w:val="30"/>
        </w:rPr>
        <w:t>55.0</w:t>
      </w:r>
      <w:r w:rsidR="00C02C2F" w:rsidRPr="00622502">
        <w:rPr>
          <w:rFonts w:asciiTheme="majorBidi" w:hAnsiTheme="majorBidi"/>
          <w:sz w:val="30"/>
          <w:szCs w:val="30"/>
        </w:rPr>
        <w:t xml:space="preserve"> </w:t>
      </w:r>
      <w:r w:rsidRPr="00622502">
        <w:rPr>
          <w:rFonts w:asciiTheme="majorBidi" w:hAnsiTheme="majorBidi"/>
          <w:sz w:val="30"/>
          <w:szCs w:val="30"/>
          <w:cs/>
        </w:rPr>
        <w:t>ล</w:t>
      </w:r>
      <w:r w:rsidR="00B35C8C" w:rsidRPr="00622502">
        <w:rPr>
          <w:rFonts w:asciiTheme="majorBidi" w:hAnsiTheme="majorBidi"/>
          <w:sz w:val="30"/>
          <w:szCs w:val="30"/>
          <w:cs/>
        </w:rPr>
        <w:t>้านบาท</w:t>
      </w:r>
      <w:r w:rsidR="00C02C2F" w:rsidRPr="00622502">
        <w:rPr>
          <w:rFonts w:asciiTheme="majorBidi" w:hAnsiTheme="majorBidi"/>
          <w:sz w:val="30"/>
          <w:szCs w:val="30"/>
        </w:rPr>
        <w:t xml:space="preserve"> </w:t>
      </w:r>
      <w:r w:rsidR="00C02C2F" w:rsidRPr="0085608E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C02C2F" w:rsidRPr="0085608E">
        <w:rPr>
          <w:rFonts w:asciiTheme="majorBidi" w:hAnsiTheme="majorBidi"/>
          <w:i/>
          <w:iCs/>
          <w:sz w:val="30"/>
          <w:szCs w:val="30"/>
          <w:cs/>
        </w:rPr>
        <w:t xml:space="preserve">ธันวาคม </w:t>
      </w:r>
      <w:r w:rsidR="00C02C2F" w:rsidRPr="0085608E">
        <w:rPr>
          <w:rFonts w:asciiTheme="majorBidi" w:hAnsiTheme="majorBidi"/>
          <w:i/>
          <w:iCs/>
          <w:sz w:val="30"/>
          <w:szCs w:val="30"/>
        </w:rPr>
        <w:t xml:space="preserve">2563: 53.8 </w:t>
      </w:r>
      <w:r w:rsidR="00C02C2F" w:rsidRPr="0085608E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C02C2F" w:rsidRPr="00330ED9">
        <w:rPr>
          <w:rFonts w:asciiTheme="majorBidi" w:hAnsiTheme="majorBidi"/>
          <w:i/>
          <w:iCs/>
          <w:sz w:val="30"/>
          <w:szCs w:val="30"/>
        </w:rPr>
        <w:t>)</w:t>
      </w:r>
      <w:r w:rsidR="0042048B" w:rsidRPr="00622502">
        <w:rPr>
          <w:rFonts w:asciiTheme="majorBidi" w:hAnsiTheme="majorBidi"/>
          <w:sz w:val="30"/>
          <w:szCs w:val="30"/>
          <w:cs/>
        </w:rPr>
        <w:t xml:space="preserve"> </w:t>
      </w:r>
      <w:r w:rsidRPr="00622502">
        <w:rPr>
          <w:rFonts w:asciiTheme="majorBidi" w:hAnsiTheme="majorBidi"/>
          <w:sz w:val="30"/>
          <w:szCs w:val="30"/>
          <w:cs/>
        </w:rPr>
        <w:t xml:space="preserve">โดยเป็นพันธบัตรรัฐบาลจำนวน </w:t>
      </w:r>
      <w:r w:rsidR="00986DFE" w:rsidRPr="0085608E">
        <w:rPr>
          <w:rFonts w:asciiTheme="majorBidi" w:hAnsiTheme="majorBidi"/>
          <w:sz w:val="30"/>
          <w:szCs w:val="30"/>
        </w:rPr>
        <w:t>10.</w:t>
      </w:r>
      <w:r w:rsidR="00B32826">
        <w:rPr>
          <w:rFonts w:asciiTheme="majorBidi" w:hAnsiTheme="majorBidi"/>
          <w:sz w:val="30"/>
          <w:szCs w:val="30"/>
        </w:rPr>
        <w:t>4</w:t>
      </w:r>
      <w:r w:rsidRPr="00622502">
        <w:rPr>
          <w:rFonts w:asciiTheme="majorBidi" w:hAnsiTheme="majorBidi"/>
          <w:sz w:val="30"/>
          <w:szCs w:val="30"/>
        </w:rPr>
        <w:t xml:space="preserve"> </w:t>
      </w:r>
      <w:r w:rsidR="00B32826">
        <w:rPr>
          <w:rFonts w:asciiTheme="majorBidi" w:hAnsiTheme="majorBidi"/>
          <w:sz w:val="30"/>
          <w:szCs w:val="30"/>
        </w:rPr>
        <w:br/>
      </w:r>
      <w:r w:rsidRPr="00622502">
        <w:rPr>
          <w:rFonts w:asciiTheme="majorBidi" w:hAnsiTheme="majorBidi"/>
          <w:sz w:val="30"/>
          <w:szCs w:val="30"/>
          <w:cs/>
        </w:rPr>
        <w:t xml:space="preserve">ล้านบาท ตราสารหนี้ภาคเอกชนจำนวน </w:t>
      </w:r>
      <w:r w:rsidR="00746A88" w:rsidRPr="0085608E">
        <w:rPr>
          <w:rFonts w:asciiTheme="majorBidi" w:hAnsiTheme="majorBidi"/>
          <w:sz w:val="30"/>
          <w:szCs w:val="30"/>
        </w:rPr>
        <w:t>27.6</w:t>
      </w:r>
      <w:r w:rsidRPr="00622502">
        <w:rPr>
          <w:rFonts w:asciiTheme="majorBidi" w:hAnsiTheme="majorBidi"/>
          <w:sz w:val="30"/>
          <w:szCs w:val="30"/>
        </w:rPr>
        <w:t xml:space="preserve"> </w:t>
      </w:r>
      <w:r w:rsidRPr="00622502">
        <w:rPr>
          <w:rFonts w:asciiTheme="majorBidi" w:hAnsiTheme="majorBidi"/>
          <w:sz w:val="30"/>
          <w:szCs w:val="30"/>
          <w:cs/>
        </w:rPr>
        <w:t>ล้านบาท</w:t>
      </w:r>
      <w:r w:rsidR="00986DFE" w:rsidRPr="00622502">
        <w:rPr>
          <w:rFonts w:asciiTheme="majorBidi" w:hAnsiTheme="majorBidi"/>
          <w:sz w:val="30"/>
          <w:szCs w:val="30"/>
          <w:cs/>
        </w:rPr>
        <w:t xml:space="preserve"> และเป็นตราสารหนี้ต่างประเทศ </w:t>
      </w:r>
      <w:r w:rsidR="00986DFE" w:rsidRPr="00622502">
        <w:rPr>
          <w:rFonts w:asciiTheme="majorBidi" w:hAnsiTheme="majorBidi"/>
          <w:sz w:val="30"/>
          <w:szCs w:val="30"/>
        </w:rPr>
        <w:t xml:space="preserve">17.0 </w:t>
      </w:r>
      <w:r w:rsidR="00986DFE" w:rsidRPr="00622502">
        <w:rPr>
          <w:rFonts w:asciiTheme="majorBidi" w:hAnsiTheme="majorBidi"/>
          <w:sz w:val="30"/>
          <w:szCs w:val="30"/>
          <w:cs/>
        </w:rPr>
        <w:t>ล้านบาท</w:t>
      </w:r>
      <w:r w:rsidR="00C02C2F" w:rsidRPr="00746A88">
        <w:rPr>
          <w:rFonts w:asciiTheme="majorBidi" w:hAnsiTheme="majorBidi"/>
          <w:sz w:val="30"/>
          <w:szCs w:val="30"/>
        </w:rPr>
        <w:t xml:space="preserve"> </w:t>
      </w:r>
      <w:r w:rsidR="00986DFE">
        <w:rPr>
          <w:rFonts w:asciiTheme="majorBidi" w:hAnsiTheme="majorBidi"/>
          <w:sz w:val="30"/>
          <w:szCs w:val="30"/>
        </w:rPr>
        <w:br/>
      </w:r>
      <w:r w:rsidR="00C02C2F" w:rsidRPr="00746A88">
        <w:rPr>
          <w:rFonts w:asciiTheme="majorBidi" w:hAnsiTheme="majorBidi"/>
          <w:i/>
          <w:iCs/>
          <w:sz w:val="30"/>
          <w:szCs w:val="30"/>
        </w:rPr>
        <w:t xml:space="preserve">(31 </w:t>
      </w:r>
      <w:r w:rsidR="00C02C2F" w:rsidRPr="00746A88">
        <w:rPr>
          <w:rFonts w:asciiTheme="majorBidi" w:hAnsiTheme="majorBidi"/>
          <w:i/>
          <w:iCs/>
          <w:sz w:val="30"/>
          <w:szCs w:val="30"/>
          <w:cs/>
        </w:rPr>
        <w:t xml:space="preserve">ธันวาคม </w:t>
      </w:r>
      <w:r w:rsidR="00C02C2F" w:rsidRPr="00746A88">
        <w:rPr>
          <w:rFonts w:asciiTheme="majorBidi" w:hAnsiTheme="majorBidi"/>
          <w:i/>
          <w:iCs/>
          <w:sz w:val="30"/>
          <w:szCs w:val="30"/>
        </w:rPr>
        <w:t xml:space="preserve">2563: </w:t>
      </w:r>
      <w:r w:rsidR="00986DFE" w:rsidRPr="00986DFE">
        <w:rPr>
          <w:rFonts w:asciiTheme="majorBidi" w:hAnsiTheme="majorBidi" w:hint="cs"/>
          <w:i/>
          <w:iCs/>
          <w:sz w:val="30"/>
          <w:szCs w:val="30"/>
          <w:cs/>
        </w:rPr>
        <w:t>พันธบัตรรัฐบาล</w:t>
      </w:r>
      <w:r w:rsidR="00986DFE">
        <w:rPr>
          <w:rFonts w:asciiTheme="majorBidi" w:hAnsiTheme="majorBidi" w:hint="cs"/>
          <w:i/>
          <w:iCs/>
          <w:sz w:val="30"/>
          <w:szCs w:val="30"/>
          <w:cs/>
        </w:rPr>
        <w:t>จำนวน</w:t>
      </w:r>
      <w:r w:rsidR="00986DF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02C2F" w:rsidRPr="00746A88">
        <w:rPr>
          <w:rFonts w:asciiTheme="majorBidi" w:hAnsiTheme="majorBidi"/>
          <w:i/>
          <w:iCs/>
          <w:sz w:val="30"/>
          <w:szCs w:val="30"/>
        </w:rPr>
        <w:t xml:space="preserve">43.2 </w:t>
      </w:r>
      <w:r w:rsidR="00C02C2F" w:rsidRPr="00746A88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330ED9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="00986DFE" w:rsidRPr="00986DFE">
        <w:rPr>
          <w:rFonts w:asciiTheme="majorBidi" w:hAnsiTheme="majorBidi" w:hint="cs"/>
          <w:i/>
          <w:iCs/>
          <w:sz w:val="30"/>
          <w:szCs w:val="30"/>
          <w:cs/>
        </w:rPr>
        <w:t>ตราสารหนี้ภาคเอกช</w:t>
      </w:r>
      <w:r w:rsidR="00986DFE">
        <w:rPr>
          <w:rFonts w:asciiTheme="majorBidi" w:hAnsiTheme="majorBidi" w:hint="cs"/>
          <w:i/>
          <w:iCs/>
          <w:sz w:val="30"/>
          <w:szCs w:val="30"/>
          <w:cs/>
        </w:rPr>
        <w:t>นจำนวน</w:t>
      </w:r>
      <w:r w:rsidR="00C02C2F" w:rsidRPr="00746A88" w:rsidDel="00986DF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02C2F" w:rsidRPr="00746A88">
        <w:rPr>
          <w:rFonts w:asciiTheme="majorBidi" w:hAnsiTheme="majorBidi"/>
          <w:i/>
          <w:iCs/>
          <w:sz w:val="30"/>
          <w:szCs w:val="30"/>
        </w:rPr>
        <w:t xml:space="preserve">10.6 </w:t>
      </w:r>
      <w:r w:rsidR="00330ED9">
        <w:rPr>
          <w:rFonts w:asciiTheme="majorBidi" w:hAnsiTheme="majorBidi"/>
          <w:i/>
          <w:iCs/>
          <w:sz w:val="30"/>
          <w:szCs w:val="30"/>
          <w:cs/>
        </w:rPr>
        <w:br/>
      </w:r>
      <w:r w:rsidR="00C02C2F" w:rsidRPr="00746A88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C02C2F" w:rsidRPr="00746A88">
        <w:rPr>
          <w:rFonts w:asciiTheme="majorBidi" w:hAnsiTheme="majorBidi"/>
          <w:sz w:val="30"/>
          <w:szCs w:val="30"/>
        </w:rPr>
        <w:t>)</w:t>
      </w:r>
    </w:p>
    <w:p w14:paraId="0BA90766" w14:textId="77777777" w:rsidR="00363F46" w:rsidRPr="00986DFE" w:rsidRDefault="00363F46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2E65280E" w14:textId="4236495C" w:rsidR="007B1420" w:rsidRPr="007C5EE4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7C5EE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ความเสี่ยงด้านเครดิตจากเงินสดและรายการเทียบเท่าเงินสดและ</w:t>
      </w:r>
      <w:r w:rsidR="00E16A6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สินทรัพย์</w:t>
      </w:r>
      <w:r w:rsidRPr="007C5EE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อนุพันธ์</w:t>
      </w:r>
    </w:p>
    <w:p w14:paraId="182BCE0D" w14:textId="638C9A78" w:rsidR="007B1420" w:rsidRPr="007C5EE4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240ECDF4" w14:textId="0B7AA40E" w:rsidR="007B1420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7C5EE4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ความเสี่ยงด้านเครดิตของบริษัทที่เกิดจากเงินสดและรายการเทียบเท่าเงินสดและ</w:t>
      </w:r>
      <w:r w:rsidR="00217DC6">
        <w:rPr>
          <w:rFonts w:asciiTheme="majorBidi" w:hAnsiTheme="majorBidi" w:hint="cs"/>
          <w:sz w:val="30"/>
          <w:szCs w:val="30"/>
          <w:cs/>
        </w:rPr>
        <w:t>สินทรัพย์</w:t>
      </w:r>
      <w:r w:rsidRPr="007C5EE4">
        <w:rPr>
          <w:rFonts w:asciiTheme="majorBidi" w:hAnsiTheme="majorBidi" w:hint="cs"/>
          <w:sz w:val="30"/>
          <w:szCs w:val="30"/>
          <w:cs/>
        </w:rPr>
        <w:t>อนุพันธ์</w:t>
      </w:r>
      <w:r w:rsidR="00C33C9A">
        <w:rPr>
          <w:rFonts w:asciiTheme="majorBidi" w:hAnsiTheme="majorBidi" w:hint="cs"/>
          <w:sz w:val="30"/>
          <w:szCs w:val="30"/>
          <w:cs/>
        </w:rPr>
        <w:t>มี</w:t>
      </w:r>
      <w:r w:rsidRPr="007C5EE4">
        <w:rPr>
          <w:rFonts w:asciiTheme="majorBidi" w:hAnsiTheme="majorBidi" w:hint="cs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F209FD">
        <w:rPr>
          <w:rFonts w:asciiTheme="majorBidi" w:hAnsiTheme="majorBidi" w:hint="cs"/>
          <w:sz w:val="30"/>
          <w:szCs w:val="30"/>
          <w:cs/>
        </w:rPr>
        <w:t>ซึ่ง</w:t>
      </w:r>
      <w:r w:rsidRPr="007C5EE4">
        <w:rPr>
          <w:rFonts w:asciiTheme="majorBidi" w:hAnsiTheme="majorBidi" w:hint="cs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7F6B1283" w14:textId="53448C1D" w:rsidR="007B1420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7274E5B" w14:textId="4B000E09" w:rsidR="007B4950" w:rsidRDefault="001C69E8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B41034">
        <w:rPr>
          <w:rFonts w:asciiTheme="majorBidi" w:hAnsiTheme="majorBidi"/>
          <w:b/>
          <w:bCs/>
          <w:i/>
          <w:iCs/>
          <w:sz w:val="30"/>
          <w:szCs w:val="30"/>
        </w:rPr>
        <w:t>.2.</w:t>
      </w:r>
      <w:r w:rsidR="005F2E26" w:rsidRPr="00B41034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5F2E26" w:rsidRPr="00B41034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7B4950" w:rsidRPr="00B41034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11DFA28" w14:textId="77777777" w:rsidR="002142C1" w:rsidRPr="003A4829" w:rsidRDefault="002142C1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AF67266" w14:textId="56954B7E" w:rsidR="00DD77D5" w:rsidRDefault="00DD77D5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DD77D5">
        <w:rPr>
          <w:rFonts w:asciiTheme="majorBidi" w:hAnsiTheme="majorBidi" w:hint="cs"/>
          <w:sz w:val="30"/>
          <w:szCs w:val="30"/>
          <w:cs/>
        </w:rPr>
        <w:t>บริษัทอาจเผชิญความเสี่ยงด้านสภาพคล่องเมื่อบริษัทไม่สามารถเปลี่ยนสินทรัพย์เป็นเงินสดได้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หรือไม่สามารถจัดหาเงินทุนได้เพียงพอ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หรือสามารถจัดหาเงินทุนได้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แต่ต้นทุนการจัดหาเงินสูงเกินกว่าระดับที่ยอมรับได้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รวมถึงความเสี่ยงที่ไม่สามารถยกเลิก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 w:cstheme="majorBidi"/>
          <w:sz w:val="30"/>
          <w:szCs w:val="30"/>
        </w:rPr>
        <w:t xml:space="preserve">Unwind) </w:t>
      </w:r>
      <w:r w:rsidRPr="00DD77D5">
        <w:rPr>
          <w:rFonts w:asciiTheme="majorBidi" w:hAnsiTheme="majorBidi" w:hint="cs"/>
          <w:sz w:val="30"/>
          <w:szCs w:val="30"/>
          <w:cs/>
        </w:rPr>
        <w:t>หรือหักกลบ</w:t>
      </w:r>
      <w:r w:rsidRPr="00DD77D5">
        <w:rPr>
          <w:rFonts w:asciiTheme="majorBidi" w:hAnsiTheme="majorBidi"/>
          <w:sz w:val="30"/>
          <w:szCs w:val="30"/>
          <w:cs/>
        </w:rPr>
        <w:t xml:space="preserve"> (</w:t>
      </w:r>
      <w:r w:rsidRPr="00DD77D5">
        <w:rPr>
          <w:rFonts w:asciiTheme="majorBidi" w:hAnsiTheme="majorBidi" w:cstheme="majorBidi"/>
          <w:sz w:val="30"/>
          <w:szCs w:val="30"/>
        </w:rPr>
        <w:t xml:space="preserve">Offset) </w:t>
      </w:r>
      <w:r w:rsidRPr="00DD77D5">
        <w:rPr>
          <w:rFonts w:asciiTheme="majorBidi" w:hAnsiTheme="majorBidi" w:hint="cs"/>
          <w:sz w:val="30"/>
          <w:szCs w:val="30"/>
          <w:cs/>
        </w:rPr>
        <w:t>ความเสี่ยงที่มีอยู่ได้จากสินทรัพย์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ทำให้ต้องขายสินทรัพย์ในราคาต่ำกว่าต้นทุนที่ซื้อมาเนื่องจากสินทรัพย์นั้นมีสภาพคล่องต่ำ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หรือเกิดภาวะตลาดขาดสภาพคล่องซึ่งอาจส่งผลกระทบต่อฐานะการเงินของบริษัททั้งในปัจจุบันและอนาคต</w:t>
      </w:r>
      <w:r w:rsidRPr="00DD77D5">
        <w:rPr>
          <w:rFonts w:asciiTheme="majorBidi" w:hAnsiTheme="majorBidi"/>
          <w:sz w:val="30"/>
          <w:szCs w:val="30"/>
          <w:cs/>
        </w:rPr>
        <w:t xml:space="preserve"> </w:t>
      </w:r>
      <w:r w:rsidRPr="00DD77D5">
        <w:rPr>
          <w:rFonts w:asciiTheme="majorBidi" w:hAnsiTheme="majorBidi" w:hint="cs"/>
          <w:sz w:val="30"/>
          <w:szCs w:val="30"/>
          <w:cs/>
        </w:rPr>
        <w:t>รวมทั้งการบริหารสภาพคล่องของเงินคงเหลือของลูกค้า</w:t>
      </w:r>
    </w:p>
    <w:p w14:paraId="387E12D1" w14:textId="77777777" w:rsidR="002142C1" w:rsidRPr="002142C1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19EB7329" w14:textId="3AC4AF48" w:rsidR="00F7469D" w:rsidRDefault="00356B6F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2D6088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6854336" w14:textId="77777777" w:rsidR="002142C1" w:rsidRPr="003A4829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2"/>
        <w:gridCol w:w="1168"/>
        <w:gridCol w:w="270"/>
        <w:gridCol w:w="1080"/>
        <w:gridCol w:w="236"/>
        <w:gridCol w:w="1114"/>
      </w:tblGrid>
      <w:tr w:rsidR="00F209FD" w:rsidRPr="006C138A" w14:paraId="4C56B6F0" w14:textId="77777777" w:rsidTr="006C138A">
        <w:trPr>
          <w:tblHeader/>
        </w:trPr>
        <w:tc>
          <w:tcPr>
            <w:tcW w:w="3330" w:type="dxa"/>
            <w:vAlign w:val="bottom"/>
          </w:tcPr>
          <w:p w14:paraId="6C67315E" w14:textId="77777777" w:rsidR="00F209FD" w:rsidRPr="006C138A" w:rsidRDefault="00F209FD" w:rsidP="00DA657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59D0517" w14:textId="77777777" w:rsidR="00F209FD" w:rsidRPr="006C138A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F209FD" w:rsidRPr="006C138A" w14:paraId="737BF8BF" w14:textId="77777777" w:rsidTr="006C138A">
        <w:trPr>
          <w:tblHeader/>
        </w:trPr>
        <w:tc>
          <w:tcPr>
            <w:tcW w:w="3330" w:type="dxa"/>
            <w:vAlign w:val="bottom"/>
          </w:tcPr>
          <w:p w14:paraId="357E4A3F" w14:textId="6E7E74F5" w:rsidR="00F209FD" w:rsidRPr="006C138A" w:rsidRDefault="00F209FD" w:rsidP="00DA657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F31AAB" w14:textId="77777777" w:rsidR="00F209FD" w:rsidRPr="006C138A" w:rsidRDefault="00F209FD" w:rsidP="00DA657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3152EC69" w14:textId="77777777" w:rsidR="00F209FD" w:rsidRPr="006C138A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8" w:type="dxa"/>
            <w:gridSpan w:val="5"/>
            <w:vAlign w:val="bottom"/>
          </w:tcPr>
          <w:p w14:paraId="55444D43" w14:textId="766820B0" w:rsidR="00F209FD" w:rsidRPr="006C138A" w:rsidRDefault="00F209FD" w:rsidP="00DA657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209FD" w:rsidRPr="006C138A" w14:paraId="67734D55" w14:textId="77777777" w:rsidTr="006C138A">
        <w:trPr>
          <w:tblHeader/>
        </w:trPr>
        <w:tc>
          <w:tcPr>
            <w:tcW w:w="3330" w:type="dxa"/>
            <w:vAlign w:val="bottom"/>
          </w:tcPr>
          <w:p w14:paraId="44064523" w14:textId="0F22F410" w:rsidR="00F209FD" w:rsidRPr="006C138A" w:rsidRDefault="00F209FD" w:rsidP="00DA657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F6BA16" w14:textId="77777777" w:rsidR="00F209FD" w:rsidRPr="006C138A" w:rsidRDefault="00F209FD" w:rsidP="00DA657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3F9718FF" w14:textId="014DBBE2" w:rsidR="00F209FD" w:rsidRPr="006C138A" w:rsidRDefault="00F209FD" w:rsidP="00DA657E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22A6BAD7" w14:textId="77777777" w:rsidR="00F209FD" w:rsidRPr="006C138A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15A9987" w14:textId="1E2D7112" w:rsidR="00F209FD" w:rsidRPr="006C138A" w:rsidRDefault="00F209FD" w:rsidP="00DA6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4"/>
                <w:tab w:val="left" w:pos="344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BC0BE90" w14:textId="77777777" w:rsidR="00F209FD" w:rsidRPr="006C138A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5B7127" w14:textId="4AF9C42E" w:rsidR="00F209FD" w:rsidRPr="006C138A" w:rsidRDefault="00F209FD" w:rsidP="00DA657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B10D304" w14:textId="77777777" w:rsidR="00F209FD" w:rsidRPr="006C138A" w:rsidRDefault="00F209FD" w:rsidP="00DA657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F7BFF05" w14:textId="111C66A5" w:rsidR="00F209FD" w:rsidRPr="006C138A" w:rsidRDefault="00F209FD" w:rsidP="00DA657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209FD" w:rsidRPr="006C138A" w14:paraId="71E2F5CE" w14:textId="77777777" w:rsidTr="006C138A">
        <w:tc>
          <w:tcPr>
            <w:tcW w:w="3330" w:type="dxa"/>
          </w:tcPr>
          <w:p w14:paraId="15166BD8" w14:textId="77777777" w:rsidR="00F209FD" w:rsidRPr="006C138A" w:rsidRDefault="00F209FD" w:rsidP="00DA657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F23F3A0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6C138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209FD" w:rsidRPr="006C138A" w14:paraId="0784174A" w14:textId="77777777" w:rsidTr="006C138A">
        <w:tc>
          <w:tcPr>
            <w:tcW w:w="3330" w:type="dxa"/>
            <w:hideMark/>
          </w:tcPr>
          <w:p w14:paraId="0D801BCE" w14:textId="77777777" w:rsidR="00F209FD" w:rsidRPr="006C138A" w:rsidRDefault="00F209FD" w:rsidP="00DA657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6B76C08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5B8193E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42AD2B0D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96F29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0A3EC6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172BB1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F3DF25" w14:textId="77777777" w:rsidR="00F209FD" w:rsidRPr="006C138A" w:rsidRDefault="00F209FD" w:rsidP="00DA657E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609D1" w:rsidRPr="006C138A" w14:paraId="3C98783E" w14:textId="77777777" w:rsidTr="006C138A">
        <w:tc>
          <w:tcPr>
            <w:tcW w:w="3330" w:type="dxa"/>
            <w:hideMark/>
          </w:tcPr>
          <w:p w14:paraId="717E291A" w14:textId="4C773F65" w:rsidR="000609D1" w:rsidRPr="006C138A" w:rsidRDefault="000609D1" w:rsidP="000609D1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0FFBC5A1" w14:textId="099A8250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1,050,000</w:t>
            </w:r>
          </w:p>
        </w:tc>
        <w:tc>
          <w:tcPr>
            <w:tcW w:w="272" w:type="dxa"/>
          </w:tcPr>
          <w:p w14:paraId="48D97CA4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A8F8089" w14:textId="0785FDA6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1,050,000</w:t>
            </w:r>
          </w:p>
        </w:tc>
        <w:tc>
          <w:tcPr>
            <w:tcW w:w="270" w:type="dxa"/>
          </w:tcPr>
          <w:p w14:paraId="4E42E342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152C7F" w14:textId="3A6080D4" w:rsidR="000609D1" w:rsidRPr="006C138A" w:rsidRDefault="00C22345" w:rsidP="0006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58F5F5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E0682F" w14:textId="233B0F59" w:rsidR="000609D1" w:rsidRPr="006C138A" w:rsidRDefault="000609D1" w:rsidP="0085608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1,050,000</w:t>
            </w:r>
          </w:p>
        </w:tc>
      </w:tr>
      <w:tr w:rsidR="000609D1" w:rsidRPr="006C138A" w14:paraId="5E8F41D5" w14:textId="77777777" w:rsidTr="006C138A">
        <w:tc>
          <w:tcPr>
            <w:tcW w:w="3330" w:type="dxa"/>
            <w:hideMark/>
          </w:tcPr>
          <w:p w14:paraId="4049B6D1" w14:textId="1455ACF1" w:rsidR="000609D1" w:rsidRPr="006C138A" w:rsidRDefault="000609D1" w:rsidP="006C138A">
            <w:pPr>
              <w:spacing w:line="240" w:lineRule="auto"/>
              <w:ind w:left="73" w:right="-110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</w:tcPr>
          <w:p w14:paraId="66F75706" w14:textId="467CD675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247,916</w:t>
            </w:r>
          </w:p>
        </w:tc>
        <w:tc>
          <w:tcPr>
            <w:tcW w:w="272" w:type="dxa"/>
          </w:tcPr>
          <w:p w14:paraId="39D27EFC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B5E6269" w14:textId="21D4771C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247,916</w:t>
            </w:r>
          </w:p>
        </w:tc>
        <w:tc>
          <w:tcPr>
            <w:tcW w:w="270" w:type="dxa"/>
          </w:tcPr>
          <w:p w14:paraId="4EF24051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A4C07" w14:textId="2BAA9BA9" w:rsidR="000609D1" w:rsidRPr="006C138A" w:rsidRDefault="00C22345" w:rsidP="0006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6371E6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21557BA" w14:textId="14C9EAFC" w:rsidR="000609D1" w:rsidRPr="006C138A" w:rsidRDefault="000609D1" w:rsidP="0085608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247,916</w:t>
            </w:r>
          </w:p>
        </w:tc>
      </w:tr>
      <w:tr w:rsidR="000609D1" w:rsidRPr="006C138A" w14:paraId="02963E15" w14:textId="77777777" w:rsidTr="006C138A">
        <w:tc>
          <w:tcPr>
            <w:tcW w:w="3330" w:type="dxa"/>
            <w:hideMark/>
          </w:tcPr>
          <w:p w14:paraId="38DD825D" w14:textId="47C43202" w:rsidR="000609D1" w:rsidRPr="006C138A" w:rsidRDefault="000609D1" w:rsidP="000609D1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080" w:type="dxa"/>
          </w:tcPr>
          <w:p w14:paraId="24DEF889" w14:textId="21487BCC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2,547,454</w:t>
            </w:r>
          </w:p>
        </w:tc>
        <w:tc>
          <w:tcPr>
            <w:tcW w:w="272" w:type="dxa"/>
          </w:tcPr>
          <w:p w14:paraId="18F175F1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2464DAF" w14:textId="74C20810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2,547,454</w:t>
            </w:r>
          </w:p>
        </w:tc>
        <w:tc>
          <w:tcPr>
            <w:tcW w:w="270" w:type="dxa"/>
          </w:tcPr>
          <w:p w14:paraId="5E1EEFB7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DF21B6" w14:textId="52BC4E8A" w:rsidR="000609D1" w:rsidRPr="006C138A" w:rsidRDefault="00C22345" w:rsidP="0006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1D38FC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61FC44F" w14:textId="1D1DE05F" w:rsidR="000609D1" w:rsidRPr="006C138A" w:rsidRDefault="000609D1" w:rsidP="0085608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2,547,454</w:t>
            </w:r>
          </w:p>
        </w:tc>
      </w:tr>
      <w:tr w:rsidR="000609D1" w:rsidRPr="006C138A" w14:paraId="0FE343E6" w14:textId="77777777" w:rsidTr="006C138A">
        <w:trPr>
          <w:trHeight w:val="119"/>
        </w:trPr>
        <w:tc>
          <w:tcPr>
            <w:tcW w:w="3330" w:type="dxa"/>
          </w:tcPr>
          <w:p w14:paraId="65B94AE2" w14:textId="235DF8DC" w:rsidR="000609D1" w:rsidRPr="006C138A" w:rsidRDefault="000609D1" w:rsidP="000609D1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107AB2F8" w14:textId="660BC488" w:rsidR="000609D1" w:rsidRPr="006C138A" w:rsidRDefault="008516C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2,102,435</w:t>
            </w:r>
          </w:p>
        </w:tc>
        <w:tc>
          <w:tcPr>
            <w:tcW w:w="272" w:type="dxa"/>
          </w:tcPr>
          <w:p w14:paraId="4E309907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96B7F94" w14:textId="19C55734" w:rsidR="000609D1" w:rsidRPr="006C138A" w:rsidRDefault="008516C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2,102,435</w:t>
            </w:r>
          </w:p>
        </w:tc>
        <w:tc>
          <w:tcPr>
            <w:tcW w:w="270" w:type="dxa"/>
          </w:tcPr>
          <w:p w14:paraId="6C0A2907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D4F0B2" w14:textId="42AF2701" w:rsidR="000609D1" w:rsidRPr="006C138A" w:rsidRDefault="00C22345" w:rsidP="0006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22BFF1" w14:textId="77777777" w:rsidR="000609D1" w:rsidRPr="006C138A" w:rsidRDefault="000609D1" w:rsidP="00060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02A743F" w14:textId="203B25C8" w:rsidR="000609D1" w:rsidRPr="006C138A" w:rsidRDefault="008516C1" w:rsidP="0085608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2,102,435</w:t>
            </w:r>
          </w:p>
        </w:tc>
      </w:tr>
      <w:tr w:rsidR="000609D1" w:rsidRPr="006C138A" w14:paraId="2E0CE185" w14:textId="77777777" w:rsidTr="006C138A">
        <w:trPr>
          <w:trHeight w:val="119"/>
        </w:trPr>
        <w:tc>
          <w:tcPr>
            <w:tcW w:w="3330" w:type="dxa"/>
          </w:tcPr>
          <w:p w14:paraId="7E54F2E9" w14:textId="4637159D" w:rsidR="000609D1" w:rsidRPr="006C138A" w:rsidRDefault="000609D1" w:rsidP="000609D1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BF7C304" w14:textId="18252F58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15,344</w:t>
            </w:r>
          </w:p>
        </w:tc>
        <w:tc>
          <w:tcPr>
            <w:tcW w:w="272" w:type="dxa"/>
          </w:tcPr>
          <w:p w14:paraId="0B01395D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9024E25" w14:textId="6595F398" w:rsidR="000609D1" w:rsidRPr="006C138A" w:rsidRDefault="00C22345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14,626</w:t>
            </w:r>
          </w:p>
        </w:tc>
        <w:tc>
          <w:tcPr>
            <w:tcW w:w="270" w:type="dxa"/>
          </w:tcPr>
          <w:p w14:paraId="787CC578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B0793D" w14:textId="0A1F7E8A" w:rsidR="000609D1" w:rsidRPr="006C138A" w:rsidRDefault="00C22345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909</w:t>
            </w:r>
          </w:p>
        </w:tc>
        <w:tc>
          <w:tcPr>
            <w:tcW w:w="236" w:type="dxa"/>
          </w:tcPr>
          <w:p w14:paraId="3E2801B0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D57F54" w14:textId="214A67C0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15,</w:t>
            </w:r>
            <w:r w:rsidR="00C22345" w:rsidRPr="006C138A">
              <w:rPr>
                <w:rFonts w:ascii="Angsana New" w:hAnsi="Angsana New" w:hint="cs"/>
                <w:sz w:val="28"/>
                <w:szCs w:val="28"/>
              </w:rPr>
              <w:t>535</w:t>
            </w:r>
          </w:p>
        </w:tc>
      </w:tr>
      <w:tr w:rsidR="000609D1" w:rsidRPr="006C138A" w14:paraId="7B52FDB2" w14:textId="77777777" w:rsidTr="006C138A">
        <w:tc>
          <w:tcPr>
            <w:tcW w:w="3330" w:type="dxa"/>
          </w:tcPr>
          <w:p w14:paraId="1B40547B" w14:textId="77777777" w:rsidR="000609D1" w:rsidRPr="006C138A" w:rsidRDefault="000609D1" w:rsidP="000609D1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5C2DC" w14:textId="3B3D5192" w:rsidR="000609D1" w:rsidRPr="006C138A" w:rsidRDefault="00C843BF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5,963,149</w:t>
            </w:r>
          </w:p>
        </w:tc>
        <w:tc>
          <w:tcPr>
            <w:tcW w:w="272" w:type="dxa"/>
          </w:tcPr>
          <w:p w14:paraId="28413309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FB430" w14:textId="5511D7A4" w:rsidR="000609D1" w:rsidRPr="006C138A" w:rsidRDefault="00142A1B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5,962,431</w:t>
            </w:r>
          </w:p>
        </w:tc>
        <w:tc>
          <w:tcPr>
            <w:tcW w:w="270" w:type="dxa"/>
          </w:tcPr>
          <w:p w14:paraId="54C0800F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DAB7E" w14:textId="697FF5EC" w:rsidR="000609D1" w:rsidRPr="006C138A" w:rsidRDefault="00C22345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236" w:type="dxa"/>
          </w:tcPr>
          <w:p w14:paraId="59A8FE21" w14:textId="77777777" w:rsidR="000609D1" w:rsidRPr="006C138A" w:rsidRDefault="000609D1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A0D7B" w14:textId="2FF2F96F" w:rsidR="000609D1" w:rsidRPr="006C138A" w:rsidRDefault="00F544E0" w:rsidP="000609D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5,963,340</w:t>
            </w:r>
          </w:p>
        </w:tc>
      </w:tr>
      <w:tr w:rsidR="00F209FD" w:rsidRPr="006C138A" w14:paraId="7E9AE0C8" w14:textId="77777777" w:rsidTr="006C138A">
        <w:tc>
          <w:tcPr>
            <w:tcW w:w="3330" w:type="dxa"/>
          </w:tcPr>
          <w:p w14:paraId="39DB7CFE" w14:textId="77777777" w:rsidR="00F209FD" w:rsidRPr="006C138A" w:rsidRDefault="00F209FD" w:rsidP="00DA657E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56E255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435AA5A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4FF83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AFCA4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9ACDF6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DC1A8E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F3784C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09FD" w:rsidRPr="006C138A" w14:paraId="1B9621B0" w14:textId="77777777" w:rsidTr="006C138A">
        <w:tc>
          <w:tcPr>
            <w:tcW w:w="3330" w:type="dxa"/>
            <w:hideMark/>
          </w:tcPr>
          <w:p w14:paraId="16AE5CFC" w14:textId="193C0613" w:rsidR="00F209FD" w:rsidRPr="006C138A" w:rsidRDefault="00F209FD" w:rsidP="00DA657E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A31DAA2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59D3D57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C46E6D5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24401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C7D745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9A440B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310288" w14:textId="77777777" w:rsidR="00F209FD" w:rsidRPr="006C138A" w:rsidRDefault="00F209FD" w:rsidP="00DA657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B0FE3" w:rsidRPr="006C138A" w14:paraId="79A98C94" w14:textId="77777777" w:rsidTr="006C138A">
        <w:tc>
          <w:tcPr>
            <w:tcW w:w="3330" w:type="dxa"/>
            <w:hideMark/>
          </w:tcPr>
          <w:p w14:paraId="69971282" w14:textId="0CE99B07" w:rsidR="00AB0FE3" w:rsidRPr="006C138A" w:rsidRDefault="00AB0FE3" w:rsidP="00AB0FE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63AE008F" w14:textId="2105A9E0" w:rsidR="00AB0FE3" w:rsidRPr="006C138A" w:rsidRDefault="00AB0FE3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331,808</w:t>
            </w:r>
          </w:p>
        </w:tc>
        <w:tc>
          <w:tcPr>
            <w:tcW w:w="272" w:type="dxa"/>
          </w:tcPr>
          <w:p w14:paraId="2558470A" w14:textId="77777777" w:rsidR="00AB0FE3" w:rsidRPr="006C138A" w:rsidRDefault="00AB0FE3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</w:tcPr>
          <w:p w14:paraId="46AA2359" w14:textId="0E4A5F57" w:rsidR="00AB0FE3" w:rsidRPr="006C138A" w:rsidRDefault="00AF0D61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153,650</w:t>
            </w:r>
          </w:p>
        </w:tc>
        <w:tc>
          <w:tcPr>
            <w:tcW w:w="270" w:type="dxa"/>
          </w:tcPr>
          <w:p w14:paraId="081AE993" w14:textId="77777777" w:rsidR="00AB0FE3" w:rsidRPr="006C138A" w:rsidRDefault="00AB0FE3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F5085" w14:textId="56384BEB" w:rsidR="00AB0FE3" w:rsidRPr="006C138A" w:rsidRDefault="00AB0FE3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178,158</w:t>
            </w:r>
          </w:p>
        </w:tc>
        <w:tc>
          <w:tcPr>
            <w:tcW w:w="236" w:type="dxa"/>
          </w:tcPr>
          <w:p w14:paraId="2E40C6EC" w14:textId="77777777" w:rsidR="00AB0FE3" w:rsidRPr="006C138A" w:rsidRDefault="00AB0FE3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1C25F4" w14:textId="576EB916" w:rsidR="00AB0FE3" w:rsidRPr="006C138A" w:rsidRDefault="00AB0FE3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331,808</w:t>
            </w:r>
          </w:p>
        </w:tc>
      </w:tr>
      <w:tr w:rsidR="00AB0FE3" w:rsidRPr="006C138A" w14:paraId="0087DE4C" w14:textId="77777777" w:rsidTr="006C138A">
        <w:tc>
          <w:tcPr>
            <w:tcW w:w="3330" w:type="dxa"/>
          </w:tcPr>
          <w:p w14:paraId="20E65835" w14:textId="77777777" w:rsidR="00AB0FE3" w:rsidRPr="006C138A" w:rsidRDefault="00AB0FE3" w:rsidP="00AB0FE3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2AFB0" w14:textId="426DFF25" w:rsidR="00AB0FE3" w:rsidRPr="006C138A" w:rsidRDefault="00AB0FE3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331,808</w:t>
            </w:r>
          </w:p>
        </w:tc>
        <w:tc>
          <w:tcPr>
            <w:tcW w:w="272" w:type="dxa"/>
          </w:tcPr>
          <w:p w14:paraId="10AAC2E4" w14:textId="77777777" w:rsidR="00AB0FE3" w:rsidRPr="006C138A" w:rsidRDefault="00AB0FE3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3510A" w14:textId="4919F2B3" w:rsidR="00AB0FE3" w:rsidRPr="006C138A" w:rsidRDefault="00AF0D61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153,650</w:t>
            </w:r>
          </w:p>
        </w:tc>
        <w:tc>
          <w:tcPr>
            <w:tcW w:w="270" w:type="dxa"/>
          </w:tcPr>
          <w:p w14:paraId="5448A68D" w14:textId="77777777" w:rsidR="00AB0FE3" w:rsidRPr="006C138A" w:rsidRDefault="00AB0FE3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A58BA" w14:textId="0380A3FC" w:rsidR="00AB0FE3" w:rsidRPr="006C138A" w:rsidRDefault="00AB0FE3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178,158</w:t>
            </w:r>
          </w:p>
        </w:tc>
        <w:tc>
          <w:tcPr>
            <w:tcW w:w="236" w:type="dxa"/>
          </w:tcPr>
          <w:p w14:paraId="2D9A9876" w14:textId="77777777" w:rsidR="00AB0FE3" w:rsidRPr="006C138A" w:rsidRDefault="00AB0FE3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7A5E3" w14:textId="4CF14A0B" w:rsidR="00AB0FE3" w:rsidRPr="006C138A" w:rsidRDefault="00AB0FE3" w:rsidP="00AB0FE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331,808</w:t>
            </w:r>
          </w:p>
        </w:tc>
      </w:tr>
    </w:tbl>
    <w:p w14:paraId="46FDFDAA" w14:textId="5FB2716B" w:rsidR="0012189D" w:rsidRPr="0085608E" w:rsidRDefault="0012189D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2"/>
        <w:gridCol w:w="1168"/>
        <w:gridCol w:w="270"/>
        <w:gridCol w:w="1080"/>
        <w:gridCol w:w="236"/>
        <w:gridCol w:w="1114"/>
      </w:tblGrid>
      <w:tr w:rsidR="00343BD8" w:rsidRPr="006C138A" w14:paraId="3C446F4B" w14:textId="77777777" w:rsidTr="006C138A">
        <w:trPr>
          <w:tblHeader/>
        </w:trPr>
        <w:tc>
          <w:tcPr>
            <w:tcW w:w="3330" w:type="dxa"/>
            <w:vAlign w:val="bottom"/>
          </w:tcPr>
          <w:p w14:paraId="787233D9" w14:textId="77777777" w:rsidR="00343BD8" w:rsidRPr="006C138A" w:rsidRDefault="00343BD8" w:rsidP="009C058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FD86F98" w14:textId="77777777" w:rsidR="00343BD8" w:rsidRPr="006C138A" w:rsidRDefault="00343BD8" w:rsidP="009C05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343BD8" w:rsidRPr="006C138A" w14:paraId="31B73895" w14:textId="77777777" w:rsidTr="006C138A">
        <w:trPr>
          <w:tblHeader/>
        </w:trPr>
        <w:tc>
          <w:tcPr>
            <w:tcW w:w="3330" w:type="dxa"/>
            <w:vAlign w:val="bottom"/>
          </w:tcPr>
          <w:p w14:paraId="48CC004E" w14:textId="77777777" w:rsidR="00343BD8" w:rsidRPr="006C138A" w:rsidRDefault="00343BD8" w:rsidP="009C058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34823B" w14:textId="77777777" w:rsidR="00343BD8" w:rsidRPr="006C138A" w:rsidRDefault="00343BD8" w:rsidP="009C058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A74FFBA" w14:textId="77777777" w:rsidR="00343BD8" w:rsidRPr="006C138A" w:rsidRDefault="00343BD8" w:rsidP="009C058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8" w:type="dxa"/>
            <w:gridSpan w:val="5"/>
            <w:vAlign w:val="bottom"/>
          </w:tcPr>
          <w:p w14:paraId="55836ACB" w14:textId="77777777" w:rsidR="00343BD8" w:rsidRPr="006C138A" w:rsidRDefault="00343BD8" w:rsidP="009C058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43BD8" w:rsidRPr="006C138A" w14:paraId="6C3D8508" w14:textId="77777777" w:rsidTr="006C138A">
        <w:trPr>
          <w:tblHeader/>
        </w:trPr>
        <w:tc>
          <w:tcPr>
            <w:tcW w:w="3330" w:type="dxa"/>
            <w:vAlign w:val="bottom"/>
          </w:tcPr>
          <w:p w14:paraId="5D028644" w14:textId="1DE40CAA" w:rsidR="00343BD8" w:rsidRPr="006C138A" w:rsidRDefault="00343BD8" w:rsidP="00343BD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E5CC40" w14:textId="77777777" w:rsidR="00343BD8" w:rsidRPr="006C138A" w:rsidRDefault="00343BD8" w:rsidP="00343BD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3ED97C28" w14:textId="77777777" w:rsidR="00343BD8" w:rsidRPr="006C138A" w:rsidRDefault="00343BD8" w:rsidP="00343BD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387CDA41" w14:textId="77777777" w:rsidR="00343BD8" w:rsidRPr="006C138A" w:rsidRDefault="00343BD8" w:rsidP="00343B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8CDD3A5" w14:textId="77777777" w:rsidR="00343BD8" w:rsidRPr="006C138A" w:rsidRDefault="00343BD8" w:rsidP="0034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4"/>
                <w:tab w:val="left" w:pos="344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B3D2739" w14:textId="77777777" w:rsidR="00343BD8" w:rsidRPr="006C138A" w:rsidRDefault="00343BD8" w:rsidP="00343B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169E14" w14:textId="50C69645" w:rsidR="00343BD8" w:rsidRPr="006C138A" w:rsidRDefault="00343BD8" w:rsidP="00343BD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6C138A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2BB6685" w14:textId="77777777" w:rsidR="00343BD8" w:rsidRPr="006C138A" w:rsidRDefault="00343BD8" w:rsidP="00343B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A58BC89" w14:textId="03DB5352" w:rsidR="00343BD8" w:rsidRPr="006C138A" w:rsidRDefault="00343BD8" w:rsidP="00343BD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43BD8" w:rsidRPr="006C138A" w14:paraId="11929D34" w14:textId="77777777" w:rsidTr="006C138A">
        <w:tc>
          <w:tcPr>
            <w:tcW w:w="3330" w:type="dxa"/>
          </w:tcPr>
          <w:p w14:paraId="0F258529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1F91DD39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6C138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43BD8" w:rsidRPr="006C138A" w14:paraId="21C43D67" w14:textId="77777777" w:rsidTr="006C138A">
        <w:tc>
          <w:tcPr>
            <w:tcW w:w="3330" w:type="dxa"/>
            <w:hideMark/>
          </w:tcPr>
          <w:p w14:paraId="40A57CE0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7B484ED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35C52FC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7E8740D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B8DCC8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FAB821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768ACD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B7B8E1" w14:textId="77777777" w:rsidR="00343BD8" w:rsidRPr="006C138A" w:rsidRDefault="00343BD8" w:rsidP="00343BD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C138A" w:rsidRPr="006C138A" w14:paraId="53683EA9" w14:textId="77777777" w:rsidTr="006C138A">
        <w:tc>
          <w:tcPr>
            <w:tcW w:w="3330" w:type="dxa"/>
            <w:hideMark/>
          </w:tcPr>
          <w:p w14:paraId="00746F6A" w14:textId="77777777" w:rsidR="006C138A" w:rsidRPr="006C138A" w:rsidRDefault="006C138A" w:rsidP="006C138A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0DE2E491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1,750,000</w:t>
            </w:r>
          </w:p>
        </w:tc>
        <w:tc>
          <w:tcPr>
            <w:tcW w:w="272" w:type="dxa"/>
          </w:tcPr>
          <w:p w14:paraId="546744D9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8C92AB0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1,750,000</w:t>
            </w:r>
          </w:p>
        </w:tc>
        <w:tc>
          <w:tcPr>
            <w:tcW w:w="270" w:type="dxa"/>
          </w:tcPr>
          <w:p w14:paraId="787768AB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F753F2" w14:textId="77777777" w:rsidR="006C138A" w:rsidRPr="006C138A" w:rsidRDefault="006C138A" w:rsidP="006C1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5C2D14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3A1AA8" w14:textId="02C070CB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1,750,000</w:t>
            </w:r>
          </w:p>
        </w:tc>
      </w:tr>
      <w:tr w:rsidR="006C138A" w:rsidRPr="006C138A" w14:paraId="38BD1B3C" w14:textId="77777777" w:rsidTr="006C138A">
        <w:tc>
          <w:tcPr>
            <w:tcW w:w="3330" w:type="dxa"/>
            <w:hideMark/>
          </w:tcPr>
          <w:p w14:paraId="6138C13E" w14:textId="77777777" w:rsidR="006C138A" w:rsidRPr="006C138A" w:rsidRDefault="006C138A" w:rsidP="006C138A">
            <w:pPr>
              <w:spacing w:line="240" w:lineRule="auto"/>
              <w:ind w:left="73" w:right="-110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</w:tcPr>
          <w:p w14:paraId="7ADFEC89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717,318</w:t>
            </w:r>
          </w:p>
        </w:tc>
        <w:tc>
          <w:tcPr>
            <w:tcW w:w="272" w:type="dxa"/>
          </w:tcPr>
          <w:p w14:paraId="7B8231B0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3F7B300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717,318</w:t>
            </w:r>
          </w:p>
        </w:tc>
        <w:tc>
          <w:tcPr>
            <w:tcW w:w="270" w:type="dxa"/>
          </w:tcPr>
          <w:p w14:paraId="009AEFC1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98E0AB" w14:textId="77777777" w:rsidR="006C138A" w:rsidRPr="006C138A" w:rsidRDefault="006C138A" w:rsidP="006C1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EFCF66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FD2FA70" w14:textId="2D4C81EF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717,318</w:t>
            </w:r>
          </w:p>
        </w:tc>
      </w:tr>
      <w:tr w:rsidR="006C138A" w:rsidRPr="006C138A" w14:paraId="2AB68B33" w14:textId="77777777" w:rsidTr="006C138A">
        <w:tc>
          <w:tcPr>
            <w:tcW w:w="3330" w:type="dxa"/>
            <w:hideMark/>
          </w:tcPr>
          <w:p w14:paraId="49CA8E5C" w14:textId="77777777" w:rsidR="006C138A" w:rsidRPr="006C138A" w:rsidRDefault="006C138A" w:rsidP="006C138A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080" w:type="dxa"/>
          </w:tcPr>
          <w:p w14:paraId="7AC436C9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2,595,973</w:t>
            </w:r>
          </w:p>
        </w:tc>
        <w:tc>
          <w:tcPr>
            <w:tcW w:w="272" w:type="dxa"/>
          </w:tcPr>
          <w:p w14:paraId="5476B547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9155329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2,595,973</w:t>
            </w:r>
          </w:p>
        </w:tc>
        <w:tc>
          <w:tcPr>
            <w:tcW w:w="270" w:type="dxa"/>
          </w:tcPr>
          <w:p w14:paraId="72243B16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FBAA1C" w14:textId="77777777" w:rsidR="006C138A" w:rsidRPr="006C138A" w:rsidRDefault="006C138A" w:rsidP="006C1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B9DC66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490201" w14:textId="7D02DD18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2,595,973</w:t>
            </w:r>
          </w:p>
        </w:tc>
      </w:tr>
      <w:tr w:rsidR="006C138A" w:rsidRPr="006C138A" w14:paraId="4908BC86" w14:textId="77777777" w:rsidTr="006C138A">
        <w:trPr>
          <w:trHeight w:val="119"/>
        </w:trPr>
        <w:tc>
          <w:tcPr>
            <w:tcW w:w="3330" w:type="dxa"/>
          </w:tcPr>
          <w:p w14:paraId="3806E731" w14:textId="77777777" w:rsidR="006C138A" w:rsidRPr="006C138A" w:rsidRDefault="006C138A" w:rsidP="006C138A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7BE00E1A" w14:textId="67FCB94F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433,961</w:t>
            </w:r>
          </w:p>
        </w:tc>
        <w:tc>
          <w:tcPr>
            <w:tcW w:w="272" w:type="dxa"/>
          </w:tcPr>
          <w:p w14:paraId="5D89EA56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EEFDEDB" w14:textId="144C02D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433,961</w:t>
            </w:r>
          </w:p>
        </w:tc>
        <w:tc>
          <w:tcPr>
            <w:tcW w:w="270" w:type="dxa"/>
          </w:tcPr>
          <w:p w14:paraId="23452378" w14:textId="77777777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E7701" w14:textId="77777777" w:rsidR="006C138A" w:rsidRPr="006C138A" w:rsidRDefault="006C138A" w:rsidP="006C1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D834FB" w14:textId="77777777" w:rsidR="006C138A" w:rsidRPr="006C138A" w:rsidRDefault="006C138A" w:rsidP="006C13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5764C" w14:textId="0ED0E53E" w:rsidR="006C138A" w:rsidRPr="006C138A" w:rsidRDefault="006C138A" w:rsidP="006C138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433,961</w:t>
            </w:r>
          </w:p>
        </w:tc>
      </w:tr>
      <w:tr w:rsidR="00343BD8" w:rsidRPr="006C138A" w14:paraId="4FEB1F11" w14:textId="77777777" w:rsidTr="006C138A">
        <w:trPr>
          <w:trHeight w:val="119"/>
        </w:trPr>
        <w:tc>
          <w:tcPr>
            <w:tcW w:w="3330" w:type="dxa"/>
          </w:tcPr>
          <w:p w14:paraId="6F3542E8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954C380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28,302</w:t>
            </w:r>
          </w:p>
        </w:tc>
        <w:tc>
          <w:tcPr>
            <w:tcW w:w="272" w:type="dxa"/>
          </w:tcPr>
          <w:p w14:paraId="73DD0433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0F71EA7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20,977</w:t>
            </w:r>
          </w:p>
        </w:tc>
        <w:tc>
          <w:tcPr>
            <w:tcW w:w="270" w:type="dxa"/>
          </w:tcPr>
          <w:p w14:paraId="235FA58A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5E73CE" w14:textId="3121EF6E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7,824</w:t>
            </w:r>
          </w:p>
        </w:tc>
        <w:tc>
          <w:tcPr>
            <w:tcW w:w="236" w:type="dxa"/>
          </w:tcPr>
          <w:p w14:paraId="6D8D6E8D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D70F12" w14:textId="7DEB23A0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28,801</w:t>
            </w:r>
          </w:p>
        </w:tc>
      </w:tr>
      <w:tr w:rsidR="00343BD8" w:rsidRPr="006C138A" w14:paraId="658D9061" w14:textId="77777777" w:rsidTr="006C138A">
        <w:tc>
          <w:tcPr>
            <w:tcW w:w="3330" w:type="dxa"/>
          </w:tcPr>
          <w:p w14:paraId="0A13A426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8CF888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5,525,554</w:t>
            </w:r>
          </w:p>
        </w:tc>
        <w:tc>
          <w:tcPr>
            <w:tcW w:w="272" w:type="dxa"/>
          </w:tcPr>
          <w:p w14:paraId="7127521E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64B80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5,518,229</w:t>
            </w:r>
          </w:p>
        </w:tc>
        <w:tc>
          <w:tcPr>
            <w:tcW w:w="270" w:type="dxa"/>
          </w:tcPr>
          <w:p w14:paraId="170B380E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240A9" w14:textId="40C2BB11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7,824</w:t>
            </w:r>
          </w:p>
        </w:tc>
        <w:tc>
          <w:tcPr>
            <w:tcW w:w="236" w:type="dxa"/>
          </w:tcPr>
          <w:p w14:paraId="4E27697D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6AEEF" w14:textId="098F6474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5,526,053</w:t>
            </w:r>
          </w:p>
        </w:tc>
      </w:tr>
      <w:tr w:rsidR="00343BD8" w:rsidRPr="006C138A" w14:paraId="4CCABB21" w14:textId="77777777" w:rsidTr="006C138A">
        <w:tc>
          <w:tcPr>
            <w:tcW w:w="3330" w:type="dxa"/>
          </w:tcPr>
          <w:p w14:paraId="02E8D3FA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18BF2A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56A8196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F9FB02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1F5950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B226E2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8A7742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0DD992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43BD8" w:rsidRPr="006C138A" w14:paraId="70D6CBC8" w14:textId="77777777" w:rsidTr="006C138A">
        <w:tc>
          <w:tcPr>
            <w:tcW w:w="3330" w:type="dxa"/>
            <w:hideMark/>
          </w:tcPr>
          <w:p w14:paraId="1879B775" w14:textId="77777777" w:rsidR="00343BD8" w:rsidRPr="006C138A" w:rsidRDefault="00343BD8" w:rsidP="00343BD8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6C13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07FCE83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2222440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42D5689E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1B462D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5FD87C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0BFFF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8D28743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43BD8" w:rsidRPr="006C138A" w14:paraId="0910E118" w14:textId="77777777" w:rsidTr="006C138A">
        <w:tc>
          <w:tcPr>
            <w:tcW w:w="3330" w:type="dxa"/>
            <w:hideMark/>
          </w:tcPr>
          <w:p w14:paraId="7B54B3CF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7B830BA6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242,645</w:t>
            </w:r>
          </w:p>
        </w:tc>
        <w:tc>
          <w:tcPr>
            <w:tcW w:w="272" w:type="dxa"/>
          </w:tcPr>
          <w:p w14:paraId="6D62DE75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4FD11CA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30,488</w:t>
            </w:r>
          </w:p>
        </w:tc>
        <w:tc>
          <w:tcPr>
            <w:tcW w:w="270" w:type="dxa"/>
          </w:tcPr>
          <w:p w14:paraId="7BA0196B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C1010" w14:textId="67C7767D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212,157</w:t>
            </w:r>
          </w:p>
        </w:tc>
        <w:tc>
          <w:tcPr>
            <w:tcW w:w="236" w:type="dxa"/>
          </w:tcPr>
          <w:p w14:paraId="2C0108C2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EB9D73D" w14:textId="6A198E72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sz w:val="28"/>
                <w:szCs w:val="28"/>
              </w:rPr>
              <w:t>242,645</w:t>
            </w:r>
          </w:p>
        </w:tc>
      </w:tr>
      <w:tr w:rsidR="00343BD8" w:rsidRPr="006C138A" w14:paraId="33C83926" w14:textId="77777777" w:rsidTr="006C138A">
        <w:tc>
          <w:tcPr>
            <w:tcW w:w="3330" w:type="dxa"/>
          </w:tcPr>
          <w:p w14:paraId="67980B37" w14:textId="77777777" w:rsidR="00343BD8" w:rsidRPr="006C138A" w:rsidRDefault="00343BD8" w:rsidP="00343BD8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33158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242,645</w:t>
            </w:r>
          </w:p>
        </w:tc>
        <w:tc>
          <w:tcPr>
            <w:tcW w:w="272" w:type="dxa"/>
          </w:tcPr>
          <w:p w14:paraId="62B8DA2E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96EF0D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30,488</w:t>
            </w:r>
          </w:p>
        </w:tc>
        <w:tc>
          <w:tcPr>
            <w:tcW w:w="270" w:type="dxa"/>
          </w:tcPr>
          <w:p w14:paraId="015DA57C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3EC6" w14:textId="087E7070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212,157</w:t>
            </w:r>
          </w:p>
        </w:tc>
        <w:tc>
          <w:tcPr>
            <w:tcW w:w="236" w:type="dxa"/>
          </w:tcPr>
          <w:p w14:paraId="6B4ED24C" w14:textId="77777777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6A4EE" w14:textId="75AC3574" w:rsidR="00343BD8" w:rsidRPr="006C138A" w:rsidRDefault="00343BD8" w:rsidP="00343BD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138A">
              <w:rPr>
                <w:rFonts w:ascii="Angsana New" w:hAnsi="Angsana New" w:hint="cs"/>
                <w:b/>
                <w:bCs/>
                <w:sz w:val="28"/>
                <w:szCs w:val="28"/>
              </w:rPr>
              <w:t>242,645</w:t>
            </w:r>
          </w:p>
        </w:tc>
      </w:tr>
    </w:tbl>
    <w:p w14:paraId="580314AB" w14:textId="6A8B88E4" w:rsidR="00DB2971" w:rsidRPr="00791938" w:rsidRDefault="00D30E4C" w:rsidP="00791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lastRenderedPageBreak/>
        <w:t>4</w:t>
      </w:r>
      <w:r w:rsidR="00DB2971" w:rsidRPr="005F2E26">
        <w:rPr>
          <w:rFonts w:asciiTheme="majorBidi" w:hAnsiTheme="majorBidi"/>
          <w:b/>
          <w:bCs/>
          <w:i/>
          <w:iCs/>
          <w:sz w:val="30"/>
          <w:szCs w:val="30"/>
        </w:rPr>
        <w:t>.2.3</w:t>
      </w:r>
      <w:r w:rsidR="005F2E26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DB2971" w:rsidRPr="005F2E2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7C91BCA" w14:textId="77777777" w:rsidR="00791938" w:rsidRDefault="00791938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highlight w:val="darkMagenta"/>
        </w:rPr>
      </w:pPr>
    </w:p>
    <w:p w14:paraId="64C08355" w14:textId="4CAEBCD3" w:rsidR="008B45AE" w:rsidRDefault="003D16DA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3D16DA">
        <w:rPr>
          <w:rFonts w:asciiTheme="majorBidi" w:hAnsiTheme="majorBidi" w:hint="cs"/>
          <w:sz w:val="30"/>
          <w:szCs w:val="30"/>
          <w:cs/>
        </w:rPr>
        <w:t>บริษัท</w:t>
      </w:r>
      <w:r w:rsidR="008B45AE" w:rsidRPr="008B45AE">
        <w:rPr>
          <w:rFonts w:asciiTheme="majorBidi" w:hAnsiTheme="majorBidi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="008B45AE" w:rsidRPr="008B45AE">
        <w:rPr>
          <w:rFonts w:asciiTheme="majorBidi" w:hAnsiTheme="majorBidi"/>
          <w:sz w:val="30"/>
          <w:szCs w:val="30"/>
          <w:cs/>
        </w:rPr>
        <w:t xml:space="preserve"> </w:t>
      </w:r>
      <w:r w:rsidR="008B45AE" w:rsidRPr="008B45AE">
        <w:rPr>
          <w:rFonts w:asciiTheme="majorBidi" w:hAnsiTheme="majorBidi" w:hint="cs"/>
          <w:sz w:val="30"/>
          <w:szCs w:val="30"/>
          <w:cs/>
        </w:rPr>
        <w:t>ความเสี่ยงด้านตลาดมีดังนี้</w:t>
      </w:r>
    </w:p>
    <w:p w14:paraId="46F1A4D3" w14:textId="77777777" w:rsidR="006A7047" w:rsidRDefault="008B45AE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cs/>
        </w:rPr>
      </w:pPr>
      <w:r w:rsidRPr="008B45AE">
        <w:rPr>
          <w:rFonts w:asciiTheme="majorBidi" w:hAnsiTheme="majorBidi"/>
          <w:sz w:val="30"/>
          <w:szCs w:val="30"/>
          <w:cs/>
        </w:rPr>
        <w:t xml:space="preserve"> </w:t>
      </w:r>
    </w:p>
    <w:p w14:paraId="1481BCD5" w14:textId="40517BCA" w:rsidR="002142C1" w:rsidRDefault="002D484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276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3C4545" w:rsidRPr="00276FD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276FD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อัตราดอกเบี้ย</w:t>
      </w:r>
    </w:p>
    <w:p w14:paraId="1106D3D8" w14:textId="77777777" w:rsidR="002142C1" w:rsidRPr="002142C1" w:rsidRDefault="002142C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9F9289" w14:textId="04DCB8B2" w:rsidR="00DB2971" w:rsidRPr="003D16DA" w:rsidRDefault="00DB297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3D16DA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  <w:r w:rsidR="00BF0E81" w:rsidRPr="003D16DA">
        <w:rPr>
          <w:rFonts w:asciiTheme="majorBidi" w:hAnsiTheme="majorBidi" w:hint="cs"/>
          <w:sz w:val="30"/>
          <w:szCs w:val="30"/>
          <w:cs/>
        </w:rPr>
        <w:t>เป็น</w:t>
      </w:r>
      <w:r w:rsidRPr="003D16DA">
        <w:rPr>
          <w:rFonts w:asciiTheme="majorBidi" w:hAnsiTheme="majorBidi" w:hint="cs"/>
          <w:sz w:val="30"/>
          <w:szCs w:val="30"/>
          <w:cs/>
        </w:rPr>
        <w:t>ความเสี่ยงที่บริษัทและธุรกิจการจัดการกองทุนส่วนบุคคลอาจได้รับผลกระทบในทางลบต่อฐานะการเงิน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อันเกิดจากการเปลี่ยนแปลง</w:t>
      </w:r>
      <w:r w:rsidR="00C94FC5" w:rsidRPr="003D16DA">
        <w:rPr>
          <w:rFonts w:asciiTheme="majorBidi" w:hAnsiTheme="majorBidi" w:hint="cs"/>
          <w:sz w:val="30"/>
          <w:szCs w:val="30"/>
          <w:cs/>
        </w:rPr>
        <w:t>ในอนาคต</w:t>
      </w:r>
      <w:r w:rsidRPr="003D16DA">
        <w:rPr>
          <w:rFonts w:asciiTheme="majorBidi" w:hAnsiTheme="majorBidi" w:hint="cs"/>
          <w:sz w:val="30"/>
          <w:szCs w:val="30"/>
          <w:cs/>
        </w:rPr>
        <w:t>ของอัตราดอกเบี้ยตลาดโดยผลกระทบดังกล่าวอาจเกิดขึ้นกับมูลค่าของสินทรัพย์หรือหนี้สินและภาระผูกพันของบริษัท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ซึ่งอาจส่งผลกระทบต่อพอร์ตการลงทุนของบริษัทและพอร์ตการลงทุนของลูกค้าภายใต้การบริหารจัดการกองทุน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="00A16657">
        <w:rPr>
          <w:rFonts w:asciiTheme="majorBidi" w:hAnsiTheme="majorBidi"/>
          <w:sz w:val="30"/>
          <w:szCs w:val="30"/>
          <w:cs/>
        </w:rPr>
        <w:br/>
      </w:r>
      <w:r w:rsidRPr="003D16DA">
        <w:rPr>
          <w:rFonts w:asciiTheme="majorBidi" w:hAnsiTheme="majorBidi" w:hint="cs"/>
          <w:sz w:val="30"/>
          <w:szCs w:val="30"/>
          <w:cs/>
        </w:rPr>
        <w:t>ทั้งนี้สินทรัพย์และหนี้สินทางการเงินที่อาจทำให้บริษัทมีความเสี่ยงจากอัตราดอกเบี้ย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ได้แก่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เงินฝากธนาคาร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เงินฝากที่จ่ายให้กับลูกค้าในบัญชีค้าหลักทรัพย์ประเภทต่าง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ๆ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เงินให้กู้ยืมเพื่อซื้อหลักทรัพย์</w:t>
      </w:r>
      <w:r w:rsidR="005E00FC">
        <w:rPr>
          <w:rFonts w:asciiTheme="majorBidi" w:hAnsiTheme="majorBidi"/>
          <w:sz w:val="30"/>
          <w:szCs w:val="30"/>
          <w:cs/>
        </w:rPr>
        <w:br/>
      </w:r>
      <w:r w:rsidRPr="003D16DA">
        <w:rPr>
          <w:rFonts w:asciiTheme="majorBidi" w:hAnsiTheme="majorBidi" w:hint="cs"/>
          <w:sz w:val="30"/>
          <w:szCs w:val="30"/>
          <w:cs/>
        </w:rPr>
        <w:t>เงินลงทุนในตราสารหนี้</w:t>
      </w:r>
      <w:r w:rsidRPr="003D16DA">
        <w:rPr>
          <w:rFonts w:asciiTheme="majorBidi" w:hAnsiTheme="majorBidi"/>
          <w:sz w:val="30"/>
          <w:szCs w:val="30"/>
          <w:cs/>
        </w:rPr>
        <w:t xml:space="preserve"> </w:t>
      </w:r>
      <w:r w:rsidRPr="003D16DA">
        <w:rPr>
          <w:rFonts w:asciiTheme="majorBidi" w:hAnsiTheme="majorBidi" w:hint="cs"/>
          <w:sz w:val="30"/>
          <w:szCs w:val="30"/>
          <w:cs/>
        </w:rPr>
        <w:t>และตราสารหนี้ที่บริษัทออกขายให้กับผู้ลงทุน</w:t>
      </w:r>
    </w:p>
    <w:p w14:paraId="3ED79C43" w14:textId="2C95CC7F" w:rsidR="001C69E8" w:rsidRDefault="001C6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76105D" w:rsidRPr="003D16DA" w14:paraId="6A04709D" w14:textId="77777777" w:rsidTr="003D16DA">
        <w:trPr>
          <w:tblHeader/>
        </w:trPr>
        <w:tc>
          <w:tcPr>
            <w:tcW w:w="4320" w:type="dxa"/>
          </w:tcPr>
          <w:p w14:paraId="028CF737" w14:textId="77777777" w:rsidR="0076105D" w:rsidRPr="003D16DA" w:rsidRDefault="0076105D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3" w:name="_Hlk66892624"/>
          </w:p>
        </w:tc>
        <w:tc>
          <w:tcPr>
            <w:tcW w:w="4680" w:type="dxa"/>
            <w:gridSpan w:val="4"/>
          </w:tcPr>
          <w:p w14:paraId="74F4AFAD" w14:textId="74BE6700" w:rsidR="0076105D" w:rsidRPr="003D16DA" w:rsidRDefault="001010EE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2564</w:t>
            </w:r>
          </w:p>
        </w:tc>
      </w:tr>
      <w:tr w:rsidR="00DE4824" w:rsidRPr="003D16DA" w14:paraId="47451FDD" w14:textId="77777777" w:rsidTr="003D16DA">
        <w:trPr>
          <w:tblHeader/>
        </w:trPr>
        <w:tc>
          <w:tcPr>
            <w:tcW w:w="4320" w:type="dxa"/>
          </w:tcPr>
          <w:p w14:paraId="4761360A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762F2E6" w14:textId="77777777" w:rsidR="00DE4824" w:rsidRPr="003D16DA" w:rsidRDefault="00DE4824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2A0D5685" w14:textId="77777777" w:rsidR="00DE4824" w:rsidRPr="003D16DA" w:rsidRDefault="00DE4824" w:rsidP="000A2B6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5CBCF49F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58015C77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DE4824" w:rsidRPr="003D16DA" w14:paraId="751B56E3" w14:textId="77777777" w:rsidTr="003D16DA">
        <w:trPr>
          <w:tblHeader/>
        </w:trPr>
        <w:tc>
          <w:tcPr>
            <w:tcW w:w="4320" w:type="dxa"/>
          </w:tcPr>
          <w:p w14:paraId="41E44AEF" w14:textId="33015436" w:rsidR="00DE4824" w:rsidRPr="003D16DA" w:rsidRDefault="005E00FC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ความเสี่ยงด้านอัตราดอกเบี้ย</w:t>
            </w:r>
          </w:p>
        </w:tc>
        <w:tc>
          <w:tcPr>
            <w:tcW w:w="1170" w:type="dxa"/>
          </w:tcPr>
          <w:p w14:paraId="6E1B9102" w14:textId="77777777" w:rsidR="00DE4824" w:rsidRPr="003D16DA" w:rsidRDefault="00DE4824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170" w:type="dxa"/>
          </w:tcPr>
          <w:p w14:paraId="3296DFEE" w14:textId="77777777" w:rsidR="00DE4824" w:rsidRPr="003D16DA" w:rsidRDefault="00DE4824" w:rsidP="000A2B6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61197E02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2A03F6AF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DE4824" w:rsidRPr="003D16DA" w14:paraId="73285AE3" w14:textId="77777777" w:rsidTr="003D16DA">
        <w:trPr>
          <w:tblHeader/>
        </w:trPr>
        <w:tc>
          <w:tcPr>
            <w:tcW w:w="4320" w:type="dxa"/>
          </w:tcPr>
          <w:p w14:paraId="34E12EF6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DD36DCE" w14:textId="77777777" w:rsidR="00DE4824" w:rsidRPr="003D16DA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4824" w:rsidRPr="003D16DA" w14:paraId="24E60CB6" w14:textId="77777777" w:rsidTr="003D16DA">
        <w:tc>
          <w:tcPr>
            <w:tcW w:w="4320" w:type="dxa"/>
            <w:shd w:val="clear" w:color="auto" w:fill="auto"/>
          </w:tcPr>
          <w:p w14:paraId="6E33BB9C" w14:textId="77777777" w:rsidR="00DE4824" w:rsidRPr="00F7446E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1B14755" w14:textId="77777777" w:rsidR="00DE4824" w:rsidRPr="00F7446E" w:rsidRDefault="00DE4824" w:rsidP="000A2B6D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0A64DE" w14:textId="77777777" w:rsidR="00DE4824" w:rsidRPr="00F7446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CC5C16" w14:textId="77777777" w:rsidR="00DE4824" w:rsidRPr="00F7446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F57DC0" w14:textId="77777777" w:rsidR="00DE4824" w:rsidRPr="00F7446E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B26B98" w:rsidRPr="003D16DA" w14:paraId="692CD77C" w14:textId="77777777" w:rsidTr="003D16DA">
        <w:tc>
          <w:tcPr>
            <w:tcW w:w="4320" w:type="dxa"/>
            <w:shd w:val="clear" w:color="auto" w:fill="auto"/>
          </w:tcPr>
          <w:p w14:paraId="2882736B" w14:textId="77777777" w:rsidR="00B26B98" w:rsidRPr="00A72116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7211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2F92866C" w14:textId="6F915011" w:rsidR="00B26B98" w:rsidRPr="00622502" w:rsidRDefault="00A72116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257,5</w:t>
            </w: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80</w:t>
            </w:r>
          </w:p>
        </w:tc>
        <w:tc>
          <w:tcPr>
            <w:tcW w:w="1170" w:type="dxa"/>
            <w:shd w:val="clear" w:color="auto" w:fill="auto"/>
          </w:tcPr>
          <w:p w14:paraId="233B99B4" w14:textId="34B9A1D9" w:rsidR="00B26B98" w:rsidRPr="00622502" w:rsidRDefault="00895E47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845845" w14:textId="4777240D" w:rsidR="00B26B98" w:rsidRPr="00622502" w:rsidRDefault="00A72116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750,050</w:t>
            </w:r>
          </w:p>
        </w:tc>
        <w:tc>
          <w:tcPr>
            <w:tcW w:w="1170" w:type="dxa"/>
            <w:shd w:val="clear" w:color="auto" w:fill="auto"/>
          </w:tcPr>
          <w:p w14:paraId="303B2CA7" w14:textId="40AEF04C" w:rsidR="00B26B98" w:rsidRPr="00622502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1,007,630</w:t>
            </w:r>
          </w:p>
        </w:tc>
      </w:tr>
      <w:tr w:rsidR="00B26B98" w:rsidRPr="003D16DA" w14:paraId="5C1286FF" w14:textId="77777777" w:rsidTr="00573065">
        <w:tc>
          <w:tcPr>
            <w:tcW w:w="4320" w:type="dxa"/>
            <w:shd w:val="clear" w:color="auto" w:fill="auto"/>
          </w:tcPr>
          <w:p w14:paraId="7853A18F" w14:textId="77777777" w:rsidR="00B26B98" w:rsidRPr="00F7446E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3B69F245" w14:textId="12456AD4" w:rsidR="00B26B98" w:rsidRPr="00622502" w:rsidRDefault="002D608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801CB4" w14:textId="0C200AFB" w:rsidR="00B26B98" w:rsidRPr="00622502" w:rsidRDefault="002D608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DA04D9" w14:textId="4451E8FE" w:rsidR="00B26B98" w:rsidRPr="00622502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932,859</w:t>
            </w:r>
          </w:p>
        </w:tc>
        <w:tc>
          <w:tcPr>
            <w:tcW w:w="1170" w:type="dxa"/>
            <w:shd w:val="clear" w:color="auto" w:fill="auto"/>
          </w:tcPr>
          <w:p w14:paraId="79F8E267" w14:textId="15643FC1" w:rsidR="00B26B98" w:rsidRPr="00622502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932,859</w:t>
            </w:r>
          </w:p>
        </w:tc>
      </w:tr>
      <w:tr w:rsidR="00B26B98" w:rsidRPr="003D16DA" w14:paraId="1938635F" w14:textId="77777777" w:rsidTr="003D16DA">
        <w:tc>
          <w:tcPr>
            <w:tcW w:w="4320" w:type="dxa"/>
            <w:shd w:val="clear" w:color="auto" w:fill="auto"/>
          </w:tcPr>
          <w:p w14:paraId="4DD1CEF6" w14:textId="77777777" w:rsidR="00B26B98" w:rsidRPr="00F7446E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04FD838B" w14:textId="753196BE" w:rsidR="00B26B98" w:rsidRPr="00622502" w:rsidRDefault="00B26B9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1,393,24</w:t>
            </w:r>
            <w:r w:rsidR="007F0965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0CAC2C9D" w14:textId="0A70E313" w:rsidR="00B26B98" w:rsidRPr="00622502" w:rsidRDefault="002D608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383097" w14:textId="255AF691" w:rsidR="00B26B98" w:rsidRPr="00622502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2,461,23</w:t>
            </w:r>
            <w:r w:rsidR="002A6B4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3AACFB7B" w14:textId="2DB1ECF9" w:rsidR="00B26B98" w:rsidRPr="00622502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3,854,477</w:t>
            </w:r>
          </w:p>
        </w:tc>
      </w:tr>
      <w:tr w:rsidR="00B26B98" w:rsidRPr="003D16DA" w14:paraId="0F43AAC9" w14:textId="77777777" w:rsidTr="003D16DA">
        <w:trPr>
          <w:trHeight w:val="68"/>
        </w:trPr>
        <w:tc>
          <w:tcPr>
            <w:tcW w:w="4320" w:type="dxa"/>
            <w:shd w:val="clear" w:color="auto" w:fill="auto"/>
          </w:tcPr>
          <w:p w14:paraId="2348E424" w14:textId="77777777" w:rsidR="00B26B98" w:rsidRPr="00F7446E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0D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  <w:shd w:val="clear" w:color="auto" w:fill="auto"/>
          </w:tcPr>
          <w:p w14:paraId="3E650E7F" w14:textId="1DDCCD33" w:rsidR="00B26B98" w:rsidRPr="00622502" w:rsidRDefault="002D608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5E9FAAC" w14:textId="3AB8CE9B" w:rsidR="00B26B98" w:rsidRPr="007957CC" w:rsidRDefault="002D608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427ED6" w14:textId="0F302729" w:rsidR="00B26B98" w:rsidRPr="007957CC" w:rsidRDefault="00E017CB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535,383</w:t>
            </w:r>
          </w:p>
        </w:tc>
        <w:tc>
          <w:tcPr>
            <w:tcW w:w="1170" w:type="dxa"/>
            <w:shd w:val="clear" w:color="auto" w:fill="auto"/>
          </w:tcPr>
          <w:p w14:paraId="5E08B63A" w14:textId="51D36BB5" w:rsidR="00B26B98" w:rsidRPr="007957CC" w:rsidRDefault="00E017CB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535,383</w:t>
            </w:r>
          </w:p>
        </w:tc>
      </w:tr>
      <w:tr w:rsidR="00690516" w:rsidRPr="003D16DA" w14:paraId="14BF9ADD" w14:textId="77777777" w:rsidTr="0085608E">
        <w:tc>
          <w:tcPr>
            <w:tcW w:w="4320" w:type="dxa"/>
            <w:shd w:val="clear" w:color="auto" w:fill="auto"/>
          </w:tcPr>
          <w:p w14:paraId="31FBA116" w14:textId="5CB7478C" w:rsidR="00690516" w:rsidRPr="00A33A64" w:rsidRDefault="00690516" w:rsidP="00690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33A6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shd w:val="clear" w:color="auto" w:fill="auto"/>
          </w:tcPr>
          <w:p w14:paraId="1D5F8816" w14:textId="1B3D6278" w:rsidR="00690516" w:rsidRPr="00A33A64" w:rsidRDefault="000D7C9E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A33A6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27,6</w:t>
            </w:r>
            <w:r w:rsidR="00A33A64" w:rsidRPr="00A33A64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34</w:t>
            </w:r>
          </w:p>
        </w:tc>
        <w:tc>
          <w:tcPr>
            <w:tcW w:w="1170" w:type="dxa"/>
            <w:shd w:val="clear" w:color="auto" w:fill="auto"/>
          </w:tcPr>
          <w:p w14:paraId="74F46538" w14:textId="3CB74277" w:rsidR="00690516" w:rsidRPr="007957CC" w:rsidRDefault="005C2A7C" w:rsidP="005C2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17,04</w:t>
            </w:r>
            <w:r w:rsidR="00833E06" w:rsidRPr="007957C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5EDBFC25" w14:textId="5ACD3602" w:rsidR="00690516" w:rsidRPr="007957CC" w:rsidRDefault="00690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3,5</w:t>
            </w:r>
            <w:r w:rsidR="005832D3" w:rsidRPr="007957C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79,</w:t>
            </w:r>
            <w:r w:rsidR="001F1AF7" w:rsidRPr="007957C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694</w:t>
            </w:r>
          </w:p>
        </w:tc>
        <w:tc>
          <w:tcPr>
            <w:tcW w:w="1170" w:type="dxa"/>
            <w:shd w:val="clear" w:color="auto" w:fill="auto"/>
          </w:tcPr>
          <w:p w14:paraId="3864F960" w14:textId="4A04B6EC" w:rsidR="00690516" w:rsidRPr="007957CC" w:rsidRDefault="00690516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3,624,3</w:t>
            </w:r>
            <w:r w:rsidR="00A72116" w:rsidRPr="007957C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68</w:t>
            </w:r>
          </w:p>
        </w:tc>
      </w:tr>
      <w:tr w:rsidR="00DE4824" w:rsidRPr="003D16DA" w14:paraId="4D34026E" w14:textId="77777777" w:rsidTr="003D16DA">
        <w:tc>
          <w:tcPr>
            <w:tcW w:w="4320" w:type="dxa"/>
            <w:shd w:val="clear" w:color="auto" w:fill="auto"/>
          </w:tcPr>
          <w:p w14:paraId="75A08512" w14:textId="77777777" w:rsidR="00DE4824" w:rsidRPr="00F7446E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1DFF8C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E16903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6790B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EDE9CD9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824" w:rsidRPr="003D16DA" w14:paraId="370821EC" w14:textId="77777777" w:rsidTr="003D16DA">
        <w:tc>
          <w:tcPr>
            <w:tcW w:w="4320" w:type="dxa"/>
            <w:shd w:val="clear" w:color="auto" w:fill="auto"/>
          </w:tcPr>
          <w:p w14:paraId="5F4E0861" w14:textId="77777777" w:rsidR="00DE4824" w:rsidRPr="003D16D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FA469F2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15AA7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7FAE89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5F57669B" w14:textId="77777777" w:rsidR="00DE4824" w:rsidRPr="00622502" w:rsidRDefault="00DE4824" w:rsidP="00403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6B98" w:rsidRPr="003D16DA" w14:paraId="5BBD45C6" w14:textId="77777777" w:rsidTr="00573065">
        <w:tc>
          <w:tcPr>
            <w:tcW w:w="4320" w:type="dxa"/>
            <w:shd w:val="clear" w:color="auto" w:fill="auto"/>
          </w:tcPr>
          <w:p w14:paraId="23F52E2F" w14:textId="7D3972E3" w:rsidR="00B26B98" w:rsidRPr="003D16DA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FF979A6" w14:textId="31EA4B3C" w:rsidR="00B26B98" w:rsidRPr="00622502" w:rsidRDefault="002D608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BC8E19" w14:textId="04550BED" w:rsidR="00B26B98" w:rsidRPr="00622502" w:rsidRDefault="002D608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1,050,000</w:t>
            </w:r>
          </w:p>
        </w:tc>
        <w:tc>
          <w:tcPr>
            <w:tcW w:w="1170" w:type="dxa"/>
            <w:shd w:val="clear" w:color="auto" w:fill="auto"/>
          </w:tcPr>
          <w:p w14:paraId="0CA44926" w14:textId="07A1837E" w:rsidR="00B26B98" w:rsidRPr="00622502" w:rsidRDefault="002D608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596F838" w14:textId="5A3E37C9" w:rsidR="00B26B98" w:rsidRPr="00622502" w:rsidRDefault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1,050,000</w:t>
            </w:r>
          </w:p>
        </w:tc>
      </w:tr>
      <w:tr w:rsidR="00B26B98" w:rsidRPr="003D16DA" w14:paraId="2A236763" w14:textId="77777777" w:rsidTr="00573065">
        <w:tc>
          <w:tcPr>
            <w:tcW w:w="4320" w:type="dxa"/>
            <w:shd w:val="clear" w:color="auto" w:fill="auto"/>
          </w:tcPr>
          <w:p w14:paraId="4E0A3DDD" w14:textId="77777777" w:rsidR="00B26B98" w:rsidRPr="003D16DA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</w:tcPr>
          <w:p w14:paraId="79F42D09" w14:textId="1FEF1102" w:rsidR="00B26B98" w:rsidRPr="00622502" w:rsidRDefault="002D608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70A5BC" w14:textId="316C3E4A" w:rsidR="00B26B98" w:rsidRPr="00622502" w:rsidRDefault="002D608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92F3B1" w14:textId="209E5814" w:rsidR="00B26B98" w:rsidRPr="00622502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247,916</w:t>
            </w:r>
          </w:p>
        </w:tc>
        <w:tc>
          <w:tcPr>
            <w:tcW w:w="1170" w:type="dxa"/>
            <w:shd w:val="clear" w:color="auto" w:fill="auto"/>
          </w:tcPr>
          <w:p w14:paraId="4B9B9156" w14:textId="75A5BDC5" w:rsidR="00B26B98" w:rsidRPr="00622502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247,916</w:t>
            </w:r>
          </w:p>
        </w:tc>
      </w:tr>
      <w:tr w:rsidR="00B26B98" w:rsidRPr="003D16DA" w14:paraId="19776EBD" w14:textId="77777777" w:rsidTr="003D16DA">
        <w:tc>
          <w:tcPr>
            <w:tcW w:w="4320" w:type="dxa"/>
            <w:shd w:val="clear" w:color="auto" w:fill="auto"/>
          </w:tcPr>
          <w:p w14:paraId="2B41FDF5" w14:textId="77777777" w:rsidR="00B26B98" w:rsidRPr="003D16DA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  <w:shd w:val="clear" w:color="auto" w:fill="auto"/>
          </w:tcPr>
          <w:p w14:paraId="1DB8744D" w14:textId="726E2BD8" w:rsidR="00B26B98" w:rsidRPr="00622502" w:rsidRDefault="002D608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526EB6" w14:textId="0794F249" w:rsidR="00B26B98" w:rsidRPr="00622502" w:rsidRDefault="002D608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D6E1390" w14:textId="781F94E3" w:rsidR="00B26B98" w:rsidRPr="00622502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2,547,454</w:t>
            </w:r>
          </w:p>
        </w:tc>
        <w:tc>
          <w:tcPr>
            <w:tcW w:w="1170" w:type="dxa"/>
            <w:shd w:val="clear" w:color="auto" w:fill="auto"/>
          </w:tcPr>
          <w:p w14:paraId="22F12DD1" w14:textId="6E9FB568" w:rsidR="00B26B98" w:rsidRPr="00622502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2,547,454</w:t>
            </w:r>
          </w:p>
        </w:tc>
      </w:tr>
      <w:tr w:rsidR="00B26B98" w:rsidRPr="003D16DA" w14:paraId="145D91FB" w14:textId="77777777" w:rsidTr="003D16DA">
        <w:tc>
          <w:tcPr>
            <w:tcW w:w="4320" w:type="dxa"/>
            <w:shd w:val="clear" w:color="auto" w:fill="auto"/>
          </w:tcPr>
          <w:p w14:paraId="15E00AE6" w14:textId="77777777" w:rsidR="00B26B98" w:rsidRPr="003D16DA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0D6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  <w:shd w:val="clear" w:color="auto" w:fill="auto"/>
          </w:tcPr>
          <w:p w14:paraId="4F0EE2E9" w14:textId="7FFF5B2D" w:rsidR="00B26B98" w:rsidRPr="00622502" w:rsidRDefault="002D608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23D7D2" w14:textId="0259CC0E" w:rsidR="00B26B98" w:rsidRPr="00622502" w:rsidRDefault="002D608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1B383B" w14:textId="7ACDA3A3" w:rsidR="00B26B98" w:rsidRPr="00622502" w:rsidRDefault="00AF0D61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331,808</w:t>
            </w:r>
          </w:p>
        </w:tc>
        <w:tc>
          <w:tcPr>
            <w:tcW w:w="1170" w:type="dxa"/>
            <w:shd w:val="clear" w:color="auto" w:fill="auto"/>
          </w:tcPr>
          <w:p w14:paraId="1248F7F8" w14:textId="5FA6CEEE" w:rsidR="00B26B98" w:rsidRPr="00622502" w:rsidRDefault="00AF0D61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331,808</w:t>
            </w:r>
          </w:p>
        </w:tc>
      </w:tr>
      <w:tr w:rsidR="00B26B98" w:rsidRPr="003D16DA" w14:paraId="01A580EA" w14:textId="77777777" w:rsidTr="003D16DA">
        <w:tc>
          <w:tcPr>
            <w:tcW w:w="4320" w:type="dxa"/>
            <w:shd w:val="clear" w:color="auto" w:fill="auto"/>
          </w:tcPr>
          <w:p w14:paraId="64B5F617" w14:textId="77777777" w:rsidR="00B26B98" w:rsidRPr="003D16DA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</w:tcPr>
          <w:p w14:paraId="33AEBB21" w14:textId="1D5D6637" w:rsidR="00B26B98" w:rsidRPr="00622502" w:rsidRDefault="002D608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14DB49C" w14:textId="23271915" w:rsidR="00B26B98" w:rsidRPr="00622502" w:rsidRDefault="002D608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2,102,435</w:t>
            </w:r>
          </w:p>
        </w:tc>
        <w:tc>
          <w:tcPr>
            <w:tcW w:w="1170" w:type="dxa"/>
            <w:shd w:val="clear" w:color="auto" w:fill="auto"/>
          </w:tcPr>
          <w:p w14:paraId="2D16936C" w14:textId="6D68F757" w:rsidR="00B26B98" w:rsidRPr="00622502" w:rsidRDefault="002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226C67" w14:textId="6EE5C63B" w:rsidR="00B26B98" w:rsidRPr="00622502" w:rsidRDefault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2,102,435</w:t>
            </w:r>
          </w:p>
        </w:tc>
      </w:tr>
      <w:tr w:rsidR="00B26B98" w:rsidRPr="003D16DA" w14:paraId="31E36B6E" w14:textId="77777777" w:rsidTr="003D16DA">
        <w:tc>
          <w:tcPr>
            <w:tcW w:w="4320" w:type="dxa"/>
            <w:shd w:val="clear" w:color="auto" w:fill="auto"/>
          </w:tcPr>
          <w:p w14:paraId="44414974" w14:textId="76150265" w:rsidR="00B26B98" w:rsidRPr="003D16DA" w:rsidRDefault="00B26B9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17ABCB19" w14:textId="7FF2A88F" w:rsidR="00B26B98" w:rsidRPr="00622502" w:rsidRDefault="002D6088" w:rsidP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49B3D66" w14:textId="1B398225" w:rsidR="00B26B98" w:rsidRPr="00622502" w:rsidRDefault="002D608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15,344</w:t>
            </w:r>
          </w:p>
        </w:tc>
        <w:tc>
          <w:tcPr>
            <w:tcW w:w="1170" w:type="dxa"/>
            <w:shd w:val="clear" w:color="auto" w:fill="auto"/>
          </w:tcPr>
          <w:p w14:paraId="428F3830" w14:textId="784B2ADE" w:rsidR="00B26B98" w:rsidRPr="00622502" w:rsidRDefault="002D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6B63E1" w14:textId="76B88CB1" w:rsidR="00B26B98" w:rsidRPr="00622502" w:rsidRDefault="00B2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15,344</w:t>
            </w:r>
          </w:p>
        </w:tc>
      </w:tr>
      <w:bookmarkEnd w:id="3"/>
    </w:tbl>
    <w:p w14:paraId="1EB90B4B" w14:textId="77777777" w:rsidR="009D47AC" w:rsidRPr="0085608E" w:rsidRDefault="009D47AC" w:rsidP="00DE4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0885976" w14:textId="77777777" w:rsidR="001D5450" w:rsidRPr="005E44A0" w:rsidRDefault="001D5450" w:rsidP="001D5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630" w:hanging="180"/>
        <w:jc w:val="thaiDistribute"/>
        <w:rPr>
          <w:rFonts w:asciiTheme="majorBidi" w:hAnsiTheme="majorBidi" w:cstheme="majorBidi"/>
          <w:sz w:val="2"/>
          <w:szCs w:val="2"/>
        </w:rPr>
      </w:pPr>
    </w:p>
    <w:p w14:paraId="5848424B" w14:textId="49F84BA9" w:rsidR="006164D9" w:rsidRPr="00790F94" w:rsidRDefault="006164D9" w:rsidP="004F4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46"/>
        <w:rPr>
          <w:rFonts w:asciiTheme="majorBidi" w:hAnsiTheme="majorBidi" w:cstheme="majorBidi"/>
          <w:sz w:val="2"/>
          <w:szCs w:val="2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DE4824" w:rsidRPr="003D16DA" w14:paraId="32BB35BF" w14:textId="77777777" w:rsidTr="003D16DA">
        <w:trPr>
          <w:tblHeader/>
        </w:trPr>
        <w:tc>
          <w:tcPr>
            <w:tcW w:w="4320" w:type="dxa"/>
          </w:tcPr>
          <w:p w14:paraId="53DEA061" w14:textId="77777777" w:rsidR="00DE4824" w:rsidRPr="003D16DA" w:rsidRDefault="00DE4824" w:rsidP="003D1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742"/>
                <w:tab w:val="left" w:pos="3664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794D3327" w14:textId="7A10758C" w:rsidR="00DE4824" w:rsidRPr="003D16DA" w:rsidRDefault="001010EE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2563</w:t>
            </w:r>
          </w:p>
        </w:tc>
      </w:tr>
      <w:tr w:rsidR="00DE4824" w:rsidRPr="003D16DA" w14:paraId="5DFDF8E0" w14:textId="77777777" w:rsidTr="003D16DA">
        <w:trPr>
          <w:tblHeader/>
        </w:trPr>
        <w:tc>
          <w:tcPr>
            <w:tcW w:w="4320" w:type="dxa"/>
          </w:tcPr>
          <w:p w14:paraId="5309BA00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7317522" w14:textId="2ABB43EA" w:rsidR="00DE4824" w:rsidRPr="0085608E" w:rsidRDefault="00DE4824" w:rsidP="0085608E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7F6758BD" w14:textId="77777777" w:rsidR="00DE4824" w:rsidRPr="00695CED" w:rsidRDefault="00DE4824" w:rsidP="00DE4824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95CE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3AC43E20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15902805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DE4824" w:rsidRPr="003D16DA" w14:paraId="4B635462" w14:textId="77777777" w:rsidTr="003D16DA">
        <w:trPr>
          <w:tblHeader/>
        </w:trPr>
        <w:tc>
          <w:tcPr>
            <w:tcW w:w="4320" w:type="dxa"/>
          </w:tcPr>
          <w:p w14:paraId="73419079" w14:textId="765A78E2" w:rsidR="00DE4824" w:rsidRPr="003D16DA" w:rsidRDefault="005E00FC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ความเสี่ยงด้านอัตราดอกเบี้ย</w:t>
            </w:r>
          </w:p>
        </w:tc>
        <w:tc>
          <w:tcPr>
            <w:tcW w:w="1170" w:type="dxa"/>
          </w:tcPr>
          <w:p w14:paraId="35506FC3" w14:textId="5F11F4DC" w:rsidR="00DE4824" w:rsidRPr="00695CED" w:rsidRDefault="00DE4824" w:rsidP="0085608E">
            <w:pPr>
              <w:pStyle w:val="BodyText"/>
              <w:spacing w:after="0" w:line="240" w:lineRule="auto"/>
              <w:ind w:left="-110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95CE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ผันแปร</w:t>
            </w:r>
          </w:p>
        </w:tc>
        <w:tc>
          <w:tcPr>
            <w:tcW w:w="1170" w:type="dxa"/>
          </w:tcPr>
          <w:p w14:paraId="69DC64C7" w14:textId="77777777" w:rsidR="00DE4824" w:rsidRPr="00695CED" w:rsidRDefault="00DE4824" w:rsidP="0049196C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95CED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4713176F" w14:textId="77777777" w:rsidR="00DE4824" w:rsidRPr="003D16DA" w:rsidRDefault="00DE4824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4276E1CE" w14:textId="77777777" w:rsidR="00DE4824" w:rsidRPr="003D16DA" w:rsidRDefault="00DE4824" w:rsidP="00491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DE4824" w:rsidRPr="003D16DA" w14:paraId="6774FD21" w14:textId="77777777" w:rsidTr="003D16DA">
        <w:trPr>
          <w:tblHeader/>
        </w:trPr>
        <w:tc>
          <w:tcPr>
            <w:tcW w:w="4320" w:type="dxa"/>
          </w:tcPr>
          <w:p w14:paraId="3CA91B9A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E94C148" w14:textId="77777777" w:rsidR="00DE4824" w:rsidRPr="003D16DA" w:rsidRDefault="00DE4824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3D16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4824" w:rsidRPr="003D16DA" w14:paraId="47A3AF24" w14:textId="77777777" w:rsidTr="003D16DA">
        <w:tc>
          <w:tcPr>
            <w:tcW w:w="4320" w:type="dxa"/>
          </w:tcPr>
          <w:p w14:paraId="0E1FBFC5" w14:textId="77777777" w:rsidR="00DE4824" w:rsidRPr="003D16DA" w:rsidRDefault="00DE4824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D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30CA7CE" w14:textId="77777777" w:rsidR="00DE4824" w:rsidRPr="003D16DA" w:rsidRDefault="00DE4824" w:rsidP="00F979A4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E6F5D" w14:textId="77777777" w:rsidR="00DE4824" w:rsidRPr="003D16DA" w:rsidRDefault="00DE4824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3216C" w14:textId="77777777" w:rsidR="00DE4824" w:rsidRPr="003D16DA" w:rsidRDefault="00DE4824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635EF86" w14:textId="77777777" w:rsidR="00DE4824" w:rsidRPr="003D16DA" w:rsidRDefault="00DE4824" w:rsidP="00F979A4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1010EE" w:rsidRPr="003D16DA" w14:paraId="4E5E1120" w14:textId="77777777" w:rsidTr="003D16DA">
        <w:tc>
          <w:tcPr>
            <w:tcW w:w="4320" w:type="dxa"/>
          </w:tcPr>
          <w:p w14:paraId="6D82DDE7" w14:textId="647A6F19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42" w:right="-108" w:firstLine="8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087E15A" w14:textId="4804FA02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125,727</w:t>
            </w:r>
          </w:p>
        </w:tc>
        <w:tc>
          <w:tcPr>
            <w:tcW w:w="1170" w:type="dxa"/>
          </w:tcPr>
          <w:p w14:paraId="07DD0C0C" w14:textId="01F7F619" w:rsidR="001010EE" w:rsidRPr="003D16DA" w:rsidRDefault="001010EE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623CD60" w14:textId="20A8C89E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630,396</w:t>
            </w:r>
          </w:p>
        </w:tc>
        <w:tc>
          <w:tcPr>
            <w:tcW w:w="1170" w:type="dxa"/>
          </w:tcPr>
          <w:p w14:paraId="668AAB5F" w14:textId="06251D56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756,123</w:t>
            </w:r>
          </w:p>
        </w:tc>
      </w:tr>
      <w:tr w:rsidR="001010EE" w:rsidRPr="003D16DA" w14:paraId="64CF7AC3" w14:textId="77777777" w:rsidTr="0085608E">
        <w:tc>
          <w:tcPr>
            <w:tcW w:w="4320" w:type="dxa"/>
          </w:tcPr>
          <w:p w14:paraId="09C3CC19" w14:textId="7747EBC3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</w:tcPr>
          <w:p w14:paraId="4F5E7E9A" w14:textId="1D2C878F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1D9807C" w14:textId="50594C32" w:rsidR="001010EE" w:rsidRPr="003D16DA" w:rsidRDefault="001010EE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022FA46" w14:textId="0CCCEC70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782,205</w:t>
            </w:r>
          </w:p>
        </w:tc>
        <w:tc>
          <w:tcPr>
            <w:tcW w:w="1170" w:type="dxa"/>
          </w:tcPr>
          <w:p w14:paraId="08E8387C" w14:textId="2C974919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782,205</w:t>
            </w:r>
          </w:p>
        </w:tc>
      </w:tr>
      <w:tr w:rsidR="001010EE" w:rsidRPr="003D16DA" w14:paraId="095EA05C" w14:textId="77777777" w:rsidTr="003D16DA">
        <w:tc>
          <w:tcPr>
            <w:tcW w:w="4320" w:type="dxa"/>
          </w:tcPr>
          <w:p w14:paraId="06A583A1" w14:textId="42DC17B4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</w:tcPr>
          <w:p w14:paraId="16B76379" w14:textId="10862325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1,409,318</w:t>
            </w:r>
          </w:p>
        </w:tc>
        <w:tc>
          <w:tcPr>
            <w:tcW w:w="1170" w:type="dxa"/>
          </w:tcPr>
          <w:p w14:paraId="146FE456" w14:textId="04FEF240" w:rsidR="001010EE" w:rsidRPr="003D16DA" w:rsidRDefault="001010EE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39786BE" w14:textId="43A03061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3,173,190</w:t>
            </w:r>
          </w:p>
        </w:tc>
        <w:tc>
          <w:tcPr>
            <w:tcW w:w="1170" w:type="dxa"/>
          </w:tcPr>
          <w:p w14:paraId="0718F627" w14:textId="736CDCBE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4,582,508</w:t>
            </w:r>
          </w:p>
        </w:tc>
      </w:tr>
      <w:tr w:rsidR="001010EE" w:rsidRPr="003D16DA" w14:paraId="36626DE3" w14:textId="77777777" w:rsidTr="003D16DA">
        <w:tc>
          <w:tcPr>
            <w:tcW w:w="4320" w:type="dxa"/>
          </w:tcPr>
          <w:p w14:paraId="0E3AADFC" w14:textId="325D4741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7C3157BD" w14:textId="3F83678C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BFFDA89" w14:textId="2F284505" w:rsidR="001010EE" w:rsidRPr="003D16DA" w:rsidRDefault="001010EE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16F6A65" w14:textId="36EC9E85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486,479</w:t>
            </w:r>
          </w:p>
        </w:tc>
        <w:tc>
          <w:tcPr>
            <w:tcW w:w="1170" w:type="dxa"/>
          </w:tcPr>
          <w:p w14:paraId="5A51A079" w14:textId="2E8A15A8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486,479</w:t>
            </w:r>
          </w:p>
        </w:tc>
      </w:tr>
      <w:tr w:rsidR="001010EE" w:rsidRPr="003D16DA" w14:paraId="745060B3" w14:textId="77777777" w:rsidTr="003D16DA">
        <w:tc>
          <w:tcPr>
            <w:tcW w:w="4320" w:type="dxa"/>
          </w:tcPr>
          <w:p w14:paraId="791E5D86" w14:textId="026D907F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7446E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shd w:val="clear" w:color="auto" w:fill="auto"/>
          </w:tcPr>
          <w:p w14:paraId="1CF6E980" w14:textId="404D1009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41,649</w:t>
            </w:r>
          </w:p>
        </w:tc>
        <w:tc>
          <w:tcPr>
            <w:tcW w:w="1170" w:type="dxa"/>
            <w:shd w:val="clear" w:color="auto" w:fill="auto"/>
          </w:tcPr>
          <w:p w14:paraId="476884E1" w14:textId="676CF014" w:rsidR="001010EE" w:rsidRPr="003D16DA" w:rsidRDefault="001010EE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30"/>
                <w:szCs w:val="30"/>
              </w:rPr>
            </w:pPr>
            <w:r w:rsidRPr="00C341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FBE7A1E" w14:textId="594312B2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2,192,671</w:t>
            </w:r>
          </w:p>
        </w:tc>
        <w:tc>
          <w:tcPr>
            <w:tcW w:w="1170" w:type="dxa"/>
          </w:tcPr>
          <w:p w14:paraId="195F843A" w14:textId="7D3111EC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2,234,320</w:t>
            </w:r>
          </w:p>
        </w:tc>
      </w:tr>
      <w:tr w:rsidR="00AF322C" w:rsidRPr="003D16DA" w14:paraId="4358613A" w14:textId="77777777" w:rsidTr="003D16DA">
        <w:tc>
          <w:tcPr>
            <w:tcW w:w="4320" w:type="dxa"/>
          </w:tcPr>
          <w:p w14:paraId="240BB3E4" w14:textId="77777777" w:rsidR="00AF322C" w:rsidRPr="003D16DA" w:rsidRDefault="00AF322C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000FEB4" w14:textId="77777777" w:rsidR="00AF322C" w:rsidRPr="003D16DA" w:rsidRDefault="00AF322C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8272A" w14:textId="77777777" w:rsidR="00AF322C" w:rsidRPr="003D16DA" w:rsidRDefault="00AF322C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36621" w14:textId="77777777" w:rsidR="00AF322C" w:rsidRPr="003D16DA" w:rsidRDefault="00AF322C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3EB1BACF" w14:textId="77777777" w:rsidR="00AF322C" w:rsidRPr="003D16DA" w:rsidRDefault="00AF322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AF322C" w:rsidRPr="003D16DA" w14:paraId="60E4B180" w14:textId="77777777" w:rsidTr="003D16DA">
        <w:tc>
          <w:tcPr>
            <w:tcW w:w="4320" w:type="dxa"/>
          </w:tcPr>
          <w:p w14:paraId="5B0F8892" w14:textId="77777777" w:rsidR="00AF322C" w:rsidRPr="003D16DA" w:rsidRDefault="00AF322C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DF724F9" w14:textId="77777777" w:rsidR="00AF322C" w:rsidRPr="003D16DA" w:rsidRDefault="00AF322C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525FCB" w14:textId="77777777" w:rsidR="00AF322C" w:rsidRPr="003D16DA" w:rsidRDefault="00AF322C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31A1A0" w14:textId="77777777" w:rsidR="00AF322C" w:rsidRPr="003D16DA" w:rsidRDefault="00AF322C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0712376B" w14:textId="77777777" w:rsidR="00AF322C" w:rsidRPr="003D16DA" w:rsidRDefault="00AF322C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0F07E1" w:rsidRPr="003D16DA" w14:paraId="2829E5C3" w14:textId="77777777" w:rsidTr="003D16DA">
        <w:tc>
          <w:tcPr>
            <w:tcW w:w="4320" w:type="dxa"/>
          </w:tcPr>
          <w:p w14:paraId="08896A68" w14:textId="77777777" w:rsidR="000F07E1" w:rsidRPr="003D16DA" w:rsidRDefault="000F07E1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AC3C770" w14:textId="77777777" w:rsidR="000F07E1" w:rsidRPr="003D16DA" w:rsidRDefault="000F07E1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C6DB3E" w14:textId="77777777" w:rsidR="000F07E1" w:rsidRPr="003D16DA" w:rsidRDefault="000F07E1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D5C545" w14:textId="77777777" w:rsidR="000F07E1" w:rsidRPr="003D16DA" w:rsidRDefault="000F07E1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49FDC98C" w14:textId="77777777" w:rsidR="000F07E1" w:rsidRPr="003D16DA" w:rsidRDefault="000F07E1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DE4824" w:rsidRPr="003D16DA" w14:paraId="7D03866C" w14:textId="77777777" w:rsidTr="003D16DA">
        <w:tc>
          <w:tcPr>
            <w:tcW w:w="4320" w:type="dxa"/>
          </w:tcPr>
          <w:p w14:paraId="70901E93" w14:textId="77777777" w:rsidR="00DE4824" w:rsidRPr="003D16DA" w:rsidRDefault="00DE4824" w:rsidP="00770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1170" w:type="dxa"/>
          </w:tcPr>
          <w:p w14:paraId="63F1E1C4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6EF97D" w14:textId="77777777" w:rsidR="00DE4824" w:rsidRPr="003D16DA" w:rsidRDefault="00DE4824" w:rsidP="00F97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660FB8" w14:textId="77777777" w:rsidR="00DE4824" w:rsidRPr="003D16DA" w:rsidRDefault="00DE4824" w:rsidP="00F979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4B75E17B" w14:textId="77777777" w:rsidR="00DE4824" w:rsidRPr="003D16DA" w:rsidRDefault="00DE4824" w:rsidP="00DE4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1010EE" w:rsidRPr="003D16DA" w14:paraId="69250A0A" w14:textId="77777777" w:rsidTr="0085608E">
        <w:tc>
          <w:tcPr>
            <w:tcW w:w="4320" w:type="dxa"/>
          </w:tcPr>
          <w:p w14:paraId="0B48D3C6" w14:textId="5E899414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2A07DA8" w14:textId="5F029B28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D7540F1" w14:textId="020729D9" w:rsidR="001010EE" w:rsidRPr="003D16DA" w:rsidRDefault="001010EE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1,750,000</w:t>
            </w:r>
          </w:p>
        </w:tc>
        <w:tc>
          <w:tcPr>
            <w:tcW w:w="1170" w:type="dxa"/>
          </w:tcPr>
          <w:p w14:paraId="50635A12" w14:textId="67DD14EA" w:rsidR="001010EE" w:rsidRPr="003D16DA" w:rsidRDefault="001010EE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170" w:type="dxa"/>
          </w:tcPr>
          <w:p w14:paraId="5CF415C9" w14:textId="27783FDC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1,750,000</w:t>
            </w:r>
          </w:p>
        </w:tc>
      </w:tr>
      <w:tr w:rsidR="001010EE" w:rsidRPr="003D16DA" w14:paraId="3CFE22F2" w14:textId="77777777" w:rsidTr="003D16DA">
        <w:tc>
          <w:tcPr>
            <w:tcW w:w="4320" w:type="dxa"/>
          </w:tcPr>
          <w:p w14:paraId="4CFF1300" w14:textId="4B36A626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7088BA05" w14:textId="0A90E7BC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855358C" w14:textId="7416C84C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7F40CB6" w14:textId="290F03DF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717,318</w:t>
            </w:r>
          </w:p>
        </w:tc>
        <w:tc>
          <w:tcPr>
            <w:tcW w:w="1170" w:type="dxa"/>
          </w:tcPr>
          <w:p w14:paraId="38985538" w14:textId="40144A05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</w:rPr>
              <w:t>717,318</w:t>
            </w:r>
          </w:p>
        </w:tc>
      </w:tr>
      <w:tr w:rsidR="001010EE" w:rsidRPr="003D16DA" w14:paraId="75E63FF6" w14:textId="77777777" w:rsidTr="003D16DA">
        <w:tc>
          <w:tcPr>
            <w:tcW w:w="4320" w:type="dxa"/>
          </w:tcPr>
          <w:p w14:paraId="3CCDD0D9" w14:textId="5E9EFE68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</w:tcPr>
          <w:p w14:paraId="3ED1E109" w14:textId="1492C8F4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4B2E5B2" w14:textId="5E340511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E22A5D2" w14:textId="0CB34182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2,595,973</w:t>
            </w:r>
          </w:p>
        </w:tc>
        <w:tc>
          <w:tcPr>
            <w:tcW w:w="1170" w:type="dxa"/>
          </w:tcPr>
          <w:p w14:paraId="0240400F" w14:textId="53E4D405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</w:rPr>
              <w:t>2,595,973</w:t>
            </w:r>
          </w:p>
        </w:tc>
      </w:tr>
      <w:tr w:rsidR="001010EE" w:rsidRPr="003D16DA" w14:paraId="2C978A9F" w14:textId="77777777" w:rsidTr="003D16DA">
        <w:tc>
          <w:tcPr>
            <w:tcW w:w="4320" w:type="dxa"/>
          </w:tcPr>
          <w:p w14:paraId="2A59F60C" w14:textId="0CA69BB6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</w:tcPr>
          <w:p w14:paraId="584106E5" w14:textId="6EB04B10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1B2658B" w14:textId="7C3C9C9F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52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3EE63FB" w14:textId="3C516AAF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242,645</w:t>
            </w:r>
          </w:p>
        </w:tc>
        <w:tc>
          <w:tcPr>
            <w:tcW w:w="1170" w:type="dxa"/>
          </w:tcPr>
          <w:p w14:paraId="2B7E6FE6" w14:textId="1A769D35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242,645</w:t>
            </w:r>
          </w:p>
        </w:tc>
      </w:tr>
      <w:tr w:rsidR="001010EE" w:rsidRPr="003D16DA" w14:paraId="1EA5EF3F" w14:textId="77777777" w:rsidTr="003D16DA">
        <w:tc>
          <w:tcPr>
            <w:tcW w:w="4320" w:type="dxa"/>
          </w:tcPr>
          <w:p w14:paraId="7C8F8430" w14:textId="65686AA5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6D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</w:tcPr>
          <w:p w14:paraId="28CF2352" w14:textId="71D02B0F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D8ABA43" w14:textId="5A10C699" w:rsidR="001010EE" w:rsidRPr="003D16DA" w:rsidRDefault="001010EE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</w:rPr>
              <w:t>433,961</w:t>
            </w:r>
          </w:p>
        </w:tc>
        <w:tc>
          <w:tcPr>
            <w:tcW w:w="1170" w:type="dxa"/>
          </w:tcPr>
          <w:p w14:paraId="3E185C08" w14:textId="509FC801" w:rsidR="001010EE" w:rsidRPr="003D16DA" w:rsidRDefault="001010EE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E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78F6184" w14:textId="1CC8A1D6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E1C6F">
              <w:rPr>
                <w:rFonts w:asciiTheme="majorBidi" w:hAnsiTheme="majorBidi" w:cstheme="majorBidi"/>
                <w:sz w:val="30"/>
                <w:szCs w:val="30"/>
              </w:rPr>
              <w:t>433,961</w:t>
            </w:r>
          </w:p>
        </w:tc>
      </w:tr>
      <w:tr w:rsidR="001010EE" w:rsidRPr="003D16DA" w14:paraId="01665529" w14:textId="77777777" w:rsidTr="003D16DA">
        <w:tc>
          <w:tcPr>
            <w:tcW w:w="4320" w:type="dxa"/>
          </w:tcPr>
          <w:p w14:paraId="5ED7FCD5" w14:textId="57F54F8E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F0B5305" w14:textId="78F9D8FE" w:rsidR="001010EE" w:rsidRPr="003D16DA" w:rsidRDefault="001010EE" w:rsidP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07C9FEA" w14:textId="24068362" w:rsidR="001010EE" w:rsidRPr="003D16DA" w:rsidRDefault="001010EE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28,302</w:t>
            </w:r>
          </w:p>
        </w:tc>
        <w:tc>
          <w:tcPr>
            <w:tcW w:w="1170" w:type="dxa"/>
          </w:tcPr>
          <w:p w14:paraId="180F9739" w14:textId="28EB0ADD" w:rsidR="001010EE" w:rsidRPr="003D16DA" w:rsidRDefault="001010EE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9291690" w14:textId="5C0C85F8" w:rsidR="001010EE" w:rsidRPr="003D16DA" w:rsidRDefault="001010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28,302</w:t>
            </w:r>
          </w:p>
        </w:tc>
      </w:tr>
    </w:tbl>
    <w:p w14:paraId="050B23F9" w14:textId="12157780" w:rsidR="00DB2971" w:rsidRDefault="00DB2971" w:rsidP="0085608E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4DE6588" w14:textId="677C5215" w:rsidR="00923A72" w:rsidRDefault="0076105D" w:rsidP="00923A72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24"/>
          <w:szCs w:val="24"/>
        </w:rPr>
      </w:pPr>
      <w:r w:rsidRPr="00E71925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B65C14">
        <w:rPr>
          <w:rFonts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0469975E" w14:textId="2765EB6A" w:rsidR="0076105D" w:rsidRPr="00865491" w:rsidRDefault="0076105D" w:rsidP="0085608E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409A96D" w14:textId="4889C7A1" w:rsidR="0076105D" w:rsidRDefault="0076105D" w:rsidP="002142C1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65C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B65C14">
        <w:rPr>
          <w:rFonts w:asciiTheme="majorBidi" w:hAnsiTheme="majorBidi" w:cstheme="majorBidi"/>
          <w:sz w:val="30"/>
          <w:szCs w:val="30"/>
          <w:lang w:val="en-US" w:bidi="th-TH"/>
        </w:rPr>
        <w:t>1%</w:t>
      </w:r>
      <w:r w:rsidRPr="00B65C14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B65C1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B65C1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วันที่รายงาน </w:t>
      </w:r>
      <w:r w:rsidR="009C0584" w:rsidRPr="009C0584">
        <w:rPr>
          <w:rFonts w:asciiTheme="majorBidi" w:hAnsiTheme="majorBidi" w:hint="cs"/>
          <w:sz w:val="30"/>
          <w:szCs w:val="30"/>
          <w:cs/>
          <w:lang w:bidi="th-TH"/>
        </w:rPr>
        <w:t>โดยตั้งอยู่บน</w:t>
      </w:r>
      <w:r w:rsidR="004562E2">
        <w:rPr>
          <w:rFonts w:asciiTheme="majorBidi" w:hAnsiTheme="majorBidi"/>
          <w:sz w:val="30"/>
          <w:szCs w:val="30"/>
          <w:cs/>
          <w:lang w:bidi="th-TH"/>
        </w:rPr>
        <w:br/>
      </w:r>
      <w:r w:rsidR="009C0584" w:rsidRPr="009C0584">
        <w:rPr>
          <w:rFonts w:asciiTheme="majorBidi" w:hAnsiTheme="majorBidi" w:hint="cs"/>
          <w:sz w:val="30"/>
          <w:szCs w:val="30"/>
          <w:cs/>
          <w:lang w:bidi="th-TH"/>
        </w:rPr>
        <w:t>ข้อสมมติที่ว่าตัวแปรอื่นโดยเฉพาะอัตราแลกเปลี่ยนเงินตราต่างประเทศมีค่าคงที่</w:t>
      </w:r>
      <w:r w:rsidR="009C0584" w:rsidRPr="009C0584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7F2F3FB1" w14:textId="3F6A817E" w:rsidR="002142C1" w:rsidRDefault="002142C1" w:rsidP="002142C1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642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170"/>
        <w:gridCol w:w="1260"/>
        <w:gridCol w:w="1262"/>
      </w:tblGrid>
      <w:tr w:rsidR="00911F32" w:rsidRPr="008D25F3" w14:paraId="75DBDA02" w14:textId="77777777" w:rsidTr="00911F32">
        <w:tc>
          <w:tcPr>
            <w:tcW w:w="3690" w:type="dxa"/>
            <w:vAlign w:val="bottom"/>
          </w:tcPr>
          <w:p w14:paraId="2589D313" w14:textId="77777777" w:rsidR="00911F32" w:rsidRPr="001279AC" w:rsidRDefault="00911F32" w:rsidP="000308B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4CEC4A47" w14:textId="2803E71C" w:rsidR="00911F32" w:rsidRPr="001279AC" w:rsidRDefault="00911F32" w:rsidP="000308B9">
            <w:pPr>
              <w:pStyle w:val="Pa38"/>
              <w:ind w:left="-80" w:right="-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279A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30 </w:t>
            </w:r>
            <w:r w:rsidRPr="001279A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มิถุนายน </w:t>
            </w:r>
            <w:r w:rsidRPr="001279A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2522" w:type="dxa"/>
            <w:gridSpan w:val="2"/>
          </w:tcPr>
          <w:p w14:paraId="3B88456A" w14:textId="49C88E0A" w:rsidR="00911F32" w:rsidRPr="001279AC" w:rsidRDefault="00911F32" w:rsidP="000308B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279A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31 </w:t>
            </w:r>
            <w:r w:rsidRPr="001279A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ธันวาคม </w:t>
            </w:r>
            <w:r w:rsidRPr="001279AC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2563</w:t>
            </w:r>
          </w:p>
        </w:tc>
      </w:tr>
      <w:tr w:rsidR="00911F32" w:rsidRPr="008D25F3" w14:paraId="386C737C" w14:textId="54AEAB71" w:rsidTr="00911F32">
        <w:tc>
          <w:tcPr>
            <w:tcW w:w="3690" w:type="dxa"/>
            <w:vAlign w:val="bottom"/>
            <w:hideMark/>
          </w:tcPr>
          <w:p w14:paraId="48223266" w14:textId="486AE290" w:rsidR="00911F32" w:rsidRPr="001279AC" w:rsidRDefault="00911F32" w:rsidP="000308B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279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1279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0" w:type="dxa"/>
            <w:hideMark/>
          </w:tcPr>
          <w:p w14:paraId="62F45296" w14:textId="77777777" w:rsidR="00911F32" w:rsidRPr="001279AC" w:rsidRDefault="00911F32" w:rsidP="000308B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279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1279AC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170" w:type="dxa"/>
            <w:hideMark/>
          </w:tcPr>
          <w:p w14:paraId="792C6D5D" w14:textId="77777777" w:rsidR="00911F32" w:rsidRPr="001279AC" w:rsidRDefault="00911F32" w:rsidP="0085608E">
            <w:pPr>
              <w:pStyle w:val="Pa38"/>
              <w:ind w:left="-8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279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1279AC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12E28391" w14:textId="7C24EE45" w:rsidR="00911F32" w:rsidRPr="001279AC" w:rsidRDefault="00911F32" w:rsidP="000308B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279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1279AC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4BF3EF02" w14:textId="25613DD7" w:rsidR="00911F32" w:rsidRPr="001279AC" w:rsidRDefault="00911F32" w:rsidP="000308B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1279A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1279AC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911F32" w:rsidRPr="008D25F3" w14:paraId="30B134D4" w14:textId="77777777" w:rsidTr="00911F32">
        <w:tc>
          <w:tcPr>
            <w:tcW w:w="3690" w:type="dxa"/>
          </w:tcPr>
          <w:p w14:paraId="6FF63E26" w14:textId="77777777" w:rsidR="00911F32" w:rsidRPr="001279AC" w:rsidRDefault="00911F32" w:rsidP="0085608E">
            <w:pPr>
              <w:pStyle w:val="NoSpacing"/>
              <w:tabs>
                <w:tab w:val="clear" w:pos="3515"/>
                <w:tab w:val="left" w:pos="2980"/>
              </w:tabs>
              <w:ind w:left="189" w:right="-170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4"/>
          </w:tcPr>
          <w:p w14:paraId="57C160F3" w14:textId="44227C7D" w:rsidR="00911F32" w:rsidRPr="001279AC" w:rsidRDefault="00911F32" w:rsidP="00911F32">
            <w:pPr>
              <w:pStyle w:val="NoSpacing"/>
              <w:tabs>
                <w:tab w:val="clear" w:pos="907"/>
                <w:tab w:val="left" w:pos="730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A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F32" w:rsidRPr="008D25F3" w14:paraId="70B7834D" w14:textId="077BA614" w:rsidTr="00911F32">
        <w:tc>
          <w:tcPr>
            <w:tcW w:w="3690" w:type="dxa"/>
            <w:hideMark/>
          </w:tcPr>
          <w:p w14:paraId="43DC7D59" w14:textId="77777777" w:rsidR="00911F32" w:rsidRPr="007957CC" w:rsidRDefault="00911F32" w:rsidP="0085608E">
            <w:pPr>
              <w:pStyle w:val="NoSpacing"/>
              <w:tabs>
                <w:tab w:val="clear" w:pos="3515"/>
                <w:tab w:val="left" w:pos="2980"/>
              </w:tabs>
              <w:ind w:left="189" w:right="-170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7CC19113" w14:textId="6C16A71E" w:rsidR="00911F32" w:rsidRPr="007957CC" w:rsidRDefault="000A5470" w:rsidP="000308B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CA7BAD" w:rsidRPr="007957CC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170" w:type="dxa"/>
          </w:tcPr>
          <w:p w14:paraId="560AA061" w14:textId="2ED7D8C0" w:rsidR="00911F32" w:rsidRPr="007957CC" w:rsidRDefault="00911F32" w:rsidP="0085608E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7BAD" w:rsidRPr="007957CC">
              <w:rPr>
                <w:rFonts w:asciiTheme="majorBidi" w:hAnsiTheme="majorBidi" w:cstheme="majorBidi"/>
                <w:sz w:val="30"/>
                <w:szCs w:val="30"/>
              </w:rPr>
              <w:t>16,502</w:t>
            </w:r>
            <w:r w:rsidRPr="007957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2D8EF53" w14:textId="31B1D88D" w:rsidR="00911F32" w:rsidRPr="007957CC" w:rsidRDefault="00911F32" w:rsidP="0085608E">
            <w:pPr>
              <w:pStyle w:val="NoSpacing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>15,343</w:t>
            </w:r>
          </w:p>
        </w:tc>
        <w:tc>
          <w:tcPr>
            <w:tcW w:w="1260" w:type="dxa"/>
          </w:tcPr>
          <w:p w14:paraId="2D9F0B02" w14:textId="0229EE5D" w:rsidR="00911F32" w:rsidRPr="00CA7BAD" w:rsidRDefault="00911F32" w:rsidP="0085608E">
            <w:pPr>
              <w:pStyle w:val="NoSpacing"/>
              <w:tabs>
                <w:tab w:val="clear" w:pos="907"/>
                <w:tab w:val="left" w:pos="730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7BAD">
              <w:rPr>
                <w:rFonts w:asciiTheme="majorBidi" w:hAnsiTheme="majorBidi" w:cstheme="majorBidi"/>
                <w:sz w:val="30"/>
                <w:szCs w:val="30"/>
              </w:rPr>
              <w:t>(15,343)</w:t>
            </w:r>
          </w:p>
        </w:tc>
      </w:tr>
    </w:tbl>
    <w:p w14:paraId="73F6A4E6" w14:textId="5820FB7F" w:rsidR="009C0584" w:rsidRDefault="009C0584" w:rsidP="002142C1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1E1EF4F" w14:textId="3E996D73" w:rsidR="002142C1" w:rsidRDefault="00DB297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B36E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</w:t>
      </w:r>
      <w:r w:rsidR="00A84E2E" w:rsidRPr="00FB36E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</w:t>
      </w:r>
      <w:r w:rsidRPr="00FB36E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อัตราแลกเปลี่ยน</w:t>
      </w:r>
    </w:p>
    <w:p w14:paraId="7C3C765F" w14:textId="77777777" w:rsidR="002142C1" w:rsidRPr="00911F32" w:rsidRDefault="002142C1" w:rsidP="0085608E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2D5D5" w14:textId="10F632E6" w:rsidR="005E00FC" w:rsidRDefault="00DB297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cs/>
        </w:rPr>
      </w:pPr>
      <w:r w:rsidRPr="00333BC6">
        <w:rPr>
          <w:rFonts w:asciiTheme="majorBidi" w:hAnsiTheme="majorBidi" w:hint="cs"/>
          <w:sz w:val="30"/>
          <w:szCs w:val="30"/>
          <w:cs/>
        </w:rPr>
        <w:t>บริษัทมีความเสี่ยง</w:t>
      </w:r>
      <w:r w:rsidR="00A84E2E" w:rsidRPr="00333BC6">
        <w:rPr>
          <w:rFonts w:asciiTheme="majorBidi" w:hAnsiTheme="majorBidi" w:hint="cs"/>
          <w:sz w:val="30"/>
          <w:szCs w:val="30"/>
          <w:cs/>
        </w:rPr>
        <w:t>ด้าน</w:t>
      </w:r>
      <w:r w:rsidRPr="00333BC6">
        <w:rPr>
          <w:rFonts w:asciiTheme="majorBidi" w:hAnsiTheme="majorBidi" w:hint="cs"/>
          <w:sz w:val="30"/>
          <w:szCs w:val="30"/>
          <w:cs/>
        </w:rPr>
        <w:t>อัตราแลกเปลี่ยน</w:t>
      </w:r>
      <w:r w:rsidR="00865491">
        <w:rPr>
          <w:rFonts w:asciiTheme="majorBidi" w:hAnsiTheme="majorBidi" w:hint="cs"/>
          <w:sz w:val="30"/>
          <w:szCs w:val="30"/>
          <w:cs/>
        </w:rPr>
        <w:t>ที่เกี่ยว</w:t>
      </w:r>
      <w:r w:rsidR="00A16657">
        <w:rPr>
          <w:rFonts w:asciiTheme="majorBidi" w:hAnsiTheme="majorBidi" w:hint="cs"/>
          <w:sz w:val="30"/>
          <w:szCs w:val="30"/>
          <w:cs/>
        </w:rPr>
        <w:t>ข้อง</w:t>
      </w:r>
      <w:r w:rsidR="00865491">
        <w:rPr>
          <w:rFonts w:asciiTheme="majorBidi" w:hAnsiTheme="majorBidi" w:hint="cs"/>
          <w:sz w:val="30"/>
          <w:szCs w:val="30"/>
          <w:cs/>
        </w:rPr>
        <w:t>กับ</w:t>
      </w:r>
      <w:r w:rsidRPr="00333BC6">
        <w:rPr>
          <w:rFonts w:asciiTheme="majorBidi" w:hAnsiTheme="majorBidi" w:hint="cs"/>
          <w:sz w:val="30"/>
          <w:szCs w:val="30"/>
          <w:cs/>
        </w:rPr>
        <w:t>การมีสินทรัพย์และหนี้สินทางการเงินที่เป็น</w:t>
      </w:r>
      <w:r w:rsidR="00911F32">
        <w:rPr>
          <w:rFonts w:asciiTheme="majorBidi" w:hAnsiTheme="majorBidi"/>
          <w:sz w:val="30"/>
          <w:szCs w:val="30"/>
        </w:rPr>
        <w:br/>
      </w:r>
      <w:r w:rsidR="00DD0B47">
        <w:rPr>
          <w:rFonts w:asciiTheme="majorBidi" w:hAnsiTheme="majorBidi" w:hint="cs"/>
          <w:sz w:val="30"/>
          <w:szCs w:val="30"/>
          <w:cs/>
        </w:rPr>
        <w:t>สกุล</w:t>
      </w:r>
      <w:r w:rsidRPr="00333BC6">
        <w:rPr>
          <w:rFonts w:asciiTheme="majorBidi" w:hAnsiTheme="majorBidi" w:hint="cs"/>
          <w:sz w:val="30"/>
          <w:szCs w:val="30"/>
          <w:cs/>
        </w:rPr>
        <w:t>เงินตราต่างประเทศ</w:t>
      </w:r>
      <w:r w:rsidRPr="00333BC6">
        <w:rPr>
          <w:rFonts w:asciiTheme="majorBidi" w:hAnsiTheme="majorBidi"/>
          <w:sz w:val="30"/>
          <w:szCs w:val="30"/>
          <w:cs/>
        </w:rPr>
        <w:t xml:space="preserve"> </w:t>
      </w:r>
      <w:r w:rsidRPr="00333BC6">
        <w:rPr>
          <w:rFonts w:asciiTheme="majorBidi" w:hAnsiTheme="majorBidi" w:hint="cs"/>
          <w:sz w:val="30"/>
          <w:szCs w:val="30"/>
          <w:cs/>
        </w:rPr>
        <w:t>ทั้งนี้บริษัทมีนโยบายภายในที่ใช้ในการประเมิน</w:t>
      </w:r>
      <w:r w:rsidRPr="00333BC6">
        <w:rPr>
          <w:rFonts w:asciiTheme="majorBidi" w:hAnsiTheme="majorBidi"/>
          <w:sz w:val="30"/>
          <w:szCs w:val="30"/>
          <w:cs/>
        </w:rPr>
        <w:t xml:space="preserve"> </w:t>
      </w:r>
      <w:r w:rsidRPr="00333BC6">
        <w:rPr>
          <w:rFonts w:asciiTheme="majorBidi" w:hAnsiTheme="majorBidi" w:hint="cs"/>
          <w:sz w:val="30"/>
          <w:szCs w:val="30"/>
          <w:cs/>
        </w:rPr>
        <w:t>ติดตามและควบคุมรายงาน</w:t>
      </w:r>
      <w:r w:rsidR="00911F32">
        <w:rPr>
          <w:rFonts w:asciiTheme="majorBidi" w:hAnsiTheme="majorBidi"/>
          <w:sz w:val="30"/>
          <w:szCs w:val="30"/>
        </w:rPr>
        <w:br/>
      </w:r>
      <w:r w:rsidRPr="00333BC6">
        <w:rPr>
          <w:rFonts w:asciiTheme="majorBidi" w:hAnsiTheme="majorBidi" w:hint="cs"/>
          <w:sz w:val="30"/>
          <w:szCs w:val="30"/>
          <w:cs/>
        </w:rPr>
        <w:t>ค่าความเสี่ยง</w:t>
      </w:r>
      <w:r w:rsidR="00A84E2E" w:rsidRPr="00333BC6">
        <w:rPr>
          <w:rFonts w:asciiTheme="majorBidi" w:hAnsiTheme="majorBidi" w:hint="cs"/>
          <w:sz w:val="30"/>
          <w:szCs w:val="30"/>
          <w:cs/>
        </w:rPr>
        <w:t>ด้าน</w:t>
      </w:r>
      <w:r w:rsidRPr="00333BC6">
        <w:rPr>
          <w:rFonts w:asciiTheme="majorBidi" w:hAnsiTheme="majorBidi" w:hint="cs"/>
          <w:sz w:val="30"/>
          <w:szCs w:val="30"/>
          <w:cs/>
        </w:rPr>
        <w:t>อัตราแลกเปลี่ยนที่มาจากการลงทุนในกองทุนส่วนบุคคลให้กับ</w:t>
      </w:r>
      <w:r w:rsidRPr="00A16657">
        <w:rPr>
          <w:rFonts w:asciiTheme="majorBidi" w:hAnsiTheme="majorBidi" w:hint="cs"/>
          <w:sz w:val="30"/>
          <w:szCs w:val="30"/>
          <w:cs/>
        </w:rPr>
        <w:t>คณะกรรมการการลงทุนรับทราบอย่าง</w:t>
      </w:r>
      <w:r w:rsidRPr="00333BC6">
        <w:rPr>
          <w:rFonts w:asciiTheme="majorBidi" w:hAnsiTheme="majorBidi" w:hint="cs"/>
          <w:sz w:val="30"/>
          <w:szCs w:val="30"/>
          <w:cs/>
        </w:rPr>
        <w:t>สม่ำเสมอ</w:t>
      </w:r>
    </w:p>
    <w:p w14:paraId="55F0A07A" w14:textId="77777777" w:rsidR="005E00FC" w:rsidRDefault="005E0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854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266"/>
        <w:gridCol w:w="1165"/>
        <w:gridCol w:w="180"/>
        <w:gridCol w:w="1260"/>
        <w:gridCol w:w="180"/>
        <w:gridCol w:w="1170"/>
        <w:gridCol w:w="181"/>
        <w:gridCol w:w="1170"/>
      </w:tblGrid>
      <w:tr w:rsidR="0022307C" w:rsidRPr="00333BC6" w14:paraId="3B5FA2AA" w14:textId="77777777" w:rsidTr="00911F32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05709A0F" w14:textId="77777777" w:rsidR="0022307C" w:rsidRPr="007034EE" w:rsidRDefault="0022307C" w:rsidP="00551EF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BD2D590" w14:textId="77777777" w:rsidR="0022307C" w:rsidRPr="007034EE" w:rsidRDefault="0022307C" w:rsidP="00551E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7257E447" w14:textId="77777777" w:rsidR="0022307C" w:rsidRPr="007034EE" w:rsidRDefault="0022307C" w:rsidP="00551E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30DD785F" w14:textId="727BD9A8" w:rsidR="0022307C" w:rsidRPr="007034EE" w:rsidRDefault="0005181C" w:rsidP="00551EFB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4E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7034E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  <w:r w:rsidRPr="007034E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7034E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05181C" w:rsidRPr="00333BC6" w14:paraId="2E9B219D" w14:textId="77777777" w:rsidTr="00911F32">
        <w:trPr>
          <w:cantSplit/>
          <w:trHeight w:val="20"/>
          <w:tblHeader/>
        </w:trPr>
        <w:tc>
          <w:tcPr>
            <w:tcW w:w="3240" w:type="dxa"/>
            <w:gridSpan w:val="3"/>
            <w:shd w:val="clear" w:color="auto" w:fill="auto"/>
          </w:tcPr>
          <w:p w14:paraId="28EF13BA" w14:textId="58F56D7F" w:rsidR="0005181C" w:rsidRPr="0085608E" w:rsidRDefault="0005181C" w:rsidP="0085608E">
            <w:pPr>
              <w:rPr>
                <w:i/>
                <w:iCs/>
                <w:sz w:val="30"/>
                <w:szCs w:val="30"/>
              </w:rPr>
            </w:pPr>
            <w:r w:rsidRPr="00703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03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703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6D49E9C" w14:textId="77777777" w:rsidR="0005181C" w:rsidRPr="007034EE" w:rsidRDefault="0005181C" w:rsidP="00551EFB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30"/>
                <w:szCs w:val="30"/>
                <w:lang w:bidi="th-TH"/>
              </w:rPr>
            </w:pPr>
            <w:r w:rsidRPr="007034E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7034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4E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5B0EB" w14:textId="77777777" w:rsidR="0005181C" w:rsidRPr="007034EE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F11718" w14:textId="77777777" w:rsidR="0005181C" w:rsidRPr="007034EE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  <w:lang w:val="fr-FR"/>
              </w:rPr>
            </w:pPr>
            <w:r w:rsidRPr="007034E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7034E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4EE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FA087" w14:textId="77777777" w:rsidR="0005181C" w:rsidRPr="007034EE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8E265A" w14:textId="77777777" w:rsidR="0005181C" w:rsidRPr="007034EE" w:rsidRDefault="0005181C" w:rsidP="00551EF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736203DD" w14:textId="77777777" w:rsidR="0005181C" w:rsidRPr="007034EE" w:rsidDel="0080154F" w:rsidRDefault="0005181C" w:rsidP="00551EFB">
            <w:pPr>
              <w:pStyle w:val="acctmergecolhdg"/>
              <w:spacing w:line="240" w:lineRule="auto"/>
              <w:ind w:right="-73"/>
              <w:rPr>
                <w:sz w:val="30"/>
                <w:szCs w:val="30"/>
                <w:cs/>
                <w:lang w:val="en-US" w:bidi="th-TH"/>
              </w:rPr>
            </w:pPr>
            <w:r w:rsidRPr="007034EE">
              <w:rPr>
                <w:rFonts w:hint="cs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3B25D5" w14:textId="77777777" w:rsidR="0005181C" w:rsidRPr="007034EE" w:rsidRDefault="0005181C" w:rsidP="00551EFB">
            <w:pPr>
              <w:pStyle w:val="acctmergecolhdg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270944" w14:textId="77777777" w:rsidR="0005181C" w:rsidRPr="007034EE" w:rsidRDefault="0005181C" w:rsidP="00551EFB">
            <w:pPr>
              <w:pStyle w:val="acctmergecolhdg"/>
              <w:spacing w:line="240" w:lineRule="auto"/>
              <w:rPr>
                <w:sz w:val="30"/>
                <w:szCs w:val="30"/>
                <w:cs/>
                <w:lang w:val="en-US" w:bidi="th-TH"/>
              </w:rPr>
            </w:pPr>
            <w:r w:rsidRPr="007034EE">
              <w:rPr>
                <w:rFonts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5181C" w:rsidRPr="00333BC6" w14:paraId="04AEA54B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46A1CD51" w14:textId="77777777" w:rsidR="0005181C" w:rsidRPr="007034EE" w:rsidRDefault="0005181C" w:rsidP="00551EFB">
            <w:pPr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484E736B" w14:textId="77777777" w:rsidR="0005181C" w:rsidRPr="007034EE" w:rsidRDefault="0005181C" w:rsidP="00551EF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4E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7034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034E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94BC5" w:rsidRPr="00333BC6" w14:paraId="6C0CFDA8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3118FDD0" w14:textId="5B13FBD2" w:rsidR="00894BC5" w:rsidRPr="0085608E" w:rsidRDefault="00642016" w:rsidP="00BC18F2">
            <w:pPr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CA33F5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65" w:type="dxa"/>
            <w:shd w:val="clear" w:color="auto" w:fill="auto"/>
          </w:tcPr>
          <w:p w14:paraId="26CDD83A" w14:textId="50C4B89F" w:rsidR="00894BC5" w:rsidRPr="00EE0E89" w:rsidRDefault="00EE0E8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ECDD5F" w14:textId="77777777" w:rsidR="00894BC5" w:rsidRPr="00EE0E89" w:rsidRDefault="00894BC5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F5571C" w14:textId="1595D452" w:rsidR="00894BC5" w:rsidRPr="00EE0E89" w:rsidRDefault="00CA33F5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17,040</w:t>
            </w:r>
          </w:p>
        </w:tc>
        <w:tc>
          <w:tcPr>
            <w:tcW w:w="180" w:type="dxa"/>
            <w:shd w:val="clear" w:color="auto" w:fill="auto"/>
          </w:tcPr>
          <w:p w14:paraId="7D1B9F97" w14:textId="77777777" w:rsidR="00894BC5" w:rsidRPr="00EE0E89" w:rsidRDefault="00894BC5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C65C91" w14:textId="25EB8FF1" w:rsidR="00894BC5" w:rsidRPr="00EE0E89" w:rsidRDefault="00EE0E8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FD9F220" w14:textId="77777777" w:rsidR="00894BC5" w:rsidRPr="0085608E" w:rsidRDefault="00894BC5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72AB274" w14:textId="3AE6B9BE" w:rsidR="00894BC5" w:rsidRPr="00CA33F5" w:rsidRDefault="00CA33F5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17,040</w:t>
            </w:r>
          </w:p>
        </w:tc>
      </w:tr>
      <w:tr w:rsidR="00BC18F2" w:rsidRPr="00333BC6" w14:paraId="5631FEF0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08984032" w14:textId="7F851154" w:rsidR="00BC18F2" w:rsidRPr="007034EE" w:rsidRDefault="00BC18F2" w:rsidP="00BC18F2">
            <w:pPr>
              <w:rPr>
                <w:sz w:val="30"/>
                <w:szCs w:val="30"/>
              </w:rPr>
            </w:pPr>
            <w:r w:rsidRPr="007034EE">
              <w:rPr>
                <w:rFonts w:asciiTheme="majorBidi" w:hAnsi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165" w:type="dxa"/>
            <w:shd w:val="clear" w:color="auto" w:fill="auto"/>
          </w:tcPr>
          <w:p w14:paraId="53E37383" w14:textId="5A767C40" w:rsidR="00BC18F2" w:rsidRPr="007034EE" w:rsidRDefault="00BC18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508,760</w:t>
            </w:r>
          </w:p>
        </w:tc>
        <w:tc>
          <w:tcPr>
            <w:tcW w:w="180" w:type="dxa"/>
            <w:shd w:val="clear" w:color="auto" w:fill="auto"/>
          </w:tcPr>
          <w:p w14:paraId="57D34F04" w14:textId="77777777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8B31E8" w14:textId="0E89784C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18,446</w:t>
            </w:r>
          </w:p>
        </w:tc>
        <w:tc>
          <w:tcPr>
            <w:tcW w:w="180" w:type="dxa"/>
            <w:shd w:val="clear" w:color="auto" w:fill="auto"/>
          </w:tcPr>
          <w:p w14:paraId="570668DF" w14:textId="77777777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F219D1" w14:textId="4AD8B54E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17,937</w:t>
            </w:r>
          </w:p>
        </w:tc>
        <w:tc>
          <w:tcPr>
            <w:tcW w:w="181" w:type="dxa"/>
            <w:shd w:val="clear" w:color="auto" w:fill="auto"/>
          </w:tcPr>
          <w:p w14:paraId="01D5227F" w14:textId="77777777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99251F" w14:textId="76B045ED" w:rsidR="00BC18F2" w:rsidRPr="007034EE" w:rsidRDefault="00BC18F2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545,143</w:t>
            </w:r>
          </w:p>
        </w:tc>
      </w:tr>
      <w:tr w:rsidR="00EE0E89" w:rsidRPr="00333BC6" w14:paraId="7CAFFABD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3EB4239A" w14:textId="5FE77EE6" w:rsidR="00EE0E89" w:rsidRPr="007034EE" w:rsidRDefault="00EE0E89" w:rsidP="00EE0E89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CA33F5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165" w:type="dxa"/>
            <w:shd w:val="clear" w:color="auto" w:fill="auto"/>
          </w:tcPr>
          <w:p w14:paraId="1FC6A9CF" w14:textId="0C5A523E" w:rsidR="00EE0E89" w:rsidRPr="007034EE" w:rsidRDefault="00EE0E8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7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6D1C07" w14:textId="77777777" w:rsidR="00EE0E89" w:rsidRPr="007034EE" w:rsidRDefault="00EE0E8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D90A5E" w14:textId="605ACA6F" w:rsidR="00EE0E89" w:rsidRPr="007034EE" w:rsidRDefault="00CA33F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10,594</w:t>
            </w:r>
          </w:p>
        </w:tc>
        <w:tc>
          <w:tcPr>
            <w:tcW w:w="180" w:type="dxa"/>
            <w:shd w:val="clear" w:color="auto" w:fill="auto"/>
          </w:tcPr>
          <w:p w14:paraId="406F791D" w14:textId="77777777" w:rsidR="00EE0E89" w:rsidRPr="007034EE" w:rsidRDefault="00EE0E8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861385" w14:textId="0011C083" w:rsidR="00EE0E89" w:rsidRPr="007034EE" w:rsidRDefault="00EE0E8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B7A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25A7A1D2" w14:textId="77777777" w:rsidR="00EE0E89" w:rsidRPr="007034EE" w:rsidRDefault="00EE0E89" w:rsidP="00EE0E8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F7BA3A" w14:textId="0B80BEBB" w:rsidR="00EE0E89" w:rsidRPr="007034EE" w:rsidRDefault="00CA33F5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10,594</w:t>
            </w:r>
          </w:p>
        </w:tc>
      </w:tr>
      <w:tr w:rsidR="00BC18F2" w:rsidRPr="00333BC6" w14:paraId="2E88F6D1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71A040B0" w14:textId="1117473D" w:rsidR="00BC18F2" w:rsidRPr="007034EE" w:rsidRDefault="00BC18F2" w:rsidP="00BC18F2">
            <w:pPr>
              <w:rPr>
                <w:sz w:val="30"/>
                <w:szCs w:val="30"/>
              </w:rPr>
            </w:pPr>
            <w:r w:rsidRPr="007034E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BDE8B3D" w14:textId="63779812" w:rsidR="00BC18F2" w:rsidRPr="007034EE" w:rsidRDefault="00BC18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34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270,029</w:t>
            </w:r>
            <w:r w:rsidRPr="007034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905AD6" w14:textId="77777777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F975A5" w14:textId="7E11D7DB" w:rsidR="00BC18F2" w:rsidRPr="007034EE" w:rsidRDefault="00BC18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34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11,855</w:t>
            </w:r>
            <w:r w:rsidRPr="007034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42313BC" w14:textId="77777777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B8D024" w14:textId="0D92ED4A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34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7,814</w:t>
            </w:r>
            <w:r w:rsidRPr="007034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D15BB70" w14:textId="77777777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C480AC" w14:textId="58A5E5C1" w:rsidR="00BC18F2" w:rsidRPr="007034EE" w:rsidRDefault="00BC18F2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34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289,698</w:t>
            </w:r>
            <w:r w:rsidRPr="007034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A6C6E" w:rsidRPr="00333BC6" w14:paraId="556CE5D3" w14:textId="77777777" w:rsidTr="00911F32">
        <w:trPr>
          <w:cantSplit/>
        </w:trPr>
        <w:tc>
          <w:tcPr>
            <w:tcW w:w="3240" w:type="dxa"/>
            <w:gridSpan w:val="3"/>
            <w:shd w:val="clear" w:color="auto" w:fill="auto"/>
          </w:tcPr>
          <w:p w14:paraId="57716978" w14:textId="77777777" w:rsidR="00BC18F2" w:rsidRPr="007034EE" w:rsidRDefault="00BC18F2" w:rsidP="00BC18F2">
            <w:pPr>
              <w:tabs>
                <w:tab w:val="right" w:pos="4601"/>
              </w:tabs>
              <w:rPr>
                <w:b/>
                <w:bCs/>
                <w:sz w:val="30"/>
                <w:szCs w:val="30"/>
                <w:lang w:val="fr-FR"/>
              </w:rPr>
            </w:pPr>
            <w:r w:rsidRPr="00703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80D9E" w14:textId="1F60389D" w:rsidR="00BC18F2" w:rsidRPr="007034EE" w:rsidRDefault="00BC18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238,73</w:t>
            </w:r>
            <w:r w:rsidR="00C55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55F24E3" w14:textId="77777777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70509" w14:textId="4BDABC7C" w:rsidR="00BC18F2" w:rsidRPr="007034EE" w:rsidRDefault="003F093F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34,225</w:t>
            </w:r>
          </w:p>
        </w:tc>
        <w:tc>
          <w:tcPr>
            <w:tcW w:w="180" w:type="dxa"/>
            <w:shd w:val="clear" w:color="auto" w:fill="auto"/>
          </w:tcPr>
          <w:p w14:paraId="04290BAE" w14:textId="77777777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1CAC8" w14:textId="217DC813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10,123</w:t>
            </w:r>
          </w:p>
        </w:tc>
        <w:tc>
          <w:tcPr>
            <w:tcW w:w="181" w:type="dxa"/>
            <w:shd w:val="clear" w:color="auto" w:fill="auto"/>
          </w:tcPr>
          <w:p w14:paraId="00BD39D2" w14:textId="77777777" w:rsidR="00BC18F2" w:rsidRPr="007034EE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FD4A0" w14:textId="234BACDD" w:rsidR="00BC18F2" w:rsidRPr="007034EE" w:rsidRDefault="006100B8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283,079</w:t>
            </w:r>
          </w:p>
        </w:tc>
      </w:tr>
    </w:tbl>
    <w:p w14:paraId="25CCDA30" w14:textId="02E0233F" w:rsidR="002D4841" w:rsidRDefault="002D4841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854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266"/>
        <w:gridCol w:w="1165"/>
        <w:gridCol w:w="180"/>
        <w:gridCol w:w="1260"/>
        <w:gridCol w:w="180"/>
        <w:gridCol w:w="1170"/>
        <w:gridCol w:w="181"/>
        <w:gridCol w:w="1170"/>
      </w:tblGrid>
      <w:tr w:rsidR="0076105D" w:rsidRPr="00333BC6" w14:paraId="7011AAE7" w14:textId="77777777" w:rsidTr="00911F32">
        <w:trPr>
          <w:cantSplit/>
          <w:trHeight w:val="20"/>
          <w:tblHeader/>
        </w:trPr>
        <w:tc>
          <w:tcPr>
            <w:tcW w:w="2700" w:type="dxa"/>
            <w:shd w:val="clear" w:color="auto" w:fill="auto"/>
          </w:tcPr>
          <w:p w14:paraId="2F35D62A" w14:textId="77777777" w:rsidR="0076105D" w:rsidRPr="00333BC6" w:rsidRDefault="0076105D" w:rsidP="002C168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3F65C86C" w14:textId="77777777" w:rsidR="0076105D" w:rsidRPr="00333BC6" w:rsidRDefault="0076105D" w:rsidP="002C1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3EC6B5CB" w14:textId="77777777" w:rsidR="0076105D" w:rsidRPr="00333BC6" w:rsidRDefault="0076105D" w:rsidP="002C1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</w:tcPr>
          <w:p w14:paraId="68390F6D" w14:textId="3EEEF2D5" w:rsidR="0076105D" w:rsidRPr="00333BC6" w:rsidRDefault="0005181C" w:rsidP="002C1688">
            <w:pPr>
              <w:pStyle w:val="acctmergecolhdg"/>
              <w:spacing w:line="240" w:lineRule="atLeast"/>
              <w:rPr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76105D" w:rsidRPr="00333B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05181C" w:rsidRPr="00333BC6" w14:paraId="222D4201" w14:textId="77777777" w:rsidTr="00911F32">
        <w:trPr>
          <w:cantSplit/>
          <w:trHeight w:val="20"/>
          <w:tblHeader/>
        </w:trPr>
        <w:tc>
          <w:tcPr>
            <w:tcW w:w="3240" w:type="dxa"/>
            <w:gridSpan w:val="3"/>
            <w:shd w:val="clear" w:color="auto" w:fill="auto"/>
          </w:tcPr>
          <w:p w14:paraId="646F2EA5" w14:textId="367223CD" w:rsidR="0005181C" w:rsidRPr="00333BC6" w:rsidRDefault="0005181C" w:rsidP="0085608E">
            <w:pPr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897B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85D5699" w14:textId="77777777" w:rsidR="0005181C" w:rsidRPr="00333BC6" w:rsidRDefault="0005181C" w:rsidP="002C1688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30"/>
                <w:szCs w:val="30"/>
                <w:lang w:bidi="th-TH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333B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33BC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CFD936" w14:textId="77777777" w:rsidR="0005181C" w:rsidRPr="00333BC6" w:rsidRDefault="0005181C" w:rsidP="002C168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CCDE35" w14:textId="77777777" w:rsidR="0005181C" w:rsidRPr="00333BC6" w:rsidRDefault="0005181C" w:rsidP="002C168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  <w:lang w:val="fr-FR"/>
              </w:rPr>
            </w:pPr>
            <w:r w:rsidRPr="00333BC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333B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33BC6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757F2F" w14:textId="77777777" w:rsidR="0005181C" w:rsidRPr="00333BC6" w:rsidRDefault="0005181C" w:rsidP="002C168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9CDF27" w14:textId="77777777" w:rsidR="0005181C" w:rsidRPr="00333BC6" w:rsidRDefault="0005181C" w:rsidP="002C168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3829B409" w14:textId="77777777" w:rsidR="0005181C" w:rsidRPr="00333BC6" w:rsidDel="0080154F" w:rsidRDefault="0005181C" w:rsidP="002C1688">
            <w:pPr>
              <w:pStyle w:val="acctmergecolhdg"/>
              <w:spacing w:line="240" w:lineRule="auto"/>
              <w:ind w:right="-73"/>
              <w:rPr>
                <w:sz w:val="30"/>
                <w:szCs w:val="30"/>
                <w:cs/>
                <w:lang w:val="en-US" w:bidi="th-TH"/>
              </w:rPr>
            </w:pPr>
            <w:r w:rsidRPr="00333BC6">
              <w:rPr>
                <w:rFonts w:hint="cs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EC8115" w14:textId="77777777" w:rsidR="0005181C" w:rsidRPr="00333BC6" w:rsidRDefault="0005181C" w:rsidP="002C1688">
            <w:pPr>
              <w:pStyle w:val="acctmergecolhdg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20C4DE" w14:textId="77777777" w:rsidR="0005181C" w:rsidRPr="00333BC6" w:rsidRDefault="0005181C" w:rsidP="002C1688">
            <w:pPr>
              <w:pStyle w:val="acctmergecolhdg"/>
              <w:spacing w:line="240" w:lineRule="auto"/>
              <w:rPr>
                <w:sz w:val="30"/>
                <w:szCs w:val="30"/>
                <w:cs/>
                <w:lang w:val="en-US" w:bidi="th-TH"/>
              </w:rPr>
            </w:pPr>
            <w:r w:rsidRPr="00333BC6">
              <w:rPr>
                <w:rFonts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5181C" w:rsidRPr="00333BC6" w14:paraId="5FF99F62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6CF3936E" w14:textId="77777777" w:rsidR="0005181C" w:rsidRPr="00333BC6" w:rsidRDefault="0005181C" w:rsidP="002C1688">
            <w:pPr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shd w:val="clear" w:color="auto" w:fill="auto"/>
            <w:vAlign w:val="bottom"/>
          </w:tcPr>
          <w:p w14:paraId="576BDC92" w14:textId="77777777" w:rsidR="0005181C" w:rsidRPr="00333BC6" w:rsidRDefault="0005181C" w:rsidP="002C168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BC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333BC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33BC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05181C" w:rsidRPr="00333BC6" w14:paraId="21B03B09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0E10F1B9" w14:textId="1BEEE214" w:rsidR="0005181C" w:rsidRPr="00333BC6" w:rsidRDefault="0005181C" w:rsidP="004A6668">
            <w:pPr>
              <w:rPr>
                <w:sz w:val="30"/>
                <w:szCs w:val="30"/>
              </w:rPr>
            </w:pPr>
            <w:r w:rsidRPr="00333BC6">
              <w:rPr>
                <w:rFonts w:asciiTheme="majorBidi" w:hAnsi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165" w:type="dxa"/>
            <w:shd w:val="clear" w:color="auto" w:fill="auto"/>
          </w:tcPr>
          <w:p w14:paraId="3B15F27E" w14:textId="1D87AEE6" w:rsidR="0005181C" w:rsidRPr="00333BC6" w:rsidRDefault="0005181C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16,832</w:t>
            </w:r>
          </w:p>
        </w:tc>
        <w:tc>
          <w:tcPr>
            <w:tcW w:w="180" w:type="dxa"/>
            <w:shd w:val="clear" w:color="auto" w:fill="auto"/>
          </w:tcPr>
          <w:p w14:paraId="54048CA9" w14:textId="77777777" w:rsidR="0005181C" w:rsidRPr="00333BC6" w:rsidRDefault="0005181C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9514C6" w14:textId="5385521E" w:rsidR="0005181C" w:rsidRPr="00333BC6" w:rsidRDefault="0005181C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120,564</w:t>
            </w:r>
          </w:p>
        </w:tc>
        <w:tc>
          <w:tcPr>
            <w:tcW w:w="180" w:type="dxa"/>
            <w:shd w:val="clear" w:color="auto" w:fill="auto"/>
          </w:tcPr>
          <w:p w14:paraId="6B4AC08D" w14:textId="77777777" w:rsidR="0005181C" w:rsidRPr="00333BC6" w:rsidRDefault="0005181C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C9CC26" w14:textId="617F4A58" w:rsidR="0005181C" w:rsidRPr="00333BC6" w:rsidRDefault="0005181C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11,264</w:t>
            </w:r>
          </w:p>
        </w:tc>
        <w:tc>
          <w:tcPr>
            <w:tcW w:w="181" w:type="dxa"/>
            <w:shd w:val="clear" w:color="auto" w:fill="auto"/>
          </w:tcPr>
          <w:p w14:paraId="31A98913" w14:textId="77777777" w:rsidR="0005181C" w:rsidRPr="00333BC6" w:rsidRDefault="0005181C" w:rsidP="004A666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FC6B61" w14:textId="48BD534D" w:rsidR="0005181C" w:rsidRPr="00333BC6" w:rsidRDefault="0005181C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148,660</w:t>
            </w:r>
          </w:p>
        </w:tc>
      </w:tr>
      <w:tr w:rsidR="0005181C" w:rsidRPr="00333BC6" w14:paraId="3EB7D031" w14:textId="77777777" w:rsidTr="00911F32">
        <w:trPr>
          <w:cantSplit/>
          <w:trHeight w:val="20"/>
        </w:trPr>
        <w:tc>
          <w:tcPr>
            <w:tcW w:w="3240" w:type="dxa"/>
            <w:gridSpan w:val="3"/>
            <w:shd w:val="clear" w:color="auto" w:fill="auto"/>
          </w:tcPr>
          <w:p w14:paraId="62B4B2EE" w14:textId="60911E24" w:rsidR="0005181C" w:rsidRPr="00333BC6" w:rsidRDefault="0005181C" w:rsidP="00507F53">
            <w:pPr>
              <w:rPr>
                <w:sz w:val="30"/>
                <w:szCs w:val="30"/>
              </w:rPr>
            </w:pPr>
            <w:r w:rsidRPr="00333BC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94143D7" w14:textId="0ED29322" w:rsidR="0005181C" w:rsidRPr="00333BC6" w:rsidRDefault="0005181C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16,513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D47C80" w14:textId="77777777" w:rsidR="0005181C" w:rsidRPr="00333BC6" w:rsidRDefault="0005181C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B91BD5" w14:textId="53D448DC" w:rsidR="0005181C" w:rsidRPr="00333BC6" w:rsidRDefault="0005181C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7143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,141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6D9259" w14:textId="77777777" w:rsidR="0005181C" w:rsidRPr="00333BC6" w:rsidRDefault="0005181C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941D41" w14:textId="34FF8F57" w:rsidR="0005181C" w:rsidRPr="00333BC6" w:rsidRDefault="0005181C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3,105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6432ED93" w14:textId="77777777" w:rsidR="0005181C" w:rsidRPr="00333BC6" w:rsidRDefault="0005181C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D10BA1" w14:textId="1C9E5E71" w:rsidR="0005181C" w:rsidRPr="00333BC6" w:rsidRDefault="0005181C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22,759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507F53" w:rsidRPr="00333BC6" w14:paraId="0D3B71B2" w14:textId="77777777" w:rsidTr="00911F32">
        <w:trPr>
          <w:cantSplit/>
        </w:trPr>
        <w:tc>
          <w:tcPr>
            <w:tcW w:w="3240" w:type="dxa"/>
            <w:gridSpan w:val="3"/>
            <w:shd w:val="clear" w:color="auto" w:fill="auto"/>
          </w:tcPr>
          <w:p w14:paraId="2CBAC430" w14:textId="77777777" w:rsidR="00507F53" w:rsidRPr="00333BC6" w:rsidRDefault="00507F53" w:rsidP="00507F53">
            <w:pPr>
              <w:tabs>
                <w:tab w:val="right" w:pos="4601"/>
              </w:tabs>
              <w:rPr>
                <w:b/>
                <w:bCs/>
                <w:sz w:val="30"/>
                <w:szCs w:val="30"/>
                <w:lang w:val="fr-FR"/>
              </w:rPr>
            </w:pPr>
            <w:r w:rsidRPr="00333B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53DDB" w14:textId="132C3D01" w:rsidR="00507F53" w:rsidRPr="004A6668" w:rsidRDefault="004C6EC7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80" w:type="dxa"/>
            <w:shd w:val="clear" w:color="auto" w:fill="auto"/>
          </w:tcPr>
          <w:p w14:paraId="2822BAEC" w14:textId="77777777" w:rsidR="00507F53" w:rsidRPr="004A6668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9CAB2" w14:textId="21AE0F18" w:rsidR="00507F53" w:rsidRPr="004A6668" w:rsidRDefault="004C6EC7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117,423</w:t>
            </w:r>
          </w:p>
        </w:tc>
        <w:tc>
          <w:tcPr>
            <w:tcW w:w="180" w:type="dxa"/>
            <w:shd w:val="clear" w:color="auto" w:fill="auto"/>
          </w:tcPr>
          <w:p w14:paraId="1091FC23" w14:textId="77777777" w:rsidR="00507F53" w:rsidRPr="004A6668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28CA7" w14:textId="3FDFB754" w:rsidR="00507F53" w:rsidRPr="004A6668" w:rsidRDefault="004C6EC7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8,159</w:t>
            </w:r>
          </w:p>
        </w:tc>
        <w:tc>
          <w:tcPr>
            <w:tcW w:w="181" w:type="dxa"/>
            <w:shd w:val="clear" w:color="auto" w:fill="auto"/>
          </w:tcPr>
          <w:p w14:paraId="6A5AB683" w14:textId="77777777" w:rsidR="00507F53" w:rsidRPr="004A6668" w:rsidRDefault="00507F53" w:rsidP="00507F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8A33F" w14:textId="7E7F55B7" w:rsidR="00507F53" w:rsidRPr="004A6668" w:rsidRDefault="004C6EC7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125,901</w:t>
            </w:r>
          </w:p>
        </w:tc>
      </w:tr>
    </w:tbl>
    <w:p w14:paraId="4062069E" w14:textId="4A01F186" w:rsidR="006A7047" w:rsidRPr="00911F32" w:rsidRDefault="006A7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479B8CAE" w14:textId="6B51AB97" w:rsidR="00420130" w:rsidRPr="0085608E" w:rsidRDefault="0042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608E">
        <w:rPr>
          <w:rFonts w:asciiTheme="majorBidi" w:hAnsi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41093E7A" w14:textId="5E844991" w:rsidR="00420130" w:rsidRPr="00911F32" w:rsidRDefault="0042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14071DA4" w14:textId="5C59A417" w:rsidR="00772D27" w:rsidRPr="0085608E" w:rsidRDefault="00772D27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/>
        <w:jc w:val="thaiDistribute"/>
        <w:rPr>
          <w:rFonts w:asciiTheme="majorBidi" w:hAnsiTheme="majorBidi"/>
          <w:sz w:val="30"/>
          <w:szCs w:val="30"/>
        </w:rPr>
      </w:pPr>
      <w:r w:rsidRPr="0085608E">
        <w:rPr>
          <w:rFonts w:asciiTheme="majorBidi" w:hAnsiTheme="majorBidi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Pr="00D92252">
        <w:rPr>
          <w:rFonts w:asciiTheme="majorBidi" w:hAnsiTheme="majorBidi"/>
          <w:sz w:val="30"/>
          <w:szCs w:val="30"/>
        </w:rPr>
        <w:t xml:space="preserve">30 </w:t>
      </w:r>
      <w:r w:rsidRPr="00D9225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Pr="00D92252">
        <w:rPr>
          <w:rFonts w:asciiTheme="majorBidi" w:hAnsiTheme="majorBidi"/>
          <w:sz w:val="30"/>
          <w:szCs w:val="30"/>
        </w:rPr>
        <w:t>2564</w:t>
      </w:r>
      <w:r w:rsidRPr="0085608E">
        <w:rPr>
          <w:rFonts w:asciiTheme="majorBidi" w:hAnsiTheme="majorBidi"/>
          <w:sz w:val="30"/>
          <w:szCs w:val="30"/>
        </w:rPr>
        <w:t xml:space="preserve"> </w:t>
      </w:r>
      <w:r w:rsidRPr="0085608E">
        <w:rPr>
          <w:rFonts w:asciiTheme="majorBidi" w:hAnsiTheme="majorBidi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8F6C5E" w:rsidRPr="00D92252">
        <w:rPr>
          <w:rFonts w:asciiTheme="majorBidi" w:hAnsiTheme="majorBidi"/>
          <w:sz w:val="30"/>
          <w:szCs w:val="30"/>
        </w:rPr>
        <w:br/>
      </w:r>
      <w:r w:rsidRPr="0085608E">
        <w:rPr>
          <w:rFonts w:asciiTheme="majorBidi" w:hAnsiTheme="majorBidi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36933FCE" w14:textId="0363CE19" w:rsidR="00420130" w:rsidRDefault="0042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46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980"/>
        <w:gridCol w:w="1260"/>
        <w:gridCol w:w="180"/>
        <w:gridCol w:w="1260"/>
      </w:tblGrid>
      <w:tr w:rsidR="00B43E8F" w:rsidRPr="004150C5" w14:paraId="4A01449F" w14:textId="77777777" w:rsidTr="0085608E">
        <w:trPr>
          <w:tblHeader/>
        </w:trPr>
        <w:tc>
          <w:tcPr>
            <w:tcW w:w="3780" w:type="dxa"/>
          </w:tcPr>
          <w:p w14:paraId="39F5A918" w14:textId="77777777" w:rsidR="00B43E8F" w:rsidRPr="008716A1" w:rsidRDefault="00B43E8F" w:rsidP="006B46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4"/>
          </w:tcPr>
          <w:p w14:paraId="2381EA2B" w14:textId="4E23F05E" w:rsidR="00B43E8F" w:rsidRPr="008716A1" w:rsidRDefault="00B43E8F" w:rsidP="006B467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16A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8716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8716A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  <w:r w:rsidRPr="008716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8716A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F14B16" w:rsidRPr="004150C5" w14:paraId="36507F60" w14:textId="77777777" w:rsidTr="0085608E">
        <w:trPr>
          <w:tblHeader/>
        </w:trPr>
        <w:tc>
          <w:tcPr>
            <w:tcW w:w="3780" w:type="dxa"/>
          </w:tcPr>
          <w:p w14:paraId="3A81538B" w14:textId="77777777" w:rsidR="00F14B16" w:rsidRPr="008716A1" w:rsidRDefault="00F14B16" w:rsidP="006B46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16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980" w:type="dxa"/>
            <w:hideMark/>
          </w:tcPr>
          <w:p w14:paraId="0E6EBE30" w14:textId="4AB81E12" w:rsidR="00F14B16" w:rsidRPr="008716A1" w:rsidRDefault="00F14B16" w:rsidP="006B4671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716A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1260" w:type="dxa"/>
            <w:hideMark/>
          </w:tcPr>
          <w:p w14:paraId="048A21D1" w14:textId="77777777" w:rsidR="00F14B16" w:rsidRPr="008716A1" w:rsidRDefault="00F14B16" w:rsidP="00911F32">
            <w:pPr>
              <w:pStyle w:val="acctmergecolhdg"/>
              <w:spacing w:line="240" w:lineRule="auto"/>
              <w:ind w:left="99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716A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2400A32" w14:textId="77777777" w:rsidR="00F14B16" w:rsidRPr="008716A1" w:rsidRDefault="00F14B16" w:rsidP="006B467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3EDA4" w14:textId="77777777" w:rsidR="00F14B16" w:rsidRPr="008716A1" w:rsidRDefault="00F14B16" w:rsidP="00911F32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716A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F14B16" w:rsidRPr="004150C5" w14:paraId="6956B82A" w14:textId="77777777" w:rsidTr="0085608E">
        <w:trPr>
          <w:tblHeader/>
        </w:trPr>
        <w:tc>
          <w:tcPr>
            <w:tcW w:w="3780" w:type="dxa"/>
          </w:tcPr>
          <w:p w14:paraId="4F6E0645" w14:textId="77777777" w:rsidR="00F14B16" w:rsidRPr="008716A1" w:rsidRDefault="00F14B16" w:rsidP="006B467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4AF3596F" w14:textId="77981D40" w:rsidR="00F14B16" w:rsidRPr="008716A1" w:rsidRDefault="00F14B16" w:rsidP="006B4671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16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0" w:type="dxa"/>
            <w:gridSpan w:val="3"/>
          </w:tcPr>
          <w:p w14:paraId="17887755" w14:textId="68E4BF84" w:rsidR="00F14B16" w:rsidRPr="008716A1" w:rsidRDefault="00F14B16" w:rsidP="006B467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16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14B16" w:rsidRPr="004150C5" w14:paraId="1E602F5E" w14:textId="77777777" w:rsidTr="0085608E">
        <w:tc>
          <w:tcPr>
            <w:tcW w:w="3780" w:type="dxa"/>
            <w:hideMark/>
          </w:tcPr>
          <w:p w14:paraId="29041E70" w14:textId="77777777" w:rsidR="00F14B16" w:rsidRPr="007957CC" w:rsidRDefault="00F14B16" w:rsidP="006B467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7957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1E1087B4" w14:textId="6C70A41C" w:rsidR="00F14B16" w:rsidRPr="007957CC" w:rsidRDefault="00D92252" w:rsidP="0085608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9D771CC" w14:textId="1A2FBD5C" w:rsidR="00F14B16" w:rsidRPr="007957CC" w:rsidRDefault="005D0C9D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80" w:type="dxa"/>
          </w:tcPr>
          <w:p w14:paraId="49356C23" w14:textId="77777777" w:rsidR="00F14B16" w:rsidRPr="007957CC" w:rsidRDefault="00F14B16" w:rsidP="006B467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824A11" w14:textId="3DC6D551" w:rsidR="00F14B16" w:rsidRPr="007957CC" w:rsidRDefault="005D0C9D" w:rsidP="00911F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>(163)</w:t>
            </w:r>
          </w:p>
        </w:tc>
      </w:tr>
    </w:tbl>
    <w:p w14:paraId="26E655AC" w14:textId="6D7170FD" w:rsidR="004150C5" w:rsidRDefault="0041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087B05" w14:textId="12D61E17" w:rsidR="004150C5" w:rsidRDefault="00415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4D20D0" w14:textId="18F097D8" w:rsidR="0079744E" w:rsidRDefault="00797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DF194A7" w14:textId="23061403" w:rsidR="00A84E2E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3BC6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ความเสี่ยงด้านราคาตราสารทุนและสัญญาซื้อขายล่วงหน้า</w:t>
      </w:r>
      <w:r w:rsidRPr="00DB2971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</w:p>
    <w:p w14:paraId="47E0BAE9" w14:textId="77777777" w:rsidR="00A84E2E" w:rsidRPr="00694499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32CB73" w14:textId="3E8A4C49" w:rsidR="00A84E2E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5F10E0">
        <w:rPr>
          <w:rFonts w:asciiTheme="majorBidi" w:hAnsiTheme="majorBidi" w:hint="cs"/>
          <w:sz w:val="30"/>
          <w:szCs w:val="30"/>
          <w:cs/>
        </w:rPr>
        <w:t>ความเสี่ยงด้านราคาตราสารทุนและสัญญาซื้อขายล่วงหน้าเป็นความเสี่ยง</w:t>
      </w:r>
      <w:r w:rsidRPr="00DB2971">
        <w:rPr>
          <w:rFonts w:asciiTheme="majorBidi" w:hAnsiTheme="majorBidi" w:hint="cs"/>
          <w:sz w:val="30"/>
          <w:szCs w:val="30"/>
          <w:cs/>
        </w:rPr>
        <w:t>ที่บริษัทและธุรกิจการจัดการกองทุนส่วนบุคคลอาจได้รับผลกระทบในทางลบต่อฐานะการเงิน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อันเกิดจากการเปลี่ยนแปลงของราคา</w:t>
      </w:r>
      <w:r w:rsidR="006459B3">
        <w:rPr>
          <w:rFonts w:asciiTheme="majorBidi" w:hAnsiTheme="majorBidi"/>
          <w:sz w:val="30"/>
          <w:szCs w:val="30"/>
          <w:cs/>
        </w:rPr>
        <w:br/>
      </w:r>
      <w:r w:rsidRPr="00DB2971">
        <w:rPr>
          <w:rFonts w:asciiTheme="majorBidi" w:hAnsiTheme="majorBidi" w:hint="cs"/>
          <w:sz w:val="30"/>
          <w:szCs w:val="30"/>
          <w:cs/>
        </w:rPr>
        <w:t>ตราสารทุน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ตราสารหนี้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รวมถึงการเปลี่ยนแปลงของราคาสินทรัพย์อ้างอิงซึ่งส่งผลกระทบต่อมูลค่าอนุพันธ์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เป็นต้น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ซึ่งส่งผลกระทบต่อฐานะความเสี่ยงจากราคาที่</w:t>
      </w:r>
      <w:r w:rsidRPr="00A16657">
        <w:rPr>
          <w:rFonts w:asciiTheme="majorBidi" w:hAnsiTheme="majorBidi" w:hint="cs"/>
          <w:sz w:val="30"/>
          <w:szCs w:val="30"/>
          <w:cs/>
        </w:rPr>
        <w:t>สำคัญ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ได้แก่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A16657">
        <w:rPr>
          <w:rFonts w:asciiTheme="majorBidi" w:hAnsiTheme="majorBidi"/>
          <w:sz w:val="30"/>
          <w:szCs w:val="30"/>
          <w:cs/>
        </w:rPr>
        <w:t xml:space="preserve"> </w:t>
      </w:r>
      <w:r w:rsidRPr="00A16657">
        <w:rPr>
          <w:rFonts w:asciiTheme="majorBidi" w:hAnsiTheme="majorBidi" w:hint="cs"/>
          <w:sz w:val="30"/>
          <w:szCs w:val="30"/>
          <w:cs/>
        </w:rPr>
        <w:t>พอร์ต</w:t>
      </w:r>
      <w:r w:rsidRPr="00DB2971">
        <w:rPr>
          <w:rFonts w:asciiTheme="majorBidi" w:hAnsiTheme="majorBidi" w:hint="cs"/>
          <w:sz w:val="30"/>
          <w:szCs w:val="30"/>
          <w:cs/>
        </w:rPr>
        <w:t>การลงทุนของบริษัทในอนุพันธ์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ตราสารทุนที่ถือไว้เนื่องจากมีหลักทรัพย์ที่เหลือจากการรับประกันการจัดจำหน่าย</w:t>
      </w:r>
      <w:r w:rsidRPr="00DB2971">
        <w:rPr>
          <w:rFonts w:asciiTheme="majorBidi" w:hAnsiTheme="majorBidi"/>
          <w:sz w:val="30"/>
          <w:szCs w:val="30"/>
          <w:cs/>
        </w:rPr>
        <w:t xml:space="preserve"> </w:t>
      </w:r>
      <w:r w:rsidRPr="00DB2971">
        <w:rPr>
          <w:rFonts w:asciiTheme="majorBidi" w:hAnsiTheme="majorBidi" w:hint="cs"/>
          <w:sz w:val="30"/>
          <w:szCs w:val="30"/>
          <w:cs/>
        </w:rPr>
        <w:t>รวมถึงพอร์ตการลงทุนของลูกค้าภายใต้การบริหารจัดการกองทุน</w:t>
      </w:r>
    </w:p>
    <w:p w14:paraId="5A9D6B74" w14:textId="77777777" w:rsidR="00532753" w:rsidRDefault="00532753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FBA680E" w14:textId="7F18B99F" w:rsidR="00A84E2E" w:rsidRPr="001018BD" w:rsidRDefault="00A84E2E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018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BC438C6" w14:textId="77777777" w:rsidR="00A84E2E" w:rsidRPr="00865491" w:rsidRDefault="00A84E2E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1350"/>
        <w:gridCol w:w="270"/>
        <w:gridCol w:w="1350"/>
      </w:tblGrid>
      <w:tr w:rsidR="00FC7780" w:rsidRPr="00865491" w14:paraId="70997B92" w14:textId="77777777" w:rsidTr="00127066">
        <w:tc>
          <w:tcPr>
            <w:tcW w:w="4950" w:type="dxa"/>
            <w:vAlign w:val="bottom"/>
          </w:tcPr>
          <w:p w14:paraId="696CBF8B" w14:textId="77777777" w:rsidR="00FC7780" w:rsidRPr="00865491" w:rsidRDefault="00FC7780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BFD37DA" w14:textId="77777777" w:rsidR="00FC7780" w:rsidRPr="00865491" w:rsidRDefault="00FC7780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C545F72" w14:textId="5A3E9F98" w:rsidR="00FC7780" w:rsidRDefault="00FC7780" w:rsidP="0085608E">
            <w:pPr>
              <w:pStyle w:val="acctfourfigures"/>
              <w:tabs>
                <w:tab w:val="clear" w:pos="765"/>
              </w:tabs>
              <w:spacing w:line="240" w:lineRule="auto"/>
              <w:ind w:left="-109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BDE4333" w14:textId="77777777" w:rsidR="00FC7780" w:rsidRPr="00865491" w:rsidRDefault="00FC7780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8C4CA81" w14:textId="6B1AF3FF" w:rsidR="00FC7780" w:rsidRDefault="00EB14F5">
            <w:pPr>
              <w:pStyle w:val="acctfourfigures"/>
              <w:tabs>
                <w:tab w:val="clear" w:pos="765"/>
              </w:tabs>
              <w:spacing w:line="240" w:lineRule="auto"/>
              <w:ind w:left="-52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C7780" w:rsidRPr="00865491" w14:paraId="5C07BE6F" w14:textId="77777777" w:rsidTr="00127066">
        <w:tc>
          <w:tcPr>
            <w:tcW w:w="4950" w:type="dxa"/>
            <w:vAlign w:val="bottom"/>
          </w:tcPr>
          <w:p w14:paraId="207648EE" w14:textId="77777777" w:rsidR="00FC7780" w:rsidRPr="00865491" w:rsidRDefault="00FC7780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4D88EDA" w14:textId="01E2D6B4" w:rsidR="00FC7780" w:rsidRPr="00865491" w:rsidRDefault="00FC7780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2ED2A78" w14:textId="148555F0" w:rsidR="00FC7780" w:rsidRPr="00865491" w:rsidRDefault="00FC7780" w:rsidP="0085608E">
            <w:pPr>
              <w:pStyle w:val="acctfourfigures"/>
              <w:tabs>
                <w:tab w:val="clear" w:pos="765"/>
              </w:tabs>
              <w:spacing w:line="240" w:lineRule="auto"/>
              <w:ind w:left="-109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F831F60" w14:textId="77777777" w:rsidR="00FC7780" w:rsidRPr="00865491" w:rsidRDefault="00FC7780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4578149" w14:textId="214EE7AF" w:rsidR="00FC7780" w:rsidRPr="00865491" w:rsidRDefault="00FC7780" w:rsidP="0085608E">
            <w:pPr>
              <w:pStyle w:val="acctfourfigures"/>
              <w:tabs>
                <w:tab w:val="clear" w:pos="765"/>
              </w:tabs>
              <w:spacing w:line="240" w:lineRule="auto"/>
              <w:ind w:left="-52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FC7780" w:rsidRPr="00865491" w14:paraId="0FCC54BA" w14:textId="77777777" w:rsidTr="00127066">
        <w:tc>
          <w:tcPr>
            <w:tcW w:w="4950" w:type="dxa"/>
          </w:tcPr>
          <w:p w14:paraId="0665B454" w14:textId="77777777" w:rsidR="00FC7780" w:rsidRPr="00865491" w:rsidDel="0005181C" w:rsidRDefault="00FC7780" w:rsidP="000518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3B87C" w14:textId="77777777" w:rsidR="00FC7780" w:rsidRPr="00EB14F5" w:rsidRDefault="00FC7780" w:rsidP="0085608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603EDF2" w14:textId="24A36B63" w:rsidR="00FC7780" w:rsidRPr="00865491" w:rsidRDefault="00FC7780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18F2" w:rsidRPr="00865491" w14:paraId="4263BC89" w14:textId="77777777" w:rsidTr="00127066">
        <w:tc>
          <w:tcPr>
            <w:tcW w:w="4950" w:type="dxa"/>
          </w:tcPr>
          <w:p w14:paraId="725AB581" w14:textId="6BBF48F2" w:rsidR="00BC18F2" w:rsidRPr="00865491" w:rsidRDefault="00BC18F2" w:rsidP="008560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260" w:type="dxa"/>
          </w:tcPr>
          <w:p w14:paraId="1CF1FE04" w14:textId="77777777" w:rsidR="00BC18F2" w:rsidRPr="00EB14F5" w:rsidRDefault="00BC18F2" w:rsidP="0085608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AAA584" w14:textId="245E4CCC" w:rsidR="00BC18F2" w:rsidRPr="00865491" w:rsidRDefault="00BC18F2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F9C660F" w14:textId="77777777" w:rsidR="00BC18F2" w:rsidRPr="00865491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0434A0" w14:textId="50B502B4" w:rsidR="00BC18F2" w:rsidRPr="00865491" w:rsidRDefault="00BC18F2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BC18F2" w:rsidRPr="00865491" w14:paraId="026C022F" w14:textId="77777777" w:rsidTr="00127066">
        <w:tc>
          <w:tcPr>
            <w:tcW w:w="4950" w:type="dxa"/>
          </w:tcPr>
          <w:p w14:paraId="70019423" w14:textId="62574D27" w:rsidR="00BC18F2" w:rsidRPr="00865491" w:rsidRDefault="00BC18F2" w:rsidP="008560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เงินฝากธนาคารกระแสรายวันและออมทรัพย์</w:t>
            </w:r>
          </w:p>
        </w:tc>
        <w:tc>
          <w:tcPr>
            <w:tcW w:w="1260" w:type="dxa"/>
          </w:tcPr>
          <w:p w14:paraId="079CE7CC" w14:textId="77777777" w:rsidR="00BC18F2" w:rsidRPr="00EB14F5" w:rsidRDefault="00BC18F2" w:rsidP="0085608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531EF" w14:textId="75ADF666" w:rsidR="00BC18F2" w:rsidRPr="00622502" w:rsidRDefault="002E32B1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2,105,</w:t>
            </w:r>
            <w:commentRangeStart w:id="4"/>
            <w:r w:rsidRPr="00622502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commentRangeEnd w:id="4"/>
            <w:r w:rsidR="001018BD" w:rsidRPr="00223382">
              <w:rPr>
                <w:rFonts w:asciiTheme="majorBidi" w:hAnsiTheme="majorBidi" w:cstheme="majorBidi"/>
                <w:sz w:val="30"/>
                <w:szCs w:val="30"/>
              </w:rPr>
              <w:commentReference w:id="4"/>
            </w:r>
          </w:p>
        </w:tc>
        <w:tc>
          <w:tcPr>
            <w:tcW w:w="270" w:type="dxa"/>
          </w:tcPr>
          <w:p w14:paraId="100979D7" w14:textId="77777777" w:rsidR="00BC18F2" w:rsidRPr="00865491" w:rsidRDefault="00BC18F2" w:rsidP="00BC18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93E2AE" w14:textId="2DD2950D" w:rsidR="00BC18F2" w:rsidRPr="00865491" w:rsidRDefault="00BC18F2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1,570,663</w:t>
            </w:r>
          </w:p>
        </w:tc>
      </w:tr>
      <w:tr w:rsidR="00FC7780" w:rsidRPr="00865491" w14:paraId="1E7774AD" w14:textId="77777777" w:rsidTr="00127066">
        <w:tc>
          <w:tcPr>
            <w:tcW w:w="4950" w:type="dxa"/>
          </w:tcPr>
          <w:p w14:paraId="00C3CBBA" w14:textId="3D1D1643" w:rsidR="00FC7780" w:rsidRPr="00865491" w:rsidRDefault="00FC7780" w:rsidP="008560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260" w:type="dxa"/>
          </w:tcPr>
          <w:p w14:paraId="726B5B2F" w14:textId="77777777" w:rsidR="00FC7780" w:rsidRPr="00EB14F5" w:rsidRDefault="00FC7780" w:rsidP="0085608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961842" w14:textId="05784DC2" w:rsidR="00FC7780" w:rsidRPr="00622502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32B1" w:rsidRPr="00622502">
              <w:rPr>
                <w:rFonts w:asciiTheme="majorBidi" w:hAnsiTheme="majorBidi" w:cstheme="majorBidi"/>
                <w:sz w:val="30"/>
                <w:szCs w:val="30"/>
              </w:rPr>
              <w:t>1,097,578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BC18F2" w:rsidRPr="00622502" w:rsidDel="000518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82D567E" w14:textId="77777777" w:rsidR="00FC7780" w:rsidRPr="00865491" w:rsidRDefault="00FC7780" w:rsidP="000518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5C1AA8" w14:textId="734BCA57" w:rsidR="00FC7780" w:rsidRPr="00865491" w:rsidRDefault="00FC7780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(814,570)</w:t>
            </w:r>
          </w:p>
        </w:tc>
      </w:tr>
      <w:tr w:rsidR="00FC7780" w:rsidRPr="00865491" w14:paraId="731C1501" w14:textId="77777777" w:rsidTr="00127066">
        <w:tc>
          <w:tcPr>
            <w:tcW w:w="4950" w:type="dxa"/>
          </w:tcPr>
          <w:p w14:paraId="5FD8ED16" w14:textId="7E227DFB" w:rsidR="00FC7780" w:rsidRPr="00865491" w:rsidRDefault="00FC7780" w:rsidP="0085608E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00C449A" w14:textId="77777777" w:rsidR="00FC7780" w:rsidRPr="0085608E" w:rsidRDefault="00FC7780" w:rsidP="0085608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09919" w14:textId="0C47F4EE" w:rsidR="00FC7780" w:rsidRPr="00622502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1,007,630</w:t>
            </w:r>
          </w:p>
        </w:tc>
        <w:tc>
          <w:tcPr>
            <w:tcW w:w="270" w:type="dxa"/>
          </w:tcPr>
          <w:p w14:paraId="3EEDFCB2" w14:textId="77777777" w:rsidR="00FC7780" w:rsidRPr="00865491" w:rsidRDefault="00FC7780" w:rsidP="0005181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03FD5F" w14:textId="3F8C13EB" w:rsidR="00FC7780" w:rsidRPr="00865491" w:rsidRDefault="00FC7780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756,123</w:t>
            </w:r>
          </w:p>
        </w:tc>
      </w:tr>
    </w:tbl>
    <w:p w14:paraId="33FB826C" w14:textId="77777777" w:rsidR="004C6EC7" w:rsidRPr="00865491" w:rsidRDefault="004C6EC7" w:rsidP="00195F1F">
      <w:pPr>
        <w:pStyle w:val="KPBody"/>
      </w:pPr>
    </w:p>
    <w:p w14:paraId="0D58E2B4" w14:textId="43F1EB77" w:rsidR="002D4841" w:rsidRPr="001018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5" w:name="OLE_LINK1"/>
      <w:r w:rsidRPr="001018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bookmarkEnd w:id="5"/>
    <w:p w14:paraId="25FDBCE7" w14:textId="49F4322F" w:rsidR="002D4841" w:rsidRPr="00865491" w:rsidRDefault="002D4841" w:rsidP="00C95CFE">
      <w:pPr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FC7780" w:rsidRPr="00865491" w14:paraId="423E7E43" w14:textId="77777777" w:rsidTr="00127066">
        <w:tc>
          <w:tcPr>
            <w:tcW w:w="6210" w:type="dxa"/>
          </w:tcPr>
          <w:p w14:paraId="5C7B5E41" w14:textId="77777777" w:rsidR="00FC7780" w:rsidRPr="00865491" w:rsidRDefault="00FC7780" w:rsidP="00FC77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16CEC64" w14:textId="1C438813" w:rsidR="00FC7780" w:rsidRPr="00865491" w:rsidRDefault="00FC7780" w:rsidP="00FC778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</w:p>
        </w:tc>
        <w:tc>
          <w:tcPr>
            <w:tcW w:w="270" w:type="dxa"/>
          </w:tcPr>
          <w:p w14:paraId="6AB57910" w14:textId="77777777" w:rsidR="00FC7780" w:rsidRPr="00865491" w:rsidRDefault="00FC7780" w:rsidP="00FC778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EF2589E" w14:textId="43363C11" w:rsidR="00FC7780" w:rsidRPr="00865491" w:rsidRDefault="00FC7780" w:rsidP="00FC778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</w:tr>
      <w:tr w:rsidR="00266278" w:rsidRPr="00865491" w14:paraId="0BC1FFEE" w14:textId="77777777" w:rsidTr="00127066">
        <w:tc>
          <w:tcPr>
            <w:tcW w:w="6210" w:type="dxa"/>
          </w:tcPr>
          <w:p w14:paraId="65645F7A" w14:textId="77777777" w:rsidR="00266278" w:rsidRPr="00865491" w:rsidRDefault="00266278" w:rsidP="00B919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AFC3A7" w14:textId="12AB23A2" w:rsidR="00266278" w:rsidRPr="00865491" w:rsidRDefault="00195687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2FF1D2EF" w14:textId="77777777" w:rsidR="00266278" w:rsidRPr="00865491" w:rsidRDefault="00266278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B35D890" w14:textId="4A82ADF5" w:rsidR="00266278" w:rsidRPr="00865491" w:rsidRDefault="00195687" w:rsidP="00B919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66278" w:rsidRPr="00865491" w14:paraId="6FBC6200" w14:textId="77777777" w:rsidTr="00127066">
        <w:tc>
          <w:tcPr>
            <w:tcW w:w="6210" w:type="dxa"/>
          </w:tcPr>
          <w:p w14:paraId="2C840B6E" w14:textId="77777777" w:rsidR="00266278" w:rsidRPr="00865491" w:rsidRDefault="00266278" w:rsidP="00B919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0B736C1" w14:textId="77777777" w:rsidR="00266278" w:rsidRPr="00865491" w:rsidRDefault="0026627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0BD6" w:rsidRPr="00865491" w14:paraId="31A0E254" w14:textId="77777777" w:rsidTr="00127066">
        <w:tc>
          <w:tcPr>
            <w:tcW w:w="6210" w:type="dxa"/>
          </w:tcPr>
          <w:p w14:paraId="29089CAD" w14:textId="77777777" w:rsidR="000D0BD6" w:rsidRPr="00865491" w:rsidRDefault="000D0BD6" w:rsidP="000D0BD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ลูกหนี้สำนักหักบัญชี </w:t>
            </w:r>
          </w:p>
        </w:tc>
        <w:tc>
          <w:tcPr>
            <w:tcW w:w="1350" w:type="dxa"/>
          </w:tcPr>
          <w:p w14:paraId="4A6F6A4B" w14:textId="12585B03" w:rsidR="000D0BD6" w:rsidRPr="00865491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1,443,585</w:t>
            </w:r>
          </w:p>
        </w:tc>
        <w:tc>
          <w:tcPr>
            <w:tcW w:w="270" w:type="dxa"/>
          </w:tcPr>
          <w:p w14:paraId="2F4DAA18" w14:textId="77777777" w:rsidR="000D0BD6" w:rsidRPr="00865491" w:rsidRDefault="000D0BD6" w:rsidP="000D0BD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83354E" w14:textId="149A04AD" w:rsidR="000D0BD6" w:rsidRPr="00865491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1,509,816</w:t>
            </w:r>
          </w:p>
        </w:tc>
      </w:tr>
      <w:tr w:rsidR="000D0BD6" w:rsidRPr="00865491" w14:paraId="4D71DBC1" w14:textId="77777777" w:rsidTr="00127066">
        <w:tc>
          <w:tcPr>
            <w:tcW w:w="6210" w:type="dxa"/>
          </w:tcPr>
          <w:p w14:paraId="04178710" w14:textId="77777777" w:rsidR="000D0BD6" w:rsidRPr="00865491" w:rsidRDefault="000D0BD6" w:rsidP="000D0BD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ลูกหนี้บริษัทหลักทรัพย์ต่างประเทศ </w:t>
            </w:r>
          </w:p>
        </w:tc>
        <w:tc>
          <w:tcPr>
            <w:tcW w:w="1350" w:type="dxa"/>
          </w:tcPr>
          <w:p w14:paraId="15A51C6C" w14:textId="73B20CFA" w:rsidR="000D0BD6" w:rsidRPr="00865491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6,203,409</w:t>
            </w:r>
          </w:p>
        </w:tc>
        <w:tc>
          <w:tcPr>
            <w:tcW w:w="270" w:type="dxa"/>
          </w:tcPr>
          <w:p w14:paraId="7A402A21" w14:textId="77777777" w:rsidR="000D0BD6" w:rsidRPr="00865491" w:rsidRDefault="000D0BD6" w:rsidP="000D0BD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9D3E76" w14:textId="19BAC55A" w:rsidR="000D0BD6" w:rsidRPr="00865491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2,393,012</w:t>
            </w:r>
          </w:p>
        </w:tc>
      </w:tr>
      <w:tr w:rsidR="000D0BD6" w:rsidRPr="00865491" w14:paraId="7724C630" w14:textId="77777777" w:rsidTr="00127066">
        <w:tc>
          <w:tcPr>
            <w:tcW w:w="6210" w:type="dxa"/>
          </w:tcPr>
          <w:p w14:paraId="24085F5F" w14:textId="77777777" w:rsidR="000D0BD6" w:rsidRPr="00865491" w:rsidRDefault="000D0BD6" w:rsidP="000D0BD6">
            <w:pPr>
              <w:tabs>
                <w:tab w:val="clear" w:pos="227"/>
                <w:tab w:val="clear" w:pos="454"/>
                <w:tab w:val="left" w:pos="82"/>
                <w:tab w:val="left" w:pos="172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ลูกหนี้สำนักหักบัญชี</w:t>
            </w: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350" w:type="dxa"/>
          </w:tcPr>
          <w:p w14:paraId="703F7455" w14:textId="2D31D94D" w:rsidR="000D0BD6" w:rsidRPr="00865491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(896,639)</w:t>
            </w:r>
          </w:p>
        </w:tc>
        <w:tc>
          <w:tcPr>
            <w:tcW w:w="270" w:type="dxa"/>
          </w:tcPr>
          <w:p w14:paraId="4D5EE341" w14:textId="77777777" w:rsidR="000D0BD6" w:rsidRPr="00865491" w:rsidRDefault="000D0BD6" w:rsidP="000D0BD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41108D" w14:textId="3516AC81" w:rsidR="000D0BD6" w:rsidRPr="00865491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(858,099)</w:t>
            </w:r>
          </w:p>
        </w:tc>
      </w:tr>
      <w:tr w:rsidR="000D0BD6" w:rsidRPr="00865491" w14:paraId="65C10619" w14:textId="77777777" w:rsidTr="00127066">
        <w:tc>
          <w:tcPr>
            <w:tcW w:w="6210" w:type="dxa"/>
          </w:tcPr>
          <w:p w14:paraId="58D41EE4" w14:textId="77777777" w:rsidR="000D0BD6" w:rsidRPr="00865491" w:rsidRDefault="000D0BD6" w:rsidP="000D0BD6">
            <w:pPr>
              <w:tabs>
                <w:tab w:val="clear" w:pos="454"/>
                <w:tab w:val="left" w:pos="387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865491">
              <w:rPr>
                <w:rFonts w:asciiTheme="majorBidi" w:hAnsiTheme="majorBidi" w:cstheme="majorBidi"/>
                <w:b/>
                <w:spacing w:val="4"/>
                <w:sz w:val="30"/>
                <w:szCs w:val="30"/>
                <w:cs/>
              </w:rPr>
              <w:t>ลูกหนี้บริษัทหลักทรัพย์ต่างประเทศ</w:t>
            </w:r>
            <w:r w:rsidRPr="00865491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ในนาม</w:t>
            </w:r>
            <w:r w:rsidRPr="008654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บริษัทเพื่อลูกค้า</w:t>
            </w:r>
          </w:p>
        </w:tc>
        <w:tc>
          <w:tcPr>
            <w:tcW w:w="1350" w:type="dxa"/>
          </w:tcPr>
          <w:p w14:paraId="5CB1E99E" w14:textId="41E4A77B" w:rsidR="000D0BD6" w:rsidRPr="00865491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(5,817,496)</w:t>
            </w:r>
          </w:p>
        </w:tc>
        <w:tc>
          <w:tcPr>
            <w:tcW w:w="270" w:type="dxa"/>
          </w:tcPr>
          <w:p w14:paraId="305C359B" w14:textId="77777777" w:rsidR="000D0BD6" w:rsidRPr="00865491" w:rsidRDefault="000D0BD6" w:rsidP="000D0BD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8141AA" w14:textId="3921C473" w:rsidR="000D0BD6" w:rsidRPr="00865491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(2,262,524)</w:t>
            </w:r>
          </w:p>
        </w:tc>
      </w:tr>
      <w:tr w:rsidR="000D0BD6" w:rsidRPr="00865491" w14:paraId="4D4E10CC" w14:textId="77777777" w:rsidTr="00127066">
        <w:tc>
          <w:tcPr>
            <w:tcW w:w="6210" w:type="dxa"/>
          </w:tcPr>
          <w:p w14:paraId="3913EA23" w14:textId="77777777" w:rsidR="000D0BD6" w:rsidRPr="00865491" w:rsidRDefault="000D0BD6" w:rsidP="000D0BD6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0A209F" w14:textId="5F7A4D96" w:rsidR="000D0BD6" w:rsidRPr="00223382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932,859</w:t>
            </w:r>
          </w:p>
        </w:tc>
        <w:tc>
          <w:tcPr>
            <w:tcW w:w="270" w:type="dxa"/>
            <w:vAlign w:val="bottom"/>
          </w:tcPr>
          <w:p w14:paraId="3B9260C8" w14:textId="77777777" w:rsidR="000D0BD6" w:rsidRPr="00865491" w:rsidRDefault="000D0BD6" w:rsidP="000D0BD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97BD82" w14:textId="011AB696" w:rsidR="000D0BD6" w:rsidRPr="00223382" w:rsidRDefault="000D0BD6" w:rsidP="0022338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782,205</w:t>
            </w:r>
          </w:p>
        </w:tc>
      </w:tr>
    </w:tbl>
    <w:p w14:paraId="32BC1AAB" w14:textId="4231DD7B" w:rsidR="00E67728" w:rsidRDefault="00E67728" w:rsidP="0085608E">
      <w:pPr>
        <w:pStyle w:val="index"/>
        <w:tabs>
          <w:tab w:val="clear" w:pos="1134"/>
        </w:tabs>
        <w:spacing w:after="0" w:line="390" w:lineRule="exac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BC45B82" w14:textId="0652D4D8" w:rsidR="002D4841" w:rsidRPr="001018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018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ลูกหนี้ธุรกิจหลักทรัพย์</w:t>
      </w:r>
    </w:p>
    <w:p w14:paraId="36F7955F" w14:textId="41704542" w:rsidR="002D4841" w:rsidRPr="002142C1" w:rsidRDefault="002D4841" w:rsidP="00C95CF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195687" w:rsidRPr="00C95CFE" w14:paraId="6CF8C9C1" w14:textId="77777777" w:rsidTr="00154827">
        <w:tc>
          <w:tcPr>
            <w:tcW w:w="6210" w:type="dxa"/>
          </w:tcPr>
          <w:p w14:paraId="369294BF" w14:textId="77777777" w:rsidR="00195687" w:rsidRPr="00865491" w:rsidRDefault="00195687" w:rsidP="0019568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73CBE0" w14:textId="10C1B1FA" w:rsidR="00195687" w:rsidRPr="00865491" w:rsidRDefault="00195687" w:rsidP="0019568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</w:p>
        </w:tc>
        <w:tc>
          <w:tcPr>
            <w:tcW w:w="270" w:type="dxa"/>
          </w:tcPr>
          <w:p w14:paraId="7E610785" w14:textId="77777777" w:rsidR="00195687" w:rsidRPr="00865491" w:rsidRDefault="00195687" w:rsidP="0019568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6A6D87" w14:textId="25377151" w:rsidR="00195687" w:rsidRPr="00865491" w:rsidRDefault="00195687" w:rsidP="0019568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</w:tr>
      <w:tr w:rsidR="00195687" w:rsidRPr="00C95CFE" w14:paraId="77430A55" w14:textId="77777777" w:rsidTr="00154827">
        <w:tc>
          <w:tcPr>
            <w:tcW w:w="6210" w:type="dxa"/>
          </w:tcPr>
          <w:p w14:paraId="74FBF70C" w14:textId="77777777" w:rsidR="00195687" w:rsidRPr="00865491" w:rsidRDefault="00195687" w:rsidP="0019568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417968" w14:textId="5B030492" w:rsidR="00195687" w:rsidRPr="00865491" w:rsidRDefault="00195687" w:rsidP="0019568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7DB2994" w14:textId="77777777" w:rsidR="00195687" w:rsidRPr="00865491" w:rsidRDefault="00195687" w:rsidP="0019568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D6DF58" w14:textId="1DD32E35" w:rsidR="00195687" w:rsidRPr="00865491" w:rsidRDefault="00195687" w:rsidP="0019568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66278" w:rsidRPr="00C95CFE" w14:paraId="6247BCD2" w14:textId="77777777" w:rsidTr="00154827">
        <w:tc>
          <w:tcPr>
            <w:tcW w:w="6210" w:type="dxa"/>
          </w:tcPr>
          <w:p w14:paraId="61F05723" w14:textId="77777777" w:rsidR="00266278" w:rsidRPr="00865491" w:rsidRDefault="00266278" w:rsidP="00B919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C4BC815" w14:textId="77777777" w:rsidR="00266278" w:rsidRPr="00865491" w:rsidRDefault="00266278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7126" w:rsidRPr="00C95CFE" w14:paraId="3AA64F16" w14:textId="77777777" w:rsidTr="00154827">
        <w:tc>
          <w:tcPr>
            <w:tcW w:w="6210" w:type="dxa"/>
          </w:tcPr>
          <w:p w14:paraId="7523B368" w14:textId="77777777" w:rsidR="00D67126" w:rsidRPr="00865491" w:rsidRDefault="00D67126" w:rsidP="00D67126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75A684EE" w14:textId="28A5BF85" w:rsidR="00D67126" w:rsidRPr="00622502" w:rsidRDefault="00C4117A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2,449,117</w:t>
            </w:r>
          </w:p>
        </w:tc>
        <w:tc>
          <w:tcPr>
            <w:tcW w:w="270" w:type="dxa"/>
          </w:tcPr>
          <w:p w14:paraId="10468AE3" w14:textId="77777777" w:rsidR="00D67126" w:rsidRPr="00865491" w:rsidRDefault="00D67126" w:rsidP="00D671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AD3A5" w14:textId="79B11C2B" w:rsidR="00D67126" w:rsidRPr="00865491" w:rsidRDefault="00D67126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3,168,967</w:t>
            </w:r>
          </w:p>
        </w:tc>
      </w:tr>
      <w:tr w:rsidR="00D67126" w:rsidRPr="00C95CFE" w14:paraId="29DDC28C" w14:textId="77777777" w:rsidTr="00154827">
        <w:tc>
          <w:tcPr>
            <w:tcW w:w="6210" w:type="dxa"/>
          </w:tcPr>
          <w:p w14:paraId="1934D96F" w14:textId="77777777" w:rsidR="00D67126" w:rsidRPr="00865491" w:rsidRDefault="00D67126" w:rsidP="00D6712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1B863405" w14:textId="1A928912" w:rsidR="00D67126" w:rsidRPr="00622502" w:rsidRDefault="00D67126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1,393,242</w:t>
            </w:r>
          </w:p>
        </w:tc>
        <w:tc>
          <w:tcPr>
            <w:tcW w:w="270" w:type="dxa"/>
          </w:tcPr>
          <w:p w14:paraId="06865C3E" w14:textId="77777777" w:rsidR="00D67126" w:rsidRPr="00865491" w:rsidRDefault="00D67126" w:rsidP="00D671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D6161" w14:textId="02A13D4D" w:rsidR="00D67126" w:rsidRPr="00865491" w:rsidRDefault="00D67126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1,409,318</w:t>
            </w:r>
          </w:p>
        </w:tc>
      </w:tr>
      <w:tr w:rsidR="00D67126" w:rsidRPr="00C95CFE" w14:paraId="6110E7DA" w14:textId="77777777" w:rsidTr="00154827">
        <w:tc>
          <w:tcPr>
            <w:tcW w:w="6210" w:type="dxa"/>
          </w:tcPr>
          <w:p w14:paraId="3B7D3586" w14:textId="77777777" w:rsidR="00D67126" w:rsidRPr="00865491" w:rsidRDefault="00D67126" w:rsidP="00D671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4D7B2627" w14:textId="7EB96A91" w:rsidR="00D67126" w:rsidRPr="00622502" w:rsidRDefault="00D67126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9,504</w:t>
            </w:r>
          </w:p>
        </w:tc>
        <w:tc>
          <w:tcPr>
            <w:tcW w:w="270" w:type="dxa"/>
          </w:tcPr>
          <w:p w14:paraId="08738328" w14:textId="77777777" w:rsidR="00D67126" w:rsidRPr="00865491" w:rsidRDefault="00D67126" w:rsidP="00D671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7B58F7" w14:textId="2A3A3457" w:rsidR="00D67126" w:rsidRPr="00865491" w:rsidRDefault="00D67126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4,215</w:t>
            </w:r>
          </w:p>
        </w:tc>
      </w:tr>
      <w:tr w:rsidR="00D67126" w:rsidRPr="00C95CFE" w14:paraId="537CAA57" w14:textId="77777777" w:rsidTr="00154827">
        <w:tc>
          <w:tcPr>
            <w:tcW w:w="6210" w:type="dxa"/>
          </w:tcPr>
          <w:p w14:paraId="609B7427" w14:textId="77777777" w:rsidR="00D67126" w:rsidRPr="00865491" w:rsidRDefault="00D67126" w:rsidP="00D671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C3F3D4" w14:textId="3576C74C" w:rsidR="00D67126" w:rsidRPr="00622502" w:rsidRDefault="00C4117A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61,212</w:t>
            </w:r>
          </w:p>
        </w:tc>
        <w:tc>
          <w:tcPr>
            <w:tcW w:w="270" w:type="dxa"/>
          </w:tcPr>
          <w:p w14:paraId="666DE8ED" w14:textId="77777777" w:rsidR="00D67126" w:rsidRPr="00865491" w:rsidRDefault="00D67126" w:rsidP="00D671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8DAEEE" w14:textId="28C87951" w:rsidR="00D67126" w:rsidRPr="00865491" w:rsidRDefault="00D67126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</w:tr>
      <w:tr w:rsidR="00D67126" w:rsidRPr="00C95CFE" w14:paraId="30E54F38" w14:textId="77777777" w:rsidTr="00154827">
        <w:tc>
          <w:tcPr>
            <w:tcW w:w="6210" w:type="dxa"/>
          </w:tcPr>
          <w:p w14:paraId="709FA930" w14:textId="77777777" w:rsidR="00D67126" w:rsidRPr="00865491" w:rsidRDefault="00D67126" w:rsidP="00D6712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2A919F" w14:textId="2DE2CF93" w:rsidR="00D67126" w:rsidRPr="00622502" w:rsidRDefault="00D67126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3,913,075</w:t>
            </w:r>
          </w:p>
        </w:tc>
        <w:tc>
          <w:tcPr>
            <w:tcW w:w="270" w:type="dxa"/>
          </w:tcPr>
          <w:p w14:paraId="54214BEA" w14:textId="77777777" w:rsidR="00D67126" w:rsidRPr="00865491" w:rsidRDefault="00D67126" w:rsidP="00D671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6A30F8" w14:textId="71420840" w:rsidR="00D67126" w:rsidRPr="00865491" w:rsidRDefault="00D67126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4,641,068</w:t>
            </w:r>
          </w:p>
        </w:tc>
      </w:tr>
      <w:tr w:rsidR="00195687" w:rsidRPr="00F7446E" w14:paraId="0AA1BD30" w14:textId="77777777" w:rsidTr="00154827">
        <w:tc>
          <w:tcPr>
            <w:tcW w:w="6210" w:type="dxa"/>
          </w:tcPr>
          <w:p w14:paraId="681CE8DD" w14:textId="77777777" w:rsidR="00195687" w:rsidRPr="00865491" w:rsidRDefault="00195687" w:rsidP="0019568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บวก</w:t>
            </w: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350" w:type="dxa"/>
          </w:tcPr>
          <w:p w14:paraId="381E581A" w14:textId="0D4374E4" w:rsidR="00195687" w:rsidRPr="00865491" w:rsidRDefault="00D67126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7,476</w:t>
            </w:r>
          </w:p>
        </w:tc>
        <w:tc>
          <w:tcPr>
            <w:tcW w:w="270" w:type="dxa"/>
          </w:tcPr>
          <w:p w14:paraId="7F26B3E9" w14:textId="77777777" w:rsidR="00195687" w:rsidRPr="00865491" w:rsidRDefault="00195687" w:rsidP="0019568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D0E304" w14:textId="6FE80932" w:rsidR="00195687" w:rsidRPr="00865491" w:rsidRDefault="00195687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7,470</w:t>
            </w:r>
          </w:p>
        </w:tc>
      </w:tr>
      <w:tr w:rsidR="00195687" w:rsidRPr="00F7446E" w14:paraId="151804A8" w14:textId="77777777" w:rsidTr="00154827">
        <w:tc>
          <w:tcPr>
            <w:tcW w:w="6210" w:type="dxa"/>
          </w:tcPr>
          <w:p w14:paraId="79E39EC5" w14:textId="77777777" w:rsidR="00195687" w:rsidRPr="00865491" w:rsidRDefault="00195687" w:rsidP="0019568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8654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ค่าเผื่</w:t>
            </w:r>
            <w:r w:rsidRPr="0086549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4EDE95" w14:textId="33B5B01C" w:rsidR="00195687" w:rsidRPr="00865491" w:rsidRDefault="00D67126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(66,074)</w:t>
            </w:r>
          </w:p>
        </w:tc>
        <w:tc>
          <w:tcPr>
            <w:tcW w:w="270" w:type="dxa"/>
          </w:tcPr>
          <w:p w14:paraId="68BDCD13" w14:textId="77777777" w:rsidR="00195687" w:rsidRPr="00865491" w:rsidRDefault="00195687" w:rsidP="0019568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712EAA" w14:textId="5C320035" w:rsidR="00195687" w:rsidRPr="00865491" w:rsidRDefault="00195687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sz w:val="30"/>
                <w:szCs w:val="30"/>
              </w:rPr>
              <w:t>(66,030)</w:t>
            </w:r>
          </w:p>
        </w:tc>
      </w:tr>
      <w:tr w:rsidR="00195687" w:rsidRPr="00C95CFE" w14:paraId="27C636D7" w14:textId="77777777" w:rsidTr="00154827">
        <w:tc>
          <w:tcPr>
            <w:tcW w:w="6210" w:type="dxa"/>
          </w:tcPr>
          <w:p w14:paraId="701BBDFD" w14:textId="77777777" w:rsidR="00195687" w:rsidRPr="00865491" w:rsidRDefault="00195687" w:rsidP="001956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4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49907" w14:textId="053EC986" w:rsidR="00195687" w:rsidRPr="00154827" w:rsidRDefault="00D67126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3,854,477</w:t>
            </w:r>
          </w:p>
        </w:tc>
        <w:tc>
          <w:tcPr>
            <w:tcW w:w="270" w:type="dxa"/>
          </w:tcPr>
          <w:p w14:paraId="0F7FA725" w14:textId="77777777" w:rsidR="00195687" w:rsidRPr="00865491" w:rsidRDefault="00195687" w:rsidP="0019568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3BE4D3" w14:textId="54C5CC1B" w:rsidR="00195687" w:rsidRPr="00154827" w:rsidRDefault="00195687" w:rsidP="001548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48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4,582,508</w:t>
            </w:r>
          </w:p>
        </w:tc>
      </w:tr>
    </w:tbl>
    <w:p w14:paraId="1C1A2137" w14:textId="77777777" w:rsidR="004B56A2" w:rsidRPr="002142C1" w:rsidRDefault="004B56A2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4FF97" w14:textId="647A0EFD" w:rsidR="005A58F4" w:rsidRDefault="005A58F4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304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="00195687">
        <w:rPr>
          <w:rFonts w:asciiTheme="majorBidi" w:hAnsiTheme="majorBidi" w:cstheme="majorBidi"/>
          <w:sz w:val="30"/>
          <w:szCs w:val="30"/>
        </w:rPr>
        <w:t xml:space="preserve">30 </w:t>
      </w:r>
      <w:r w:rsidR="00195687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195687">
        <w:rPr>
          <w:rFonts w:asciiTheme="majorBidi" w:hAnsiTheme="majorBidi" w:cstheme="majorBidi"/>
          <w:sz w:val="30"/>
          <w:szCs w:val="30"/>
        </w:rPr>
        <w:t>2564</w:t>
      </w:r>
      <w:r w:rsidRPr="003C304E">
        <w:rPr>
          <w:rFonts w:asciiTheme="majorBidi" w:hAnsiTheme="majorBidi" w:cstheme="majorBidi"/>
          <w:sz w:val="30"/>
          <w:szCs w:val="30"/>
          <w:cs/>
        </w:rPr>
        <w:t xml:space="preserve"> ระยะเวลาปกติของการให้สินเชื่อแก่ลูก</w:t>
      </w:r>
      <w:r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3C304E">
        <w:rPr>
          <w:rFonts w:asciiTheme="majorBidi" w:hAnsiTheme="majorBidi" w:cstheme="majorBidi"/>
          <w:sz w:val="30"/>
          <w:szCs w:val="30"/>
          <w:cs/>
        </w:rPr>
        <w:t>ซื้อหลักทรัพย์ด้วยเงินสดของ</w:t>
      </w:r>
      <w:r w:rsidRPr="00624C77">
        <w:rPr>
          <w:rFonts w:asciiTheme="majorBidi" w:hAnsiTheme="majorBidi" w:cstheme="majorBidi"/>
          <w:sz w:val="30"/>
          <w:szCs w:val="30"/>
          <w:cs/>
        </w:rPr>
        <w:t>บริษัทคือ</w:t>
      </w:r>
      <w:r w:rsidRPr="00624C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7D74" w:rsidRPr="00624C77">
        <w:rPr>
          <w:rFonts w:asciiTheme="majorBidi" w:hAnsiTheme="majorBidi" w:cstheme="majorBidi"/>
          <w:sz w:val="30"/>
          <w:szCs w:val="30"/>
        </w:rPr>
        <w:t>2</w:t>
      </w:r>
      <w:r w:rsidRPr="00624C7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4C77">
        <w:rPr>
          <w:rFonts w:asciiTheme="majorBidi" w:hAnsiTheme="majorBidi" w:cstheme="majorBidi"/>
          <w:sz w:val="30"/>
          <w:szCs w:val="30"/>
          <w:cs/>
        </w:rPr>
        <w:t>วันทำ</w:t>
      </w:r>
      <w:r w:rsidRPr="003C304E">
        <w:rPr>
          <w:rFonts w:asciiTheme="majorBidi" w:hAnsiTheme="majorBidi" w:cstheme="majorBidi"/>
          <w:sz w:val="30"/>
          <w:szCs w:val="30"/>
          <w:cs/>
        </w:rPr>
        <w:t>การนับจากวันที่ลูกค้าสั่งซื้อ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95687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195687" w:rsidRPr="00195687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195687">
        <w:rPr>
          <w:rFonts w:asciiTheme="majorBidi" w:hAnsiTheme="majorBidi"/>
          <w:i/>
          <w:iCs/>
          <w:sz w:val="30"/>
          <w:szCs w:val="30"/>
        </w:rPr>
        <w:t xml:space="preserve"> 2563</w:t>
      </w:r>
      <w:r w:rsidRPr="003C304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1F0E1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วันทำการ) </w:t>
      </w:r>
    </w:p>
    <w:p w14:paraId="05D7B3C7" w14:textId="49FAA3C8" w:rsidR="00E67728" w:rsidRPr="0085608E" w:rsidRDefault="00E67728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440"/>
        <w:gridCol w:w="270"/>
        <w:gridCol w:w="1440"/>
      </w:tblGrid>
      <w:tr w:rsidR="00195687" w:rsidRPr="00043AC4" w14:paraId="58EDA80A" w14:textId="77777777" w:rsidTr="00D248D8">
        <w:tc>
          <w:tcPr>
            <w:tcW w:w="4320" w:type="dxa"/>
          </w:tcPr>
          <w:p w14:paraId="7B3AD111" w14:textId="77777777" w:rsidR="00195687" w:rsidRPr="004B56A2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1A736B72" w14:textId="001B2389" w:rsidR="00195687" w:rsidRPr="004B56A2" w:rsidRDefault="00195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95687" w:rsidRPr="00043AC4" w14:paraId="085DA8F5" w14:textId="77777777" w:rsidTr="00D248D8">
        <w:tc>
          <w:tcPr>
            <w:tcW w:w="4320" w:type="dxa"/>
            <w:vAlign w:val="bottom"/>
          </w:tcPr>
          <w:p w14:paraId="3054673E" w14:textId="77777777" w:rsidR="00195687" w:rsidRPr="004B56A2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986AC" w14:textId="77777777" w:rsidR="00195687" w:rsidRPr="004B56A2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04375" w14:textId="77777777" w:rsidR="00195687" w:rsidRPr="004B56A2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8CA94" w14:textId="77777777" w:rsidR="00195687" w:rsidRPr="004B56A2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ยอดที่ใช้ในการตั้งค่าเผื่อ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  <w:t>ผลขาดทุน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  <w:t>ด้านเครดิตที่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058E5" w14:textId="77777777" w:rsidR="00195687" w:rsidRPr="004B56A2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F2DD2" w14:textId="77777777" w:rsidR="00195687" w:rsidRPr="004B56A2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  <w:t>ผลขาดทุน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  <w:t>ด้านเครดิตที่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195687" w:rsidRPr="00043AC4" w14:paraId="6641455D" w14:textId="77777777" w:rsidTr="00D248D8">
        <w:tc>
          <w:tcPr>
            <w:tcW w:w="4320" w:type="dxa"/>
          </w:tcPr>
          <w:p w14:paraId="0C27866A" w14:textId="77777777" w:rsidR="00195687" w:rsidRPr="004B56A2" w:rsidRDefault="00195687" w:rsidP="00D248D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635C47F4" w14:textId="77777777" w:rsidR="00195687" w:rsidRPr="004B56A2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5687" w:rsidRPr="00043AC4" w14:paraId="22C35D83" w14:textId="77777777" w:rsidTr="0085608E">
        <w:tc>
          <w:tcPr>
            <w:tcW w:w="4320" w:type="dxa"/>
          </w:tcPr>
          <w:p w14:paraId="710EE5F0" w14:textId="77777777" w:rsidR="00195687" w:rsidRPr="004B56A2" w:rsidRDefault="00195687" w:rsidP="00D248D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ความเสี่ยงด้านเครดิต </w:t>
            </w:r>
          </w:p>
        </w:tc>
        <w:tc>
          <w:tcPr>
            <w:tcW w:w="1440" w:type="dxa"/>
            <w:shd w:val="clear" w:color="auto" w:fill="auto"/>
          </w:tcPr>
          <w:p w14:paraId="5ACECA10" w14:textId="2536128E" w:rsidR="00195687" w:rsidRPr="004B56A2" w:rsidRDefault="00291CEC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F32173" w:rsidRPr="00C805EB">
              <w:rPr>
                <w:rFonts w:ascii="Angsana New" w:hAnsi="Angsana New"/>
                <w:sz w:val="30"/>
                <w:szCs w:val="30"/>
              </w:rPr>
              <w:t>3,85</w:t>
            </w:r>
            <w:r w:rsidR="000B1018" w:rsidRPr="0085608E">
              <w:rPr>
                <w:rFonts w:ascii="Angsana New" w:hAnsi="Angsana New"/>
                <w:sz w:val="30"/>
                <w:szCs w:val="30"/>
              </w:rPr>
              <w:t>4</w:t>
            </w:r>
            <w:r w:rsidR="00F32173" w:rsidRPr="00C805EB">
              <w:rPr>
                <w:rFonts w:ascii="Angsana New" w:hAnsi="Angsana New"/>
                <w:sz w:val="30"/>
                <w:szCs w:val="30"/>
              </w:rPr>
              <w:t>,</w:t>
            </w:r>
            <w:r w:rsidR="000B1018" w:rsidRPr="0085608E">
              <w:rPr>
                <w:rFonts w:ascii="Angsana New" w:hAnsi="Angsana New"/>
                <w:sz w:val="30"/>
                <w:szCs w:val="30"/>
              </w:rPr>
              <w:t>55</w:t>
            </w:r>
            <w:r w:rsidR="001F3587">
              <w:rPr>
                <w:rFonts w:ascii="Angsana New" w:hAnsi="Angsana New"/>
                <w:sz w:val="30"/>
                <w:szCs w:val="30"/>
              </w:rPr>
              <w:t>3</w:t>
            </w:r>
            <w:r w:rsidR="00F32173" w:rsidRPr="000B1018" w:rsidDel="00F3217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A2AAF37" w14:textId="77777777" w:rsidR="00195687" w:rsidRPr="004B56A2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107A234" w14:textId="739FF700" w:rsidR="00195687" w:rsidRPr="004B56A2" w:rsidRDefault="00291CEC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0B1018" w:rsidRPr="002169F1">
              <w:rPr>
                <w:rFonts w:ascii="Angsana New" w:hAnsi="Angsana New"/>
                <w:sz w:val="30"/>
                <w:szCs w:val="30"/>
              </w:rPr>
              <w:t>3,854,55</w:t>
            </w:r>
            <w:r w:rsidR="001F3587">
              <w:rPr>
                <w:rFonts w:ascii="Angsana New" w:hAnsi="Angsana New"/>
                <w:sz w:val="30"/>
                <w:szCs w:val="30"/>
              </w:rPr>
              <w:t>3</w:t>
            </w:r>
            <w:r w:rsidR="000B1018" w:rsidRPr="002169F1" w:rsidDel="00F3217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CE6908F" w14:textId="77777777" w:rsidR="00195687" w:rsidRPr="004B56A2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C598EAD" w14:textId="2D6D0077" w:rsidR="00195687" w:rsidRPr="004B56A2" w:rsidRDefault="00291CEC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 w:rsidR="00F32173" w:rsidRPr="000B1018">
              <w:rPr>
                <w:rFonts w:ascii="Angsana New" w:hAnsi="Angsana New"/>
                <w:sz w:val="30"/>
                <w:szCs w:val="30"/>
              </w:rPr>
              <w:t>7</w:t>
            </w:r>
            <w:r w:rsidR="008D339E" w:rsidRPr="000B10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B7E09" w:rsidRPr="00043AC4" w14:paraId="1BCA59C8" w14:textId="77777777" w:rsidTr="0085608E">
        <w:tc>
          <w:tcPr>
            <w:tcW w:w="4320" w:type="dxa"/>
          </w:tcPr>
          <w:p w14:paraId="3BE73C30" w14:textId="77777777" w:rsidR="005B7E09" w:rsidRPr="004B56A2" w:rsidRDefault="005B7E09" w:rsidP="005B7E09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5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440" w:type="dxa"/>
            <w:shd w:val="clear" w:color="auto" w:fill="auto"/>
          </w:tcPr>
          <w:p w14:paraId="30FCCFDC" w14:textId="4A6D49ED" w:rsidR="005B7E09" w:rsidRPr="004B56A2" w:rsidRDefault="005B7E09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B1018"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  <w:tc>
          <w:tcPr>
            <w:tcW w:w="270" w:type="dxa"/>
            <w:shd w:val="clear" w:color="auto" w:fill="auto"/>
          </w:tcPr>
          <w:p w14:paraId="6DBEFD44" w14:textId="77777777" w:rsidR="005B7E09" w:rsidRPr="004B56A2" w:rsidRDefault="005B7E09" w:rsidP="005B7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070B72" w14:textId="592C08F3" w:rsidR="005B7E09" w:rsidRPr="004B56A2" w:rsidRDefault="005B7E09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B1018"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  <w:tc>
          <w:tcPr>
            <w:tcW w:w="270" w:type="dxa"/>
            <w:shd w:val="clear" w:color="auto" w:fill="auto"/>
          </w:tcPr>
          <w:p w14:paraId="504EE410" w14:textId="77777777" w:rsidR="005B7E09" w:rsidRPr="004B56A2" w:rsidRDefault="005B7E09" w:rsidP="005B7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9016DF" w14:textId="5AF07F53" w:rsidR="005B7E09" w:rsidRPr="004B56A2" w:rsidRDefault="005B7E09" w:rsidP="005B7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B1018"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</w:tr>
      <w:tr w:rsidR="005B7E09" w:rsidRPr="00291CEC" w14:paraId="1A46B231" w14:textId="77777777" w:rsidTr="0085608E">
        <w:tc>
          <w:tcPr>
            <w:tcW w:w="4320" w:type="dxa"/>
          </w:tcPr>
          <w:p w14:paraId="3CE30F5E" w14:textId="77777777" w:rsidR="005B7E09" w:rsidRPr="00291CEC" w:rsidRDefault="005B7E09" w:rsidP="005B7E09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1C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16E73" w14:textId="1B55B6D7" w:rsidR="005B7E09" w:rsidRPr="00291CEC" w:rsidRDefault="000B101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1018">
              <w:rPr>
                <w:rFonts w:ascii="Angsana New" w:hAnsi="Angsana New"/>
                <w:b/>
                <w:bCs/>
                <w:sz w:val="30"/>
                <w:szCs w:val="30"/>
              </w:rPr>
              <w:t>3,920,551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8721CC" w14:textId="77777777" w:rsidR="005B7E09" w:rsidRPr="00291CEC" w:rsidRDefault="005B7E09" w:rsidP="005B7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857DD" w14:textId="381B3823" w:rsidR="005B7E09" w:rsidRPr="00291CEC" w:rsidRDefault="000B101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9F1">
              <w:rPr>
                <w:rFonts w:ascii="Angsana New" w:hAnsi="Angsana New"/>
                <w:b/>
                <w:bCs/>
                <w:sz w:val="30"/>
                <w:szCs w:val="30"/>
              </w:rPr>
              <w:t>3,920,551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BFA16F" w14:textId="77777777" w:rsidR="005B7E09" w:rsidRPr="00291CEC" w:rsidRDefault="005B7E09" w:rsidP="005B7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A10B9A" w14:textId="6C2B2452" w:rsidR="005B7E09" w:rsidRPr="00291CEC" w:rsidRDefault="00807A2E" w:rsidP="005B7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10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66,074</w:t>
            </w:r>
          </w:p>
        </w:tc>
      </w:tr>
    </w:tbl>
    <w:p w14:paraId="2F6A0706" w14:textId="037B226D" w:rsidR="00195687" w:rsidRPr="0085608E" w:rsidRDefault="00195687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E46D44" w14:textId="0F293DC3" w:rsidR="00195687" w:rsidRDefault="00195687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332D71" w14:textId="67EFB44F" w:rsidR="000A70E3" w:rsidRDefault="000A70E3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E516DC" w14:textId="7CAADFCB" w:rsidR="00757502" w:rsidRDefault="00757502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440"/>
        <w:gridCol w:w="270"/>
        <w:gridCol w:w="1440"/>
      </w:tblGrid>
      <w:tr w:rsidR="00757502" w:rsidRPr="00043AC4" w14:paraId="5C59842D" w14:textId="77777777" w:rsidTr="001C69E8">
        <w:tc>
          <w:tcPr>
            <w:tcW w:w="4320" w:type="dxa"/>
          </w:tcPr>
          <w:p w14:paraId="36C47F4C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2B544EA3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B56A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57502" w:rsidRPr="00043AC4" w14:paraId="79A3906B" w14:textId="77777777" w:rsidTr="001C69E8">
        <w:tc>
          <w:tcPr>
            <w:tcW w:w="4320" w:type="dxa"/>
            <w:vAlign w:val="bottom"/>
          </w:tcPr>
          <w:p w14:paraId="71309EB1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4DF2A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3239A0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D9BA90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ยอดที่ใช้ในการตั้งค่าเผื่อ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727DE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212560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4B56A2"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757502" w:rsidRPr="00043AC4" w14:paraId="0CD3D512" w14:textId="77777777" w:rsidTr="001C69E8">
        <w:tc>
          <w:tcPr>
            <w:tcW w:w="4320" w:type="dxa"/>
          </w:tcPr>
          <w:p w14:paraId="12E840BA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7307C9C1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6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7502" w:rsidRPr="00043AC4" w14:paraId="09D2ADB3" w14:textId="77777777" w:rsidTr="001C69E8">
        <w:tc>
          <w:tcPr>
            <w:tcW w:w="4320" w:type="dxa"/>
          </w:tcPr>
          <w:p w14:paraId="35A1D301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ลูกหนี้ที่ไม่มีการเพิ่มขึ้นอย่างมีนัยสำคัญของ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ความเสี่ยงด้านเครดิต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28A16F" w14:textId="77777777" w:rsidR="0075750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5DC5F185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4,582,540</w:t>
            </w:r>
          </w:p>
        </w:tc>
        <w:tc>
          <w:tcPr>
            <w:tcW w:w="270" w:type="dxa"/>
            <w:shd w:val="clear" w:color="auto" w:fill="auto"/>
          </w:tcPr>
          <w:p w14:paraId="0DCF5F20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7810000" w14:textId="77777777" w:rsidR="0075750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5AE9F4BD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4,582,540</w:t>
            </w:r>
          </w:p>
        </w:tc>
        <w:tc>
          <w:tcPr>
            <w:tcW w:w="270" w:type="dxa"/>
            <w:shd w:val="clear" w:color="auto" w:fill="auto"/>
          </w:tcPr>
          <w:p w14:paraId="5C5ED059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C6BD06E" w14:textId="77777777" w:rsidR="0075750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  <w:p w14:paraId="0F27ED99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757502" w:rsidRPr="00043AC4" w14:paraId="3D099D53" w14:textId="77777777" w:rsidTr="001C69E8">
        <w:tc>
          <w:tcPr>
            <w:tcW w:w="4320" w:type="dxa"/>
          </w:tcPr>
          <w:p w14:paraId="725E5875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5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4B56A2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ลูกหนี้ที่มีการด้อยค่าด้านเครดิต</w:t>
            </w:r>
            <w:r w:rsidRPr="004B56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87475B2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  <w:tc>
          <w:tcPr>
            <w:tcW w:w="270" w:type="dxa"/>
            <w:shd w:val="clear" w:color="auto" w:fill="auto"/>
          </w:tcPr>
          <w:p w14:paraId="16D3E471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9EF6E0F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  <w:tc>
          <w:tcPr>
            <w:tcW w:w="270" w:type="dxa"/>
            <w:shd w:val="clear" w:color="auto" w:fill="auto"/>
          </w:tcPr>
          <w:p w14:paraId="515E1954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FE8A3A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</w:tr>
      <w:tr w:rsidR="00757502" w:rsidRPr="00043AC4" w14:paraId="20DAC384" w14:textId="77777777" w:rsidTr="001C69E8">
        <w:tc>
          <w:tcPr>
            <w:tcW w:w="4320" w:type="dxa"/>
          </w:tcPr>
          <w:p w14:paraId="34E55338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6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64B8E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4,648,538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7D79F9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D3B2B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4,648,538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93C82C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31ADE" w14:textId="77777777" w:rsidR="00757502" w:rsidRPr="004B56A2" w:rsidRDefault="00757502" w:rsidP="001C6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66,030</w:t>
            </w:r>
          </w:p>
        </w:tc>
      </w:tr>
    </w:tbl>
    <w:p w14:paraId="09E1CEBB" w14:textId="77777777" w:rsidR="00757502" w:rsidRDefault="00757502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D4E6DB" w14:textId="532E0CD9" w:rsidR="00ED35F8" w:rsidRPr="00043AC4" w:rsidRDefault="0085475E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755B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ค่าเผื่อ</w:t>
      </w:r>
      <w:r w:rsidRPr="00043AC4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06697983" w14:textId="176739A9" w:rsidR="00D01362" w:rsidRPr="00865491" w:rsidRDefault="00D01362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1440"/>
        <w:gridCol w:w="270"/>
        <w:gridCol w:w="1440"/>
        <w:gridCol w:w="270"/>
        <w:gridCol w:w="1440"/>
      </w:tblGrid>
      <w:tr w:rsidR="000176BC" w:rsidRPr="00043AC4" w14:paraId="26D73675" w14:textId="77777777" w:rsidTr="00A84E2E">
        <w:trPr>
          <w:tblHeader/>
        </w:trPr>
        <w:tc>
          <w:tcPr>
            <w:tcW w:w="3420" w:type="dxa"/>
            <w:shd w:val="clear" w:color="auto" w:fill="auto"/>
          </w:tcPr>
          <w:p w14:paraId="2F00DF71" w14:textId="77777777" w:rsidR="000176BC" w:rsidRPr="00865491" w:rsidRDefault="000176BC" w:rsidP="00265B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F88CA8A" w14:textId="5AD3A2B3" w:rsidR="000176BC" w:rsidRPr="00865491" w:rsidRDefault="000176BC" w:rsidP="00265B6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CEFDD4" w14:textId="5F0021C9" w:rsidR="000176BC" w:rsidRPr="00865491" w:rsidRDefault="000176BC" w:rsidP="00265B61">
            <w:pPr>
              <w:pStyle w:val="ListParagraph"/>
              <w:ind w:left="-11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เงินสำรองของ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  <w:t>สินทรัพย์ทาง</w:t>
            </w:r>
            <w:r w:rsidR="00E3247D"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ที่ไม่มีการเพิ่มขึ้น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  <w:t>ของความเสี่ยง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  <w:t>ด้า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 xml:space="preserve">เครดิต </w:t>
            </w:r>
          </w:p>
        </w:tc>
        <w:tc>
          <w:tcPr>
            <w:tcW w:w="270" w:type="dxa"/>
          </w:tcPr>
          <w:p w14:paraId="18EC84DC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372C4" w14:textId="5B6129E2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เงินสำรองขอ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การเงินที่มี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  <w:r w:rsidRPr="00865491">
              <w:rPr>
                <w:rFonts w:ascii="Angsana New" w:hAnsi="Angsana New"/>
                <w:sz w:val="30"/>
                <w:szCs w:val="30"/>
              </w:rPr>
              <w:br/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0BD6AEBC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FA1A7E" w14:textId="77777777" w:rsidR="000176BC" w:rsidRPr="00865491" w:rsidRDefault="000176BC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84E2E" w:rsidRPr="008755BA" w14:paraId="270AF674" w14:textId="77777777" w:rsidTr="000A2B6D">
        <w:trPr>
          <w:tblHeader/>
        </w:trPr>
        <w:tc>
          <w:tcPr>
            <w:tcW w:w="3420" w:type="dxa"/>
            <w:shd w:val="clear" w:color="auto" w:fill="auto"/>
          </w:tcPr>
          <w:p w14:paraId="753371CF" w14:textId="77777777" w:rsidR="00A84E2E" w:rsidRPr="00865491" w:rsidRDefault="00A84E2E" w:rsidP="00265B61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1A2177F" w14:textId="77777777" w:rsidR="00A84E2E" w:rsidRPr="00865491" w:rsidRDefault="00A84E2E" w:rsidP="00265B6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2DA827C8" w14:textId="37C75C0C" w:rsidR="00A84E2E" w:rsidRPr="00865491" w:rsidRDefault="006135C3" w:rsidP="00265B61">
            <w:pPr>
              <w:pStyle w:val="ListParagraph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654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58BF" w:rsidRPr="008755BA" w14:paraId="5F15084D" w14:textId="77777777" w:rsidTr="0085608E">
        <w:trPr>
          <w:tblHeader/>
        </w:trPr>
        <w:tc>
          <w:tcPr>
            <w:tcW w:w="3420" w:type="dxa"/>
            <w:shd w:val="clear" w:color="auto" w:fill="auto"/>
          </w:tcPr>
          <w:p w14:paraId="28C9CF2B" w14:textId="0BF21151" w:rsidR="003158BF" w:rsidRPr="00865491" w:rsidRDefault="003158BF" w:rsidP="003158BF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6549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6549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611D7248" w14:textId="608EF67D" w:rsidR="003158BF" w:rsidRPr="00865491" w:rsidRDefault="003158BF" w:rsidP="003158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B62B8E" w14:textId="6792FDBD" w:rsidR="003158BF" w:rsidRPr="003158BF" w:rsidRDefault="003158BF" w:rsidP="008560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608E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4B1BE42" w14:textId="77777777" w:rsidR="003158BF" w:rsidRPr="003158BF" w:rsidRDefault="003158BF" w:rsidP="003158BF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22D0FDA" w14:textId="0D1D1DD2" w:rsidR="003158BF" w:rsidRPr="003158BF" w:rsidRDefault="003158BF" w:rsidP="008560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608E">
              <w:rPr>
                <w:rFonts w:ascii="Angsana New" w:hAnsi="Angsana New"/>
                <w:sz w:val="30"/>
                <w:szCs w:val="30"/>
              </w:rPr>
              <w:t>65,998</w:t>
            </w:r>
          </w:p>
        </w:tc>
        <w:tc>
          <w:tcPr>
            <w:tcW w:w="270" w:type="dxa"/>
          </w:tcPr>
          <w:p w14:paraId="35C5DD10" w14:textId="77777777" w:rsidR="003158BF" w:rsidRPr="003158BF" w:rsidRDefault="003158BF" w:rsidP="003158BF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2BE7181" w14:textId="310DB2D1" w:rsidR="003158BF" w:rsidRPr="003158BF" w:rsidRDefault="003158BF" w:rsidP="003158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66,030</w:t>
            </w:r>
          </w:p>
        </w:tc>
      </w:tr>
      <w:tr w:rsidR="003158BF" w:rsidRPr="008755BA" w14:paraId="38CF4A71" w14:textId="77777777" w:rsidTr="0085608E">
        <w:trPr>
          <w:tblHeader/>
        </w:trPr>
        <w:tc>
          <w:tcPr>
            <w:tcW w:w="3420" w:type="dxa"/>
            <w:shd w:val="clear" w:color="auto" w:fill="auto"/>
          </w:tcPr>
          <w:p w14:paraId="27A8A194" w14:textId="7591D83C" w:rsidR="003158BF" w:rsidRPr="00865491" w:rsidRDefault="003158BF" w:rsidP="003158B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6549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การเปลี่ยนแปลงที่เกิดจากการวัด</w:t>
            </w:r>
            <w:r w:rsidR="00DD0B47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65491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</w:t>
            </w:r>
            <w:r w:rsidRPr="00865491">
              <w:rPr>
                <w:rFonts w:ascii="Angsana New" w:hAnsi="Angsana New"/>
                <w:sz w:val="30"/>
                <w:szCs w:val="30"/>
                <w:cs/>
              </w:rPr>
              <w:t>เผื่อผลขาดทุนใหม่</w:t>
            </w:r>
          </w:p>
        </w:tc>
        <w:tc>
          <w:tcPr>
            <w:tcW w:w="900" w:type="dxa"/>
          </w:tcPr>
          <w:p w14:paraId="0B4B7FF6" w14:textId="77777777" w:rsidR="003158BF" w:rsidRPr="00865491" w:rsidRDefault="003158BF" w:rsidP="003158BF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8C7FF" w14:textId="77216D9B" w:rsidR="003158BF" w:rsidRPr="00865491" w:rsidRDefault="00B727CD" w:rsidP="008560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FFFFFF" w:themeFill="background1"/>
          </w:tcPr>
          <w:p w14:paraId="369D745A" w14:textId="77777777" w:rsidR="003158BF" w:rsidRPr="00865491" w:rsidRDefault="003158BF" w:rsidP="003158BF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3B3D584D" w14:textId="5876BE3B" w:rsidR="003158BF" w:rsidRPr="00865491" w:rsidRDefault="00DA0B32" w:rsidP="008560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B7161CE" w14:textId="77777777" w:rsidR="003158BF" w:rsidRPr="00865491" w:rsidRDefault="003158BF" w:rsidP="003158BF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7C201E4" w14:textId="5E6CBF10" w:rsidR="003158BF" w:rsidRPr="00865491" w:rsidRDefault="00100CAD" w:rsidP="003158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3158BF" w:rsidRPr="00043AC4" w14:paraId="42267046" w14:textId="77777777" w:rsidTr="0085608E">
        <w:tc>
          <w:tcPr>
            <w:tcW w:w="3420" w:type="dxa"/>
            <w:shd w:val="clear" w:color="auto" w:fill="auto"/>
          </w:tcPr>
          <w:p w14:paraId="3D01B167" w14:textId="4B2E150E" w:rsidR="003158BF" w:rsidRPr="00865491" w:rsidRDefault="003158BF" w:rsidP="003158B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4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04FF839B" w14:textId="77777777" w:rsidR="003158BF" w:rsidRPr="00865491" w:rsidRDefault="003158BF" w:rsidP="003158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873D9" w14:textId="41EA9739" w:rsidR="003158BF" w:rsidRPr="00865491" w:rsidRDefault="00CC697C" w:rsidP="008560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00CA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FFFFFF" w:themeFill="background1"/>
          </w:tcPr>
          <w:p w14:paraId="173141EC" w14:textId="77777777" w:rsidR="003158BF" w:rsidRPr="00865491" w:rsidRDefault="003158BF" w:rsidP="003158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7B77467" w14:textId="5FB83714" w:rsidR="003158BF" w:rsidRPr="00B448E4" w:rsidRDefault="00B448E4" w:rsidP="0085608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08E">
              <w:rPr>
                <w:rFonts w:ascii="Angsana New" w:hAnsi="Angsana New"/>
                <w:b/>
                <w:bCs/>
                <w:sz w:val="30"/>
                <w:szCs w:val="30"/>
              </w:rPr>
              <w:t>65,998</w:t>
            </w:r>
          </w:p>
        </w:tc>
        <w:tc>
          <w:tcPr>
            <w:tcW w:w="270" w:type="dxa"/>
            <w:shd w:val="clear" w:color="auto" w:fill="FFFFFF" w:themeFill="background1"/>
          </w:tcPr>
          <w:p w14:paraId="43F96E3B" w14:textId="77777777" w:rsidR="003158BF" w:rsidRPr="00865491" w:rsidRDefault="003158BF" w:rsidP="003158B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306ACF7" w14:textId="3925DE25" w:rsidR="003158BF" w:rsidRPr="00865491" w:rsidRDefault="00DA0B32" w:rsidP="003158B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66,07</w:t>
            </w:r>
            <w:r w:rsidR="00F004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2ACC1F87" w14:textId="3EFB00AE" w:rsidR="000A70E3" w:rsidRDefault="000A70E3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63C4D" w14:textId="1EBEF363" w:rsidR="00757502" w:rsidRDefault="00757502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BE2F3" w14:textId="778E50C7" w:rsidR="00757502" w:rsidRDefault="00757502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DCD98" w14:textId="7184F7E3" w:rsidR="00757502" w:rsidRDefault="00757502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6BE19" w14:textId="0A5777AA" w:rsidR="00757502" w:rsidRDefault="00757502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6592C" w14:textId="1AE7D177" w:rsidR="00757502" w:rsidRDefault="00757502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16CD7" w14:textId="73E238EF" w:rsidR="00791933" w:rsidRPr="001018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Cs w:val="22"/>
        </w:rPr>
      </w:pPr>
      <w:bookmarkStart w:id="6" w:name="_Hlk519778231"/>
      <w:r w:rsidRPr="001018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สินทรัพย์และหนี้สินอนุพันธ์</w:t>
      </w:r>
    </w:p>
    <w:p w14:paraId="465FFF57" w14:textId="77777777" w:rsidR="003E58FC" w:rsidRPr="0085608E" w:rsidRDefault="003E58F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1974C" w14:textId="5D3692A8" w:rsidR="002D4841" w:rsidRPr="007A3EF3" w:rsidRDefault="002D5A72" w:rsidP="007A3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791933" w:rsidRPr="007A3EF3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791933" w:rsidRPr="007A3EF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91933" w:rsidRPr="007A3E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ประเภทของความเสี่ยง</w:t>
      </w:r>
    </w:p>
    <w:p w14:paraId="3C752109" w14:textId="6EAEB277" w:rsidR="00791933" w:rsidRPr="0085608E" w:rsidRDefault="00791933" w:rsidP="00791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6"/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AC0F9B" w:rsidRPr="005E6435" w14:paraId="371EB44D" w14:textId="77777777" w:rsidTr="0085608E">
        <w:tc>
          <w:tcPr>
            <w:tcW w:w="2880" w:type="dxa"/>
          </w:tcPr>
          <w:p w14:paraId="5284EDB7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50A077BF" w14:textId="4D00A16C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0F9B" w:rsidRPr="005E6435" w14:paraId="72F5A99B" w14:textId="77777777" w:rsidTr="0085608E">
        <w:tc>
          <w:tcPr>
            <w:tcW w:w="2880" w:type="dxa"/>
          </w:tcPr>
          <w:p w14:paraId="2FF7C69D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F8B4A4E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DAE60F0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15C99F6C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AC0F9B" w:rsidRPr="005E6435" w14:paraId="1D23E67C" w14:textId="77777777" w:rsidTr="0085608E">
        <w:tc>
          <w:tcPr>
            <w:tcW w:w="2880" w:type="dxa"/>
          </w:tcPr>
          <w:p w14:paraId="55788210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22893D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F7B271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856541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38A3E0A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ACDCA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67359526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A7B9AF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8B311C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4E7E466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F32062D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AC0F9B" w:rsidRPr="005E6435" w14:paraId="01C0A1EF" w14:textId="77777777" w:rsidTr="0085608E">
        <w:tc>
          <w:tcPr>
            <w:tcW w:w="2880" w:type="dxa"/>
          </w:tcPr>
          <w:p w14:paraId="054DD960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1698DF71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1A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0F9B" w:rsidRPr="00F7446E" w14:paraId="7044CD00" w14:textId="77777777" w:rsidTr="0085608E">
        <w:tc>
          <w:tcPr>
            <w:tcW w:w="2880" w:type="dxa"/>
          </w:tcPr>
          <w:p w14:paraId="13804B37" w14:textId="16D5CFDE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</w:tcPr>
          <w:p w14:paraId="3BD240CB" w14:textId="5B5746E8" w:rsidR="00AC0F9B" w:rsidRPr="00BE4BA8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3C1D">
              <w:rPr>
                <w:rFonts w:asciiTheme="majorBidi" w:hAnsiTheme="majorBidi" w:cstheme="majorBidi"/>
                <w:sz w:val="30"/>
                <w:szCs w:val="30"/>
              </w:rPr>
              <w:t>526,422</w:t>
            </w:r>
          </w:p>
        </w:tc>
        <w:tc>
          <w:tcPr>
            <w:tcW w:w="270" w:type="dxa"/>
          </w:tcPr>
          <w:p w14:paraId="0C0C6DFC" w14:textId="77777777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E425E7" w14:textId="3E1E3F96" w:rsidR="00AC0F9B" w:rsidRPr="00AB7494" w:rsidRDefault="00E507C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494">
              <w:rPr>
                <w:rFonts w:asciiTheme="majorBidi" w:hAnsiTheme="majorBidi" w:cstheme="majorBidi"/>
                <w:sz w:val="30"/>
                <w:szCs w:val="30"/>
              </w:rPr>
              <w:t>4,199,805</w:t>
            </w:r>
          </w:p>
        </w:tc>
        <w:tc>
          <w:tcPr>
            <w:tcW w:w="270" w:type="dxa"/>
          </w:tcPr>
          <w:p w14:paraId="728EE216" w14:textId="77777777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8457A8" w14:textId="725B7538" w:rsidR="00AC0F9B" w:rsidRPr="00BE4BA8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3C1D">
              <w:rPr>
                <w:rFonts w:asciiTheme="majorBidi" w:hAnsiTheme="majorBidi" w:cstheme="majorBidi"/>
                <w:sz w:val="30"/>
                <w:szCs w:val="30"/>
              </w:rPr>
              <w:t>322,84</w:t>
            </w:r>
            <w:r w:rsidR="00D6773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23B700" w14:textId="77777777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330554B" w14:textId="04E581AF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3C1D">
              <w:rPr>
                <w:rFonts w:asciiTheme="majorBidi" w:hAnsiTheme="majorBidi" w:cstheme="majorBidi"/>
                <w:sz w:val="30"/>
                <w:szCs w:val="30"/>
              </w:rPr>
              <w:t>3,866,959</w:t>
            </w:r>
          </w:p>
        </w:tc>
      </w:tr>
      <w:tr w:rsidR="00AC0F9B" w:rsidRPr="00F7446E" w14:paraId="207CB866" w14:textId="77777777" w:rsidTr="0085608E">
        <w:tc>
          <w:tcPr>
            <w:tcW w:w="2880" w:type="dxa"/>
            <w:shd w:val="clear" w:color="auto" w:fill="auto"/>
          </w:tcPr>
          <w:p w14:paraId="561103EC" w14:textId="67B745B8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B7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350" w:type="dxa"/>
          </w:tcPr>
          <w:p w14:paraId="65D0541E" w14:textId="13490170" w:rsidR="00AC0F9B" w:rsidRPr="00DA0B32" w:rsidRDefault="009A4FD5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8,961</w:t>
            </w:r>
          </w:p>
        </w:tc>
        <w:tc>
          <w:tcPr>
            <w:tcW w:w="270" w:type="dxa"/>
          </w:tcPr>
          <w:p w14:paraId="0437FC83" w14:textId="77777777" w:rsidR="00AC0F9B" w:rsidRPr="00DA0B32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DED97F" w14:textId="054D4CC2" w:rsidR="00AC0F9B" w:rsidRPr="00AB7494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494">
              <w:rPr>
                <w:rFonts w:asciiTheme="majorBidi" w:hAnsiTheme="majorBidi" w:cstheme="majorBidi"/>
                <w:sz w:val="30"/>
                <w:szCs w:val="30"/>
              </w:rPr>
              <w:t>281,684</w:t>
            </w:r>
          </w:p>
        </w:tc>
        <w:tc>
          <w:tcPr>
            <w:tcW w:w="270" w:type="dxa"/>
          </w:tcPr>
          <w:p w14:paraId="6A4AC7E8" w14:textId="77777777" w:rsidR="00AC0F9B" w:rsidRPr="00DA0B32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E40957" w14:textId="26A7FD9D" w:rsidR="00AC0F9B" w:rsidRPr="00DA0B32" w:rsidRDefault="00514B3C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8,961</w:t>
            </w:r>
          </w:p>
        </w:tc>
        <w:tc>
          <w:tcPr>
            <w:tcW w:w="270" w:type="dxa"/>
          </w:tcPr>
          <w:p w14:paraId="34472453" w14:textId="77777777" w:rsidR="00AC0F9B" w:rsidRPr="00DA0B32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28495633" w14:textId="463AAD1F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3C1D">
              <w:rPr>
                <w:rFonts w:asciiTheme="majorBidi" w:hAnsiTheme="majorBidi" w:cstheme="majorBidi"/>
                <w:sz w:val="30"/>
                <w:szCs w:val="30"/>
              </w:rPr>
              <w:t>281,684</w:t>
            </w:r>
          </w:p>
        </w:tc>
      </w:tr>
      <w:tr w:rsidR="00AC0F9B" w:rsidRPr="005E6435" w14:paraId="07EF2957" w14:textId="77777777" w:rsidTr="0085608E">
        <w:tc>
          <w:tcPr>
            <w:tcW w:w="2880" w:type="dxa"/>
          </w:tcPr>
          <w:p w14:paraId="6BBADAAC" w14:textId="77777777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63EC78" w14:textId="6306D5D7" w:rsidR="00AC0F9B" w:rsidRPr="00F7446E" w:rsidRDefault="009A4FD5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</w:t>
            </w:r>
            <w:r w:rsidR="00106B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,383</w:t>
            </w:r>
          </w:p>
        </w:tc>
        <w:tc>
          <w:tcPr>
            <w:tcW w:w="270" w:type="dxa"/>
          </w:tcPr>
          <w:p w14:paraId="6673BEB0" w14:textId="77777777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6752F6" w14:textId="552818BE" w:rsidR="00AC0F9B" w:rsidRPr="00AB7494" w:rsidRDefault="008970D1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4,481,489</w:t>
            </w:r>
          </w:p>
        </w:tc>
        <w:tc>
          <w:tcPr>
            <w:tcW w:w="270" w:type="dxa"/>
          </w:tcPr>
          <w:p w14:paraId="73E665DB" w14:textId="77777777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DE6F21" w14:textId="0FFFC2B2" w:rsidR="00AC0F9B" w:rsidRPr="00F7446E" w:rsidRDefault="00D67734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331,808</w:t>
            </w:r>
          </w:p>
        </w:tc>
        <w:tc>
          <w:tcPr>
            <w:tcW w:w="270" w:type="dxa"/>
          </w:tcPr>
          <w:p w14:paraId="385A3202" w14:textId="77777777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773D5B94" w14:textId="0FA3CB0E" w:rsidR="00AC0F9B" w:rsidRPr="00F7446E" w:rsidRDefault="00AC0F9B" w:rsidP="00AC0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4,148,643</w:t>
            </w:r>
          </w:p>
        </w:tc>
      </w:tr>
    </w:tbl>
    <w:p w14:paraId="740DDA84" w14:textId="77777777" w:rsidR="00AC0F9B" w:rsidRDefault="00AC0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AC0F9B" w:rsidRPr="005E6435" w14:paraId="473235DB" w14:textId="77777777" w:rsidTr="00067142">
        <w:tc>
          <w:tcPr>
            <w:tcW w:w="2880" w:type="dxa"/>
          </w:tcPr>
          <w:p w14:paraId="05976D9A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1D545449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C0F9B" w:rsidRPr="005E6435" w14:paraId="38EF6D8D" w14:textId="77777777" w:rsidTr="00067142">
        <w:tc>
          <w:tcPr>
            <w:tcW w:w="2880" w:type="dxa"/>
          </w:tcPr>
          <w:p w14:paraId="6C48FB62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6E0BCDC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6BA313E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1FFFF1E4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AC0F9B" w:rsidRPr="005E6435" w14:paraId="10E7C5FB" w14:textId="77777777" w:rsidTr="00067142">
        <w:tc>
          <w:tcPr>
            <w:tcW w:w="2880" w:type="dxa"/>
          </w:tcPr>
          <w:p w14:paraId="544A9D21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7ACBD6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EAAA34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908873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ECF6B7C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5B475F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46CDBA63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744E9D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F8D764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26C08EB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159F074D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D51A7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51A7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AC0F9B" w:rsidRPr="005E6435" w14:paraId="6D40A727" w14:textId="77777777" w:rsidTr="00067142">
        <w:tc>
          <w:tcPr>
            <w:tcW w:w="2880" w:type="dxa"/>
          </w:tcPr>
          <w:p w14:paraId="26A2D9B8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50872FC6" w14:textId="77777777" w:rsidR="00AC0F9B" w:rsidRPr="00D51A70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1A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0F9B" w:rsidRPr="00F7446E" w14:paraId="5D8D99FE" w14:textId="77777777" w:rsidTr="00067142">
        <w:tc>
          <w:tcPr>
            <w:tcW w:w="2880" w:type="dxa"/>
          </w:tcPr>
          <w:p w14:paraId="64597668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</w:tcPr>
          <w:p w14:paraId="57205BB5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sz w:val="30"/>
                <w:szCs w:val="30"/>
              </w:rPr>
              <w:t>486,479</w:t>
            </w:r>
          </w:p>
        </w:tc>
        <w:tc>
          <w:tcPr>
            <w:tcW w:w="270" w:type="dxa"/>
          </w:tcPr>
          <w:p w14:paraId="0F6B0620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D6A529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2,494,794</w:t>
            </w:r>
          </w:p>
        </w:tc>
        <w:tc>
          <w:tcPr>
            <w:tcW w:w="270" w:type="dxa"/>
          </w:tcPr>
          <w:p w14:paraId="208ADDD4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6CCFE2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sz w:val="30"/>
                <w:szCs w:val="30"/>
              </w:rPr>
              <w:t>242,645</w:t>
            </w:r>
          </w:p>
        </w:tc>
        <w:tc>
          <w:tcPr>
            <w:tcW w:w="270" w:type="dxa"/>
          </w:tcPr>
          <w:p w14:paraId="0B6FB79E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7E3E9CF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2,377,235</w:t>
            </w:r>
          </w:p>
        </w:tc>
      </w:tr>
      <w:tr w:rsidR="00AC0F9B" w:rsidRPr="005E6435" w14:paraId="5E69150E" w14:textId="77777777" w:rsidTr="00067142">
        <w:tc>
          <w:tcPr>
            <w:tcW w:w="2880" w:type="dxa"/>
          </w:tcPr>
          <w:p w14:paraId="1C597F6A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79CCB1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486,479</w:t>
            </w:r>
          </w:p>
        </w:tc>
        <w:tc>
          <w:tcPr>
            <w:tcW w:w="270" w:type="dxa"/>
          </w:tcPr>
          <w:p w14:paraId="4BAE6B35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539FF9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2,494,794</w:t>
            </w:r>
          </w:p>
        </w:tc>
        <w:tc>
          <w:tcPr>
            <w:tcW w:w="270" w:type="dxa"/>
          </w:tcPr>
          <w:p w14:paraId="0C2D1DDA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DEFA8E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4B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242,645</w:t>
            </w:r>
          </w:p>
        </w:tc>
        <w:tc>
          <w:tcPr>
            <w:tcW w:w="270" w:type="dxa"/>
          </w:tcPr>
          <w:p w14:paraId="3A3EE291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986AB5F" w14:textId="77777777" w:rsidR="00AC0F9B" w:rsidRPr="00F7446E" w:rsidRDefault="00AC0F9B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2,377,235</w:t>
            </w:r>
          </w:p>
        </w:tc>
      </w:tr>
    </w:tbl>
    <w:p w14:paraId="5E09F693" w14:textId="18F457C0" w:rsidR="00AC0F9B" w:rsidRDefault="00AC0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57810" w14:textId="5978D34F" w:rsidR="003E58FC" w:rsidRPr="007A3EF3" w:rsidRDefault="002D5A72" w:rsidP="008560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7" w:name="_Hlk77240038"/>
      <w:r w:rsidRPr="00106B7E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3E58FC" w:rsidRPr="00106B7E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="003E58FC" w:rsidRPr="00106B7E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E58FC" w:rsidRPr="00106B7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61B4DCAC" w14:textId="77777777" w:rsidR="003E58FC" w:rsidRPr="0085608E" w:rsidRDefault="003E58FC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440"/>
      </w:tblGrid>
      <w:tr w:rsidR="008D0510" w:rsidRPr="00864E65" w14:paraId="2B3DC318" w14:textId="77777777" w:rsidTr="00B91935">
        <w:trPr>
          <w:trHeight w:val="20"/>
          <w:tblHeader/>
        </w:trPr>
        <w:tc>
          <w:tcPr>
            <w:tcW w:w="2880" w:type="dxa"/>
          </w:tcPr>
          <w:p w14:paraId="266E81B4" w14:textId="77777777" w:rsidR="008D0510" w:rsidRPr="00D51A70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872A3CA" w14:textId="0B4F6B2C" w:rsidR="008D0510" w:rsidRPr="002D5A72" w:rsidRDefault="002D5A72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0D588B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270" w:type="dxa"/>
          </w:tcPr>
          <w:p w14:paraId="61026E92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3558D059" w14:textId="00CF38ED" w:rsidR="008D0510" w:rsidRPr="002D5A72" w:rsidRDefault="002D5A72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0D588B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</w:tr>
      <w:tr w:rsidR="008D0510" w:rsidRPr="00864E65" w14:paraId="3D537020" w14:textId="77777777" w:rsidTr="00B91935">
        <w:trPr>
          <w:trHeight w:val="20"/>
          <w:tblHeader/>
        </w:trPr>
        <w:tc>
          <w:tcPr>
            <w:tcW w:w="2880" w:type="dxa"/>
          </w:tcPr>
          <w:p w14:paraId="3803D291" w14:textId="77777777" w:rsidR="008D0510" w:rsidRPr="00D51A70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5B1DD05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  <w:tc>
          <w:tcPr>
            <w:tcW w:w="270" w:type="dxa"/>
          </w:tcPr>
          <w:p w14:paraId="1378C237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ABF70B4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</w:tr>
      <w:tr w:rsidR="008D0510" w:rsidRPr="00864E65" w14:paraId="30A8C342" w14:textId="77777777" w:rsidTr="00B91935">
        <w:trPr>
          <w:trHeight w:val="20"/>
          <w:tblHeader/>
        </w:trPr>
        <w:tc>
          <w:tcPr>
            <w:tcW w:w="2880" w:type="dxa"/>
          </w:tcPr>
          <w:p w14:paraId="45014115" w14:textId="77777777" w:rsidR="008D0510" w:rsidRPr="00D51A70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</w:tcPr>
          <w:p w14:paraId="5C2AAB14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BF2000B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F8A7C6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0" w:type="dxa"/>
          </w:tcPr>
          <w:p w14:paraId="0749217D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9661A0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32BE6DA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442E15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A7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</w:tr>
      <w:tr w:rsidR="008D0510" w:rsidRPr="00864E65" w14:paraId="16469625" w14:textId="77777777" w:rsidTr="00B91935">
        <w:trPr>
          <w:trHeight w:val="20"/>
          <w:tblHeader/>
        </w:trPr>
        <w:tc>
          <w:tcPr>
            <w:tcW w:w="2880" w:type="dxa"/>
          </w:tcPr>
          <w:p w14:paraId="5557768B" w14:textId="77777777" w:rsidR="008D0510" w:rsidRPr="00D51A70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176B9BD9" w14:textId="77777777" w:rsidR="008D0510" w:rsidRPr="00D51A70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1A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(%)</w:t>
            </w:r>
          </w:p>
        </w:tc>
      </w:tr>
      <w:tr w:rsidR="002D5A72" w:rsidRPr="00864E65" w14:paraId="0D8A7462" w14:textId="77777777" w:rsidTr="0085608E">
        <w:trPr>
          <w:trHeight w:val="20"/>
        </w:trPr>
        <w:tc>
          <w:tcPr>
            <w:tcW w:w="2880" w:type="dxa"/>
          </w:tcPr>
          <w:p w14:paraId="2CFAD9C4" w14:textId="77777777" w:rsidR="002D5A72" w:rsidRPr="00F7446E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บริษัทในกลุ่ม</w:t>
            </w:r>
          </w:p>
        </w:tc>
        <w:tc>
          <w:tcPr>
            <w:tcW w:w="1350" w:type="dxa"/>
            <w:shd w:val="clear" w:color="auto" w:fill="auto"/>
          </w:tcPr>
          <w:p w14:paraId="2E810341" w14:textId="28C78995" w:rsidR="002D5A72" w:rsidRPr="00DA0B32" w:rsidRDefault="0038348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53.1</w:t>
            </w:r>
          </w:p>
        </w:tc>
        <w:tc>
          <w:tcPr>
            <w:tcW w:w="270" w:type="dxa"/>
            <w:shd w:val="clear" w:color="auto" w:fill="auto"/>
          </w:tcPr>
          <w:p w14:paraId="2666A04B" w14:textId="77777777" w:rsidR="002D5A72" w:rsidRPr="00DA0B32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202241" w14:textId="09F5D66D" w:rsidR="002D5A72" w:rsidRPr="00DA0B32" w:rsidRDefault="0038348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84.3</w:t>
            </w:r>
          </w:p>
        </w:tc>
        <w:tc>
          <w:tcPr>
            <w:tcW w:w="270" w:type="dxa"/>
          </w:tcPr>
          <w:p w14:paraId="4DCEFC9E" w14:textId="77777777" w:rsidR="002D5A72" w:rsidRPr="00F7446E" w:rsidRDefault="002D5A72" w:rsidP="002D5A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BE0D8C" w14:textId="372FC28B" w:rsidR="002D5A72" w:rsidRPr="00F7446E" w:rsidRDefault="002D5A72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90.2 </w:t>
            </w:r>
          </w:p>
        </w:tc>
        <w:tc>
          <w:tcPr>
            <w:tcW w:w="270" w:type="dxa"/>
          </w:tcPr>
          <w:p w14:paraId="4E1A66A9" w14:textId="77777777" w:rsidR="002D5A72" w:rsidRPr="00D51A70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E14113" w14:textId="3E470D66" w:rsidR="002D5A72" w:rsidRPr="00D51A70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93.6 </w:t>
            </w:r>
          </w:p>
        </w:tc>
      </w:tr>
      <w:tr w:rsidR="002D5A72" w:rsidRPr="00864E65" w14:paraId="3AE9EBD5" w14:textId="77777777" w:rsidTr="0085608E">
        <w:trPr>
          <w:trHeight w:val="20"/>
        </w:trPr>
        <w:tc>
          <w:tcPr>
            <w:tcW w:w="2880" w:type="dxa"/>
          </w:tcPr>
          <w:p w14:paraId="139F9E75" w14:textId="77777777" w:rsidR="002D5A72" w:rsidRPr="00F7446E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shd w:val="clear" w:color="auto" w:fill="auto"/>
          </w:tcPr>
          <w:p w14:paraId="6D8EB396" w14:textId="46D9DB5E" w:rsidR="002D5A72" w:rsidRPr="00DA0B32" w:rsidRDefault="0038348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46.9</w:t>
            </w:r>
          </w:p>
        </w:tc>
        <w:tc>
          <w:tcPr>
            <w:tcW w:w="270" w:type="dxa"/>
            <w:shd w:val="clear" w:color="auto" w:fill="auto"/>
          </w:tcPr>
          <w:p w14:paraId="168C6D77" w14:textId="77777777" w:rsidR="002D5A72" w:rsidRPr="00DA0B32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503E55" w14:textId="2EC192C5" w:rsidR="002D5A72" w:rsidRPr="00DA0B32" w:rsidRDefault="0038348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15.7</w:t>
            </w:r>
          </w:p>
        </w:tc>
        <w:tc>
          <w:tcPr>
            <w:tcW w:w="270" w:type="dxa"/>
          </w:tcPr>
          <w:p w14:paraId="3573FD06" w14:textId="77777777" w:rsidR="002D5A72" w:rsidRPr="00F7446E" w:rsidRDefault="002D5A72" w:rsidP="002D5A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BEA739" w14:textId="53285F70" w:rsidR="002D5A72" w:rsidRPr="00F7446E" w:rsidRDefault="002D5A72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9.8 </w:t>
            </w:r>
          </w:p>
        </w:tc>
        <w:tc>
          <w:tcPr>
            <w:tcW w:w="270" w:type="dxa"/>
          </w:tcPr>
          <w:p w14:paraId="5621F997" w14:textId="77777777" w:rsidR="002D5A72" w:rsidRPr="00D51A70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1056C" w14:textId="4EE23DA7" w:rsidR="002D5A72" w:rsidRPr="00D51A70" w:rsidRDefault="002D5A72" w:rsidP="002D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6.4 </w:t>
            </w:r>
          </w:p>
        </w:tc>
      </w:tr>
      <w:tr w:rsidR="00DA0B32" w:rsidRPr="002022E8" w14:paraId="265664A1" w14:textId="77777777" w:rsidTr="0085608E">
        <w:trPr>
          <w:trHeight w:val="20"/>
        </w:trPr>
        <w:tc>
          <w:tcPr>
            <w:tcW w:w="2880" w:type="dxa"/>
          </w:tcPr>
          <w:p w14:paraId="3B091DED" w14:textId="77777777" w:rsidR="00DA0B32" w:rsidRPr="00F7446E" w:rsidRDefault="00DA0B32" w:rsidP="00DA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DD4E0" w14:textId="58641412" w:rsidR="00DA0B32" w:rsidRPr="00DA0B32" w:rsidRDefault="00DA0B32" w:rsidP="00DA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100.0 </w:t>
            </w:r>
          </w:p>
        </w:tc>
        <w:tc>
          <w:tcPr>
            <w:tcW w:w="270" w:type="dxa"/>
            <w:shd w:val="clear" w:color="auto" w:fill="auto"/>
          </w:tcPr>
          <w:p w14:paraId="5E6C9606" w14:textId="77777777" w:rsidR="00DA0B32" w:rsidRPr="00DA0B32" w:rsidRDefault="00DA0B32" w:rsidP="00DA0B32">
            <w:pPr>
              <w:spacing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45FAA" w14:textId="1262DFAB" w:rsidR="00DA0B32" w:rsidRPr="00DA0B32" w:rsidRDefault="00DA0B32" w:rsidP="00DA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100.0 </w:t>
            </w:r>
          </w:p>
        </w:tc>
        <w:tc>
          <w:tcPr>
            <w:tcW w:w="270" w:type="dxa"/>
          </w:tcPr>
          <w:p w14:paraId="3696BD6C" w14:textId="77777777" w:rsidR="00DA0B32" w:rsidRPr="00F7446E" w:rsidRDefault="00DA0B32" w:rsidP="00DA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EDA8B5" w14:textId="762B5086" w:rsidR="00DA0B32" w:rsidRPr="00F7446E" w:rsidRDefault="00DA0B32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100.0 </w:t>
            </w:r>
          </w:p>
        </w:tc>
        <w:tc>
          <w:tcPr>
            <w:tcW w:w="270" w:type="dxa"/>
          </w:tcPr>
          <w:p w14:paraId="6B6E04BD" w14:textId="77777777" w:rsidR="00DA0B32" w:rsidRPr="00D51A70" w:rsidRDefault="00DA0B32" w:rsidP="00DA0B3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6B8B075" w14:textId="76BD27BA" w:rsidR="00DA0B32" w:rsidRPr="00D51A70" w:rsidRDefault="00DA0B32" w:rsidP="00DA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100.0 </w:t>
            </w:r>
          </w:p>
        </w:tc>
      </w:tr>
    </w:tbl>
    <w:p w14:paraId="29A4B49E" w14:textId="2B5D0D3E" w:rsidR="00757502" w:rsidRDefault="00757502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8" w:name="_Hlk65884112"/>
      <w:bookmarkEnd w:id="7"/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A1169D7" w14:textId="16F3FFB0" w:rsidR="002D4841" w:rsidRPr="009419F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419F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</w:t>
      </w:r>
      <w:r w:rsidR="00DD478F" w:rsidRPr="009419F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ที่ไม่ได้วางเป็นประกัน</w:t>
      </w:r>
    </w:p>
    <w:p w14:paraId="7916343E" w14:textId="54ACD443" w:rsidR="002D4841" w:rsidRPr="00C2554B" w:rsidRDefault="002D4841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7E137" w14:textId="01A5F41D" w:rsidR="007E7666" w:rsidRDefault="002D5A72" w:rsidP="00CB7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7E7666" w:rsidRPr="00CB760E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3D0446" w:rsidRPr="00CB76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7E7666" w:rsidRPr="00CB760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มูลค่าเงินลงทุนและมูลค่ายุติธรรม</w:t>
      </w:r>
    </w:p>
    <w:p w14:paraId="54A19F16" w14:textId="77777777" w:rsidR="007E7666" w:rsidRPr="0085608E" w:rsidRDefault="007E7666" w:rsidP="00D55E6A">
      <w:pPr>
        <w:rPr>
          <w:sz w:val="28"/>
          <w:szCs w:val="28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C36B42" w:rsidRPr="00F44503" w14:paraId="1E16EF6B" w14:textId="5BF20D1B" w:rsidTr="0085608E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7E7F7C7E" w14:textId="77777777" w:rsidR="00C36B42" w:rsidRPr="002A4982" w:rsidRDefault="00C36B42" w:rsidP="00C36B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D7E37C" w14:textId="77F65502" w:rsidR="00C36B42" w:rsidRPr="0085608E" w:rsidRDefault="00C36B42" w:rsidP="0085608E">
            <w:pPr>
              <w:pStyle w:val="NormalLatinAngsanaNew"/>
              <w:tabs>
                <w:tab w:val="clear" w:pos="1224"/>
                <w:tab w:val="decimal" w:pos="826"/>
              </w:tabs>
              <w:ind w:right="142"/>
              <w:rPr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43EF3AD" w14:textId="6E4433B6" w:rsidR="00C36B42" w:rsidRPr="00F44503" w:rsidRDefault="00C36B42" w:rsidP="00C36B42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cs/>
              </w:rPr>
            </w:pPr>
          </w:p>
        </w:tc>
        <w:tc>
          <w:tcPr>
            <w:tcW w:w="1440" w:type="dxa"/>
          </w:tcPr>
          <w:p w14:paraId="6FED9AC0" w14:textId="041BE831" w:rsidR="00C36B42" w:rsidRPr="0085608E" w:rsidRDefault="00C36B42" w:rsidP="00C36B42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36B42" w:rsidRPr="00F44503" w14:paraId="0996BD5B" w14:textId="09569EB5" w:rsidTr="0085608E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02C32B70" w14:textId="77777777" w:rsidR="00C36B42" w:rsidRPr="00F44503" w:rsidRDefault="00C36B42" w:rsidP="00C36B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6618C5" w14:textId="68876284" w:rsidR="00C36B42" w:rsidRPr="00F44503" w:rsidRDefault="00C36B42" w:rsidP="0085608E">
            <w:pPr>
              <w:pStyle w:val="NormalLatinAngsanaNew"/>
              <w:tabs>
                <w:tab w:val="clear" w:pos="1224"/>
                <w:tab w:val="decimal" w:pos="826"/>
              </w:tabs>
              <w:rPr>
                <w:lang w:bidi="th-TH"/>
              </w:rPr>
            </w:pPr>
            <w:r w:rsidRPr="00F44503">
              <w:rPr>
                <w:lang w:val="en-US" w:bidi="th-TH"/>
              </w:rPr>
              <w:t>256</w:t>
            </w:r>
            <w:r>
              <w:rPr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BD0F012" w14:textId="4980AEAC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</w:p>
        </w:tc>
        <w:tc>
          <w:tcPr>
            <w:tcW w:w="1440" w:type="dxa"/>
          </w:tcPr>
          <w:p w14:paraId="5B13290B" w14:textId="00D63FC7" w:rsidR="00C36B42" w:rsidRPr="00F44503" w:rsidRDefault="00C36B42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  <w:r>
              <w:rPr>
                <w:rFonts w:hint="cs"/>
                <w:cs/>
                <w:lang w:val="en-US" w:bidi="th-TH"/>
              </w:rPr>
              <w:t xml:space="preserve">   </w:t>
            </w:r>
            <w:r w:rsidRPr="00F44503">
              <w:rPr>
                <w:lang w:val="en-US" w:bidi="th-TH"/>
              </w:rPr>
              <w:t>2563</w:t>
            </w:r>
          </w:p>
        </w:tc>
      </w:tr>
      <w:tr w:rsidR="00C36B42" w:rsidRPr="00F44503" w14:paraId="19EDF927" w14:textId="4980C5F4" w:rsidTr="00D248D8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71BB915D" w14:textId="77777777" w:rsidR="00C36B42" w:rsidRPr="00F44503" w:rsidRDefault="00C36B42" w:rsidP="00C36B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6C370D29" w14:textId="2950813C" w:rsidR="00C36B42" w:rsidRPr="00F44503" w:rsidRDefault="00C36B42">
            <w:pPr>
              <w:pStyle w:val="NormalLatinAngsanaNew"/>
              <w:tabs>
                <w:tab w:val="clear" w:pos="1224"/>
                <w:tab w:val="decimal" w:pos="700"/>
              </w:tabs>
              <w:jc w:val="center"/>
              <w:rPr>
                <w:i/>
                <w:iCs/>
                <w:cs/>
                <w:lang w:bidi="th-TH"/>
              </w:rPr>
            </w:pPr>
            <w:r w:rsidRPr="00F44503">
              <w:rPr>
                <w:rFonts w:hint="cs"/>
                <w:i/>
                <w:iCs/>
                <w:cs/>
                <w:lang w:bidi="th-TH"/>
              </w:rPr>
              <w:t>(พันบาท)</w:t>
            </w:r>
          </w:p>
        </w:tc>
      </w:tr>
      <w:tr w:rsidR="00C36B42" w:rsidRPr="00F44503" w14:paraId="424FA529" w14:textId="1700D0D6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22A9C11F" w14:textId="77777777" w:rsidR="00C36B42" w:rsidRPr="008E6614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6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5B17A18" w14:textId="77777777" w:rsidR="00C36B42" w:rsidRPr="00F44503" w:rsidRDefault="00C36B42" w:rsidP="0085608E">
            <w:pPr>
              <w:pStyle w:val="NormalLatinAngsanaNew"/>
              <w:tabs>
                <w:tab w:val="clear" w:pos="1224"/>
                <w:tab w:val="decimal" w:pos="1123"/>
              </w:tabs>
              <w:rPr>
                <w:lang w:bidi="th-TH"/>
              </w:rPr>
            </w:pPr>
          </w:p>
        </w:tc>
        <w:tc>
          <w:tcPr>
            <w:tcW w:w="270" w:type="dxa"/>
          </w:tcPr>
          <w:p w14:paraId="702E7BC8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  <w:tc>
          <w:tcPr>
            <w:tcW w:w="1440" w:type="dxa"/>
          </w:tcPr>
          <w:p w14:paraId="15586DCC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C36B42" w:rsidRPr="00F44503" w14:paraId="2386BBE1" w14:textId="7C78EC98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47FF954" w14:textId="1AC582D6" w:rsidR="00C36B42" w:rsidRPr="00F44503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440" w:type="dxa"/>
            <w:tcBorders>
              <w:bottom w:val="nil"/>
            </w:tcBorders>
          </w:tcPr>
          <w:p w14:paraId="5CC46A26" w14:textId="77777777" w:rsidR="00C36B42" w:rsidRPr="00F44503" w:rsidRDefault="00C36B42" w:rsidP="0085608E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bottom w:val="nil"/>
            </w:tcBorders>
          </w:tcPr>
          <w:p w14:paraId="7629253E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461979FB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90121F" w:rsidRPr="00F44503" w14:paraId="2C818334" w14:textId="5A696846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2E26010" w14:textId="5936D390" w:rsidR="0090121F" w:rsidRPr="00F44503" w:rsidRDefault="0090121F" w:rsidP="0090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59253D0F" w14:textId="104FFF0E" w:rsidR="0090121F" w:rsidRPr="00622502" w:rsidRDefault="0090121F" w:rsidP="0085608E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622502">
              <w:t>14,3</w:t>
            </w:r>
            <w:r w:rsidR="00B432A3" w:rsidRPr="00622502">
              <w:t>45</w:t>
            </w:r>
            <w:r w:rsidRPr="00622502">
              <w:t>,2</w:t>
            </w:r>
            <w:r w:rsidR="00B432A3" w:rsidRPr="00622502">
              <w:t>96</w:t>
            </w:r>
          </w:p>
        </w:tc>
        <w:tc>
          <w:tcPr>
            <w:tcW w:w="270" w:type="dxa"/>
            <w:tcBorders>
              <w:bottom w:val="nil"/>
            </w:tcBorders>
          </w:tcPr>
          <w:p w14:paraId="04A441EB" w14:textId="67F87721" w:rsidR="0090121F" w:rsidRPr="00F44503" w:rsidRDefault="0090121F" w:rsidP="0090121F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18D23A52" w14:textId="6A86D35E" w:rsidR="0090121F" w:rsidRPr="00006A92" w:rsidRDefault="0090121F" w:rsidP="0090121F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6A92">
              <w:t>13,597,189</w:t>
            </w:r>
          </w:p>
        </w:tc>
      </w:tr>
      <w:tr w:rsidR="0090121F" w:rsidRPr="00F44503" w14:paraId="0C0C4087" w14:textId="54141D0D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8C82A5E" w14:textId="1FD4DA63" w:rsidR="0090121F" w:rsidRPr="00F44503" w:rsidRDefault="0090121F" w:rsidP="0090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6322"/>
                <w:tab w:val="left" w:pos="59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ตราสารหนี้ภาคเอกชน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19E8B8EB" w14:textId="3C96A35D" w:rsidR="0090121F" w:rsidRPr="00622502" w:rsidRDefault="0090121F" w:rsidP="0085608E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622502">
              <w:t>27,634</w:t>
            </w:r>
          </w:p>
        </w:tc>
        <w:tc>
          <w:tcPr>
            <w:tcW w:w="270" w:type="dxa"/>
            <w:tcBorders>
              <w:bottom w:val="nil"/>
            </w:tcBorders>
          </w:tcPr>
          <w:p w14:paraId="100ADEA6" w14:textId="41FF0BEC" w:rsidR="0090121F" w:rsidRPr="00F44503" w:rsidRDefault="0090121F" w:rsidP="0090121F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22AB5D95" w14:textId="5167A6CC" w:rsidR="0090121F" w:rsidRPr="00006A92" w:rsidRDefault="0090121F" w:rsidP="0090121F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6A92">
              <w:t>10,552</w:t>
            </w:r>
          </w:p>
        </w:tc>
      </w:tr>
      <w:tr w:rsidR="00B432A3" w:rsidRPr="00F44503" w14:paraId="0065B819" w14:textId="77777777" w:rsidTr="00FF76B4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0045765E" w14:textId="4B69F7E2" w:rsidR="00B432A3" w:rsidRPr="00F44503" w:rsidRDefault="00B432A3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6322"/>
                <w:tab w:val="left" w:pos="59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608E">
              <w:rPr>
                <w:rFonts w:ascii="Angsana New" w:hAnsi="Angsana New"/>
                <w:sz w:val="30"/>
                <w:szCs w:val="30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bottom w:val="nil"/>
            </w:tcBorders>
          </w:tcPr>
          <w:p w14:paraId="03DAB0EB" w14:textId="2F538D31" w:rsidR="00B432A3" w:rsidRPr="0085608E" w:rsidRDefault="00B432A3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85608E">
              <w:t>17,040</w:t>
            </w:r>
          </w:p>
        </w:tc>
        <w:tc>
          <w:tcPr>
            <w:tcW w:w="270" w:type="dxa"/>
            <w:tcBorders>
              <w:bottom w:val="nil"/>
            </w:tcBorders>
          </w:tcPr>
          <w:p w14:paraId="77C1E6C2" w14:textId="77777777" w:rsidR="00B432A3" w:rsidRPr="00006A92" w:rsidDel="00C36B42" w:rsidRDefault="00B432A3" w:rsidP="0090121F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64BEA250" w14:textId="4A87FD21" w:rsidR="00B432A3" w:rsidRPr="0085608E" w:rsidRDefault="00B432A3" w:rsidP="0085608E">
            <w:pPr>
              <w:pStyle w:val="NormalLatinAngsanaNew"/>
              <w:tabs>
                <w:tab w:val="clear" w:pos="1224"/>
                <w:tab w:val="decimal" w:pos="970"/>
              </w:tabs>
              <w:rPr>
                <w:lang w:val="en-US" w:bidi="th-TH"/>
              </w:rPr>
            </w:pPr>
            <w:r>
              <w:rPr>
                <w:lang w:val="en-US" w:bidi="th-TH"/>
              </w:rPr>
              <w:t>-</w:t>
            </w:r>
          </w:p>
        </w:tc>
      </w:tr>
      <w:tr w:rsidR="0090121F" w:rsidRPr="00F44503" w14:paraId="71B3F2A9" w14:textId="2331D926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43FED411" w14:textId="71FFB59C" w:rsidR="0090121F" w:rsidRPr="00F44503" w:rsidRDefault="0090121F" w:rsidP="0090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ตราสารทุนในความต้องการของตลาดในประเทศ</w:t>
            </w:r>
            <w:r w:rsidRPr="00F445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6846CE4E" w14:textId="70793BE4" w:rsidR="0090121F" w:rsidRPr="0085608E" w:rsidRDefault="0090121F" w:rsidP="0085608E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/>
              </w:rPr>
            </w:pPr>
            <w:r w:rsidRPr="00622502">
              <w:t>3,565,</w:t>
            </w:r>
            <w:r w:rsidR="009419FD" w:rsidRPr="00622502">
              <w:t>900</w:t>
            </w:r>
          </w:p>
        </w:tc>
        <w:tc>
          <w:tcPr>
            <w:tcW w:w="270" w:type="dxa"/>
            <w:tcBorders>
              <w:bottom w:val="nil"/>
            </w:tcBorders>
          </w:tcPr>
          <w:p w14:paraId="7F65712E" w14:textId="4E7F4B9A" w:rsidR="0090121F" w:rsidRPr="00F44503" w:rsidRDefault="0090121F" w:rsidP="0090121F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4A644D3D" w14:textId="1076BE4C" w:rsidR="0090121F" w:rsidRPr="00006A92" w:rsidRDefault="0090121F" w:rsidP="0090121F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6A92">
              <w:t>2,137,72</w:t>
            </w:r>
            <w:r>
              <w:t>9</w:t>
            </w:r>
          </w:p>
        </w:tc>
      </w:tr>
      <w:tr w:rsidR="0090121F" w:rsidRPr="00F44503" w14:paraId="7342060F" w14:textId="04F3ED1D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7611874C" w14:textId="4F0D3909" w:rsidR="0090121F" w:rsidRPr="00F44503" w:rsidRDefault="0090121F" w:rsidP="0090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49A6AF" w14:textId="54F678EA" w:rsidR="0090121F" w:rsidRPr="00622502" w:rsidRDefault="0090121F" w:rsidP="0085608E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622502">
              <w:t>(14,334,953)</w:t>
            </w:r>
          </w:p>
        </w:tc>
        <w:tc>
          <w:tcPr>
            <w:tcW w:w="270" w:type="dxa"/>
            <w:tcBorders>
              <w:bottom w:val="nil"/>
            </w:tcBorders>
          </w:tcPr>
          <w:p w14:paraId="478C7A70" w14:textId="048442D1" w:rsidR="0090121F" w:rsidRPr="00F44503" w:rsidRDefault="0090121F" w:rsidP="0090121F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C1DBF" w14:textId="366F2973" w:rsidR="0090121F" w:rsidRPr="00006A92" w:rsidRDefault="0090121F" w:rsidP="0090121F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6A92">
              <w:t>(13,553,939)</w:t>
            </w:r>
          </w:p>
        </w:tc>
      </w:tr>
      <w:tr w:rsidR="0090121F" w:rsidRPr="00F44503" w14:paraId="2CD00DD4" w14:textId="436DE24E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6E759F83" w14:textId="04368765" w:rsidR="0090121F" w:rsidRPr="00F44503" w:rsidRDefault="0090121F" w:rsidP="00901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7348D" w14:textId="610406AB" w:rsidR="0090121F" w:rsidRPr="0085608E" w:rsidRDefault="0090121F" w:rsidP="0085608E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85608E">
              <w:rPr>
                <w:b/>
                <w:bCs/>
              </w:rPr>
              <w:t>3,620,</w:t>
            </w:r>
            <w:r w:rsidR="009419FD" w:rsidRPr="00622502">
              <w:rPr>
                <w:b/>
                <w:bCs/>
              </w:rPr>
              <w:t>917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7C152" w14:textId="7280B78B" w:rsidR="0090121F" w:rsidRPr="003529FB" w:rsidRDefault="0090121F" w:rsidP="0090121F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FB3D5" w14:textId="6195F153" w:rsidR="0090121F" w:rsidRPr="003529FB" w:rsidRDefault="0090121F" w:rsidP="0090121F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3529FB">
              <w:rPr>
                <w:b/>
                <w:bCs/>
              </w:rPr>
              <w:t>2,191,531</w:t>
            </w:r>
          </w:p>
        </w:tc>
      </w:tr>
      <w:tr w:rsidR="00C36B42" w:rsidRPr="00D73EFB" w14:paraId="222F02D9" w14:textId="48F2E8FD" w:rsidTr="0085608E">
        <w:trPr>
          <w:cantSplit/>
          <w:trHeight w:val="217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776391C3" w14:textId="77777777" w:rsidR="00C36B42" w:rsidRPr="00D73EFB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1DBDD80" w14:textId="77777777" w:rsidR="00C36B42" w:rsidRPr="00D73EFB" w:rsidRDefault="00C36B42" w:rsidP="0085608E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CD547D" w14:textId="77777777" w:rsidR="00C36B42" w:rsidRPr="00D73EFB" w:rsidRDefault="00C36B42" w:rsidP="00C36B42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9E1205B" w14:textId="77777777" w:rsidR="00C36B42" w:rsidRPr="00D73EFB" w:rsidRDefault="00C36B42" w:rsidP="00C36B42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</w:tr>
      <w:tr w:rsidR="00C36B42" w:rsidRPr="00F44503" w14:paraId="0996BDE5" w14:textId="3CA312DC" w:rsidTr="0085608E">
        <w:trPr>
          <w:cantSplit/>
          <w:trHeight w:val="177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0B752176" w14:textId="7F19AC79" w:rsidR="00C36B42" w:rsidRPr="00F44503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8D2378C" w14:textId="77777777" w:rsidR="00C36B42" w:rsidRPr="00F44503" w:rsidRDefault="00C36B42" w:rsidP="0085608E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9F131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717468E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</w:tr>
      <w:tr w:rsidR="00C02F30" w:rsidRPr="00F44503" w14:paraId="673D020F" w14:textId="32FA9E1D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0C11EED1" w14:textId="56E232E0" w:rsidR="00C02F30" w:rsidRPr="00F44503" w:rsidRDefault="00C02F30" w:rsidP="00C0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00D40B" w14:textId="1C2C5301" w:rsidR="00C02F30" w:rsidRPr="00F44503" w:rsidRDefault="00C02F30" w:rsidP="0085608E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002CE7">
              <w:t>58</w:t>
            </w:r>
          </w:p>
        </w:tc>
        <w:tc>
          <w:tcPr>
            <w:tcW w:w="270" w:type="dxa"/>
            <w:tcBorders>
              <w:bottom w:val="nil"/>
            </w:tcBorders>
          </w:tcPr>
          <w:p w14:paraId="20D35A54" w14:textId="7099146D" w:rsidR="00C02F30" w:rsidRPr="00C36061" w:rsidRDefault="00C02F30" w:rsidP="00C02F30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39080EC" w14:textId="5057E11B" w:rsidR="00C02F30" w:rsidRPr="006915C5" w:rsidRDefault="00C02F30" w:rsidP="00C02F30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6915C5">
              <w:t>39,39</w:t>
            </w:r>
            <w:r>
              <w:t>6</w:t>
            </w:r>
          </w:p>
        </w:tc>
      </w:tr>
      <w:tr w:rsidR="00C02F30" w:rsidRPr="00F44503" w14:paraId="2514F2E7" w14:textId="69AEB506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76FFAC8A" w14:textId="02C5B491" w:rsidR="00C02F30" w:rsidRPr="00F44503" w:rsidRDefault="00C02F30" w:rsidP="00C0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774AA" w14:textId="6B79143E" w:rsidR="00C02F30" w:rsidRPr="0085608E" w:rsidRDefault="00C02F30" w:rsidP="0085608E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85608E">
              <w:rPr>
                <w:b/>
                <w:bCs/>
              </w:rPr>
              <w:t>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B356C8" w14:textId="3BB19D52" w:rsidR="00C02F30" w:rsidRPr="000D2B11" w:rsidRDefault="00C02F30" w:rsidP="00C02F30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639878" w14:textId="5663AE7C" w:rsidR="00C02F30" w:rsidRPr="000D2B11" w:rsidRDefault="00C02F30" w:rsidP="00C02F30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0D2B11">
              <w:rPr>
                <w:b/>
                <w:bCs/>
              </w:rPr>
              <w:t>39,396</w:t>
            </w:r>
          </w:p>
        </w:tc>
      </w:tr>
      <w:tr w:rsidR="00C02F30" w:rsidRPr="00F44503" w14:paraId="3293847F" w14:textId="7DDD2601" w:rsidTr="0085608E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52C34AE6" w14:textId="7193D0F2" w:rsidR="00C02F30" w:rsidRPr="00F44503" w:rsidRDefault="00C02F30" w:rsidP="00C0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2F6E40" w14:textId="52B8D86F" w:rsidR="00C02F30" w:rsidRPr="00C02F30" w:rsidRDefault="00C02F30" w:rsidP="0085608E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85608E">
              <w:rPr>
                <w:b/>
                <w:bCs/>
              </w:rPr>
              <w:t>3,620,9</w:t>
            </w:r>
            <w:r w:rsidR="009419FD" w:rsidRPr="00C86AD6">
              <w:rPr>
                <w:b/>
                <w:bCs/>
              </w:rPr>
              <w:t>7</w:t>
            </w:r>
            <w:r w:rsidR="00821298" w:rsidRPr="0085608E">
              <w:rPr>
                <w:b/>
                <w:b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A55AA7" w14:textId="1853F1EB" w:rsidR="00C02F30" w:rsidRPr="003529FB" w:rsidRDefault="00C02F30" w:rsidP="00C02F30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0802A7" w14:textId="4929B78B" w:rsidR="00C02F30" w:rsidRPr="003529FB" w:rsidRDefault="00C02F30" w:rsidP="00C02F30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3529FB">
              <w:rPr>
                <w:b/>
                <w:bCs/>
              </w:rPr>
              <w:t>2,230,927</w:t>
            </w:r>
          </w:p>
        </w:tc>
      </w:tr>
      <w:tr w:rsidR="002A6C6E" w:rsidRPr="00AC485E" w14:paraId="6E2992E2" w14:textId="565A981C" w:rsidTr="00FF76B4">
        <w:trPr>
          <w:cantSplit/>
          <w:trHeight w:val="177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4D1AC049" w14:textId="77777777" w:rsidR="00C36B42" w:rsidRPr="00AC485E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64FA1D0" w14:textId="77777777" w:rsidR="00C36B42" w:rsidRPr="00AC485E" w:rsidRDefault="00C36B42" w:rsidP="0085608E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F749E" w14:textId="77777777" w:rsidR="00C36B42" w:rsidRPr="00AC485E" w:rsidRDefault="00C36B42" w:rsidP="00C36B42">
            <w:pPr>
              <w:pStyle w:val="NormalLatinAngsanaNew"/>
              <w:tabs>
                <w:tab w:val="clear" w:pos="1224"/>
                <w:tab w:val="decimal" w:pos="1150"/>
                <w:tab w:val="decimal" w:pos="1510"/>
              </w:tabs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C8A4309" w14:textId="77777777" w:rsidR="00C36B42" w:rsidRPr="00AC485E" w:rsidRDefault="00C36B42" w:rsidP="00C36B42">
            <w:pPr>
              <w:pStyle w:val="NormalLatinAngsanaNew"/>
              <w:tabs>
                <w:tab w:val="clear" w:pos="1224"/>
                <w:tab w:val="decimal" w:pos="1150"/>
                <w:tab w:val="decimal" w:pos="1510"/>
              </w:tabs>
              <w:rPr>
                <w:cs/>
                <w:lang w:bidi="th-TH"/>
              </w:rPr>
            </w:pPr>
          </w:p>
        </w:tc>
      </w:tr>
      <w:tr w:rsidR="00C36B42" w:rsidRPr="00F44503" w14:paraId="74E3D1BE" w14:textId="019EB4E6" w:rsidTr="0085608E">
        <w:trPr>
          <w:cantSplit/>
          <w:trHeight w:val="177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6CB1B140" w14:textId="6D3B0511" w:rsidR="00C36B42" w:rsidRPr="001542D1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42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</w:tcBorders>
          </w:tcPr>
          <w:p w14:paraId="088540ED" w14:textId="77777777" w:rsidR="00C36B42" w:rsidRPr="00F44503" w:rsidRDefault="00C36B42" w:rsidP="0085608E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</w:tcBorders>
          </w:tcPr>
          <w:p w14:paraId="7B1878EB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  <w:tc>
          <w:tcPr>
            <w:tcW w:w="1440" w:type="dxa"/>
            <w:tcBorders>
              <w:top w:val="nil"/>
            </w:tcBorders>
          </w:tcPr>
          <w:p w14:paraId="408E843E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C36B42" w:rsidRPr="00F44503" w14:paraId="7ABFCCE7" w14:textId="36740A34" w:rsidTr="0085608E">
        <w:trPr>
          <w:cantSplit/>
          <w:trHeight w:val="177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2DA2F19D" w14:textId="7C915D01" w:rsidR="00C36B42" w:rsidRPr="00F44503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84F580F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1F138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CB83D5E" w14:textId="77777777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2A6C6E" w:rsidRPr="00F44503" w14:paraId="67A81766" w14:textId="6316F5C5" w:rsidTr="00FF76B4">
        <w:trPr>
          <w:cantSplit/>
          <w:trHeight w:val="177"/>
        </w:trPr>
        <w:tc>
          <w:tcPr>
            <w:tcW w:w="6030" w:type="dxa"/>
            <w:shd w:val="clear" w:color="auto" w:fill="auto"/>
          </w:tcPr>
          <w:p w14:paraId="51A0442C" w14:textId="1A3377B8" w:rsidR="00C02F30" w:rsidRPr="00F44503" w:rsidRDefault="00C02F30" w:rsidP="00C0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091CCF0" w14:textId="25464903" w:rsidR="00C02F30" w:rsidRPr="00F44503" w:rsidRDefault="00C02F30" w:rsidP="0085608E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743121">
              <w:t>3,393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6FFF75" w14:textId="677484CF" w:rsidR="00C02F30" w:rsidRPr="00F44503" w:rsidRDefault="00C02F30" w:rsidP="0085608E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2DF705F" w14:textId="403C1FB6" w:rsidR="00C02F30" w:rsidRPr="00743121" w:rsidRDefault="00C02F30" w:rsidP="00C02F30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</w:pPr>
            <w:r w:rsidRPr="00743121">
              <w:t>3,393</w:t>
            </w:r>
          </w:p>
        </w:tc>
      </w:tr>
      <w:tr w:rsidR="00C02F30" w:rsidRPr="004B3232" w14:paraId="10D4F44C" w14:textId="50E68BE8" w:rsidTr="0085608E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6070EC65" w14:textId="12EEB84E" w:rsidR="00C02F30" w:rsidRPr="00F44503" w:rsidRDefault="00C02F30" w:rsidP="00C02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  <w:r w:rsidRPr="00F44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55D759" w14:textId="146BB22A" w:rsidR="00C02F30" w:rsidRPr="00F44503" w:rsidRDefault="00C02F30" w:rsidP="0085608E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  <w:r w:rsidRPr="003529FB">
              <w:rPr>
                <w:b/>
                <w:bCs/>
              </w:rPr>
              <w:t>3,393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3446D" w14:textId="7C17DB21" w:rsidR="00C02F30" w:rsidRPr="003529FB" w:rsidRDefault="00C02F30" w:rsidP="0085608E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92213F" w14:textId="5D995372" w:rsidR="00C02F30" w:rsidRPr="003529FB" w:rsidRDefault="00C02F30" w:rsidP="00C02F30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  <w:r w:rsidRPr="003529FB">
              <w:rPr>
                <w:b/>
                <w:bCs/>
              </w:rPr>
              <w:t>3,393</w:t>
            </w:r>
          </w:p>
        </w:tc>
      </w:tr>
    </w:tbl>
    <w:p w14:paraId="35DE733F" w14:textId="0DB5130F" w:rsidR="004C6EC7" w:rsidRDefault="004C6EC7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A8D8DF" w14:textId="7F94F0F4" w:rsidR="005E00FC" w:rsidRDefault="005E0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C36B42" w:rsidRPr="00F44503" w14:paraId="0F1A667F" w14:textId="6EC19DEF" w:rsidTr="0085608E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240140C4" w14:textId="77777777" w:rsidR="00C36B42" w:rsidRPr="002A4982" w:rsidRDefault="00C36B42" w:rsidP="00C36B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A5AABC" w14:textId="0C519527" w:rsidR="00C36B42" w:rsidRPr="00F44503" w:rsidDel="00C36B42" w:rsidRDefault="00C36B42" w:rsidP="00C36B42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</w:tcPr>
          <w:p w14:paraId="2A0EA69C" w14:textId="2CF9C070" w:rsidR="00C36B42" w:rsidRPr="00F44503" w:rsidRDefault="00C36B42" w:rsidP="00C36B42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cs/>
              </w:rPr>
            </w:pPr>
          </w:p>
        </w:tc>
        <w:tc>
          <w:tcPr>
            <w:tcW w:w="1440" w:type="dxa"/>
          </w:tcPr>
          <w:p w14:paraId="14D4D66F" w14:textId="30D3AC7F" w:rsidR="00C36B42" w:rsidRPr="00F44503" w:rsidRDefault="00C36B42" w:rsidP="00C36B42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30E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930E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36B42" w:rsidRPr="00F44503" w14:paraId="7A8C9C1F" w14:textId="4433167F" w:rsidTr="0085608E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02DAD5FB" w14:textId="77777777" w:rsidR="00C36B42" w:rsidRPr="00F44503" w:rsidRDefault="00C36B42" w:rsidP="00C36B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5D6DC8" w14:textId="438D47DF" w:rsidR="00C36B42" w:rsidRPr="00F44503" w:rsidDel="00C36B42" w:rsidRDefault="00C36B42" w:rsidP="00C36B42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  <w:r w:rsidRPr="00F44503">
              <w:rPr>
                <w:lang w:val="en-US" w:bidi="th-TH"/>
              </w:rPr>
              <w:t>256</w:t>
            </w:r>
            <w:r>
              <w:rPr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2AFB021B" w14:textId="04584F80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</w:p>
        </w:tc>
        <w:tc>
          <w:tcPr>
            <w:tcW w:w="1440" w:type="dxa"/>
          </w:tcPr>
          <w:p w14:paraId="76F2EC7C" w14:textId="2A96E26B" w:rsidR="00C36B42" w:rsidRPr="00F44503" w:rsidRDefault="00C36B42" w:rsidP="00C36B42">
            <w:pPr>
              <w:pStyle w:val="NormalLatinAngsanaNew"/>
              <w:tabs>
                <w:tab w:val="clear" w:pos="1224"/>
                <w:tab w:val="decimal" w:pos="700"/>
                <w:tab w:val="left" w:pos="1340"/>
              </w:tabs>
              <w:ind w:left="0" w:right="70"/>
              <w:jc w:val="center"/>
              <w:rPr>
                <w:lang w:val="en-US" w:bidi="th-TH"/>
              </w:rPr>
            </w:pPr>
            <w:r>
              <w:rPr>
                <w:rFonts w:hint="cs"/>
                <w:cs/>
                <w:lang w:val="en-US" w:bidi="th-TH"/>
              </w:rPr>
              <w:t xml:space="preserve">   </w:t>
            </w:r>
            <w:r w:rsidRPr="00F44503">
              <w:rPr>
                <w:lang w:val="en-US" w:bidi="th-TH"/>
              </w:rPr>
              <w:t>2563</w:t>
            </w:r>
          </w:p>
        </w:tc>
      </w:tr>
      <w:tr w:rsidR="00C36B42" w:rsidRPr="00F44503" w14:paraId="12F2E5C2" w14:textId="61C01D37" w:rsidTr="00D248D8">
        <w:trPr>
          <w:cantSplit/>
          <w:trHeight w:val="177"/>
          <w:tblHeader/>
        </w:trPr>
        <w:tc>
          <w:tcPr>
            <w:tcW w:w="6030" w:type="dxa"/>
            <w:shd w:val="clear" w:color="auto" w:fill="auto"/>
          </w:tcPr>
          <w:p w14:paraId="666CFB0B" w14:textId="77777777" w:rsidR="00C36B42" w:rsidRPr="00F44503" w:rsidRDefault="00C36B42" w:rsidP="00C36B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22DA851" w14:textId="47CE1F70" w:rsidR="00C36B42" w:rsidRPr="00F44503" w:rsidRDefault="00C36B42">
            <w:pPr>
              <w:pStyle w:val="NormalLatinAngsanaNew"/>
              <w:tabs>
                <w:tab w:val="clear" w:pos="1224"/>
                <w:tab w:val="decimal" w:pos="700"/>
              </w:tabs>
              <w:jc w:val="center"/>
              <w:rPr>
                <w:i/>
                <w:iCs/>
                <w:cs/>
                <w:lang w:bidi="th-TH"/>
              </w:rPr>
            </w:pPr>
            <w:r w:rsidRPr="00F44503">
              <w:rPr>
                <w:rFonts w:hint="cs"/>
                <w:i/>
                <w:iCs/>
                <w:cs/>
                <w:lang w:bidi="th-TH"/>
              </w:rPr>
              <w:t>(พันบาท)</w:t>
            </w:r>
          </w:p>
        </w:tc>
      </w:tr>
      <w:tr w:rsidR="00C36B42" w:rsidRPr="00E3247D" w14:paraId="42CBCE60" w14:textId="4C9EDD07" w:rsidTr="0085608E">
        <w:trPr>
          <w:cantSplit/>
          <w:trHeight w:val="91"/>
        </w:trPr>
        <w:tc>
          <w:tcPr>
            <w:tcW w:w="6030" w:type="dxa"/>
            <w:tcBorders>
              <w:top w:val="nil"/>
            </w:tcBorders>
            <w:shd w:val="clear" w:color="auto" w:fill="auto"/>
          </w:tcPr>
          <w:p w14:paraId="3D004884" w14:textId="77777777" w:rsidR="00C36B42" w:rsidRPr="00E3247D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C3B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40" w:type="dxa"/>
            <w:tcBorders>
              <w:top w:val="nil"/>
            </w:tcBorders>
          </w:tcPr>
          <w:p w14:paraId="4857C8F9" w14:textId="77777777" w:rsidR="00C36B42" w:rsidRPr="00E3247D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CB6AC5" w14:textId="67B29054" w:rsidR="00C36B42" w:rsidRPr="00E3247D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59238D4" w14:textId="77777777" w:rsidR="00C36B42" w:rsidRPr="00E3247D" w:rsidRDefault="00C36B42" w:rsidP="00C36B42">
            <w:pPr>
              <w:pStyle w:val="NormalLatinAngsanaNew"/>
              <w:tabs>
                <w:tab w:val="clear" w:pos="1224"/>
                <w:tab w:val="decimal" w:pos="1510"/>
              </w:tabs>
              <w:rPr>
                <w:b/>
                <w:bCs/>
                <w:i/>
                <w:iCs/>
              </w:rPr>
            </w:pPr>
          </w:p>
        </w:tc>
      </w:tr>
      <w:tr w:rsidR="000F382C" w:rsidRPr="002732FD" w14:paraId="3DE27CE1" w14:textId="559AC3FA" w:rsidTr="0085608E">
        <w:trPr>
          <w:cantSplit/>
          <w:trHeight w:val="91"/>
        </w:trPr>
        <w:tc>
          <w:tcPr>
            <w:tcW w:w="6030" w:type="dxa"/>
            <w:shd w:val="clear" w:color="auto" w:fill="auto"/>
          </w:tcPr>
          <w:p w14:paraId="1FB9054E" w14:textId="77777777" w:rsidR="000F382C" w:rsidRPr="002732FD" w:rsidRDefault="000F382C" w:rsidP="000F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บัตร</w:t>
            </w:r>
            <w:r w:rsidRPr="002732FD">
              <w:rPr>
                <w:rFonts w:ascii="Angsana New" w:hAnsi="Angsana New" w:hint="cs"/>
                <w:sz w:val="30"/>
                <w:szCs w:val="30"/>
                <w:cs/>
              </w:rPr>
              <w:t>เงินฝ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าก</w:t>
            </w:r>
          </w:p>
        </w:tc>
        <w:tc>
          <w:tcPr>
            <w:tcW w:w="1440" w:type="dxa"/>
            <w:tcBorders>
              <w:bottom w:val="nil"/>
            </w:tcBorders>
          </w:tcPr>
          <w:p w14:paraId="404454C0" w14:textId="17CDD020" w:rsidR="000F382C" w:rsidRPr="00B03EF1" w:rsidDel="00C36B42" w:rsidRDefault="000F382C" w:rsidP="000F382C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lang w:val="en-US" w:bidi="th-TH"/>
              </w:rPr>
            </w:pPr>
            <w:r w:rsidRPr="00B03EF1">
              <w:rPr>
                <w:rFonts w:hint="cs"/>
                <w:lang w:val="en-US" w:bidi="th-TH"/>
              </w:rPr>
              <w:t>300</w:t>
            </w:r>
            <w:r>
              <w:rPr>
                <w:lang w:val="en-US" w:bidi="th-TH"/>
              </w:rPr>
              <w:t>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424F21" w14:textId="3C6E0CBC" w:rsidR="000F382C" w:rsidRPr="002732FD" w:rsidRDefault="000F382C" w:rsidP="000F382C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5D390B" w14:textId="71D9D637" w:rsidR="000F382C" w:rsidRPr="00B03EF1" w:rsidRDefault="000F382C" w:rsidP="000F382C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lang w:val="en-US" w:bidi="th-TH"/>
              </w:rPr>
            </w:pPr>
            <w:r w:rsidRPr="00B03EF1">
              <w:rPr>
                <w:rFonts w:hint="cs"/>
                <w:lang w:val="en-US" w:bidi="th-TH"/>
              </w:rPr>
              <w:t>300</w:t>
            </w:r>
            <w:r>
              <w:rPr>
                <w:lang w:val="en-US" w:bidi="th-TH"/>
              </w:rPr>
              <w:t>,000</w:t>
            </w:r>
          </w:p>
        </w:tc>
      </w:tr>
      <w:tr w:rsidR="000F382C" w:rsidRPr="002732FD" w14:paraId="3F6F462F" w14:textId="6C62320F" w:rsidTr="0085608E">
        <w:trPr>
          <w:cantSplit/>
          <w:trHeight w:val="91"/>
        </w:trPr>
        <w:tc>
          <w:tcPr>
            <w:tcW w:w="6030" w:type="dxa"/>
            <w:shd w:val="clear" w:color="auto" w:fill="auto"/>
          </w:tcPr>
          <w:p w14:paraId="34DDA00D" w14:textId="77777777" w:rsidR="000F382C" w:rsidRPr="001A3AE6" w:rsidRDefault="000F382C" w:rsidP="000F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3A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732FD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DB56D" w14:textId="4DB62B93" w:rsidR="000F382C" w:rsidDel="00C36B42" w:rsidRDefault="000F382C" w:rsidP="000F382C">
            <w:pPr>
              <w:pStyle w:val="NormalLatinAngsanaNew"/>
              <w:tabs>
                <w:tab w:val="clear" w:pos="1224"/>
                <w:tab w:val="decimal" w:pos="1420"/>
              </w:tabs>
              <w:ind w:right="-24"/>
            </w:pPr>
            <w:r>
              <w:t>(300,000)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AB3079" w14:textId="64EB6030" w:rsidR="000F382C" w:rsidRPr="002732FD" w:rsidRDefault="000F382C" w:rsidP="000F382C">
            <w:pPr>
              <w:pStyle w:val="NormalLatinAngsanaNew"/>
              <w:tabs>
                <w:tab w:val="clear" w:pos="1224"/>
                <w:tab w:val="decimal" w:pos="1420"/>
              </w:tabs>
              <w:ind w:right="-24"/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E276C34" w14:textId="4CFBEC13" w:rsidR="000F382C" w:rsidRDefault="000F382C" w:rsidP="000F382C">
            <w:pPr>
              <w:pStyle w:val="NormalLatinAngsanaNew"/>
              <w:tabs>
                <w:tab w:val="clear" w:pos="1224"/>
                <w:tab w:val="decimal" w:pos="1420"/>
              </w:tabs>
              <w:ind w:right="-24"/>
            </w:pPr>
            <w:r>
              <w:t>(300,000)</w:t>
            </w:r>
          </w:p>
        </w:tc>
      </w:tr>
      <w:tr w:rsidR="000F382C" w:rsidRPr="004B3232" w14:paraId="3DD32837" w14:textId="196EB905" w:rsidTr="0085608E">
        <w:trPr>
          <w:cantSplit/>
          <w:trHeight w:val="91"/>
        </w:trPr>
        <w:tc>
          <w:tcPr>
            <w:tcW w:w="6030" w:type="dxa"/>
            <w:shd w:val="clear" w:color="auto" w:fill="auto"/>
          </w:tcPr>
          <w:p w14:paraId="02CD5DD6" w14:textId="77777777" w:rsidR="000F382C" w:rsidRPr="002732FD" w:rsidRDefault="000F382C" w:rsidP="000F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2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รวมเงินลงทุนตามวิธีราคาทุนตัดจำหน่าย</w:t>
            </w:r>
            <w:r w:rsidRPr="002732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4812E5" w14:textId="60B278F9" w:rsidR="000F382C" w:rsidDel="00C36B42" w:rsidRDefault="000F382C" w:rsidP="000F382C">
            <w:pPr>
              <w:pStyle w:val="NormalLatinAngsanaNew"/>
              <w:tabs>
                <w:tab w:val="clear" w:pos="1224"/>
                <w:tab w:val="decimal" w:pos="976"/>
              </w:tabs>
              <w:ind w:right="66"/>
              <w:rPr>
                <w:b/>
                <w:bCs/>
                <w:lang w:val="en-US" w:bidi="th-TH"/>
              </w:rPr>
            </w:pPr>
            <w:r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9AE1BE" w14:textId="34D5EDC0" w:rsidR="000F382C" w:rsidRPr="002732FD" w:rsidRDefault="000F382C" w:rsidP="000F382C">
            <w:pPr>
              <w:pStyle w:val="NormalLatinAngsanaNew"/>
              <w:tabs>
                <w:tab w:val="clear" w:pos="1224"/>
                <w:tab w:val="decimal" w:pos="976"/>
              </w:tabs>
              <w:ind w:right="66"/>
              <w:rPr>
                <w:b/>
                <w:b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BCBC26" w14:textId="779C648C" w:rsidR="000F382C" w:rsidRDefault="000F382C" w:rsidP="000F382C">
            <w:pPr>
              <w:pStyle w:val="NormalLatinAngsanaNew"/>
              <w:tabs>
                <w:tab w:val="clear" w:pos="1224"/>
                <w:tab w:val="decimal" w:pos="976"/>
              </w:tabs>
              <w:ind w:right="66"/>
              <w:rPr>
                <w:b/>
                <w:bCs/>
                <w:lang w:val="en-US" w:bidi="th-TH"/>
              </w:rPr>
            </w:pPr>
            <w:r>
              <w:rPr>
                <w:b/>
                <w:bCs/>
                <w:lang w:val="en-US" w:bidi="th-TH"/>
              </w:rPr>
              <w:t>-</w:t>
            </w:r>
          </w:p>
        </w:tc>
      </w:tr>
      <w:tr w:rsidR="002A6C6E" w:rsidRPr="004B3232" w14:paraId="1157980D" w14:textId="2E8AD4A6" w:rsidTr="00C36B42">
        <w:trPr>
          <w:cantSplit/>
          <w:trHeight w:val="91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68BA98ED" w14:textId="77777777" w:rsidR="00C36B42" w:rsidRPr="00254DD6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DE5C068" w14:textId="77777777" w:rsidR="00C36B42" w:rsidRPr="00254DD6" w:rsidRDefault="00C36B42" w:rsidP="00C36B42">
            <w:pPr>
              <w:pStyle w:val="NormalLatinAngsanaNew"/>
              <w:tabs>
                <w:tab w:val="clear" w:pos="1224"/>
                <w:tab w:val="decimal" w:pos="1300"/>
              </w:tabs>
              <w:ind w:right="66"/>
              <w:rPr>
                <w:b/>
                <w:bCs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A04D2" w14:textId="5609B807" w:rsidR="00C36B42" w:rsidRPr="00254DD6" w:rsidRDefault="00C36B42" w:rsidP="00C36B42">
            <w:pPr>
              <w:pStyle w:val="NormalLatinAngsanaNew"/>
              <w:tabs>
                <w:tab w:val="clear" w:pos="1224"/>
                <w:tab w:val="decimal" w:pos="1300"/>
              </w:tabs>
              <w:ind w:right="66"/>
              <w:rPr>
                <w:b/>
                <w:bCs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F0CABCA" w14:textId="77777777" w:rsidR="00C36B42" w:rsidRPr="00254DD6" w:rsidRDefault="00C36B42" w:rsidP="00C36B42">
            <w:pPr>
              <w:pStyle w:val="NormalLatinAngsanaNew"/>
              <w:tabs>
                <w:tab w:val="clear" w:pos="1224"/>
                <w:tab w:val="decimal" w:pos="1300"/>
              </w:tabs>
              <w:ind w:right="66"/>
              <w:rPr>
                <w:b/>
                <w:bCs/>
                <w:highlight w:val="cyan"/>
              </w:rPr>
            </w:pPr>
          </w:p>
        </w:tc>
      </w:tr>
      <w:tr w:rsidR="002A6C6E" w:rsidRPr="004B3232" w14:paraId="19EEF2B6" w14:textId="442722CC" w:rsidTr="00C36B42">
        <w:trPr>
          <w:cantSplit/>
          <w:trHeight w:val="91"/>
        </w:trPr>
        <w:tc>
          <w:tcPr>
            <w:tcW w:w="6030" w:type="dxa"/>
            <w:tcBorders>
              <w:bottom w:val="nil"/>
            </w:tcBorders>
            <w:shd w:val="clear" w:color="auto" w:fill="auto"/>
          </w:tcPr>
          <w:p w14:paraId="6870E132" w14:textId="5625FB4E" w:rsidR="00C36B42" w:rsidRPr="00F44503" w:rsidRDefault="00C36B42" w:rsidP="00C3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3508CDE" w14:textId="0E0EB033" w:rsidR="00C36B42" w:rsidRPr="00C14886" w:rsidDel="00C36B42" w:rsidRDefault="000F382C" w:rsidP="00C36B42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b/>
                <w:bCs/>
              </w:rPr>
            </w:pPr>
            <w:r w:rsidRPr="00622502">
              <w:rPr>
                <w:b/>
                <w:bCs/>
              </w:rPr>
              <w:t>3,624,3</w:t>
            </w:r>
            <w:r w:rsidR="00B432A3" w:rsidRPr="00622502">
              <w:rPr>
                <w:b/>
                <w:bCs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8C358B" w14:textId="648A5903" w:rsidR="00C36B42" w:rsidRPr="005D5796" w:rsidRDefault="00C36B42" w:rsidP="00C36B42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2C6ED1B7" w14:textId="45CA5249" w:rsidR="00C36B42" w:rsidRPr="00C14886" w:rsidRDefault="00C36B42" w:rsidP="00C36B42">
            <w:pPr>
              <w:pStyle w:val="NormalLatinAngsanaNew"/>
              <w:tabs>
                <w:tab w:val="clear" w:pos="1224"/>
                <w:tab w:val="decimal" w:pos="1420"/>
              </w:tabs>
              <w:ind w:right="66"/>
              <w:rPr>
                <w:b/>
                <w:bCs/>
              </w:rPr>
            </w:pPr>
            <w:r w:rsidRPr="00C14886">
              <w:rPr>
                <w:b/>
                <w:bCs/>
              </w:rPr>
              <w:t>2,234,320</w:t>
            </w:r>
          </w:p>
        </w:tc>
      </w:tr>
    </w:tbl>
    <w:p w14:paraId="4A438AD9" w14:textId="2A85A2AE" w:rsidR="00E67728" w:rsidRDefault="00E67728" w:rsidP="00923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CD8E21F" w14:textId="15D97263" w:rsidR="00130335" w:rsidRPr="001C4DE8" w:rsidRDefault="00171C10" w:rsidP="001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9.2</w:t>
      </w:r>
      <w:r w:rsidR="00130335" w:rsidRPr="009A188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60765D" w:rsidRPr="009A188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74237ACD" w14:textId="6BC6EE0E" w:rsidR="00E40BAC" w:rsidRDefault="00E40BAC" w:rsidP="0013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980"/>
        <w:gridCol w:w="270"/>
        <w:gridCol w:w="1260"/>
        <w:gridCol w:w="270"/>
        <w:gridCol w:w="1260"/>
      </w:tblGrid>
      <w:tr w:rsidR="000D79AE" w:rsidRPr="004B56A2" w14:paraId="69B7590A" w14:textId="77777777" w:rsidTr="00D248D8">
        <w:tc>
          <w:tcPr>
            <w:tcW w:w="3870" w:type="dxa"/>
            <w:shd w:val="clear" w:color="auto" w:fill="auto"/>
            <w:vAlign w:val="bottom"/>
          </w:tcPr>
          <w:p w14:paraId="0852314D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3A09D9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5198B07C" w14:textId="7313DE7C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D79AE" w:rsidRPr="004B56A2" w14:paraId="4EC5E4CD" w14:textId="77777777" w:rsidTr="00D248D8">
        <w:tc>
          <w:tcPr>
            <w:tcW w:w="3870" w:type="dxa"/>
            <w:shd w:val="clear" w:color="auto" w:fill="auto"/>
            <w:vAlign w:val="bottom"/>
          </w:tcPr>
          <w:p w14:paraId="39DFC63A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shd w:val="clear" w:color="auto" w:fill="auto"/>
          </w:tcPr>
          <w:p w14:paraId="58C460A2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0BBFE39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เหตุผลของ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การใช้ทางเลือก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ในการแสดงรายการ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ด้วยวิธีดังกล่าว</w:t>
            </w:r>
          </w:p>
        </w:tc>
        <w:tc>
          <w:tcPr>
            <w:tcW w:w="270" w:type="dxa"/>
            <w:shd w:val="clear" w:color="auto" w:fill="auto"/>
          </w:tcPr>
          <w:p w14:paraId="47147C3E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EF1E74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703BD5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B41F3E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1F3E3B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01A31376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2E47EB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89E919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C04A83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F742AE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0D79AE" w:rsidRPr="004B56A2" w14:paraId="25A61C2E" w14:textId="77777777" w:rsidTr="00D248D8">
        <w:tc>
          <w:tcPr>
            <w:tcW w:w="3870" w:type="dxa"/>
            <w:shd w:val="clear" w:color="auto" w:fill="auto"/>
          </w:tcPr>
          <w:p w14:paraId="18E77347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</w:tabs>
              <w:suppressAutoHyphens/>
              <w:snapToGrid w:val="0"/>
              <w:spacing w:line="240" w:lineRule="auto"/>
              <w:ind w:right="-14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23E265D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55280C6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22EE3E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C1AA7D9" w14:textId="77777777" w:rsidR="000D79AE" w:rsidRPr="004B56A2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255B9" w:rsidRPr="00F7446E" w14:paraId="139A68B1" w14:textId="77777777" w:rsidTr="00D248D8">
        <w:tc>
          <w:tcPr>
            <w:tcW w:w="3870" w:type="dxa"/>
            <w:shd w:val="clear" w:color="auto" w:fill="auto"/>
          </w:tcPr>
          <w:p w14:paraId="7093DD5C" w14:textId="77777777" w:rsidR="002255B9" w:rsidRPr="004B56A2" w:rsidRDefault="002255B9" w:rsidP="002255B9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 แอสโก้ส่งเสริมธุรกิจ จำกัด</w:t>
            </w:r>
          </w:p>
        </w:tc>
        <w:tc>
          <w:tcPr>
            <w:tcW w:w="270" w:type="dxa"/>
            <w:shd w:val="clear" w:color="auto" w:fill="auto"/>
          </w:tcPr>
          <w:p w14:paraId="73A00BA7" w14:textId="77777777" w:rsidR="002255B9" w:rsidRPr="004B56A2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DEC01F9" w14:textId="77777777" w:rsidR="002255B9" w:rsidRPr="004B56A2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214947C" w14:textId="77777777" w:rsidR="002255B9" w:rsidRPr="004B56A2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912986" w14:textId="59485622" w:rsidR="002255B9" w:rsidRPr="00F7446E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2B04E" w14:textId="77777777" w:rsidR="002255B9" w:rsidRPr="00F7446E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6263C7" w14:textId="5336153E" w:rsidR="002255B9" w:rsidRPr="009419FD" w:rsidRDefault="002255B9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419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55B9" w:rsidRPr="00F7446E" w14:paraId="6F9851EB" w14:textId="77777777" w:rsidTr="00D248D8">
        <w:tc>
          <w:tcPr>
            <w:tcW w:w="3870" w:type="dxa"/>
            <w:shd w:val="clear" w:color="auto" w:fill="auto"/>
          </w:tcPr>
          <w:p w14:paraId="25AF05E7" w14:textId="77777777" w:rsidR="002255B9" w:rsidRPr="004B56A2" w:rsidRDefault="002255B9" w:rsidP="002255B9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บริษัทหลักทรัพย์ เพื่อธุรกิจหลักทรัพย์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468230DB" w14:textId="77777777" w:rsidR="002255B9" w:rsidRPr="004B56A2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B991568" w14:textId="77777777" w:rsidR="002255B9" w:rsidRPr="004B56A2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0AD6F413" w14:textId="77777777" w:rsidR="002255B9" w:rsidRPr="004B56A2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46B4" w14:textId="24463C42" w:rsidR="002255B9" w:rsidRPr="00F7446E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B6460" w14:textId="77777777" w:rsidR="002255B9" w:rsidRPr="00F7446E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66973" w14:textId="7C2E2335" w:rsidR="002255B9" w:rsidRPr="009419FD" w:rsidRDefault="002255B9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9419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55B9" w:rsidRPr="00F7446E" w14:paraId="2DD27C76" w14:textId="77777777" w:rsidTr="0085608E">
        <w:tc>
          <w:tcPr>
            <w:tcW w:w="3870" w:type="dxa"/>
            <w:shd w:val="clear" w:color="auto" w:fill="auto"/>
          </w:tcPr>
          <w:p w14:paraId="418B9FDA" w14:textId="77777777" w:rsidR="002255B9" w:rsidRPr="004B56A2" w:rsidRDefault="002255B9" w:rsidP="002255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4805539" w14:textId="77777777" w:rsidR="002255B9" w:rsidRPr="004B56A2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A523C2E" w14:textId="77777777" w:rsidR="002255B9" w:rsidRPr="004B56A2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DB8DB2" w14:textId="77777777" w:rsidR="002255B9" w:rsidRPr="004B56A2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7CF76" w14:textId="6AA07799" w:rsidR="002255B9" w:rsidRPr="00F7446E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70" w:type="dxa"/>
            <w:shd w:val="clear" w:color="auto" w:fill="auto"/>
          </w:tcPr>
          <w:p w14:paraId="763ECDFC" w14:textId="77777777" w:rsidR="002255B9" w:rsidRPr="00F7446E" w:rsidRDefault="002255B9" w:rsidP="00225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7140DE" w14:textId="7B161605" w:rsidR="002255B9" w:rsidRPr="009419FD" w:rsidRDefault="002255B9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9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9A77956" w14:textId="61AB0B77" w:rsidR="00141351" w:rsidRDefault="00141351" w:rsidP="0013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  <w:highlight w:val="cyan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980"/>
        <w:gridCol w:w="270"/>
        <w:gridCol w:w="1260"/>
        <w:gridCol w:w="270"/>
        <w:gridCol w:w="1260"/>
      </w:tblGrid>
      <w:tr w:rsidR="0085707C" w:rsidRPr="006100E2" w14:paraId="77904219" w14:textId="77777777" w:rsidTr="00541E26">
        <w:tc>
          <w:tcPr>
            <w:tcW w:w="3870" w:type="dxa"/>
            <w:shd w:val="clear" w:color="auto" w:fill="auto"/>
            <w:vAlign w:val="bottom"/>
          </w:tcPr>
          <w:p w14:paraId="2BF0BDD7" w14:textId="77777777" w:rsidR="0085707C" w:rsidRPr="004B56A2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AFB733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34D8ADCC" w14:textId="0C9C85D5" w:rsidR="0085707C" w:rsidRPr="004B56A2" w:rsidRDefault="000D79AE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85707C" w:rsidRPr="004B56A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5707C" w:rsidRPr="006100E2" w14:paraId="47A3E77C" w14:textId="77777777" w:rsidTr="00541E26">
        <w:tc>
          <w:tcPr>
            <w:tcW w:w="3870" w:type="dxa"/>
            <w:shd w:val="clear" w:color="auto" w:fill="auto"/>
            <w:vAlign w:val="bottom"/>
          </w:tcPr>
          <w:p w14:paraId="05997715" w14:textId="1C82EC3B" w:rsidR="0085707C" w:rsidRPr="004B56A2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shd w:val="clear" w:color="auto" w:fill="auto"/>
          </w:tcPr>
          <w:p w14:paraId="09875CBC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880CFAD" w14:textId="0A56B730" w:rsidR="0085707C" w:rsidRPr="004B56A2" w:rsidRDefault="0085707C" w:rsidP="00D1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เหตุผลของ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การใช้ทางเลือก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ในการแสดงรายการ</w:t>
            </w:r>
            <w:r w:rsidR="006100E2"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ด้วยวิธีดังกล่าว</w:t>
            </w:r>
          </w:p>
        </w:tc>
        <w:tc>
          <w:tcPr>
            <w:tcW w:w="270" w:type="dxa"/>
            <w:shd w:val="clear" w:color="auto" w:fill="auto"/>
          </w:tcPr>
          <w:p w14:paraId="4C05E921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5D22A5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45B967" w14:textId="77777777" w:rsidR="0085707C" w:rsidRPr="004B56A2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D5F790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3943F" w14:textId="4D070575" w:rsidR="0085707C" w:rsidRPr="004B56A2" w:rsidRDefault="0085707C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3BAF122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C33FA5" w14:textId="77777777" w:rsidR="0085707C" w:rsidRPr="004B56A2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D290D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F4A26E" w14:textId="77777777" w:rsidR="0085707C" w:rsidRPr="004B56A2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2A30F" w14:textId="66D71EB8" w:rsidR="0085707C" w:rsidRPr="004B56A2" w:rsidRDefault="0085707C" w:rsidP="00D80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85707C" w:rsidRPr="006100E2" w14:paraId="4F81E60F" w14:textId="77777777" w:rsidTr="00541E26">
        <w:tc>
          <w:tcPr>
            <w:tcW w:w="3870" w:type="dxa"/>
            <w:shd w:val="clear" w:color="auto" w:fill="auto"/>
          </w:tcPr>
          <w:p w14:paraId="0320BC69" w14:textId="69AA1E99" w:rsidR="0085707C" w:rsidRPr="004B56A2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</w:tabs>
              <w:suppressAutoHyphens/>
              <w:snapToGrid w:val="0"/>
              <w:spacing w:line="240" w:lineRule="auto"/>
              <w:ind w:right="-14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E8C5D0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1F982DA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1D97D9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38424BB" w14:textId="5610000C" w:rsidR="0085707C" w:rsidRPr="004B56A2" w:rsidRDefault="0085707C" w:rsidP="006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56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07C" w:rsidRPr="006100E2" w14:paraId="4DA0BA8A" w14:textId="77777777" w:rsidTr="00541E26">
        <w:tc>
          <w:tcPr>
            <w:tcW w:w="3870" w:type="dxa"/>
            <w:shd w:val="clear" w:color="auto" w:fill="auto"/>
          </w:tcPr>
          <w:p w14:paraId="55F9DE0F" w14:textId="2050F120" w:rsidR="0085707C" w:rsidRPr="004B56A2" w:rsidRDefault="0085707C" w:rsidP="00E8525F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 แอสโก้ส่งเสริมธุรกิจ จำกัด</w:t>
            </w:r>
          </w:p>
        </w:tc>
        <w:tc>
          <w:tcPr>
            <w:tcW w:w="270" w:type="dxa"/>
            <w:shd w:val="clear" w:color="auto" w:fill="auto"/>
          </w:tcPr>
          <w:p w14:paraId="29F08351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27B09F8" w14:textId="139DCDC0" w:rsidR="0085707C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3078DE5B" w14:textId="77777777" w:rsidR="0085707C" w:rsidRPr="004B56A2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708F57" w14:textId="7EB5B93D" w:rsidR="0085707C" w:rsidRPr="00F7446E" w:rsidRDefault="00541E26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4CA1E" w14:textId="77777777" w:rsidR="0085707C" w:rsidRPr="00F7446E" w:rsidRDefault="0085707C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E22B0" w14:textId="78E64B1C" w:rsidR="0085707C" w:rsidRPr="00F7446E" w:rsidRDefault="00541E26" w:rsidP="00541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6061" w:rsidRPr="006100E2" w14:paraId="42D482DA" w14:textId="77777777" w:rsidTr="00541E26">
        <w:tc>
          <w:tcPr>
            <w:tcW w:w="3870" w:type="dxa"/>
            <w:shd w:val="clear" w:color="auto" w:fill="auto"/>
          </w:tcPr>
          <w:p w14:paraId="2A21249D" w14:textId="1629F1F9" w:rsidR="00C36061" w:rsidRPr="004B56A2" w:rsidRDefault="00C36061" w:rsidP="00E8525F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4B56A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บริษัทหลักทรัพย์ เพื่อธุรกิจหลักทรัพย์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63C84C10" w14:textId="7777777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BA780FC" w14:textId="27EAF28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4B56A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B063123" w14:textId="77777777" w:rsidR="00C36061" w:rsidRPr="004B56A2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B2C04" w14:textId="7A5BEAF3" w:rsidR="00C36061" w:rsidRPr="00F7446E" w:rsidRDefault="00541E26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134AC" w14:textId="77777777" w:rsidR="00C36061" w:rsidRPr="00F7446E" w:rsidRDefault="00C36061" w:rsidP="00C36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C5277" w14:textId="635B340A" w:rsidR="00C36061" w:rsidRPr="00F7446E" w:rsidRDefault="00541E26" w:rsidP="00541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F07C94" w:rsidRPr="006100E2" w14:paraId="360AF951" w14:textId="77777777" w:rsidTr="00541E26">
        <w:tc>
          <w:tcPr>
            <w:tcW w:w="3870" w:type="dxa"/>
            <w:shd w:val="clear" w:color="auto" w:fill="auto"/>
          </w:tcPr>
          <w:p w14:paraId="6DACC241" w14:textId="3D339C48" w:rsidR="00F07C94" w:rsidRPr="004B56A2" w:rsidRDefault="00F07C94" w:rsidP="00F07C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857802" w14:textId="77777777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CF8F15A" w14:textId="161AF714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03621D" w14:textId="77777777" w:rsidR="00F07C94" w:rsidRPr="004B56A2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1674D" w14:textId="1CD6D641" w:rsidR="00F07C94" w:rsidRPr="00F7446E" w:rsidRDefault="00541E26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70" w:type="dxa"/>
            <w:shd w:val="clear" w:color="auto" w:fill="auto"/>
          </w:tcPr>
          <w:p w14:paraId="0EDE8790" w14:textId="77777777" w:rsidR="00F07C94" w:rsidRPr="00F7446E" w:rsidRDefault="00F07C94" w:rsidP="00F0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77631" w14:textId="1BD40B43" w:rsidR="00F07C94" w:rsidRPr="00F7446E" w:rsidRDefault="00541E26" w:rsidP="00541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</w:tr>
    </w:tbl>
    <w:p w14:paraId="76A73F27" w14:textId="7223405B" w:rsidR="00A92F90" w:rsidRDefault="00A92F9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8"/>
    <w:p w14:paraId="55F7F4E1" w14:textId="047115EC" w:rsidR="00B6017D" w:rsidRPr="002732FD" w:rsidRDefault="00B6017D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732F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การโอนสินทรัพย์ทางการเงิน</w:t>
      </w:r>
    </w:p>
    <w:p w14:paraId="0B9035A2" w14:textId="1023530B" w:rsidR="00B6017D" w:rsidRPr="002732FD" w:rsidRDefault="00B6017D" w:rsidP="00195F1F">
      <w:pPr>
        <w:pStyle w:val="KPBody"/>
      </w:pPr>
    </w:p>
    <w:p w14:paraId="36357515" w14:textId="337E739A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5608E">
        <w:rPr>
          <w:rFonts w:asciiTheme="majorBidi" w:hAnsiTheme="majorBidi" w:cstheme="majorBidi"/>
          <w:spacing w:val="8"/>
          <w:sz w:val="30"/>
          <w:szCs w:val="30"/>
          <w:cs/>
        </w:rPr>
        <w:t>ในการดำเนินงาน</w:t>
      </w:r>
      <w:r w:rsidR="003E58FC" w:rsidRPr="0085608E">
        <w:rPr>
          <w:rFonts w:asciiTheme="majorBidi" w:hAnsiTheme="majorBidi" w:cstheme="majorBidi"/>
          <w:spacing w:val="8"/>
          <w:sz w:val="30"/>
          <w:szCs w:val="30"/>
          <w:cs/>
        </w:rPr>
        <w:t>ตาม</w:t>
      </w:r>
      <w:r w:rsidRPr="0085608E">
        <w:rPr>
          <w:rFonts w:asciiTheme="majorBidi" w:hAnsiTheme="majorBidi" w:cstheme="majorBidi"/>
          <w:spacing w:val="8"/>
          <w:sz w:val="30"/>
          <w:szCs w:val="30"/>
          <w:cs/>
        </w:rPr>
        <w:t>ปกติของธุรกิจ บริษัททำธุรกรรมซึ่งส่งผลให้เกิดการโอนสินทรัพย์ทางการเงินซึ่งโดย</w:t>
      </w:r>
      <w:r w:rsidRPr="0085608E">
        <w:rPr>
          <w:rFonts w:asciiTheme="majorBidi" w:hAnsiTheme="majorBidi" w:cstheme="majorBidi"/>
          <w:spacing w:val="2"/>
          <w:sz w:val="30"/>
          <w:szCs w:val="30"/>
          <w:cs/>
        </w:rPr>
        <w:t>ส่วน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ใหญ่เป็นตราสารทุนสอดคล้องกับนโยบายการบัญชีที่กล่าวไว้ สินทรัพย์ทางการเงินที่โอนยังคงรับรู้ทั้งรายการหรือในส่วนที่</w:t>
      </w:r>
      <w:r w:rsidR="00787207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ยังคงมีความเกี่ยวข้องอย่างต่อเนื่องหรือตัดรายการออกจากบัญชีทั้งรายการ</w:t>
      </w:r>
    </w:p>
    <w:p w14:paraId="2230F367" w14:textId="77777777" w:rsidR="004C6EC7" w:rsidRDefault="004C6EC7" w:rsidP="00F70DCC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09E80" w14:textId="3942815B" w:rsidR="00B6017D" w:rsidRPr="004F34FB" w:rsidRDefault="00F70DCC" w:rsidP="00F70DCC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F34FB">
        <w:rPr>
          <w:rFonts w:asciiTheme="majorBidi" w:hAnsiTheme="majorBidi" w:cstheme="majorBidi" w:hint="cs"/>
          <w:sz w:val="30"/>
          <w:szCs w:val="30"/>
          <w:cs/>
        </w:rPr>
        <w:t>บริษัทโอน</w:t>
      </w:r>
      <w:r w:rsidR="00A40763" w:rsidRPr="004F34FB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สินทรัพย์ทางการเงินที่ไม่ได้</w:t>
      </w:r>
      <w:r w:rsidRPr="004F34FB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="00A40763" w:rsidRPr="004F34FB">
        <w:rPr>
          <w:rFonts w:asciiTheme="majorBidi" w:hAnsiTheme="majorBidi" w:cstheme="majorBidi" w:hint="cs"/>
          <w:sz w:val="30"/>
          <w:szCs w:val="30"/>
          <w:cs/>
        </w:rPr>
        <w:t>ตัดรายการออกจากบัญชีทั้ง</w:t>
      </w:r>
      <w:r w:rsidRPr="004F34FB">
        <w:rPr>
          <w:rFonts w:asciiTheme="majorBidi" w:hAnsiTheme="majorBidi" w:cstheme="majorBidi" w:hint="cs"/>
          <w:sz w:val="30"/>
          <w:szCs w:val="30"/>
          <w:cs/>
        </w:rPr>
        <w:t>จำนวนหรือบริษัทยังคงมีความเกี่ยวข้องอย่างต่อเนื่องซึ่งโดยส่วนใหญ่มาจากรายการ</w:t>
      </w:r>
      <w:r w:rsidR="00B6017D" w:rsidRPr="004F34FB">
        <w:rPr>
          <w:rFonts w:asciiTheme="majorBidi" w:hAnsiTheme="majorBidi" w:cstheme="majorBidi"/>
          <w:sz w:val="30"/>
          <w:szCs w:val="30"/>
          <w:cs/>
        </w:rPr>
        <w:t>การยืมหลักทรัพย์</w:t>
      </w:r>
    </w:p>
    <w:p w14:paraId="222D8AAA" w14:textId="77777777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3715C" w14:textId="74B1B2C9" w:rsidR="00B6017D" w:rsidRPr="002732FD" w:rsidRDefault="00B6017D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732FD">
        <w:rPr>
          <w:rFonts w:asciiTheme="majorBidi" w:hAnsiTheme="majorBidi" w:cstheme="majorBidi" w:hint="cs"/>
          <w:sz w:val="30"/>
          <w:szCs w:val="30"/>
          <w:cs/>
        </w:rPr>
        <w:t xml:space="preserve">สัญญาการยืมหลักทรัพย์เป็นธุรกรรมที่บริษัทให้ยืมหลักทรัพย์โดยมีค่าธรรมเนียมและรับเงินสดไว้เป็นหลักประกัน </w:t>
      </w:r>
      <w:r w:rsidR="00D2370E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 xml:space="preserve">ยังคงรับรู้หลักทรัพย์ทั้งรายการในงบแสดงฐานะการเงินเนื่องจากยังคงไว้ซึ่งความเสี่ยงและผลตอบแทนของความเป็นเจ้าของเกือบทั้งหมด เงินสดที่ได้รับรับรู้เป็นสินทรัพย์ทางการเงินและหนี้สินทางการเงินรับรู้สำหรับภาระผูกพันที่ต้องจ่ายชำระคืน เนื่องจากเป็นส่วนหนึ่งของสัญญาการให้ยืม </w:t>
      </w:r>
      <w:r w:rsidR="00D2370E" w:rsidRPr="002732F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2732FD">
        <w:rPr>
          <w:rFonts w:asciiTheme="majorBidi" w:hAnsiTheme="majorBidi" w:cstheme="majorBidi" w:hint="cs"/>
          <w:sz w:val="30"/>
          <w:szCs w:val="30"/>
          <w:cs/>
        </w:rPr>
        <w:t>ได้ขายสิทธิตามสัญญาในกระแสเงินสดของหลักทรัพย์ โดยไม่มีความสามารถในการนำสินทรัพย์ที่โอนไปใช้ในระหว่างระยะเวลาของสัญญา</w:t>
      </w:r>
    </w:p>
    <w:p w14:paraId="36E8DF0E" w14:textId="079CCF1C" w:rsidR="00141351" w:rsidRDefault="00141351" w:rsidP="00B6017D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870DCB" w14:textId="5ECE08F5" w:rsidR="002D4841" w:rsidRPr="007E6B2A" w:rsidRDefault="004B43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E6B2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ส่วนปรับปรุงอาคารเช่าและ</w:t>
      </w:r>
      <w:r w:rsidR="002D4841" w:rsidRPr="007E6B2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อุปกรณ์</w:t>
      </w:r>
    </w:p>
    <w:p w14:paraId="0DE46A7D" w14:textId="1E922F89" w:rsidR="00C81507" w:rsidRPr="00B91935" w:rsidRDefault="00C81507" w:rsidP="00B91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170"/>
        <w:gridCol w:w="6"/>
      </w:tblGrid>
      <w:tr w:rsidR="00C221CC" w:rsidRPr="00CF7ED9" w14:paraId="728D81D2" w14:textId="77777777" w:rsidTr="007F3F5F">
        <w:trPr>
          <w:gridAfter w:val="1"/>
          <w:wAfter w:w="6" w:type="dxa"/>
          <w:tblHeader/>
        </w:trPr>
        <w:tc>
          <w:tcPr>
            <w:tcW w:w="2250" w:type="dxa"/>
          </w:tcPr>
          <w:p w14:paraId="0D8D13F6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8436C4D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D9EBF0E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E146A4E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9126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14:paraId="503F1398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1EDF7F38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7F204861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1485A48E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06A40A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7D00646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221CC" w:rsidRPr="00CF7ED9" w14:paraId="3895F04D" w14:textId="77777777" w:rsidTr="007F3F5F">
        <w:trPr>
          <w:gridAfter w:val="1"/>
          <w:wAfter w:w="6" w:type="dxa"/>
          <w:tblHeader/>
        </w:trPr>
        <w:tc>
          <w:tcPr>
            <w:tcW w:w="2250" w:type="dxa"/>
          </w:tcPr>
          <w:p w14:paraId="39BA3FB0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92A1A14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14:paraId="1F37549F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8B62C0F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9126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14:paraId="6FC4FC2F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30B94E0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9126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14:paraId="1E5B54AE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30CC6211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BDAEB43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8802EF4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221CC" w:rsidRPr="00CF7ED9" w14:paraId="70C0933B" w14:textId="77777777" w:rsidTr="007F3F5F">
        <w:trPr>
          <w:gridAfter w:val="1"/>
          <w:wAfter w:w="6" w:type="dxa"/>
          <w:tblHeader/>
        </w:trPr>
        <w:tc>
          <w:tcPr>
            <w:tcW w:w="2250" w:type="dxa"/>
          </w:tcPr>
          <w:p w14:paraId="6B309382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197E4C0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14:paraId="7B2F83C5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8DF1D97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9126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14:paraId="527F21F7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246E116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9126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14:paraId="2435F976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45AFF012" w14:textId="77777777" w:rsidR="00C221CC" w:rsidRPr="00E912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9126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14:paraId="0999B1F7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84D18E2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C221CC" w:rsidRPr="00CF7ED9" w14:paraId="027122AF" w14:textId="77777777" w:rsidTr="007F3F5F">
        <w:trPr>
          <w:tblHeader/>
        </w:trPr>
        <w:tc>
          <w:tcPr>
            <w:tcW w:w="2250" w:type="dxa"/>
          </w:tcPr>
          <w:p w14:paraId="26DD2550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918" w:type="dxa"/>
            <w:gridSpan w:val="10"/>
            <w:vAlign w:val="bottom"/>
          </w:tcPr>
          <w:p w14:paraId="0CED30AD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221CC" w:rsidRPr="00CF7ED9" w14:paraId="40F954D3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494C5224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0FF7FC43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7953DE7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749D28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BBE0A5B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A02498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EA8A566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6DE0D27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FAB5580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FC0284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C221CC" w:rsidRPr="00CF7ED9" w14:paraId="10A6F12B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3837F872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5643066E" w14:textId="77777777" w:rsidR="00C221CC" w:rsidRPr="00D248D8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34,658 </w:t>
            </w:r>
          </w:p>
        </w:tc>
        <w:tc>
          <w:tcPr>
            <w:tcW w:w="270" w:type="dxa"/>
            <w:shd w:val="clear" w:color="auto" w:fill="auto"/>
          </w:tcPr>
          <w:p w14:paraId="645A7BB5" w14:textId="77777777" w:rsidR="00C221CC" w:rsidRPr="00D248D8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48AF1C" w14:textId="77777777" w:rsidR="00C221CC" w:rsidRPr="00D248D8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22,979 </w:t>
            </w:r>
          </w:p>
        </w:tc>
        <w:tc>
          <w:tcPr>
            <w:tcW w:w="270" w:type="dxa"/>
            <w:shd w:val="clear" w:color="auto" w:fill="auto"/>
          </w:tcPr>
          <w:p w14:paraId="4572B5A4" w14:textId="77777777" w:rsidR="00C221CC" w:rsidRPr="00D248D8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AF20C7" w14:textId="77777777" w:rsidR="00C221CC" w:rsidRPr="00D248D8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71,143 </w:t>
            </w:r>
          </w:p>
        </w:tc>
        <w:tc>
          <w:tcPr>
            <w:tcW w:w="270" w:type="dxa"/>
            <w:shd w:val="clear" w:color="auto" w:fill="auto"/>
          </w:tcPr>
          <w:p w14:paraId="45896815" w14:textId="77777777" w:rsidR="00C221CC" w:rsidRPr="00D248D8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6AB5C9" w14:textId="77777777" w:rsidR="00C221CC" w:rsidRPr="00D248D8" w:rsidRDefault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>1,897</w:t>
            </w:r>
          </w:p>
        </w:tc>
        <w:tc>
          <w:tcPr>
            <w:tcW w:w="270" w:type="dxa"/>
            <w:shd w:val="clear" w:color="auto" w:fill="auto"/>
          </w:tcPr>
          <w:p w14:paraId="6FCCB6C9" w14:textId="77777777" w:rsidR="00C221CC" w:rsidRPr="00D248D8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8D23E6" w14:textId="77777777" w:rsidR="00C221CC" w:rsidRPr="00D248D8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>130,677</w:t>
            </w:r>
          </w:p>
        </w:tc>
      </w:tr>
      <w:tr w:rsidR="00C221CC" w:rsidRPr="00CF7ED9" w14:paraId="6010D364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6F7EC474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6D437B11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B82C8D">
              <w:rPr>
                <w:rFonts w:asciiTheme="majorBidi" w:hAnsiTheme="majorBidi" w:cstheme="majorBidi"/>
                <w:sz w:val="30"/>
                <w:szCs w:val="30"/>
              </w:rPr>
              <w:t>2,07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0D52ECA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70DFB7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14:paraId="0E432B47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DFF452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4,870</w:t>
            </w:r>
          </w:p>
        </w:tc>
        <w:tc>
          <w:tcPr>
            <w:tcW w:w="270" w:type="dxa"/>
            <w:shd w:val="clear" w:color="auto" w:fill="auto"/>
          </w:tcPr>
          <w:p w14:paraId="47ACCA1A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AD218E4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11CDAC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0C4070" w14:textId="77777777" w:rsidR="00C221CC" w:rsidRPr="00CF7ED9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1BA">
              <w:rPr>
                <w:rFonts w:asciiTheme="majorBidi" w:hAnsiTheme="majorBidi" w:cstheme="majorBidi"/>
                <w:sz w:val="30"/>
                <w:szCs w:val="30"/>
              </w:rPr>
              <w:t>7,130</w:t>
            </w:r>
          </w:p>
        </w:tc>
      </w:tr>
      <w:tr w:rsidR="00C221CC" w:rsidRPr="00CF7ED9" w14:paraId="75FDB4E0" w14:textId="77777777" w:rsidTr="007F3F5F">
        <w:trPr>
          <w:gridAfter w:val="1"/>
          <w:wAfter w:w="6" w:type="dxa"/>
          <w:trHeight w:val="202"/>
        </w:trPr>
        <w:tc>
          <w:tcPr>
            <w:tcW w:w="2250" w:type="dxa"/>
            <w:shd w:val="clear" w:color="auto" w:fill="auto"/>
          </w:tcPr>
          <w:p w14:paraId="008A80D8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7D85F4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(397)</w:t>
            </w:r>
          </w:p>
        </w:tc>
        <w:tc>
          <w:tcPr>
            <w:tcW w:w="270" w:type="dxa"/>
            <w:shd w:val="clear" w:color="auto" w:fill="auto"/>
          </w:tcPr>
          <w:p w14:paraId="5688D747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B7AAD7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(1,264)</w:t>
            </w:r>
          </w:p>
        </w:tc>
        <w:tc>
          <w:tcPr>
            <w:tcW w:w="270" w:type="dxa"/>
            <w:shd w:val="clear" w:color="auto" w:fill="auto"/>
          </w:tcPr>
          <w:p w14:paraId="5321D119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5F8180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(492)</w:t>
            </w:r>
          </w:p>
        </w:tc>
        <w:tc>
          <w:tcPr>
            <w:tcW w:w="270" w:type="dxa"/>
            <w:shd w:val="clear" w:color="auto" w:fill="auto"/>
          </w:tcPr>
          <w:p w14:paraId="11F7E80A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E8D879E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98BD3F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A0F5AC" w14:textId="77777777" w:rsidR="00C221CC" w:rsidRPr="00CF7ED9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41BA">
              <w:rPr>
                <w:rFonts w:asciiTheme="majorBidi" w:hAnsiTheme="majorBidi" w:cstheme="majorBidi"/>
                <w:sz w:val="30"/>
                <w:szCs w:val="30"/>
              </w:rPr>
              <w:t>(2,153)</w:t>
            </w:r>
          </w:p>
        </w:tc>
      </w:tr>
      <w:tr w:rsidR="00C221CC" w:rsidRPr="00CF7ED9" w14:paraId="68204DE8" w14:textId="77777777" w:rsidTr="007F3F5F">
        <w:trPr>
          <w:gridAfter w:val="1"/>
          <w:wAfter w:w="6" w:type="dxa"/>
          <w:trHeight w:val="164"/>
        </w:trPr>
        <w:tc>
          <w:tcPr>
            <w:tcW w:w="2250" w:type="dxa"/>
            <w:shd w:val="clear" w:color="auto" w:fill="auto"/>
          </w:tcPr>
          <w:p w14:paraId="2110FD13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C97395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3DF05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C6F65A8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9BC9A1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931009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DB0E5A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C24772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3BB576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AD2990" w14:textId="77777777" w:rsidR="00C221CC" w:rsidRPr="007F3F5F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CC" w:rsidRPr="00CF7ED9" w14:paraId="63A890C7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3A5999E5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1A71AD27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36,333</w:t>
            </w:r>
          </w:p>
        </w:tc>
        <w:tc>
          <w:tcPr>
            <w:tcW w:w="270" w:type="dxa"/>
            <w:shd w:val="clear" w:color="auto" w:fill="auto"/>
          </w:tcPr>
          <w:p w14:paraId="160C652C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91FEB5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21,903</w:t>
            </w:r>
          </w:p>
        </w:tc>
        <w:tc>
          <w:tcPr>
            <w:tcW w:w="270" w:type="dxa"/>
            <w:shd w:val="clear" w:color="auto" w:fill="auto"/>
          </w:tcPr>
          <w:p w14:paraId="1FE548A9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214C3E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75,521</w:t>
            </w:r>
          </w:p>
        </w:tc>
        <w:tc>
          <w:tcPr>
            <w:tcW w:w="270" w:type="dxa"/>
            <w:shd w:val="clear" w:color="auto" w:fill="auto"/>
          </w:tcPr>
          <w:p w14:paraId="2A76BFFD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8B0221B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61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0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70" w:type="dxa"/>
            <w:shd w:val="clear" w:color="auto" w:fill="auto"/>
          </w:tcPr>
          <w:p w14:paraId="08192D72" w14:textId="77777777" w:rsidR="00C221CC" w:rsidRPr="00CF7ED9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F11467" w14:textId="77777777" w:rsidR="00C221CC" w:rsidRPr="007F3F5F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135,654</w:t>
            </w:r>
          </w:p>
        </w:tc>
      </w:tr>
      <w:tr w:rsidR="00C221CC" w:rsidRPr="00CF7ED9" w14:paraId="538DBBE8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54C70892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72A0A08D" w14:textId="77777777" w:rsidR="00C221CC" w:rsidRPr="00CF7ED9" w:rsidRDefault="00C221CC" w:rsidP="0085608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3C476C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8CB9FF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77C85B94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6E24FD" w14:textId="0AB3BA96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>3,45</w:t>
            </w:r>
            <w:r w:rsidR="005D71D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88DF13A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86C0673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05572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1AF74B" w14:textId="1366C136" w:rsidR="00C221CC" w:rsidRPr="00B841BA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C6C">
              <w:rPr>
                <w:rFonts w:asciiTheme="majorBidi" w:hAnsiTheme="majorBidi" w:cstheme="majorBidi"/>
                <w:sz w:val="30"/>
                <w:szCs w:val="30"/>
              </w:rPr>
              <w:t>3,56</w:t>
            </w:r>
            <w:r w:rsidR="005A7C6C" w:rsidRPr="005A7C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221CC" w:rsidRPr="00CF7ED9" w14:paraId="5C7D1119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7F6E8DF1" w14:textId="090B45E3" w:rsidR="00C221CC" w:rsidRPr="00CF7ED9" w:rsidRDefault="00F54E2F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/ </w:t>
            </w:r>
            <w:r w:rsidR="00C221CC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4F484E83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(9,033)</w:t>
            </w:r>
          </w:p>
        </w:tc>
        <w:tc>
          <w:tcPr>
            <w:tcW w:w="270" w:type="dxa"/>
            <w:shd w:val="clear" w:color="auto" w:fill="auto"/>
          </w:tcPr>
          <w:p w14:paraId="23F8CA17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6D874F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(1,405)</w:t>
            </w:r>
          </w:p>
        </w:tc>
        <w:tc>
          <w:tcPr>
            <w:tcW w:w="270" w:type="dxa"/>
            <w:shd w:val="clear" w:color="auto" w:fill="auto"/>
          </w:tcPr>
          <w:p w14:paraId="76ECA8F4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A8EE0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(1,368)</w:t>
            </w:r>
          </w:p>
        </w:tc>
        <w:tc>
          <w:tcPr>
            <w:tcW w:w="270" w:type="dxa"/>
            <w:shd w:val="clear" w:color="auto" w:fill="auto"/>
          </w:tcPr>
          <w:p w14:paraId="45E8197E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426C2D3" w14:textId="77777777" w:rsidR="00C221CC" w:rsidRPr="00CF7ED9" w:rsidRDefault="00C221CC" w:rsidP="0085608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(1,083)</w:t>
            </w:r>
          </w:p>
        </w:tc>
        <w:tc>
          <w:tcPr>
            <w:tcW w:w="270" w:type="dxa"/>
            <w:shd w:val="clear" w:color="auto" w:fill="auto"/>
          </w:tcPr>
          <w:p w14:paraId="0E0D0082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D9256A" w14:textId="77777777" w:rsidR="00C221CC" w:rsidRPr="00B841BA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(12,889)</w:t>
            </w:r>
          </w:p>
        </w:tc>
      </w:tr>
      <w:tr w:rsidR="00C221CC" w:rsidRPr="00CF7ED9" w14:paraId="475E1867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4505D1C2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CEBFA" w14:textId="77777777" w:rsidR="00C221CC" w:rsidRPr="005611F4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27,300</w:t>
            </w:r>
            <w:r w:rsidRPr="00EB3CB8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10589E6" w14:textId="77777777" w:rsidR="00C221CC" w:rsidRPr="005611F4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7F93F" w14:textId="77777777" w:rsidR="00C221CC" w:rsidRPr="005611F4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CB8">
              <w:t xml:space="preserve"> </w:t>
            </w: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20,610</w:t>
            </w:r>
            <w:r w:rsidRPr="00EB3CB8"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771C4AC" w14:textId="77777777" w:rsidR="00C221CC" w:rsidRPr="005611F4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2CBC9" w14:textId="779E947F" w:rsidR="00C221CC" w:rsidRPr="005611F4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77,60</w:t>
            </w:r>
            <w:r w:rsidR="00340F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4A09490" w14:textId="77777777" w:rsidR="00C221CC" w:rsidRPr="005611F4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06181" w14:textId="69364ED8" w:rsidR="00C221CC" w:rsidRPr="005611F4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814</w:t>
            </w:r>
          </w:p>
        </w:tc>
        <w:tc>
          <w:tcPr>
            <w:tcW w:w="270" w:type="dxa"/>
            <w:shd w:val="clear" w:color="auto" w:fill="auto"/>
          </w:tcPr>
          <w:p w14:paraId="2559822F" w14:textId="77777777" w:rsidR="00C221CC" w:rsidRPr="005611F4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40343" w14:textId="637B9786" w:rsidR="00C221CC" w:rsidRPr="007F3F5F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126,33</w:t>
            </w:r>
            <w:r w:rsidR="00340F67" w:rsidRPr="007F3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C221CC" w:rsidRPr="00954EF9" w14:paraId="764F1FFB" w14:textId="77777777" w:rsidTr="007F3F5F">
        <w:trPr>
          <w:gridAfter w:val="1"/>
          <w:wAfter w:w="6" w:type="dxa"/>
          <w:trHeight w:val="379"/>
        </w:trPr>
        <w:tc>
          <w:tcPr>
            <w:tcW w:w="2250" w:type="dxa"/>
            <w:shd w:val="clear" w:color="auto" w:fill="auto"/>
          </w:tcPr>
          <w:p w14:paraId="7FDAF304" w14:textId="77777777" w:rsidR="00C221CC" w:rsidRPr="00954EF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A9EB39" w14:textId="77777777" w:rsidR="00C221CC" w:rsidRPr="00954EF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B1AC78" w14:textId="77777777" w:rsidR="00C221CC" w:rsidRPr="00954EF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24B5E" w14:textId="77777777" w:rsidR="00C221CC" w:rsidRPr="00954EF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20B79" w14:textId="77777777" w:rsidR="00C221CC" w:rsidRPr="00954EF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FEEEE1" w14:textId="77777777" w:rsidR="00C221CC" w:rsidRPr="00954EF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1F2A57" w14:textId="77777777" w:rsidR="00C221CC" w:rsidRPr="00954EF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A84E81" w14:textId="77777777" w:rsidR="00C221CC" w:rsidRPr="00954EF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D8914A" w14:textId="77777777" w:rsidR="00C221CC" w:rsidRPr="00954EF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4AA956" w14:textId="77777777" w:rsidR="00C221CC" w:rsidRPr="00954EF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</w:rPr>
            </w:pPr>
          </w:p>
        </w:tc>
      </w:tr>
      <w:tr w:rsidR="00C221CC" w:rsidRPr="00CF7ED9" w14:paraId="5D52931C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548AD4EC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173B92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554813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ADA70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5AFD37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B0EAA3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26703E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ACCC1F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1F93AE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7172EC" w14:textId="77777777" w:rsidR="00C221CC" w:rsidRPr="00CF7ED9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CC" w:rsidRPr="00CF7ED9" w14:paraId="541E0721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43E28F09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1F0E13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65961B64" w14:textId="77777777" w:rsidR="00C221CC" w:rsidRPr="00D248D8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>16,237</w:t>
            </w:r>
          </w:p>
        </w:tc>
        <w:tc>
          <w:tcPr>
            <w:tcW w:w="270" w:type="dxa"/>
            <w:shd w:val="clear" w:color="auto" w:fill="auto"/>
          </w:tcPr>
          <w:p w14:paraId="4AA5C456" w14:textId="77777777" w:rsidR="00C221CC" w:rsidRPr="00D248D8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69FE7E" w14:textId="77777777" w:rsidR="00C221CC" w:rsidRPr="00D248D8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>16,508</w:t>
            </w:r>
          </w:p>
        </w:tc>
        <w:tc>
          <w:tcPr>
            <w:tcW w:w="270" w:type="dxa"/>
            <w:shd w:val="clear" w:color="auto" w:fill="auto"/>
          </w:tcPr>
          <w:p w14:paraId="01550D28" w14:textId="77777777" w:rsidR="00C221CC" w:rsidRPr="00D248D8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E661CB" w14:textId="77777777" w:rsidR="00C221CC" w:rsidRPr="00D248D8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>49,159</w:t>
            </w:r>
          </w:p>
        </w:tc>
        <w:tc>
          <w:tcPr>
            <w:tcW w:w="270" w:type="dxa"/>
            <w:shd w:val="clear" w:color="auto" w:fill="auto"/>
          </w:tcPr>
          <w:p w14:paraId="3F426D4F" w14:textId="77777777" w:rsidR="00C221CC" w:rsidRPr="00D248D8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268365B" w14:textId="77777777" w:rsidR="00C221CC" w:rsidRPr="00D248D8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>1,897</w:t>
            </w:r>
          </w:p>
        </w:tc>
        <w:tc>
          <w:tcPr>
            <w:tcW w:w="270" w:type="dxa"/>
            <w:shd w:val="clear" w:color="auto" w:fill="auto"/>
          </w:tcPr>
          <w:p w14:paraId="22FA25EA" w14:textId="77777777" w:rsidR="00C221CC" w:rsidRPr="00D248D8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8D485D" w14:textId="77777777" w:rsidR="00C221CC" w:rsidRPr="00D248D8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>83,801</w:t>
            </w:r>
          </w:p>
        </w:tc>
      </w:tr>
      <w:tr w:rsidR="00C221CC" w:rsidRPr="00CF7ED9" w14:paraId="2DB03B8C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1F0453D5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0410D9DD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5,610</w:t>
            </w:r>
          </w:p>
        </w:tc>
        <w:tc>
          <w:tcPr>
            <w:tcW w:w="270" w:type="dxa"/>
            <w:shd w:val="clear" w:color="auto" w:fill="auto"/>
          </w:tcPr>
          <w:p w14:paraId="1582B1B4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E805A1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2,009</w:t>
            </w:r>
          </w:p>
        </w:tc>
        <w:tc>
          <w:tcPr>
            <w:tcW w:w="270" w:type="dxa"/>
            <w:shd w:val="clear" w:color="auto" w:fill="auto"/>
          </w:tcPr>
          <w:p w14:paraId="4D2CD704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419303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8,921</w:t>
            </w:r>
          </w:p>
        </w:tc>
        <w:tc>
          <w:tcPr>
            <w:tcW w:w="270" w:type="dxa"/>
            <w:shd w:val="clear" w:color="auto" w:fill="auto"/>
          </w:tcPr>
          <w:p w14:paraId="0AB1BCC6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FA3B3DF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3857D7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8EA72C" w14:textId="77777777" w:rsidR="00C221CC" w:rsidRPr="00CF7ED9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16,540</w:t>
            </w:r>
          </w:p>
        </w:tc>
      </w:tr>
      <w:tr w:rsidR="00C221CC" w:rsidRPr="00CF7ED9" w14:paraId="17F58CC7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5CE9274D" w14:textId="77777777" w:rsidR="00C221CC" w:rsidRPr="00CF7ED9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958CB6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(340)</w:t>
            </w:r>
          </w:p>
        </w:tc>
        <w:tc>
          <w:tcPr>
            <w:tcW w:w="270" w:type="dxa"/>
            <w:shd w:val="clear" w:color="auto" w:fill="auto"/>
          </w:tcPr>
          <w:p w14:paraId="3F4416DB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2DA966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(1,264)</w:t>
            </w:r>
          </w:p>
        </w:tc>
        <w:tc>
          <w:tcPr>
            <w:tcW w:w="270" w:type="dxa"/>
            <w:shd w:val="clear" w:color="auto" w:fill="auto"/>
          </w:tcPr>
          <w:p w14:paraId="1CC87FBB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D8DBF5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(470)</w:t>
            </w:r>
          </w:p>
        </w:tc>
        <w:tc>
          <w:tcPr>
            <w:tcW w:w="270" w:type="dxa"/>
            <w:shd w:val="clear" w:color="auto" w:fill="auto"/>
          </w:tcPr>
          <w:p w14:paraId="647B3A97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683A4F8" w14:textId="77777777" w:rsidR="00C221CC" w:rsidRPr="00CF7ED9" w:rsidRDefault="00C221CC" w:rsidP="007F3F5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5CB06F" w14:textId="77777777" w:rsidR="00C221CC" w:rsidRPr="00CF7ED9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E97334" w14:textId="77777777" w:rsidR="00C221CC" w:rsidRPr="00CF7ED9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(2,074)</w:t>
            </w:r>
          </w:p>
        </w:tc>
      </w:tr>
      <w:tr w:rsidR="00C221CC" w:rsidRPr="00F7446E" w14:paraId="3D383B92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42265D93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E09B7B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B997AC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FC8118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F146DE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38819F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D19BD6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5429F3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DA1482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51B923" w14:textId="77777777" w:rsidR="00C221CC" w:rsidRPr="007F3F5F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CC" w:rsidRPr="00F7446E" w14:paraId="3AF4C3B2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3152314C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393A019C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21,507</w:t>
            </w:r>
          </w:p>
        </w:tc>
        <w:tc>
          <w:tcPr>
            <w:tcW w:w="270" w:type="dxa"/>
            <w:shd w:val="clear" w:color="auto" w:fill="auto"/>
          </w:tcPr>
          <w:p w14:paraId="015C7EB7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75D911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17,253</w:t>
            </w:r>
          </w:p>
        </w:tc>
        <w:tc>
          <w:tcPr>
            <w:tcW w:w="270" w:type="dxa"/>
            <w:shd w:val="clear" w:color="auto" w:fill="auto"/>
          </w:tcPr>
          <w:p w14:paraId="48154FEC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A7E181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57,610</w:t>
            </w:r>
          </w:p>
        </w:tc>
        <w:tc>
          <w:tcPr>
            <w:tcW w:w="270" w:type="dxa"/>
            <w:shd w:val="clear" w:color="auto" w:fill="auto"/>
          </w:tcPr>
          <w:p w14:paraId="67830AB8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93F3499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1,897</w:t>
            </w:r>
          </w:p>
        </w:tc>
        <w:tc>
          <w:tcPr>
            <w:tcW w:w="270" w:type="dxa"/>
            <w:shd w:val="clear" w:color="auto" w:fill="auto"/>
          </w:tcPr>
          <w:p w14:paraId="78D19FCE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EC93F4" w14:textId="77777777" w:rsidR="00C221CC" w:rsidRPr="007F3F5F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98,267</w:t>
            </w:r>
          </w:p>
        </w:tc>
      </w:tr>
      <w:tr w:rsidR="00C221CC" w:rsidRPr="00F7446E" w14:paraId="5E639E90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5B044526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7446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4DDDB991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1,704 </w:t>
            </w:r>
          </w:p>
        </w:tc>
        <w:tc>
          <w:tcPr>
            <w:tcW w:w="270" w:type="dxa"/>
            <w:shd w:val="clear" w:color="auto" w:fill="auto"/>
          </w:tcPr>
          <w:p w14:paraId="4E24C5B1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C10538" w14:textId="24FA4C29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71D5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5524B4" w:rsidRPr="005D71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EF22117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EC50FD" w14:textId="06DDF513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3,58</w:t>
            </w:r>
            <w:r w:rsidR="0026616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9EBC763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54CF3C3" w14:textId="5982529C" w:rsidR="00C221CC" w:rsidRPr="00F7446E" w:rsidRDefault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A6C6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14304EAB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46ACE5" w14:textId="1770CE77" w:rsidR="00C221CC" w:rsidRPr="00F7446E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6163">
              <w:rPr>
                <w:rFonts w:asciiTheme="majorBidi" w:hAnsiTheme="majorBidi" w:cstheme="majorBidi"/>
                <w:sz w:val="30"/>
                <w:szCs w:val="30"/>
              </w:rPr>
              <w:t>5,990</w:t>
            </w:r>
          </w:p>
        </w:tc>
      </w:tr>
      <w:tr w:rsidR="00C221CC" w:rsidRPr="00F7446E" w14:paraId="7072A5DB" w14:textId="77777777" w:rsidTr="007F3F5F">
        <w:trPr>
          <w:gridAfter w:val="1"/>
          <w:wAfter w:w="6" w:type="dxa"/>
        </w:trPr>
        <w:tc>
          <w:tcPr>
            <w:tcW w:w="2250" w:type="dxa"/>
            <w:shd w:val="clear" w:color="auto" w:fill="auto"/>
          </w:tcPr>
          <w:p w14:paraId="2EC6DE31" w14:textId="0FB150F0" w:rsidR="00C221CC" w:rsidRPr="00F7446E" w:rsidRDefault="009634C1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/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46DC83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(3,542)</w:t>
            </w:r>
          </w:p>
        </w:tc>
        <w:tc>
          <w:tcPr>
            <w:tcW w:w="270" w:type="dxa"/>
            <w:shd w:val="clear" w:color="auto" w:fill="auto"/>
          </w:tcPr>
          <w:p w14:paraId="1F8657D9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E4D387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(790)</w:t>
            </w:r>
          </w:p>
        </w:tc>
        <w:tc>
          <w:tcPr>
            <w:tcW w:w="270" w:type="dxa"/>
            <w:shd w:val="clear" w:color="auto" w:fill="auto"/>
          </w:tcPr>
          <w:p w14:paraId="0893EEFD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4406A6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(1,368)</w:t>
            </w:r>
          </w:p>
        </w:tc>
        <w:tc>
          <w:tcPr>
            <w:tcW w:w="270" w:type="dxa"/>
            <w:shd w:val="clear" w:color="auto" w:fill="auto"/>
          </w:tcPr>
          <w:p w14:paraId="02BFE4A0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6B28B32" w14:textId="77777777" w:rsidR="00C221CC" w:rsidRPr="00F7446E" w:rsidRDefault="00C221CC" w:rsidP="0085608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(1,083)</w:t>
            </w:r>
          </w:p>
        </w:tc>
        <w:tc>
          <w:tcPr>
            <w:tcW w:w="270" w:type="dxa"/>
            <w:shd w:val="clear" w:color="auto" w:fill="auto"/>
          </w:tcPr>
          <w:p w14:paraId="5A92B211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C609CC" w14:textId="77777777" w:rsidR="00C221CC" w:rsidRPr="00F7446E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sz w:val="30"/>
                <w:szCs w:val="30"/>
              </w:rPr>
              <w:t xml:space="preserve"> (6,783)</w:t>
            </w:r>
          </w:p>
        </w:tc>
      </w:tr>
      <w:tr w:rsidR="00C221CC" w:rsidRPr="00F7446E" w14:paraId="4FECC83E" w14:textId="77777777" w:rsidTr="007F3F5F">
        <w:trPr>
          <w:gridAfter w:val="1"/>
          <w:wAfter w:w="6" w:type="dxa"/>
          <w:trHeight w:val="305"/>
        </w:trPr>
        <w:tc>
          <w:tcPr>
            <w:tcW w:w="2250" w:type="dxa"/>
          </w:tcPr>
          <w:p w14:paraId="7951BF16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1CAAFF" w14:textId="77777777" w:rsidR="00C221CC" w:rsidRPr="006D5C1D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19,669</w:t>
            </w:r>
          </w:p>
        </w:tc>
        <w:tc>
          <w:tcPr>
            <w:tcW w:w="270" w:type="dxa"/>
          </w:tcPr>
          <w:p w14:paraId="76D8EA26" w14:textId="77777777" w:rsidR="00C221CC" w:rsidRPr="006D5C1D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9BBB1F" w14:textId="49379805" w:rsidR="00C221CC" w:rsidRPr="006D5C1D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17,16</w:t>
            </w:r>
            <w:r w:rsidR="004B4C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3669643" w14:textId="77777777" w:rsidR="00C221CC" w:rsidRPr="006D5C1D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9F67DF" w14:textId="59B07135" w:rsidR="00C221CC" w:rsidRPr="006D5C1D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59,83</w:t>
            </w:r>
            <w:r w:rsidR="002661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60C68D" w14:textId="77777777" w:rsidR="00C221CC" w:rsidRPr="006D5C1D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AAE08AE" w14:textId="77777777" w:rsidR="00C221CC" w:rsidRPr="006D5C1D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018FE5FD" w14:textId="77777777" w:rsidR="00C221CC" w:rsidRPr="006D5C1D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76C83F" w14:textId="77777777" w:rsidR="00C221CC" w:rsidRPr="007F3F5F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F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97,474</w:t>
            </w:r>
          </w:p>
        </w:tc>
      </w:tr>
      <w:tr w:rsidR="00C221CC" w:rsidRPr="00F7446E" w14:paraId="66A2AEC2" w14:textId="77777777" w:rsidTr="007F3F5F">
        <w:trPr>
          <w:gridAfter w:val="1"/>
          <w:wAfter w:w="6" w:type="dxa"/>
          <w:trHeight w:val="85"/>
        </w:trPr>
        <w:tc>
          <w:tcPr>
            <w:tcW w:w="2250" w:type="dxa"/>
          </w:tcPr>
          <w:p w14:paraId="49CAD012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49D2719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F1946B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D79867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2FE5E7D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7BCEA8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B3D693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3BB38D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63DC26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0172ED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21CC" w:rsidRPr="00F7446E" w14:paraId="7F708E2C" w14:textId="77777777" w:rsidTr="007F3F5F">
        <w:trPr>
          <w:gridAfter w:val="1"/>
          <w:wAfter w:w="6" w:type="dxa"/>
          <w:trHeight w:val="85"/>
        </w:trPr>
        <w:tc>
          <w:tcPr>
            <w:tcW w:w="2250" w:type="dxa"/>
          </w:tcPr>
          <w:p w14:paraId="0A173F51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38E4BD0D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355F29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906DA7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CB7DA1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9F5ACA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6AADEE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B9F664A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241520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4B4A5C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21CC" w:rsidRPr="00F7446E" w14:paraId="65BE3843" w14:textId="77777777" w:rsidTr="007F3F5F">
        <w:trPr>
          <w:gridAfter w:val="1"/>
          <w:wAfter w:w="6" w:type="dxa"/>
        </w:trPr>
        <w:tc>
          <w:tcPr>
            <w:tcW w:w="2250" w:type="dxa"/>
            <w:vAlign w:val="bottom"/>
          </w:tcPr>
          <w:p w14:paraId="1C0B3DA0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47DE8A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14,826</w:t>
            </w:r>
          </w:p>
        </w:tc>
        <w:tc>
          <w:tcPr>
            <w:tcW w:w="270" w:type="dxa"/>
          </w:tcPr>
          <w:p w14:paraId="3E3155E9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B99634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4,650</w:t>
            </w:r>
          </w:p>
        </w:tc>
        <w:tc>
          <w:tcPr>
            <w:tcW w:w="270" w:type="dxa"/>
          </w:tcPr>
          <w:p w14:paraId="3BC3F21A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2BA589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17,911</w:t>
            </w:r>
          </w:p>
        </w:tc>
        <w:tc>
          <w:tcPr>
            <w:tcW w:w="270" w:type="dxa"/>
          </w:tcPr>
          <w:p w14:paraId="107A6DA9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3CDADA8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8BE7E3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4BD1D8" w14:textId="77777777" w:rsidR="00C221CC" w:rsidRPr="00F7446E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37,387</w:t>
            </w:r>
          </w:p>
        </w:tc>
      </w:tr>
      <w:tr w:rsidR="00C221CC" w:rsidRPr="00F7446E" w14:paraId="5374981A" w14:textId="77777777" w:rsidTr="007F3F5F">
        <w:trPr>
          <w:gridAfter w:val="1"/>
          <w:wAfter w:w="6" w:type="dxa"/>
        </w:trPr>
        <w:tc>
          <w:tcPr>
            <w:tcW w:w="2250" w:type="dxa"/>
          </w:tcPr>
          <w:p w14:paraId="4D8158A7" w14:textId="77777777" w:rsidR="00C221CC" w:rsidRPr="00F7446E" w:rsidRDefault="00C221CC" w:rsidP="00C221C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F7446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632D13C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7,631</w:t>
            </w:r>
          </w:p>
        </w:tc>
        <w:tc>
          <w:tcPr>
            <w:tcW w:w="270" w:type="dxa"/>
          </w:tcPr>
          <w:p w14:paraId="1691F172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7E8659F" w14:textId="14BC1FCF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</w:t>
            </w:r>
            <w:r w:rsidR="00160E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298F8258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1882DEF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17,776</w:t>
            </w:r>
          </w:p>
        </w:tc>
        <w:tc>
          <w:tcPr>
            <w:tcW w:w="270" w:type="dxa"/>
          </w:tcPr>
          <w:p w14:paraId="6056D3A2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7E01D553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61D6E7" w14:textId="77777777" w:rsidR="00C221CC" w:rsidRPr="00F7446E" w:rsidRDefault="00C221CC" w:rsidP="00C221C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F7E183C" w14:textId="45301EBC" w:rsidR="00C221CC" w:rsidRPr="00F7446E" w:rsidRDefault="00C221CC" w:rsidP="007F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2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28,85</w:t>
            </w:r>
            <w:r w:rsidR="000B5C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3AFC0346" w14:textId="77777777" w:rsidR="00C221CC" w:rsidRPr="00F7446E" w:rsidRDefault="00C221CC" w:rsidP="00C221CC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63729DBD" w14:textId="77777777" w:rsidR="00C81507" w:rsidRPr="00F7446E" w:rsidRDefault="00C81507" w:rsidP="0085608E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778B636" w14:textId="75089290" w:rsidR="00C221CC" w:rsidRDefault="00C221CC" w:rsidP="00C221CC">
      <w:pPr>
        <w:pStyle w:val="BodyText2"/>
        <w:ind w:left="547" w:right="4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446E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</w:t>
      </w:r>
      <w:r w:rsidRPr="00F7446E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ส่วนปรับปรุงอาคารเช่าและ</w:t>
      </w:r>
      <w:r w:rsidRPr="00F7446E">
        <w:rPr>
          <w:rFonts w:asciiTheme="majorBidi" w:hAnsiTheme="majorBidi" w:cstheme="majorBidi"/>
          <w:spacing w:val="-4"/>
          <w:sz w:val="30"/>
          <w:szCs w:val="30"/>
          <w:cs/>
        </w:rPr>
        <w:t>อุปกรณ์</w:t>
      </w:r>
      <w:r w:rsidRPr="00F7446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spacing w:val="-4"/>
          <w:sz w:val="30"/>
          <w:szCs w:val="30"/>
          <w:cs/>
        </w:rPr>
        <w:t>ซึ่งได้คิดค่าเสื่อมราคา</w:t>
      </w:r>
      <w:r w:rsidRPr="00F7446E">
        <w:rPr>
          <w:rFonts w:asciiTheme="majorBidi" w:hAnsiTheme="majorBidi" w:cstheme="majorBidi"/>
          <w:sz w:val="30"/>
          <w:szCs w:val="30"/>
          <w:cs/>
        </w:rPr>
        <w:t>เต็มจำนวนแล้ว</w:t>
      </w:r>
      <w:r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F7446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Pr="0027121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7121C">
        <w:rPr>
          <w:rFonts w:asciiTheme="majorBidi" w:hAnsiTheme="majorBidi" w:cstheme="majorBidi"/>
          <w:sz w:val="30"/>
          <w:szCs w:val="30"/>
        </w:rPr>
        <w:t>2564</w:t>
      </w:r>
      <w:r w:rsidRPr="0027121C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Pr="0027121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27121C">
        <w:rPr>
          <w:rFonts w:asciiTheme="majorBidi" w:hAnsiTheme="majorBidi" w:cstheme="majorBidi"/>
          <w:sz w:val="30"/>
          <w:szCs w:val="30"/>
        </w:rPr>
        <w:t xml:space="preserve"> 68.</w:t>
      </w:r>
      <w:r w:rsidR="0027121C" w:rsidRPr="0085608E">
        <w:rPr>
          <w:rFonts w:asciiTheme="majorBidi" w:hAnsiTheme="majorBidi" w:cstheme="majorBidi"/>
          <w:sz w:val="30"/>
          <w:szCs w:val="30"/>
        </w:rPr>
        <w:t>8</w:t>
      </w:r>
      <w:r w:rsidRPr="0027121C">
        <w:rPr>
          <w:rFonts w:asciiTheme="majorBidi" w:hAnsiTheme="majorBidi" w:cstheme="majorBidi"/>
          <w:sz w:val="30"/>
          <w:szCs w:val="30"/>
        </w:rPr>
        <w:t xml:space="preserve"> </w:t>
      </w:r>
      <w:r w:rsidRPr="0027121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7121C">
        <w:rPr>
          <w:rFonts w:asciiTheme="majorBidi" w:hAnsiTheme="majorBidi" w:cstheme="majorBidi"/>
          <w:sz w:val="30"/>
          <w:szCs w:val="30"/>
        </w:rPr>
        <w:t xml:space="preserve"> </w:t>
      </w:r>
      <w:r w:rsidRPr="0027121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9D57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55.1</w:t>
      </w:r>
      <w:r w:rsidRPr="009D57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7D13461" w14:textId="77777777" w:rsidR="00D248D8" w:rsidRPr="00F7446E" w:rsidRDefault="00D248D8" w:rsidP="0085608E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F97B0C5" w14:textId="10528EB8" w:rsidR="002D4841" w:rsidRDefault="002D4841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B655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สินทรัพย์ไม่มีตัวตน</w:t>
      </w:r>
    </w:p>
    <w:p w14:paraId="4A39E559" w14:textId="77777777" w:rsidR="00C221CC" w:rsidRPr="000B6552" w:rsidRDefault="00C221CC" w:rsidP="0085608E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73"/>
        <w:gridCol w:w="256"/>
        <w:gridCol w:w="1266"/>
        <w:gridCol w:w="256"/>
        <w:gridCol w:w="1408"/>
        <w:gridCol w:w="256"/>
        <w:gridCol w:w="1276"/>
      </w:tblGrid>
      <w:tr w:rsidR="00C221CC" w:rsidRPr="00487FDB" w14:paraId="6C5495F7" w14:textId="77777777" w:rsidTr="007F3F5F">
        <w:trPr>
          <w:trHeight w:val="376"/>
          <w:tblHeader/>
        </w:trPr>
        <w:tc>
          <w:tcPr>
            <w:tcW w:w="3150" w:type="dxa"/>
          </w:tcPr>
          <w:p w14:paraId="45E6C0C4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407DED2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39FEE13B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21370E6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6" w:type="dxa"/>
          </w:tcPr>
          <w:p w14:paraId="3EDEE093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</w:tcPr>
          <w:p w14:paraId="075A4A04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2DD62112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BF6A1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CC" w:rsidRPr="00487FDB" w14:paraId="466A0EFA" w14:textId="77777777" w:rsidTr="007F3F5F">
        <w:trPr>
          <w:trHeight w:val="376"/>
          <w:tblHeader/>
        </w:trPr>
        <w:tc>
          <w:tcPr>
            <w:tcW w:w="3150" w:type="dxa"/>
          </w:tcPr>
          <w:p w14:paraId="040A20BE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1396BDD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ลิขสิทธิ์</w:t>
            </w:r>
          </w:p>
        </w:tc>
        <w:tc>
          <w:tcPr>
            <w:tcW w:w="256" w:type="dxa"/>
          </w:tcPr>
          <w:p w14:paraId="18FCB586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1CC8ACE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สิทธิในการใช้</w:t>
            </w:r>
          </w:p>
        </w:tc>
        <w:tc>
          <w:tcPr>
            <w:tcW w:w="256" w:type="dxa"/>
          </w:tcPr>
          <w:p w14:paraId="0EF5D25C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</w:tcPr>
          <w:p w14:paraId="0793DEE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ระหว่างการ</w:t>
            </w:r>
          </w:p>
        </w:tc>
        <w:tc>
          <w:tcPr>
            <w:tcW w:w="256" w:type="dxa"/>
          </w:tcPr>
          <w:p w14:paraId="4EDA0DD7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51E27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CC" w:rsidRPr="00487FDB" w14:paraId="47AF049B" w14:textId="77777777" w:rsidTr="007F3F5F">
        <w:trPr>
          <w:trHeight w:val="376"/>
          <w:tblHeader/>
        </w:trPr>
        <w:tc>
          <w:tcPr>
            <w:tcW w:w="3150" w:type="dxa"/>
          </w:tcPr>
          <w:p w14:paraId="6DCD708C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7D63A1FE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724A8648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00E5F7C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3271DE1B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</w:tcPr>
          <w:p w14:paraId="55628547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พัฒนาและติดตั้ง</w:t>
            </w:r>
          </w:p>
        </w:tc>
        <w:tc>
          <w:tcPr>
            <w:tcW w:w="256" w:type="dxa"/>
          </w:tcPr>
          <w:p w14:paraId="3F9FDBF8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C6978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221CC" w:rsidRPr="00487FDB" w14:paraId="798A2837" w14:textId="77777777" w:rsidTr="007F3F5F">
        <w:trPr>
          <w:trHeight w:val="376"/>
          <w:tblHeader/>
        </w:trPr>
        <w:tc>
          <w:tcPr>
            <w:tcW w:w="3150" w:type="dxa"/>
          </w:tcPr>
          <w:p w14:paraId="205098EF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91" w:type="dxa"/>
            <w:gridSpan w:val="7"/>
          </w:tcPr>
          <w:p w14:paraId="4F07CE82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1CC" w:rsidRPr="00487FDB" w14:paraId="36EF417C" w14:textId="77777777" w:rsidTr="007F3F5F">
        <w:trPr>
          <w:trHeight w:val="376"/>
        </w:trPr>
        <w:tc>
          <w:tcPr>
            <w:tcW w:w="3150" w:type="dxa"/>
          </w:tcPr>
          <w:p w14:paraId="4435C1C3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3" w:type="dxa"/>
          </w:tcPr>
          <w:p w14:paraId="5D57326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534733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835568D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3146616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</w:tcPr>
          <w:p w14:paraId="741266FB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0105937D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DF7CFE4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CC" w:rsidRPr="005D0919" w14:paraId="2A920485" w14:textId="77777777" w:rsidTr="007F3F5F">
        <w:trPr>
          <w:trHeight w:val="376"/>
        </w:trPr>
        <w:tc>
          <w:tcPr>
            <w:tcW w:w="3150" w:type="dxa"/>
          </w:tcPr>
          <w:p w14:paraId="13B00751" w14:textId="77777777" w:rsidR="00C221CC" w:rsidRPr="0085608E" w:rsidRDefault="00C221CC" w:rsidP="00C221C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3" w:type="dxa"/>
            <w:shd w:val="clear" w:color="auto" w:fill="auto"/>
          </w:tcPr>
          <w:p w14:paraId="63157D06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147,219</w:t>
            </w:r>
          </w:p>
        </w:tc>
        <w:tc>
          <w:tcPr>
            <w:tcW w:w="256" w:type="dxa"/>
            <w:shd w:val="clear" w:color="auto" w:fill="auto"/>
          </w:tcPr>
          <w:p w14:paraId="4A6A3DC6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68D0B2AA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6,973</w:t>
            </w:r>
          </w:p>
        </w:tc>
        <w:tc>
          <w:tcPr>
            <w:tcW w:w="256" w:type="dxa"/>
            <w:shd w:val="clear" w:color="auto" w:fill="auto"/>
          </w:tcPr>
          <w:p w14:paraId="29630684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56FDB8DD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186,354</w:t>
            </w:r>
          </w:p>
        </w:tc>
        <w:tc>
          <w:tcPr>
            <w:tcW w:w="256" w:type="dxa"/>
            <w:shd w:val="clear" w:color="auto" w:fill="auto"/>
          </w:tcPr>
          <w:p w14:paraId="5EA9D7FD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4CFFFB8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340,546</w:t>
            </w:r>
          </w:p>
        </w:tc>
      </w:tr>
      <w:tr w:rsidR="00C221CC" w:rsidRPr="00487FDB" w14:paraId="376E2B11" w14:textId="77777777" w:rsidTr="007F3F5F">
        <w:trPr>
          <w:trHeight w:val="376"/>
        </w:trPr>
        <w:tc>
          <w:tcPr>
            <w:tcW w:w="3150" w:type="dxa"/>
          </w:tcPr>
          <w:p w14:paraId="3EC43184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3" w:type="dxa"/>
            <w:shd w:val="clear" w:color="auto" w:fill="auto"/>
          </w:tcPr>
          <w:p w14:paraId="07AC6E92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4,548</w:t>
            </w:r>
          </w:p>
        </w:tc>
        <w:tc>
          <w:tcPr>
            <w:tcW w:w="256" w:type="dxa"/>
            <w:shd w:val="clear" w:color="auto" w:fill="auto"/>
          </w:tcPr>
          <w:p w14:paraId="7D1A93CD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7FA52B96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E860D1A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77B1A922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35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39,963</w:t>
            </w:r>
          </w:p>
        </w:tc>
        <w:tc>
          <w:tcPr>
            <w:tcW w:w="256" w:type="dxa"/>
            <w:shd w:val="clear" w:color="auto" w:fill="auto"/>
          </w:tcPr>
          <w:p w14:paraId="75B285F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5CC973D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44,511</w:t>
            </w:r>
          </w:p>
        </w:tc>
      </w:tr>
      <w:tr w:rsidR="00C221CC" w:rsidRPr="00487FDB" w14:paraId="5AFE8A23" w14:textId="77777777" w:rsidTr="007F3F5F">
        <w:trPr>
          <w:trHeight w:val="376"/>
        </w:trPr>
        <w:tc>
          <w:tcPr>
            <w:tcW w:w="3150" w:type="dxa"/>
          </w:tcPr>
          <w:p w14:paraId="1876FFD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273" w:type="dxa"/>
            <w:shd w:val="clear" w:color="auto" w:fill="auto"/>
          </w:tcPr>
          <w:p w14:paraId="2841E50D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201,614</w:t>
            </w:r>
          </w:p>
        </w:tc>
        <w:tc>
          <w:tcPr>
            <w:tcW w:w="256" w:type="dxa"/>
            <w:shd w:val="clear" w:color="auto" w:fill="auto"/>
          </w:tcPr>
          <w:p w14:paraId="02FCE69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3B25D6B0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5A9F682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5462982A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(201,614)</w:t>
            </w:r>
          </w:p>
        </w:tc>
        <w:tc>
          <w:tcPr>
            <w:tcW w:w="256" w:type="dxa"/>
            <w:shd w:val="clear" w:color="auto" w:fill="auto"/>
          </w:tcPr>
          <w:p w14:paraId="65747346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F77337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21CC" w:rsidRPr="00487FDB" w14:paraId="5B709BEF" w14:textId="77777777" w:rsidTr="007F3F5F">
        <w:trPr>
          <w:trHeight w:val="376"/>
        </w:trPr>
        <w:tc>
          <w:tcPr>
            <w:tcW w:w="3150" w:type="dxa"/>
          </w:tcPr>
          <w:p w14:paraId="7206511B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73" w:type="dxa"/>
            <w:shd w:val="clear" w:color="auto" w:fill="auto"/>
          </w:tcPr>
          <w:p w14:paraId="77626454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56" w:type="dxa"/>
            <w:shd w:val="clear" w:color="auto" w:fill="auto"/>
          </w:tcPr>
          <w:p w14:paraId="14AFDD8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39D27D5A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B1FC275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6C73D765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117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31B362D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5FA392F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C221CC" w:rsidRPr="00487FDB" w14:paraId="1E390850" w14:textId="77777777" w:rsidTr="007F3F5F">
        <w:trPr>
          <w:trHeight w:val="376"/>
        </w:trPr>
        <w:tc>
          <w:tcPr>
            <w:tcW w:w="3150" w:type="dxa"/>
          </w:tcPr>
          <w:p w14:paraId="0A1B143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BE252A6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448982A5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6A65D3B3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5F77591C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00A27446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3534086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DF3D2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21CC" w:rsidRPr="00F7446E" w14:paraId="59CC2E9A" w14:textId="77777777" w:rsidTr="007F3F5F">
        <w:trPr>
          <w:trHeight w:val="376"/>
        </w:trPr>
        <w:tc>
          <w:tcPr>
            <w:tcW w:w="3150" w:type="dxa"/>
          </w:tcPr>
          <w:p w14:paraId="0D00991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73" w:type="dxa"/>
          </w:tcPr>
          <w:p w14:paraId="6AFCD6E6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353,374</w:t>
            </w:r>
          </w:p>
        </w:tc>
        <w:tc>
          <w:tcPr>
            <w:tcW w:w="256" w:type="dxa"/>
          </w:tcPr>
          <w:p w14:paraId="00CD1877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573037B7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6,973</w:t>
            </w:r>
          </w:p>
        </w:tc>
        <w:tc>
          <w:tcPr>
            <w:tcW w:w="256" w:type="dxa"/>
          </w:tcPr>
          <w:p w14:paraId="6FD640F2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</w:tcPr>
          <w:p w14:paraId="09866493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24,703</w:t>
            </w:r>
          </w:p>
        </w:tc>
        <w:tc>
          <w:tcPr>
            <w:tcW w:w="256" w:type="dxa"/>
          </w:tcPr>
          <w:p w14:paraId="03CD1B2C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6E980A33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385,050</w:t>
            </w:r>
          </w:p>
        </w:tc>
      </w:tr>
      <w:tr w:rsidR="00C221CC" w:rsidRPr="00F7446E" w14:paraId="080A9AB4" w14:textId="77777777" w:rsidTr="007F3F5F">
        <w:trPr>
          <w:trHeight w:val="376"/>
        </w:trPr>
        <w:tc>
          <w:tcPr>
            <w:tcW w:w="3150" w:type="dxa"/>
            <w:shd w:val="clear" w:color="auto" w:fill="auto"/>
          </w:tcPr>
          <w:p w14:paraId="0924AF54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3" w:type="dxa"/>
            <w:shd w:val="clear" w:color="auto" w:fill="auto"/>
          </w:tcPr>
          <w:p w14:paraId="5F66D3C6" w14:textId="1DC76EB0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1,1</w:t>
            </w:r>
            <w:r w:rsidR="000A54E6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06D73DDB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0A6CB5C1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78573A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25B171AE" w14:textId="18AAB5BD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6,37</w:t>
            </w:r>
            <w:r w:rsidR="003B2AD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2362EEAA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56AAA0E" w14:textId="01D0EC85" w:rsidR="00C221CC" w:rsidRPr="0085608E" w:rsidRDefault="00993CF2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7,53</w:t>
            </w:r>
            <w:r w:rsidR="003B2AD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221CC" w:rsidRPr="00F7446E" w14:paraId="2D32D602" w14:textId="77777777" w:rsidTr="007F3F5F">
        <w:trPr>
          <w:trHeight w:val="376"/>
        </w:trPr>
        <w:tc>
          <w:tcPr>
            <w:tcW w:w="3150" w:type="dxa"/>
            <w:shd w:val="clear" w:color="auto" w:fill="auto"/>
          </w:tcPr>
          <w:p w14:paraId="19DDA70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273" w:type="dxa"/>
            <w:shd w:val="clear" w:color="auto" w:fill="auto"/>
          </w:tcPr>
          <w:p w14:paraId="675DCE39" w14:textId="2D772F3D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3C01" w:rsidRPr="00700333">
              <w:rPr>
                <w:rFonts w:asciiTheme="majorBidi" w:hAnsiTheme="majorBidi" w:cstheme="majorBidi"/>
                <w:sz w:val="30"/>
                <w:szCs w:val="30"/>
              </w:rPr>
              <w:t xml:space="preserve"> 9,974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6" w:type="dxa"/>
            <w:shd w:val="clear" w:color="auto" w:fill="auto"/>
          </w:tcPr>
          <w:p w14:paraId="14BD4544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3C16EC0A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66A072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3CA18D55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(9,974)</w:t>
            </w:r>
          </w:p>
        </w:tc>
        <w:tc>
          <w:tcPr>
            <w:tcW w:w="256" w:type="dxa"/>
            <w:shd w:val="clear" w:color="auto" w:fill="auto"/>
          </w:tcPr>
          <w:p w14:paraId="1CB7BCC3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FD1583C" w14:textId="3440DBED" w:rsidR="00C221CC" w:rsidRPr="0085608E" w:rsidRDefault="00903C0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21CC" w:rsidRPr="00F7446E" w14:paraId="44727155" w14:textId="77777777" w:rsidTr="007F3F5F">
        <w:trPr>
          <w:trHeight w:val="376"/>
        </w:trPr>
        <w:tc>
          <w:tcPr>
            <w:tcW w:w="3150" w:type="dxa"/>
            <w:shd w:val="clear" w:color="auto" w:fill="auto"/>
          </w:tcPr>
          <w:p w14:paraId="1248C6E6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0D031390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(25)</w:t>
            </w:r>
          </w:p>
        </w:tc>
        <w:tc>
          <w:tcPr>
            <w:tcW w:w="256" w:type="dxa"/>
            <w:shd w:val="clear" w:color="auto" w:fill="auto"/>
          </w:tcPr>
          <w:p w14:paraId="4A124305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39A1EA23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3A019F5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00108C4C" w14:textId="30415718" w:rsidR="00C221CC" w:rsidRPr="0085608E" w:rsidRDefault="002F1942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21" w:right="210"/>
              <w:rPr>
                <w:rFonts w:asciiTheme="majorBidi" w:hAnsiTheme="majorBidi" w:cstheme="majorBidi"/>
                <w:sz w:val="30"/>
                <w:szCs w:val="30"/>
              </w:rPr>
            </w:pPr>
            <w:r w:rsidRPr="007003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5E2ED3E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DB42EC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(25)</w:t>
            </w:r>
          </w:p>
        </w:tc>
      </w:tr>
      <w:tr w:rsidR="00C221CC" w:rsidRPr="007E245F" w14:paraId="67378949" w14:textId="77777777" w:rsidTr="007F3F5F">
        <w:trPr>
          <w:trHeight w:val="386"/>
        </w:trPr>
        <w:tc>
          <w:tcPr>
            <w:tcW w:w="3150" w:type="dxa"/>
          </w:tcPr>
          <w:p w14:paraId="75729B9F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85608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48C9297C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364,487</w:t>
            </w:r>
          </w:p>
        </w:tc>
        <w:tc>
          <w:tcPr>
            <w:tcW w:w="256" w:type="dxa"/>
          </w:tcPr>
          <w:p w14:paraId="6849444C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DCE1809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6,973</w:t>
            </w:r>
          </w:p>
        </w:tc>
        <w:tc>
          <w:tcPr>
            <w:tcW w:w="256" w:type="dxa"/>
          </w:tcPr>
          <w:p w14:paraId="467CF7D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433D0CDC" w14:textId="3C706C21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21,10</w:t>
            </w:r>
            <w:r w:rsidR="008128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6" w:type="dxa"/>
          </w:tcPr>
          <w:p w14:paraId="18232346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0CF59F" w14:textId="0FE2333B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392,56</w:t>
            </w:r>
            <w:r w:rsidR="001F54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C221CC" w:rsidRPr="00F7446E" w14:paraId="208A00EF" w14:textId="77777777" w:rsidTr="007F3F5F">
        <w:trPr>
          <w:trHeight w:val="396"/>
        </w:trPr>
        <w:tc>
          <w:tcPr>
            <w:tcW w:w="3150" w:type="dxa"/>
          </w:tcPr>
          <w:p w14:paraId="589A9C05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3E60583D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125EFA2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766DAA9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3FDF8A2B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7DC4685D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72E4A255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347C1B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221CC" w:rsidRPr="00F7446E" w14:paraId="20BCD3B7" w14:textId="77777777" w:rsidTr="007F3F5F">
        <w:trPr>
          <w:trHeight w:val="396"/>
        </w:trPr>
        <w:tc>
          <w:tcPr>
            <w:tcW w:w="3150" w:type="dxa"/>
          </w:tcPr>
          <w:p w14:paraId="6952A498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73" w:type="dxa"/>
          </w:tcPr>
          <w:p w14:paraId="228137E8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524A8D35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11180080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60D7E49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8" w:type="dxa"/>
          </w:tcPr>
          <w:p w14:paraId="5569A0F7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50510656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4F6CEC94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221CC" w:rsidRPr="005D0919" w14:paraId="4355DC8E" w14:textId="77777777" w:rsidTr="007F3F5F">
        <w:trPr>
          <w:trHeight w:val="328"/>
        </w:trPr>
        <w:tc>
          <w:tcPr>
            <w:tcW w:w="3150" w:type="dxa"/>
          </w:tcPr>
          <w:p w14:paraId="0712E72E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3" w:type="dxa"/>
            <w:shd w:val="clear" w:color="auto" w:fill="auto"/>
          </w:tcPr>
          <w:p w14:paraId="7B3B7F10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103,775</w:t>
            </w:r>
          </w:p>
        </w:tc>
        <w:tc>
          <w:tcPr>
            <w:tcW w:w="256" w:type="dxa"/>
            <w:shd w:val="clear" w:color="auto" w:fill="auto"/>
          </w:tcPr>
          <w:p w14:paraId="3486813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27183DA7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6,779</w:t>
            </w:r>
          </w:p>
        </w:tc>
        <w:tc>
          <w:tcPr>
            <w:tcW w:w="256" w:type="dxa"/>
            <w:shd w:val="clear" w:color="auto" w:fill="auto"/>
          </w:tcPr>
          <w:p w14:paraId="6801F04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2D6ADD7C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7BF98CA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C5566CF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110,554</w:t>
            </w:r>
          </w:p>
        </w:tc>
      </w:tr>
      <w:tr w:rsidR="00C221CC" w:rsidRPr="00F7446E" w14:paraId="73DB49F7" w14:textId="77777777" w:rsidTr="007F3F5F">
        <w:trPr>
          <w:trHeight w:val="365"/>
        </w:trPr>
        <w:tc>
          <w:tcPr>
            <w:tcW w:w="3150" w:type="dxa"/>
          </w:tcPr>
          <w:p w14:paraId="4FFB06C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73" w:type="dxa"/>
            <w:shd w:val="clear" w:color="auto" w:fill="auto"/>
          </w:tcPr>
          <w:p w14:paraId="6C3F0BC7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52,991</w:t>
            </w:r>
          </w:p>
        </w:tc>
        <w:tc>
          <w:tcPr>
            <w:tcW w:w="256" w:type="dxa"/>
            <w:shd w:val="clear" w:color="auto" w:fill="auto"/>
          </w:tcPr>
          <w:p w14:paraId="49B3C03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0FE0C4B0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56" w:type="dxa"/>
            <w:shd w:val="clear" w:color="auto" w:fill="auto"/>
          </w:tcPr>
          <w:p w14:paraId="3CE63FD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682C2C3D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1AA1A26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75B9CC3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53,033</w:t>
            </w:r>
          </w:p>
        </w:tc>
      </w:tr>
      <w:tr w:rsidR="00C221CC" w:rsidRPr="00F7446E" w14:paraId="21386440" w14:textId="77777777" w:rsidTr="007F3F5F">
        <w:trPr>
          <w:trHeight w:val="365"/>
        </w:trPr>
        <w:tc>
          <w:tcPr>
            <w:tcW w:w="3150" w:type="dxa"/>
          </w:tcPr>
          <w:p w14:paraId="3EB1902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73" w:type="dxa"/>
            <w:shd w:val="clear" w:color="auto" w:fill="auto"/>
          </w:tcPr>
          <w:p w14:paraId="3CF2FE28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56" w:type="dxa"/>
            <w:shd w:val="clear" w:color="auto" w:fill="auto"/>
          </w:tcPr>
          <w:p w14:paraId="510D18E6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shd w:val="clear" w:color="auto" w:fill="auto"/>
          </w:tcPr>
          <w:p w14:paraId="7E811D9F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A5A5672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shd w:val="clear" w:color="auto" w:fill="auto"/>
          </w:tcPr>
          <w:p w14:paraId="36B32CA8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2C4E953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737C2C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C221CC" w:rsidRPr="00F7446E" w14:paraId="2AE86079" w14:textId="77777777" w:rsidTr="007F3F5F">
        <w:trPr>
          <w:trHeight w:val="386"/>
        </w:trPr>
        <w:tc>
          <w:tcPr>
            <w:tcW w:w="3150" w:type="dxa"/>
          </w:tcPr>
          <w:p w14:paraId="0B6AACD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16747EEF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E36425C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529C8B5A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5A9AE3EB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0326A19D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  <w:tab w:val="decimal" w:pos="731"/>
                <w:tab w:val="decimal" w:pos="105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7C12C572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2D9635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21CC" w:rsidRPr="00F7446E" w14:paraId="763D79CB" w14:textId="77777777" w:rsidTr="007F3F5F">
        <w:trPr>
          <w:trHeight w:val="386"/>
        </w:trPr>
        <w:tc>
          <w:tcPr>
            <w:tcW w:w="3150" w:type="dxa"/>
          </w:tcPr>
          <w:p w14:paraId="2FC9C71E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73" w:type="dxa"/>
          </w:tcPr>
          <w:p w14:paraId="6AE89679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156,759</w:t>
            </w:r>
          </w:p>
        </w:tc>
        <w:tc>
          <w:tcPr>
            <w:tcW w:w="256" w:type="dxa"/>
          </w:tcPr>
          <w:p w14:paraId="77E19238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</w:tcPr>
          <w:p w14:paraId="23B36EB3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6,821</w:t>
            </w:r>
          </w:p>
        </w:tc>
        <w:tc>
          <w:tcPr>
            <w:tcW w:w="256" w:type="dxa"/>
          </w:tcPr>
          <w:p w14:paraId="35AA825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</w:tcPr>
          <w:p w14:paraId="69576872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594ECEA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3F59E1F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163,580</w:t>
            </w:r>
          </w:p>
        </w:tc>
      </w:tr>
      <w:tr w:rsidR="00C221CC" w:rsidRPr="00F7446E" w14:paraId="418297A0" w14:textId="77777777" w:rsidTr="007F3F5F">
        <w:trPr>
          <w:trHeight w:val="376"/>
        </w:trPr>
        <w:tc>
          <w:tcPr>
            <w:tcW w:w="3150" w:type="dxa"/>
          </w:tcPr>
          <w:p w14:paraId="2F765722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273" w:type="dxa"/>
          </w:tcPr>
          <w:p w14:paraId="69F98CE3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27,372 </w:t>
            </w:r>
          </w:p>
        </w:tc>
        <w:tc>
          <w:tcPr>
            <w:tcW w:w="256" w:type="dxa"/>
          </w:tcPr>
          <w:p w14:paraId="259EE2FE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B76EDC8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20 </w:t>
            </w:r>
          </w:p>
        </w:tc>
        <w:tc>
          <w:tcPr>
            <w:tcW w:w="256" w:type="dxa"/>
          </w:tcPr>
          <w:p w14:paraId="7C8D04BE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</w:tcPr>
          <w:p w14:paraId="48FBED3A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3C89BD2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20E814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27,392</w:t>
            </w:r>
          </w:p>
        </w:tc>
      </w:tr>
      <w:tr w:rsidR="00C221CC" w:rsidRPr="00F7446E" w14:paraId="1D5416FB" w14:textId="77777777" w:rsidTr="007F3F5F">
        <w:trPr>
          <w:trHeight w:val="376"/>
        </w:trPr>
        <w:tc>
          <w:tcPr>
            <w:tcW w:w="3150" w:type="dxa"/>
          </w:tcPr>
          <w:p w14:paraId="49FFA14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73" w:type="dxa"/>
          </w:tcPr>
          <w:p w14:paraId="6EDA0311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(25)</w:t>
            </w:r>
          </w:p>
        </w:tc>
        <w:tc>
          <w:tcPr>
            <w:tcW w:w="256" w:type="dxa"/>
          </w:tcPr>
          <w:p w14:paraId="3CB495D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6E44977" w14:textId="4C66BDD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1" w:right="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56" w:type="dxa"/>
          </w:tcPr>
          <w:p w14:paraId="2EE3529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</w:tcPr>
          <w:p w14:paraId="61E353B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56" w:type="dxa"/>
          </w:tcPr>
          <w:p w14:paraId="690FD23F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F01A643" w14:textId="1381CB5E" w:rsidR="00C221CC" w:rsidRPr="0085608E" w:rsidRDefault="00AC75A1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21CC" w:rsidRPr="0085608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221CC" w:rsidRPr="007E245F" w14:paraId="6481E15C" w14:textId="77777777" w:rsidTr="007F3F5F">
        <w:trPr>
          <w:trHeight w:val="386"/>
        </w:trPr>
        <w:tc>
          <w:tcPr>
            <w:tcW w:w="3150" w:type="dxa"/>
          </w:tcPr>
          <w:p w14:paraId="3E026F54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85608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7E75C2AD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184,106</w:t>
            </w:r>
          </w:p>
        </w:tc>
        <w:tc>
          <w:tcPr>
            <w:tcW w:w="256" w:type="dxa"/>
          </w:tcPr>
          <w:p w14:paraId="06BA6CE6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38F06562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6,841</w:t>
            </w:r>
          </w:p>
        </w:tc>
        <w:tc>
          <w:tcPr>
            <w:tcW w:w="256" w:type="dxa"/>
          </w:tcPr>
          <w:p w14:paraId="796E326C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1391409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1" w:right="4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46669A5F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3D01FB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190,947</w:t>
            </w:r>
          </w:p>
        </w:tc>
      </w:tr>
      <w:tr w:rsidR="00C221CC" w:rsidRPr="00F7446E" w14:paraId="3D0257F8" w14:textId="77777777" w:rsidTr="007F3F5F">
        <w:trPr>
          <w:trHeight w:val="396"/>
        </w:trPr>
        <w:tc>
          <w:tcPr>
            <w:tcW w:w="3150" w:type="dxa"/>
          </w:tcPr>
          <w:p w14:paraId="65AF64D4" w14:textId="77777777" w:rsidR="00C221CC" w:rsidRPr="00F7446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14BC1420" w14:textId="77777777" w:rsidR="00C221CC" w:rsidRPr="00F7446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0E5CD3D0" w14:textId="77777777" w:rsidR="00C221CC" w:rsidRPr="00F7446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A369148" w14:textId="77777777" w:rsidR="00C221CC" w:rsidRPr="00F7446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3A702BE8" w14:textId="77777777" w:rsidR="00C221CC" w:rsidRPr="00F7446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dxa"/>
          </w:tcPr>
          <w:p w14:paraId="7C513852" w14:textId="77777777" w:rsidR="00C221CC" w:rsidRPr="00F7446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6" w:type="dxa"/>
          </w:tcPr>
          <w:p w14:paraId="52EAA836" w14:textId="77777777" w:rsidR="00C221CC" w:rsidRPr="00F7446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43F45D" w14:textId="77777777" w:rsidR="00C221CC" w:rsidRPr="00F7446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21CC" w:rsidRPr="00F7446E" w14:paraId="42A81F9A" w14:textId="77777777" w:rsidTr="007F3F5F">
        <w:trPr>
          <w:trHeight w:val="396"/>
        </w:trPr>
        <w:tc>
          <w:tcPr>
            <w:tcW w:w="3150" w:type="dxa"/>
          </w:tcPr>
          <w:p w14:paraId="6F101594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73" w:type="dxa"/>
          </w:tcPr>
          <w:p w14:paraId="5718B185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95F24BD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211564F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6E28BA89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</w:tcPr>
          <w:p w14:paraId="2B890F90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4426C02F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DA79FBF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21CC" w:rsidRPr="00F7446E" w14:paraId="3FD98DD7" w14:textId="77777777" w:rsidTr="007F3F5F">
        <w:trPr>
          <w:trHeight w:val="386"/>
        </w:trPr>
        <w:tc>
          <w:tcPr>
            <w:tcW w:w="3150" w:type="dxa"/>
          </w:tcPr>
          <w:p w14:paraId="46D14025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6496A62D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196,615</w:t>
            </w:r>
          </w:p>
        </w:tc>
        <w:tc>
          <w:tcPr>
            <w:tcW w:w="256" w:type="dxa"/>
          </w:tcPr>
          <w:p w14:paraId="02720B48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6C277117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56" w:type="dxa"/>
          </w:tcPr>
          <w:p w14:paraId="402A787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</w:tcPr>
          <w:p w14:paraId="385B65FC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24,703</w:t>
            </w:r>
          </w:p>
        </w:tc>
        <w:tc>
          <w:tcPr>
            <w:tcW w:w="256" w:type="dxa"/>
          </w:tcPr>
          <w:p w14:paraId="256453B5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4EC1475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221,470</w:t>
            </w:r>
          </w:p>
        </w:tc>
      </w:tr>
      <w:tr w:rsidR="00C221CC" w:rsidRPr="00F7446E" w14:paraId="482E9E2F" w14:textId="77777777" w:rsidTr="007F3F5F">
        <w:trPr>
          <w:trHeight w:val="386"/>
        </w:trPr>
        <w:tc>
          <w:tcPr>
            <w:tcW w:w="3150" w:type="dxa"/>
          </w:tcPr>
          <w:p w14:paraId="182359EF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85608E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273" w:type="dxa"/>
            <w:tcBorders>
              <w:top w:val="double" w:sz="4" w:space="0" w:color="auto"/>
              <w:bottom w:val="double" w:sz="4" w:space="0" w:color="auto"/>
            </w:tcBorders>
          </w:tcPr>
          <w:p w14:paraId="1F3DDDB9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180,381</w:t>
            </w:r>
          </w:p>
        </w:tc>
        <w:tc>
          <w:tcPr>
            <w:tcW w:w="256" w:type="dxa"/>
          </w:tcPr>
          <w:p w14:paraId="236FC904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double" w:sz="4" w:space="0" w:color="auto"/>
              <w:bottom w:val="double" w:sz="4" w:space="0" w:color="auto"/>
            </w:tcBorders>
          </w:tcPr>
          <w:p w14:paraId="127F6AE2" w14:textId="77777777" w:rsidR="00C221CC" w:rsidRPr="0085608E" w:rsidRDefault="00C221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56" w:type="dxa"/>
          </w:tcPr>
          <w:p w14:paraId="3D341E11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  <w:bottom w:val="double" w:sz="4" w:space="0" w:color="auto"/>
            </w:tcBorders>
          </w:tcPr>
          <w:p w14:paraId="13725456" w14:textId="627F2358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21,10</w:t>
            </w:r>
            <w:r w:rsidR="00A95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6" w:type="dxa"/>
          </w:tcPr>
          <w:p w14:paraId="241A18C6" w14:textId="77777777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83519E1" w14:textId="55A55E7E" w:rsidR="00C221CC" w:rsidRPr="0085608E" w:rsidRDefault="00C221CC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201,61</w:t>
            </w:r>
            <w:r w:rsidR="003112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59629C8E" w14:textId="54DD0AF8" w:rsidR="00C81507" w:rsidRPr="0085608E" w:rsidRDefault="00C81507" w:rsidP="007F3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A0593FA" w14:textId="1AF08FF7" w:rsidR="00C221CC" w:rsidRDefault="00C221CC" w:rsidP="00C221CC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446E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ราคาทรัพย์สินของบริษัทก่อนหักค่าตัดจำหน่ายสะสมของสินทรัพย์ไม่มีตัวตน</w:t>
      </w:r>
      <w:r w:rsidRPr="00F744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 xml:space="preserve">ซึ่งได้คิดค่าตัดจำหน่ายเต็มจำนวนแล้ว แต่ยังคงใช้งานจนถึง 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2D3392">
        <w:rPr>
          <w:rFonts w:asciiTheme="majorBidi" w:hAnsiTheme="majorBidi" w:cstheme="majorBidi"/>
          <w:sz w:val="30"/>
          <w:szCs w:val="30"/>
        </w:rPr>
        <w:t>2564</w:t>
      </w:r>
      <w:r w:rsidRPr="002D3392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Pr="002D3392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1A6C7B" w:rsidRPr="0085608E">
        <w:rPr>
          <w:rFonts w:asciiTheme="majorBidi" w:hAnsiTheme="majorBidi" w:cstheme="majorBidi"/>
          <w:sz w:val="30"/>
          <w:szCs w:val="30"/>
        </w:rPr>
        <w:t>92</w:t>
      </w:r>
      <w:r w:rsidRPr="002D3392">
        <w:rPr>
          <w:rFonts w:asciiTheme="majorBidi" w:hAnsiTheme="majorBidi" w:cstheme="majorBidi"/>
          <w:sz w:val="30"/>
          <w:szCs w:val="30"/>
        </w:rPr>
        <w:t xml:space="preserve">.0 </w:t>
      </w:r>
      <w:r w:rsidRPr="002D339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D3392">
        <w:rPr>
          <w:rFonts w:asciiTheme="majorBidi" w:hAnsiTheme="majorBidi" w:cstheme="majorBidi"/>
          <w:sz w:val="30"/>
          <w:szCs w:val="30"/>
        </w:rPr>
        <w:t xml:space="preserve"> </w:t>
      </w:r>
      <w:r w:rsidRPr="002D339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D3392">
        <w:rPr>
          <w:rFonts w:asciiTheme="majorBidi" w:hAnsiTheme="majorBidi" w:cstheme="majorBidi"/>
          <w:i/>
          <w:iCs/>
          <w:sz w:val="30"/>
          <w:szCs w:val="30"/>
        </w:rPr>
        <w:t>31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F7446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89.0</w:t>
      </w:r>
      <w:r w:rsidRPr="00F7446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038D1E7" w14:textId="26851D25" w:rsidR="006427FD" w:rsidRPr="007F3F5F" w:rsidRDefault="006427FD" w:rsidP="007F3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EE4D7CE" w14:textId="36C88707" w:rsidR="002D4841" w:rsidRPr="00CF7ED9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สินทรัพย์อื่น</w:t>
      </w:r>
    </w:p>
    <w:p w14:paraId="088AED7A" w14:textId="651516FC" w:rsidR="00BD37A6" w:rsidRPr="007F3F5F" w:rsidRDefault="00BD37A6" w:rsidP="007F3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2"/>
        <w:gridCol w:w="1350"/>
        <w:gridCol w:w="270"/>
        <w:gridCol w:w="25"/>
        <w:gridCol w:w="1325"/>
      </w:tblGrid>
      <w:tr w:rsidR="009647F0" w14:paraId="322B7A42" w14:textId="77777777" w:rsidTr="007F3F5F">
        <w:tc>
          <w:tcPr>
            <w:tcW w:w="4860" w:type="dxa"/>
            <w:vAlign w:val="bottom"/>
          </w:tcPr>
          <w:p w14:paraId="719D71B4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40200672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7A4073A" w14:textId="77777777" w:rsidR="005D0919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109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95" w:type="dxa"/>
            <w:gridSpan w:val="2"/>
          </w:tcPr>
          <w:p w14:paraId="5AB5FE4E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5" w:type="dxa"/>
          </w:tcPr>
          <w:p w14:paraId="12E9E60F" w14:textId="77777777" w:rsidR="005D0919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647F0" w:rsidRPr="00865491" w14:paraId="77BD61A4" w14:textId="77777777" w:rsidTr="007F3F5F">
        <w:tc>
          <w:tcPr>
            <w:tcW w:w="4860" w:type="dxa"/>
            <w:vAlign w:val="bottom"/>
          </w:tcPr>
          <w:p w14:paraId="48FE0147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5383EFB0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78F0630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109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95" w:type="dxa"/>
            <w:gridSpan w:val="2"/>
          </w:tcPr>
          <w:p w14:paraId="14ED0B59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5" w:type="dxa"/>
          </w:tcPr>
          <w:p w14:paraId="64D919BD" w14:textId="77777777" w:rsidR="005D0919" w:rsidRPr="00865491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5D0919" w:rsidRPr="00865491" w14:paraId="01009B64" w14:textId="77777777" w:rsidTr="007F3F5F">
        <w:tc>
          <w:tcPr>
            <w:tcW w:w="4860" w:type="dxa"/>
          </w:tcPr>
          <w:p w14:paraId="3757C5B1" w14:textId="77777777" w:rsidR="005D0919" w:rsidRPr="00865491" w:rsidDel="0005181C" w:rsidRDefault="005D0919" w:rsidP="00B934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D47ED8B" w14:textId="77777777" w:rsidR="005D0919" w:rsidRPr="004930EF" w:rsidRDefault="005D0919" w:rsidP="00B9340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4"/>
          </w:tcPr>
          <w:p w14:paraId="0B70C9F6" w14:textId="77777777" w:rsidR="005D0919" w:rsidRPr="00865491" w:rsidRDefault="005D0919" w:rsidP="00B93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54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76F" w:rsidRPr="00865491" w14:paraId="3F6ECA5F" w14:textId="77777777" w:rsidTr="007F3F5F">
        <w:tc>
          <w:tcPr>
            <w:tcW w:w="4860" w:type="dxa"/>
          </w:tcPr>
          <w:p w14:paraId="6D4881F4" w14:textId="53390D2B" w:rsidR="002C376F" w:rsidRPr="00865491" w:rsidRDefault="002C376F" w:rsidP="002C37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262" w:type="dxa"/>
          </w:tcPr>
          <w:p w14:paraId="11AE6E12" w14:textId="77777777" w:rsidR="002C376F" w:rsidRPr="004930EF" w:rsidRDefault="002C376F" w:rsidP="002C376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C168E6" w14:textId="19796788" w:rsidR="002C376F" w:rsidRPr="00865491" w:rsidRDefault="002C376F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155,401</w:t>
            </w:r>
          </w:p>
        </w:tc>
        <w:tc>
          <w:tcPr>
            <w:tcW w:w="270" w:type="dxa"/>
          </w:tcPr>
          <w:p w14:paraId="75E240E1" w14:textId="77777777" w:rsidR="002C376F" w:rsidRPr="00865491" w:rsidRDefault="002C376F" w:rsidP="002C37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3DFE55D" w14:textId="4F3FA7A7" w:rsidR="002C376F" w:rsidRPr="00865491" w:rsidRDefault="002C376F" w:rsidP="002C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4016">
              <w:rPr>
                <w:rFonts w:asciiTheme="majorBidi" w:hAnsiTheme="majorBidi" w:cstheme="majorBidi"/>
                <w:sz w:val="30"/>
                <w:szCs w:val="30"/>
              </w:rPr>
              <w:t>141,604</w:t>
            </w:r>
          </w:p>
        </w:tc>
      </w:tr>
      <w:tr w:rsidR="007F47AD" w:rsidRPr="00865491" w14:paraId="6BE4256D" w14:textId="77777777" w:rsidTr="007F3F5F">
        <w:tc>
          <w:tcPr>
            <w:tcW w:w="4860" w:type="dxa"/>
          </w:tcPr>
          <w:p w14:paraId="151EAB81" w14:textId="2A903392" w:rsidR="007F47AD" w:rsidRPr="00F7446E" w:rsidRDefault="007F47AD" w:rsidP="007F47A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รายได้ค่าธรรมเนียมค้างรับ</w:t>
            </w:r>
          </w:p>
        </w:tc>
        <w:tc>
          <w:tcPr>
            <w:tcW w:w="1262" w:type="dxa"/>
          </w:tcPr>
          <w:p w14:paraId="54A63786" w14:textId="77777777" w:rsidR="007F47AD" w:rsidRPr="004930EF" w:rsidRDefault="007F47AD" w:rsidP="007F47AD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7ACEA59" w14:textId="7917422D" w:rsidR="007F47AD" w:rsidRPr="00622502" w:rsidRDefault="007F47AD" w:rsidP="007F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61,486</w:t>
            </w:r>
          </w:p>
        </w:tc>
        <w:tc>
          <w:tcPr>
            <w:tcW w:w="270" w:type="dxa"/>
          </w:tcPr>
          <w:p w14:paraId="0FA70392" w14:textId="77777777" w:rsidR="007F47AD" w:rsidRPr="00865491" w:rsidRDefault="007F47AD" w:rsidP="007F47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540A41A" w14:textId="0C52A5E5" w:rsidR="007F47AD" w:rsidRPr="00F7446E" w:rsidRDefault="007F47AD" w:rsidP="007F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115,595</w:t>
            </w:r>
          </w:p>
        </w:tc>
      </w:tr>
      <w:tr w:rsidR="002C376F" w:rsidRPr="00865491" w14:paraId="0BC8A29D" w14:textId="77777777" w:rsidTr="007F3F5F">
        <w:tc>
          <w:tcPr>
            <w:tcW w:w="4860" w:type="dxa"/>
          </w:tcPr>
          <w:p w14:paraId="0ED9734B" w14:textId="05FADFDD" w:rsidR="002C376F" w:rsidRPr="00865491" w:rsidRDefault="002C376F" w:rsidP="002C37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2" w:type="dxa"/>
          </w:tcPr>
          <w:p w14:paraId="4728C416" w14:textId="77777777" w:rsidR="002C376F" w:rsidRPr="004930EF" w:rsidRDefault="002C376F" w:rsidP="002C376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1F7508B" w14:textId="7D92EE70" w:rsidR="002C376F" w:rsidRPr="00622502" w:rsidRDefault="002C376F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33,621</w:t>
            </w:r>
          </w:p>
        </w:tc>
        <w:tc>
          <w:tcPr>
            <w:tcW w:w="270" w:type="dxa"/>
          </w:tcPr>
          <w:p w14:paraId="07D9A217" w14:textId="77777777" w:rsidR="002C376F" w:rsidRPr="00865491" w:rsidRDefault="002C376F" w:rsidP="002C37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32C0BAC" w14:textId="3C4DEC0D" w:rsidR="002C376F" w:rsidRPr="00865491" w:rsidRDefault="002C376F" w:rsidP="002C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9,956</w:t>
            </w:r>
          </w:p>
        </w:tc>
      </w:tr>
      <w:tr w:rsidR="00506101" w:rsidRPr="00865491" w14:paraId="3775B292" w14:textId="77777777" w:rsidTr="007F3F5F">
        <w:tc>
          <w:tcPr>
            <w:tcW w:w="4860" w:type="dxa"/>
          </w:tcPr>
          <w:p w14:paraId="7FFFDC33" w14:textId="54BA81A1" w:rsidR="00506101" w:rsidRPr="00F7446E" w:rsidRDefault="00506101" w:rsidP="007F47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รายได้ดอกเบี้ยค้างรับ</w:t>
            </w:r>
          </w:p>
        </w:tc>
        <w:tc>
          <w:tcPr>
            <w:tcW w:w="1262" w:type="dxa"/>
          </w:tcPr>
          <w:p w14:paraId="15AF95C1" w14:textId="77777777" w:rsidR="00506101" w:rsidRPr="004930EF" w:rsidRDefault="00506101" w:rsidP="007F47AD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C10BF18" w14:textId="14C00966" w:rsidR="00506101" w:rsidRPr="00622502" w:rsidRDefault="003D3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20,732</w:t>
            </w:r>
          </w:p>
        </w:tc>
        <w:tc>
          <w:tcPr>
            <w:tcW w:w="270" w:type="dxa"/>
          </w:tcPr>
          <w:p w14:paraId="797FB51C" w14:textId="77777777" w:rsidR="00506101" w:rsidRPr="00865491" w:rsidRDefault="00506101" w:rsidP="007F47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353F89F" w14:textId="6BE0ED8F" w:rsidR="00506101" w:rsidRPr="00F7446E" w:rsidRDefault="003D3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17,65</w:t>
            </w:r>
            <w:r w:rsidR="00BE6BC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F47AD" w:rsidRPr="00865491" w14:paraId="1B051D0A" w14:textId="77777777" w:rsidTr="007F3F5F">
        <w:tc>
          <w:tcPr>
            <w:tcW w:w="4860" w:type="dxa"/>
          </w:tcPr>
          <w:p w14:paraId="2B132320" w14:textId="5BBBD674" w:rsidR="007F47AD" w:rsidRPr="00865491" w:rsidRDefault="007F47AD" w:rsidP="007F47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262" w:type="dxa"/>
          </w:tcPr>
          <w:p w14:paraId="18373E0C" w14:textId="77777777" w:rsidR="007F47AD" w:rsidRPr="004930EF" w:rsidRDefault="007F47AD" w:rsidP="007F47AD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A540769" w14:textId="501EFAF4" w:rsidR="007F47AD" w:rsidRPr="00622502" w:rsidRDefault="007F47AD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13,669</w:t>
            </w:r>
          </w:p>
        </w:tc>
        <w:tc>
          <w:tcPr>
            <w:tcW w:w="270" w:type="dxa"/>
          </w:tcPr>
          <w:p w14:paraId="24AD11B3" w14:textId="77777777" w:rsidR="007F47AD" w:rsidRPr="00865491" w:rsidRDefault="007F47AD" w:rsidP="007F47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E8CCF9B" w14:textId="4F8E422C" w:rsidR="007F47AD" w:rsidRPr="00865491" w:rsidRDefault="007F47AD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14,295</w:t>
            </w:r>
          </w:p>
        </w:tc>
      </w:tr>
      <w:tr w:rsidR="002C376F" w:rsidRPr="00865491" w14:paraId="24560427" w14:textId="77777777" w:rsidTr="007F3F5F">
        <w:tc>
          <w:tcPr>
            <w:tcW w:w="4860" w:type="dxa"/>
          </w:tcPr>
          <w:p w14:paraId="2E37D729" w14:textId="7CAE4C08" w:rsidR="002C376F" w:rsidRPr="00865491" w:rsidRDefault="002C376F" w:rsidP="002C37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2" w:type="dxa"/>
          </w:tcPr>
          <w:p w14:paraId="2F460129" w14:textId="77777777" w:rsidR="002C376F" w:rsidRPr="004930EF" w:rsidRDefault="002C376F" w:rsidP="002C376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A73D64" w14:textId="1F8D8287" w:rsidR="002C376F" w:rsidRPr="00622502" w:rsidRDefault="00CB7EE2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23,466</w:t>
            </w:r>
          </w:p>
        </w:tc>
        <w:tc>
          <w:tcPr>
            <w:tcW w:w="270" w:type="dxa"/>
          </w:tcPr>
          <w:p w14:paraId="49EAE158" w14:textId="77777777" w:rsidR="002C376F" w:rsidRPr="00865491" w:rsidRDefault="002C376F" w:rsidP="002C37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2D3D9C4" w14:textId="12D54824" w:rsidR="002C376F" w:rsidRPr="00865491" w:rsidRDefault="00CB7EE2" w:rsidP="002C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74BD6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2C376F" w:rsidRPr="00865491" w14:paraId="3CA742EF" w14:textId="77777777" w:rsidTr="007F3F5F">
        <w:tc>
          <w:tcPr>
            <w:tcW w:w="4860" w:type="dxa"/>
          </w:tcPr>
          <w:p w14:paraId="12EA1EBE" w14:textId="4EA4FAD1" w:rsidR="002C376F" w:rsidRPr="00865491" w:rsidRDefault="002C376F" w:rsidP="002C376F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</w:tcPr>
          <w:p w14:paraId="3AAA18F2" w14:textId="77777777" w:rsidR="002C376F" w:rsidRPr="004930EF" w:rsidRDefault="002C376F" w:rsidP="002C376F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8BBF0D" w14:textId="1B3D516A" w:rsidR="002C376F" w:rsidRPr="0085608E" w:rsidRDefault="007F47AD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308,375</w:t>
            </w:r>
          </w:p>
        </w:tc>
        <w:tc>
          <w:tcPr>
            <w:tcW w:w="270" w:type="dxa"/>
          </w:tcPr>
          <w:p w14:paraId="4E2D25F8" w14:textId="77777777" w:rsidR="002C376F" w:rsidRPr="00865491" w:rsidRDefault="002C376F" w:rsidP="002C37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6898A" w14:textId="4EA5E4E0" w:rsidR="002C376F" w:rsidRPr="00865491" w:rsidRDefault="002C376F" w:rsidP="002C3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302,794</w:t>
            </w:r>
          </w:p>
        </w:tc>
      </w:tr>
    </w:tbl>
    <w:p w14:paraId="1B743898" w14:textId="54ABE114" w:rsidR="00642BC3" w:rsidRDefault="00642BC3" w:rsidP="00642BC3">
      <w:pPr>
        <w:pStyle w:val="index"/>
        <w:tabs>
          <w:tab w:val="clear" w:pos="1134"/>
        </w:tabs>
        <w:spacing w:after="0" w:line="390" w:lineRule="exact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81D5BEE" w14:textId="77777777" w:rsidR="007F3F5F" w:rsidRDefault="007F3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9" w:name="_Hlk77261729"/>
      <w:r>
        <w:rPr>
          <w:rFonts w:asciiTheme="majorBidi" w:hAnsiTheme="majorBidi" w:cstheme="majorBidi"/>
          <w:sz w:val="30"/>
          <w:szCs w:val="30"/>
        </w:rPr>
        <w:br w:type="page"/>
      </w:r>
    </w:p>
    <w:p w14:paraId="64508505" w14:textId="4BAFF380" w:rsidR="007E1318" w:rsidRPr="00A74C66" w:rsidRDefault="007E1318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74C6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เงินกู้ยืมจากสถาบันการเงิน</w:t>
      </w:r>
    </w:p>
    <w:p w14:paraId="66104B5D" w14:textId="24F665D0" w:rsidR="007E1318" w:rsidRDefault="007E1318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568"/>
        <w:gridCol w:w="266"/>
        <w:gridCol w:w="1509"/>
        <w:gridCol w:w="266"/>
        <w:gridCol w:w="1598"/>
        <w:gridCol w:w="266"/>
        <w:gridCol w:w="1509"/>
      </w:tblGrid>
      <w:tr w:rsidR="00866C18" w:rsidRPr="00CF7ED9" w14:paraId="266364B6" w14:textId="77777777" w:rsidTr="0085608E">
        <w:trPr>
          <w:trHeight w:val="367"/>
        </w:trPr>
        <w:tc>
          <w:tcPr>
            <w:tcW w:w="2160" w:type="dxa"/>
          </w:tcPr>
          <w:p w14:paraId="6530020E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343" w:type="dxa"/>
            <w:gridSpan w:val="3"/>
          </w:tcPr>
          <w:p w14:paraId="7DCBC4C0" w14:textId="1A691C29" w:rsidR="00866C18" w:rsidRPr="009647F0" w:rsidRDefault="009647F0" w:rsidP="00B91935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14:paraId="0D47E8A6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373" w:type="dxa"/>
            <w:gridSpan w:val="3"/>
          </w:tcPr>
          <w:p w14:paraId="1AB4D530" w14:textId="4D6A23C4" w:rsidR="00866C18" w:rsidRPr="009647F0" w:rsidRDefault="009647F0" w:rsidP="00B91935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66C18" w:rsidRPr="00CF7ED9" w14:paraId="64961EC1" w14:textId="77777777" w:rsidTr="0085608E">
        <w:trPr>
          <w:trHeight w:val="367"/>
        </w:trPr>
        <w:tc>
          <w:tcPr>
            <w:tcW w:w="2160" w:type="dxa"/>
          </w:tcPr>
          <w:p w14:paraId="79357B93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13D2BF00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16F61B93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A8C8F32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66" w:type="dxa"/>
          </w:tcPr>
          <w:p w14:paraId="7D5E6539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95E49D9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143D357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20F6B59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866C18" w:rsidRPr="00CF7ED9" w14:paraId="328193FC" w14:textId="77777777" w:rsidTr="0085608E">
        <w:trPr>
          <w:trHeight w:val="367"/>
        </w:trPr>
        <w:tc>
          <w:tcPr>
            <w:tcW w:w="2160" w:type="dxa"/>
          </w:tcPr>
          <w:p w14:paraId="6E26C1C1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5FE3FBAD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483B11B6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D23423E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6" w:type="dxa"/>
          </w:tcPr>
          <w:p w14:paraId="6CB1172B" w14:textId="77777777" w:rsidR="00866C18" w:rsidRPr="00CF7ED9" w:rsidRDefault="00866C18" w:rsidP="00B91935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0D2B3DF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0E4B578B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7B6A27B0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66C18" w:rsidRPr="00CF7ED9" w14:paraId="039C0E10" w14:textId="77777777" w:rsidTr="0085608E">
        <w:trPr>
          <w:trHeight w:val="413"/>
        </w:trPr>
        <w:tc>
          <w:tcPr>
            <w:tcW w:w="2160" w:type="dxa"/>
          </w:tcPr>
          <w:p w14:paraId="3016E691" w14:textId="77777777" w:rsidR="00866C18" w:rsidRPr="00CF7ED9" w:rsidRDefault="00866C18" w:rsidP="00B91935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568" w:type="dxa"/>
          </w:tcPr>
          <w:p w14:paraId="79980F1B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66" w:type="dxa"/>
          </w:tcPr>
          <w:p w14:paraId="5988751E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301F8E8" w14:textId="77777777" w:rsidR="00866C18" w:rsidRPr="00CF7ED9" w:rsidRDefault="00866C18" w:rsidP="00B91935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66" w:type="dxa"/>
          </w:tcPr>
          <w:p w14:paraId="5DB6C388" w14:textId="77777777" w:rsidR="00866C18" w:rsidRPr="00CF7ED9" w:rsidRDefault="00866C18" w:rsidP="00B91935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598" w:type="dxa"/>
          </w:tcPr>
          <w:p w14:paraId="47781DC9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66" w:type="dxa"/>
          </w:tcPr>
          <w:p w14:paraId="661B78A4" w14:textId="77777777" w:rsidR="00866C18" w:rsidRPr="00CF7ED9" w:rsidRDefault="00866C18" w:rsidP="00B91935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6F01680" w14:textId="77777777" w:rsidR="00866C18" w:rsidRPr="00CF7ED9" w:rsidRDefault="00866C18" w:rsidP="00B91935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6C18" w:rsidRPr="00CF7ED9" w14:paraId="75C1E8CE" w14:textId="77777777" w:rsidTr="0085608E">
        <w:trPr>
          <w:trHeight w:val="413"/>
        </w:trPr>
        <w:tc>
          <w:tcPr>
            <w:tcW w:w="2160" w:type="dxa"/>
          </w:tcPr>
          <w:p w14:paraId="14D41BF6" w14:textId="77777777" w:rsidR="00866C18" w:rsidRPr="0096065A" w:rsidRDefault="00866C18" w:rsidP="00B91935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  <w:lang w:val="th-TH"/>
              </w:rPr>
              <w:t>ตั๋วสัญญาใช้เงิน</w:t>
            </w:r>
          </w:p>
        </w:tc>
        <w:tc>
          <w:tcPr>
            <w:tcW w:w="1568" w:type="dxa"/>
          </w:tcPr>
          <w:p w14:paraId="28415CEC" w14:textId="77777777" w:rsidR="00866C18" w:rsidRPr="00CF7ED9" w:rsidRDefault="00866C18" w:rsidP="00B9193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E96982F" w14:textId="77777777" w:rsidR="00866C18" w:rsidRPr="00CF7ED9" w:rsidRDefault="00866C18" w:rsidP="00B9193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225923BC" w14:textId="77777777" w:rsidR="00866C18" w:rsidRPr="00CF7ED9" w:rsidRDefault="00866C18" w:rsidP="00B91935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0BCA30F" w14:textId="77777777" w:rsidR="00866C18" w:rsidRPr="00CF7ED9" w:rsidRDefault="00866C18" w:rsidP="00B91935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86664" w14:textId="77777777" w:rsidR="00866C18" w:rsidRPr="00CF7ED9" w:rsidRDefault="00866C18" w:rsidP="00B9193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60CF267" w14:textId="77777777" w:rsidR="00866C18" w:rsidRPr="00CF7ED9" w:rsidRDefault="00866C18" w:rsidP="00B9193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9BC3ECB" w14:textId="77777777" w:rsidR="00866C18" w:rsidRPr="00CF7ED9" w:rsidRDefault="00866C18" w:rsidP="00B91935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A3E2A" w:rsidRPr="00CF7ED9" w14:paraId="23B4982B" w14:textId="77777777" w:rsidTr="0085608E">
        <w:trPr>
          <w:trHeight w:val="413"/>
        </w:trPr>
        <w:tc>
          <w:tcPr>
            <w:tcW w:w="2160" w:type="dxa"/>
          </w:tcPr>
          <w:p w14:paraId="2B0D18BB" w14:textId="77777777" w:rsidR="009A3E2A" w:rsidRPr="00CF7ED9" w:rsidRDefault="009A3E2A" w:rsidP="009A3E2A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568" w:type="dxa"/>
          </w:tcPr>
          <w:p w14:paraId="307A7502" w14:textId="20DDCE6B" w:rsidR="009A3E2A" w:rsidRPr="00F07C94" w:rsidRDefault="007F47AD" w:rsidP="009A3E2A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 w:rsidRPr="006225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.</w:t>
            </w:r>
            <w:r w:rsidRPr="00622502">
              <w:rPr>
                <w:rFonts w:asciiTheme="majorBidi" w:eastAsia="Calibr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66" w:type="dxa"/>
          </w:tcPr>
          <w:p w14:paraId="64E7949B" w14:textId="77777777" w:rsidR="009A3E2A" w:rsidRPr="00CF7ED9" w:rsidRDefault="009A3E2A" w:rsidP="009A3E2A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233CF812" w14:textId="5AAB547B" w:rsidR="009A3E2A" w:rsidRPr="00CF7ED9" w:rsidRDefault="009A3E2A" w:rsidP="009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E49C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E49C4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66" w:type="dxa"/>
          </w:tcPr>
          <w:p w14:paraId="75058461" w14:textId="77777777" w:rsidR="009A3E2A" w:rsidRPr="00CF7ED9" w:rsidRDefault="009A3E2A" w:rsidP="009A3E2A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598" w:type="dxa"/>
          </w:tcPr>
          <w:p w14:paraId="6FB48621" w14:textId="79D4D775" w:rsidR="009A3E2A" w:rsidRPr="00CF7ED9" w:rsidRDefault="009A3E2A" w:rsidP="009A3E2A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03EF1">
              <w:rPr>
                <w:rFonts w:asciiTheme="majorBidi" w:eastAsia="Calibri" w:hAnsiTheme="majorBidi" w:cstheme="majorBidi" w:hint="cs"/>
                <w:sz w:val="30"/>
                <w:szCs w:val="30"/>
              </w:rPr>
              <w:t>0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.</w:t>
            </w:r>
            <w:r w:rsidRPr="00B03EF1">
              <w:rPr>
                <w:rFonts w:asciiTheme="majorBidi" w:eastAsia="Calibri" w:hAnsiTheme="majorBidi" w:cstheme="majorBidi" w:hint="cs"/>
                <w:sz w:val="30"/>
                <w:szCs w:val="30"/>
              </w:rPr>
              <w:t>75</w:t>
            </w:r>
          </w:p>
        </w:tc>
        <w:tc>
          <w:tcPr>
            <w:tcW w:w="266" w:type="dxa"/>
          </w:tcPr>
          <w:p w14:paraId="7B8A9ACB" w14:textId="77777777" w:rsidR="009A3E2A" w:rsidRPr="00CF7ED9" w:rsidRDefault="009A3E2A" w:rsidP="009A3E2A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F6152DD" w14:textId="755AAF78" w:rsidR="009A3E2A" w:rsidRPr="0085608E" w:rsidRDefault="009A3E2A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1,750,000</w:t>
            </w:r>
          </w:p>
        </w:tc>
      </w:tr>
      <w:tr w:rsidR="009A3E2A" w:rsidRPr="00CF7ED9" w14:paraId="0F34D413" w14:textId="77777777" w:rsidTr="0085608E">
        <w:trPr>
          <w:trHeight w:val="357"/>
        </w:trPr>
        <w:tc>
          <w:tcPr>
            <w:tcW w:w="2160" w:type="dxa"/>
          </w:tcPr>
          <w:p w14:paraId="623E5FB8" w14:textId="77777777" w:rsidR="009A3E2A" w:rsidRPr="00CF7ED9" w:rsidRDefault="009A3E2A" w:rsidP="009A3E2A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8" w:type="dxa"/>
          </w:tcPr>
          <w:p w14:paraId="0DEAF53B" w14:textId="77777777" w:rsidR="009A3E2A" w:rsidRPr="00CF7ED9" w:rsidRDefault="009A3E2A" w:rsidP="009A3E2A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9CE94AE" w14:textId="77777777" w:rsidR="009A3E2A" w:rsidRPr="00CF7ED9" w:rsidRDefault="009A3E2A" w:rsidP="009A3E2A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52A8C2F" w14:textId="330A741F" w:rsidR="009A3E2A" w:rsidRPr="00F07C94" w:rsidRDefault="009A3E2A" w:rsidP="009A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DE4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E4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66" w:type="dxa"/>
          </w:tcPr>
          <w:p w14:paraId="5C50D105" w14:textId="77777777" w:rsidR="009A3E2A" w:rsidRPr="00CF7ED9" w:rsidRDefault="009A3E2A" w:rsidP="009A3E2A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36FA6E0" w14:textId="77777777" w:rsidR="009A3E2A" w:rsidRPr="00CF7ED9" w:rsidRDefault="009A3E2A" w:rsidP="009A3E2A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D61B519" w14:textId="77777777" w:rsidR="009A3E2A" w:rsidRPr="00CF7ED9" w:rsidRDefault="009A3E2A" w:rsidP="009A3E2A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86D2BC3" w14:textId="3315A7E6" w:rsidR="009A3E2A" w:rsidRPr="0085608E" w:rsidRDefault="009A3E2A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1,750,000</w:t>
            </w:r>
          </w:p>
        </w:tc>
      </w:tr>
    </w:tbl>
    <w:p w14:paraId="0E63CFFA" w14:textId="262E7234" w:rsidR="007E1318" w:rsidRPr="007D6666" w:rsidRDefault="007E1318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EDFFA33" w14:textId="0F38A074" w:rsidR="007E1318" w:rsidRPr="00E13F1A" w:rsidRDefault="00D431C1" w:rsidP="00E13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31C1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9647F0">
        <w:rPr>
          <w:rFonts w:asciiTheme="majorBidi" w:hAnsiTheme="majorBidi" w:cstheme="majorBidi"/>
          <w:sz w:val="30"/>
          <w:szCs w:val="30"/>
        </w:rPr>
        <w:t xml:space="preserve">30 </w:t>
      </w:r>
      <w:r w:rsidR="009647F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647F0">
        <w:rPr>
          <w:rFonts w:asciiTheme="majorBidi" w:hAnsiTheme="majorBidi" w:cstheme="majorBidi"/>
          <w:sz w:val="30"/>
          <w:szCs w:val="30"/>
        </w:rPr>
        <w:t>2564</w:t>
      </w:r>
      <w:r w:rsidRPr="00D431C1">
        <w:rPr>
          <w:rFonts w:asciiTheme="majorBidi" w:hAnsiTheme="majorBidi" w:cstheme="majorBidi"/>
          <w:sz w:val="30"/>
          <w:szCs w:val="30"/>
        </w:rPr>
        <w:t xml:space="preserve"> </w:t>
      </w:r>
      <w:r w:rsidR="00220396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541E26">
        <w:rPr>
          <w:rFonts w:asciiTheme="majorBidi" w:hAnsiTheme="majorBidi" w:cstheme="majorBidi"/>
          <w:sz w:val="30"/>
          <w:szCs w:val="30"/>
        </w:rPr>
        <w:t xml:space="preserve"> </w:t>
      </w:r>
      <w:r w:rsidR="00C26813">
        <w:rPr>
          <w:rFonts w:asciiTheme="majorBidi" w:hAnsiTheme="majorBidi" w:cstheme="majorBidi"/>
          <w:sz w:val="30"/>
          <w:szCs w:val="30"/>
        </w:rPr>
        <w:t>6,610</w:t>
      </w:r>
      <w:r w:rsidR="00F07C94">
        <w:rPr>
          <w:rFonts w:asciiTheme="majorBidi" w:hAnsiTheme="majorBidi" w:cstheme="majorBidi"/>
          <w:sz w:val="30"/>
          <w:szCs w:val="30"/>
        </w:rPr>
        <w:t xml:space="preserve"> </w:t>
      </w:r>
      <w:r w:rsidR="00220396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20396" w:rsidRPr="0022039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647F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9647F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647F0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220396" w:rsidRPr="00220396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20396" w:rsidRPr="00220396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9647F0">
        <w:rPr>
          <w:rFonts w:asciiTheme="majorBidi" w:eastAsia="Calibri" w:hAnsiTheme="majorBidi" w:cstheme="majorBidi"/>
          <w:i/>
          <w:iCs/>
          <w:sz w:val="30"/>
          <w:szCs w:val="30"/>
        </w:rPr>
        <w:t>6,110</w:t>
      </w:r>
      <w:r w:rsidR="00220396" w:rsidRPr="00220396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220396" w:rsidRPr="0022039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ล้านบาท</w:t>
      </w:r>
      <w:r w:rsidR="00220396" w:rsidRPr="00220396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  <w:r w:rsidR="0022039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Pr="008755BA">
        <w:rPr>
          <w:rFonts w:asciiTheme="majorBidi" w:hAnsiTheme="majorBidi" w:cstheme="majorBidi" w:hint="cs"/>
          <w:sz w:val="30"/>
          <w:szCs w:val="30"/>
          <w:cs/>
        </w:rPr>
        <w:t>ตั๋วสัญญาใช้เงินกำหนด</w:t>
      </w:r>
      <w:r w:rsidR="001900C1">
        <w:rPr>
          <w:rFonts w:asciiTheme="majorBidi" w:hAnsiTheme="majorBidi" w:cstheme="majorBidi" w:hint="cs"/>
          <w:sz w:val="30"/>
          <w:szCs w:val="30"/>
          <w:cs/>
        </w:rPr>
        <w:t>ชำระคืน</w:t>
      </w:r>
      <w:r w:rsidRPr="008755BA">
        <w:rPr>
          <w:rFonts w:asciiTheme="majorBidi" w:hAnsiTheme="majorBidi" w:cstheme="majorBidi" w:hint="cs"/>
          <w:sz w:val="30"/>
          <w:szCs w:val="30"/>
          <w:cs/>
        </w:rPr>
        <w:t>ทั้งจำนวน</w:t>
      </w:r>
      <w:r w:rsidR="00B20BB3" w:rsidRPr="008755BA">
        <w:rPr>
          <w:rFonts w:asciiTheme="majorBidi" w:hAnsiTheme="majorBidi" w:cstheme="majorBidi" w:hint="cs"/>
          <w:sz w:val="30"/>
          <w:szCs w:val="30"/>
          <w:cs/>
        </w:rPr>
        <w:t>เมื่อทวงถาม</w:t>
      </w:r>
      <w:r w:rsidR="00331D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bookmarkEnd w:id="9"/>
    <w:p w14:paraId="7B41997F" w14:textId="2635E044" w:rsidR="007E1318" w:rsidRPr="007D6666" w:rsidRDefault="007E1318" w:rsidP="00B85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F617227" w14:textId="3E73E4CE" w:rsidR="002D4841" w:rsidRPr="001018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1018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14:paraId="3E2D36D1" w14:textId="13D872B8" w:rsidR="00866C18" w:rsidRDefault="00866C18" w:rsidP="00CF7E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260"/>
      </w:tblGrid>
      <w:tr w:rsidR="00B85333" w:rsidRPr="00CF7ED9" w14:paraId="30555C87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7877D773" w14:textId="77777777" w:rsidR="00B85333" w:rsidRPr="00CF7ED9" w:rsidRDefault="00B85333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199717" w14:textId="42678AE9" w:rsidR="00B85333" w:rsidRPr="009647F0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</w:p>
        </w:tc>
        <w:tc>
          <w:tcPr>
            <w:tcW w:w="270" w:type="dxa"/>
          </w:tcPr>
          <w:p w14:paraId="5BC62E76" w14:textId="77777777" w:rsidR="00B85333" w:rsidRPr="009647F0" w:rsidRDefault="00B85333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F14E4A" w14:textId="1948E36A" w:rsidR="00B85333" w:rsidRPr="009647F0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647F0" w:rsidRPr="00CF7ED9" w14:paraId="764E6343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2E97174D" w14:textId="77777777" w:rsidR="009647F0" w:rsidRPr="00CF7ED9" w:rsidRDefault="009647F0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65B225" w14:textId="3B781AB7" w:rsidR="009647F0" w:rsidRPr="001F0E13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9703917" w14:textId="77777777" w:rsidR="009647F0" w:rsidRPr="00CF7ED9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14B06BD" w14:textId="3751DFCE" w:rsidR="009647F0" w:rsidRPr="001F0E13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9647F0" w:rsidRPr="00CF7ED9" w14:paraId="75CC87B1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3843030B" w14:textId="77777777" w:rsidR="009647F0" w:rsidRPr="00CF7ED9" w:rsidRDefault="009647F0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DD880A7" w14:textId="77777777" w:rsidR="009647F0" w:rsidRPr="00CF7ED9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34F8B" w:rsidRPr="00CF7ED9" w14:paraId="1645745E" w14:textId="77777777" w:rsidTr="009E05C5">
        <w:tc>
          <w:tcPr>
            <w:tcW w:w="6210" w:type="dxa"/>
          </w:tcPr>
          <w:p w14:paraId="427E8969" w14:textId="77777777" w:rsidR="00134F8B" w:rsidRPr="00CF7ED9" w:rsidRDefault="00134F8B" w:rsidP="009E05C5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350" w:type="dxa"/>
          </w:tcPr>
          <w:p w14:paraId="0B6A6195" w14:textId="5B03AEA3" w:rsidR="00134F8B" w:rsidRPr="00CF7ED9" w:rsidRDefault="00134F8B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5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92,604</w:t>
            </w:r>
          </w:p>
        </w:tc>
        <w:tc>
          <w:tcPr>
            <w:tcW w:w="270" w:type="dxa"/>
          </w:tcPr>
          <w:p w14:paraId="0B2E3BD7" w14:textId="77777777" w:rsidR="00134F8B" w:rsidRPr="00CF7ED9" w:rsidRDefault="00134F8B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A6F1E" w14:textId="15978AB3" w:rsidR="00134F8B" w:rsidRPr="00CF7ED9" w:rsidRDefault="00134F8B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A22C6">
              <w:rPr>
                <w:rFonts w:asciiTheme="majorBidi" w:hAnsiTheme="majorBidi" w:cstheme="majorBidi"/>
                <w:sz w:val="30"/>
                <w:szCs w:val="30"/>
              </w:rPr>
              <w:t>699,274</w:t>
            </w:r>
          </w:p>
        </w:tc>
      </w:tr>
      <w:tr w:rsidR="00134F8B" w:rsidRPr="00CF7ED9" w14:paraId="5FF56754" w14:textId="77777777" w:rsidTr="009E05C5">
        <w:tc>
          <w:tcPr>
            <w:tcW w:w="6210" w:type="dxa"/>
          </w:tcPr>
          <w:p w14:paraId="018E02E8" w14:textId="77777777" w:rsidR="00134F8B" w:rsidRPr="00CF7ED9" w:rsidRDefault="00134F8B" w:rsidP="009E05C5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124012" w14:textId="71B0BFBB" w:rsidR="00134F8B" w:rsidRPr="00CF7ED9" w:rsidRDefault="00134F8B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5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155,312</w:t>
            </w:r>
          </w:p>
        </w:tc>
        <w:tc>
          <w:tcPr>
            <w:tcW w:w="270" w:type="dxa"/>
          </w:tcPr>
          <w:p w14:paraId="1730B873" w14:textId="77777777" w:rsidR="00134F8B" w:rsidRPr="00CF7ED9" w:rsidRDefault="00134F8B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20E4C6" w14:textId="1E3B5B22" w:rsidR="00134F8B" w:rsidRPr="00CF7ED9" w:rsidRDefault="00134F8B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A22C6">
              <w:rPr>
                <w:rFonts w:asciiTheme="majorBidi" w:hAnsiTheme="majorBidi" w:cstheme="majorBidi"/>
                <w:sz w:val="30"/>
                <w:szCs w:val="30"/>
              </w:rPr>
              <w:t>18,044</w:t>
            </w:r>
          </w:p>
        </w:tc>
      </w:tr>
      <w:tr w:rsidR="00134F8B" w:rsidRPr="00CF7ED9" w14:paraId="1AA00A74" w14:textId="77777777" w:rsidTr="009E05C5">
        <w:tc>
          <w:tcPr>
            <w:tcW w:w="6210" w:type="dxa"/>
          </w:tcPr>
          <w:p w14:paraId="6489F4D4" w14:textId="77777777" w:rsidR="00134F8B" w:rsidRPr="00CF7ED9" w:rsidRDefault="00134F8B" w:rsidP="009E05C5">
            <w:pPr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257C3" w14:textId="6623DF79" w:rsidR="00134F8B" w:rsidRPr="00756569" w:rsidRDefault="00134F8B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5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5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247,916</w:t>
            </w:r>
          </w:p>
        </w:tc>
        <w:tc>
          <w:tcPr>
            <w:tcW w:w="270" w:type="dxa"/>
          </w:tcPr>
          <w:p w14:paraId="726D9925" w14:textId="77777777" w:rsidR="00134F8B" w:rsidRPr="007A22C6" w:rsidRDefault="00134F8B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992151" w14:textId="094100AC" w:rsidR="00134F8B" w:rsidRPr="009E05C5" w:rsidRDefault="00134F8B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5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717,318</w:t>
            </w:r>
          </w:p>
        </w:tc>
      </w:tr>
    </w:tbl>
    <w:p w14:paraId="6AA3245B" w14:textId="0388549F" w:rsidR="000B6552" w:rsidRPr="007D6666" w:rsidRDefault="000B6552" w:rsidP="009E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1ECBCDE" w14:textId="59A0FB3B" w:rsidR="002D4841" w:rsidRPr="001018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1018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เจ้าหนี้ธุรกิจหลักทรัพย์</w:t>
      </w:r>
    </w:p>
    <w:p w14:paraId="32165822" w14:textId="20230432" w:rsidR="002D4841" w:rsidRDefault="002D4841" w:rsidP="0060593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260"/>
      </w:tblGrid>
      <w:tr w:rsidR="009647F0" w:rsidRPr="00CF7ED9" w14:paraId="2A179AE2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34D3DBE3" w14:textId="77777777" w:rsidR="009647F0" w:rsidRPr="00CF7ED9" w:rsidRDefault="009647F0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95637D" w14:textId="5A1D6F8B" w:rsidR="009647F0" w:rsidRPr="00CF7ED9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</w:p>
        </w:tc>
        <w:tc>
          <w:tcPr>
            <w:tcW w:w="270" w:type="dxa"/>
          </w:tcPr>
          <w:p w14:paraId="62167D56" w14:textId="77777777" w:rsidR="009647F0" w:rsidRPr="00CF7ED9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3D33EA9" w14:textId="0AC51915" w:rsidR="009647F0" w:rsidRPr="00CF7ED9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647F0" w:rsidRPr="00CF7ED9" w14:paraId="2AEDC374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369856E8" w14:textId="77777777" w:rsidR="009647F0" w:rsidRPr="00CF7ED9" w:rsidRDefault="009647F0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4ADD53" w14:textId="6766E8B0" w:rsidR="009647F0" w:rsidRPr="001F0E13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C1960DE" w14:textId="77777777" w:rsidR="009647F0" w:rsidRPr="00CF7ED9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4A5E277" w14:textId="0F6F98E1" w:rsidR="009647F0" w:rsidRPr="001F0E13" w:rsidRDefault="009647F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B85333" w:rsidRPr="00CF7ED9" w14:paraId="0C62B9E6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7E6FF2E8" w14:textId="77777777" w:rsidR="00B85333" w:rsidRPr="00CF7ED9" w:rsidRDefault="00B85333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7C6B035" w14:textId="77777777" w:rsidR="00B85333" w:rsidRPr="00CF7ED9" w:rsidRDefault="00B85333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C7F07" w:rsidRPr="00CF7ED9" w14:paraId="12149BB9" w14:textId="77777777" w:rsidTr="009E05C5">
        <w:tc>
          <w:tcPr>
            <w:tcW w:w="6210" w:type="dxa"/>
          </w:tcPr>
          <w:p w14:paraId="42825B76" w14:textId="77777777" w:rsidR="001C7F07" w:rsidRPr="00CF7ED9" w:rsidRDefault="001C7F07" w:rsidP="009E05C5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1DFB8C78" w14:textId="46DE5B58" w:rsidR="001C7F07" w:rsidRPr="00CF7ED9" w:rsidRDefault="001C7F07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5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2,539,514</w:t>
            </w:r>
          </w:p>
        </w:tc>
        <w:tc>
          <w:tcPr>
            <w:tcW w:w="270" w:type="dxa"/>
          </w:tcPr>
          <w:p w14:paraId="56489FD3" w14:textId="77777777" w:rsidR="001C7F07" w:rsidRPr="00CF7ED9" w:rsidRDefault="001C7F07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83F63" w14:textId="59228FE7" w:rsidR="001C7F07" w:rsidRPr="00CF7ED9" w:rsidRDefault="001C7F07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5D5B">
              <w:rPr>
                <w:rFonts w:asciiTheme="majorBidi" w:hAnsiTheme="majorBidi" w:cstheme="majorBidi"/>
                <w:sz w:val="30"/>
                <w:szCs w:val="30"/>
              </w:rPr>
              <w:t>2,592,20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C7F07" w:rsidRPr="00CF7ED9" w14:paraId="73C43FBB" w14:textId="77777777" w:rsidTr="009E05C5">
        <w:tc>
          <w:tcPr>
            <w:tcW w:w="6210" w:type="dxa"/>
          </w:tcPr>
          <w:p w14:paraId="3BA6CB1E" w14:textId="69AAC113" w:rsidR="001C7F07" w:rsidRPr="00CF7ED9" w:rsidRDefault="001C7F07" w:rsidP="009E05C5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55BA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ภาระที่ต้องส่งมอบหลักทรัพย์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B1F9C" w14:textId="1DF77639" w:rsidR="001C7F07" w:rsidRPr="00CF7ED9" w:rsidRDefault="001C7F07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5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7,940</w:t>
            </w:r>
          </w:p>
        </w:tc>
        <w:tc>
          <w:tcPr>
            <w:tcW w:w="270" w:type="dxa"/>
          </w:tcPr>
          <w:p w14:paraId="738851C0" w14:textId="77777777" w:rsidR="001C7F07" w:rsidRPr="00CF7ED9" w:rsidRDefault="001C7F07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B527CA" w14:textId="45EBD06A" w:rsidR="001C7F07" w:rsidRPr="00CF7ED9" w:rsidRDefault="001C7F07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91781">
              <w:rPr>
                <w:rFonts w:asciiTheme="majorBidi" w:hAnsiTheme="majorBidi" w:cstheme="majorBidi"/>
                <w:sz w:val="30"/>
                <w:szCs w:val="30"/>
              </w:rPr>
              <w:t>3,771</w:t>
            </w:r>
          </w:p>
        </w:tc>
      </w:tr>
      <w:tr w:rsidR="001C7F07" w:rsidRPr="00CF7ED9" w14:paraId="0B00915B" w14:textId="77777777" w:rsidTr="009E05C5">
        <w:tc>
          <w:tcPr>
            <w:tcW w:w="6210" w:type="dxa"/>
          </w:tcPr>
          <w:p w14:paraId="4ACDD07C" w14:textId="77777777" w:rsidR="001C7F07" w:rsidRPr="00CF7ED9" w:rsidRDefault="001C7F07" w:rsidP="009E05C5">
            <w:pPr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C40015" w14:textId="02A73C8B" w:rsidR="001C7F07" w:rsidRPr="00756569" w:rsidRDefault="001C7F07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5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65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2,547,454</w:t>
            </w:r>
          </w:p>
        </w:tc>
        <w:tc>
          <w:tcPr>
            <w:tcW w:w="270" w:type="dxa"/>
          </w:tcPr>
          <w:p w14:paraId="7E441A10" w14:textId="77777777" w:rsidR="001C7F07" w:rsidRPr="00CF7ED9" w:rsidRDefault="001C7F07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A8E25C" w14:textId="3DF4D6A6" w:rsidR="001C7F07" w:rsidRPr="009E05C5" w:rsidRDefault="001C7F07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5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2,595,973</w:t>
            </w:r>
          </w:p>
        </w:tc>
      </w:tr>
    </w:tbl>
    <w:p w14:paraId="27A5FD39" w14:textId="36CF5760" w:rsidR="002D4841" w:rsidRPr="001018BD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018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ตราสารหนี้ที่ออก</w:t>
      </w:r>
    </w:p>
    <w:p w14:paraId="25F04C33" w14:textId="67D977CC" w:rsidR="002D4841" w:rsidRPr="0085608E" w:rsidRDefault="002D4841" w:rsidP="00CF7ED9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270"/>
        <w:gridCol w:w="1530"/>
        <w:gridCol w:w="270"/>
        <w:gridCol w:w="1620"/>
        <w:gridCol w:w="270"/>
        <w:gridCol w:w="1530"/>
      </w:tblGrid>
      <w:tr w:rsidR="00B85333" w:rsidRPr="00CF7ED9" w14:paraId="07024A85" w14:textId="77777777" w:rsidTr="0085608E">
        <w:trPr>
          <w:trHeight w:val="317"/>
        </w:trPr>
        <w:tc>
          <w:tcPr>
            <w:tcW w:w="1980" w:type="dxa"/>
          </w:tcPr>
          <w:p w14:paraId="6C322AAD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B9C1DF7" w14:textId="22F6111B" w:rsidR="00B85333" w:rsidRPr="00CF7ED9" w:rsidRDefault="009647F0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70" w:type="dxa"/>
          </w:tcPr>
          <w:p w14:paraId="0F3674F6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731A7E2" w14:textId="3D13127B" w:rsidR="00B85333" w:rsidRPr="00CF7ED9" w:rsidRDefault="009647F0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85333" w:rsidRPr="00CF7ED9" w14:paraId="0192C844" w14:textId="77777777" w:rsidTr="0085608E">
        <w:trPr>
          <w:trHeight w:val="317"/>
        </w:trPr>
        <w:tc>
          <w:tcPr>
            <w:tcW w:w="1980" w:type="dxa"/>
          </w:tcPr>
          <w:p w14:paraId="7DF17361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E450BE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FA5047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E6AA08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70" w:type="dxa"/>
          </w:tcPr>
          <w:p w14:paraId="4815C0A9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8CDF60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22066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819736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85333" w:rsidRPr="00CF7ED9" w14:paraId="77743F1F" w14:textId="77777777" w:rsidTr="0085608E">
        <w:trPr>
          <w:trHeight w:val="317"/>
        </w:trPr>
        <w:tc>
          <w:tcPr>
            <w:tcW w:w="1980" w:type="dxa"/>
          </w:tcPr>
          <w:p w14:paraId="77197D6A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ED4BDD" w14:textId="77777777" w:rsidR="00B85333" w:rsidRPr="00A90633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90633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5842225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1EBC82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3B32A39D" w14:textId="77777777" w:rsidR="00B85333" w:rsidRPr="00CF7ED9" w:rsidRDefault="00B85333" w:rsidP="00A4347E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BB9674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787A081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9254FD4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0E13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85333" w:rsidRPr="00CF7ED9" w14:paraId="3987A5C2" w14:textId="77777777" w:rsidTr="0085608E">
        <w:trPr>
          <w:trHeight w:val="317"/>
        </w:trPr>
        <w:tc>
          <w:tcPr>
            <w:tcW w:w="1980" w:type="dxa"/>
          </w:tcPr>
          <w:p w14:paraId="41A67090" w14:textId="77777777" w:rsidR="00B85333" w:rsidRPr="00CF7ED9" w:rsidRDefault="00B85333" w:rsidP="00A4347E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29391829" w14:textId="77777777" w:rsidR="00B85333" w:rsidRPr="00A90633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A9063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A9063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0E609A30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07ED3E" w14:textId="77777777" w:rsidR="00B85333" w:rsidRPr="00CF7ED9" w:rsidRDefault="00B85333" w:rsidP="00A4347E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6A253A23" w14:textId="77777777" w:rsidR="00B85333" w:rsidRPr="00CF7ED9" w:rsidRDefault="00B85333" w:rsidP="00A4347E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31345005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3EEE9A98" w14:textId="77777777" w:rsidR="00B85333" w:rsidRPr="00CF7ED9" w:rsidRDefault="00B85333" w:rsidP="00A4347E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AD9DB2" w14:textId="77777777" w:rsidR="00B85333" w:rsidRPr="00CF7ED9" w:rsidRDefault="00B85333" w:rsidP="00A4347E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5333" w:rsidRPr="00CF7ED9" w14:paraId="3D5C0BA5" w14:textId="77777777" w:rsidTr="0085608E">
        <w:trPr>
          <w:trHeight w:val="317"/>
        </w:trPr>
        <w:tc>
          <w:tcPr>
            <w:tcW w:w="1980" w:type="dxa"/>
          </w:tcPr>
          <w:p w14:paraId="23EED321" w14:textId="77777777" w:rsidR="00B85333" w:rsidRPr="00CF7ED9" w:rsidRDefault="00B85333" w:rsidP="00A4347E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หุ้นกู้อนุพันธ์</w:t>
            </w:r>
          </w:p>
        </w:tc>
        <w:tc>
          <w:tcPr>
            <w:tcW w:w="1620" w:type="dxa"/>
          </w:tcPr>
          <w:p w14:paraId="1C264FB0" w14:textId="77777777" w:rsidR="00B85333" w:rsidRPr="0085608E" w:rsidRDefault="00B85333" w:rsidP="00A4347E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4CBDD58" w14:textId="77777777" w:rsidR="00B85333" w:rsidRPr="00CF7ED9" w:rsidRDefault="00B85333" w:rsidP="00A4347E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F73A9C" w14:textId="77777777" w:rsidR="00B85333" w:rsidRPr="00CF7ED9" w:rsidRDefault="00B85333" w:rsidP="00A4347E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02AA4" w14:textId="77777777" w:rsidR="00B85333" w:rsidRPr="00CF7ED9" w:rsidRDefault="00B85333" w:rsidP="00A4347E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C0C9B8" w14:textId="77777777" w:rsidR="00B85333" w:rsidRPr="00CF7ED9" w:rsidRDefault="00B85333" w:rsidP="00A4347E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7604C" w14:textId="77777777" w:rsidR="00B85333" w:rsidRPr="00CF7ED9" w:rsidRDefault="00B85333" w:rsidP="00A4347E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063640" w14:textId="77777777" w:rsidR="00B85333" w:rsidRPr="00CF7ED9" w:rsidRDefault="00B85333" w:rsidP="00A4347E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1C7F07" w:rsidRPr="00CF7ED9" w14:paraId="71C5B407" w14:textId="77777777" w:rsidTr="0085608E">
        <w:trPr>
          <w:trHeight w:val="317"/>
        </w:trPr>
        <w:tc>
          <w:tcPr>
            <w:tcW w:w="1980" w:type="dxa"/>
          </w:tcPr>
          <w:p w14:paraId="0F377CFB" w14:textId="77777777" w:rsidR="001C7F07" w:rsidRPr="00507F53" w:rsidRDefault="001C7F07" w:rsidP="001C7F07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507F53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620" w:type="dxa"/>
          </w:tcPr>
          <w:p w14:paraId="5EC259F6" w14:textId="0E99C590" w:rsidR="001C7F07" w:rsidRPr="0085608E" w:rsidRDefault="003D51C0" w:rsidP="001C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  <w:r w:rsidRPr="0085608E">
              <w:rPr>
                <w:rFonts w:asciiTheme="majorBidi" w:eastAsia="Calibri" w:hAnsiTheme="majorBidi" w:cstheme="majorBidi"/>
                <w:sz w:val="30"/>
                <w:szCs w:val="30"/>
              </w:rPr>
              <w:t>0.0</w:t>
            </w:r>
            <w:r w:rsidR="00693026" w:rsidRPr="0085608E">
              <w:rPr>
                <w:rFonts w:asciiTheme="majorBidi" w:eastAsia="Calibri" w:hAnsiTheme="majorBidi" w:cstheme="majorBidi"/>
                <w:sz w:val="30"/>
                <w:szCs w:val="30"/>
              </w:rPr>
              <w:t>8 - 16.00</w:t>
            </w:r>
            <w:r w:rsidR="00693026" w:rsidRPr="0085608E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</w:tcPr>
          <w:p w14:paraId="610215B8" w14:textId="77777777" w:rsidR="001C7F07" w:rsidRPr="00CF7ED9" w:rsidRDefault="001C7F07" w:rsidP="001C7F07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082E81" w14:textId="31A26667" w:rsidR="001C7F07" w:rsidRPr="0085608E" w:rsidRDefault="001C7F07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85608E">
              <w:rPr>
                <w:rFonts w:asciiTheme="majorBidi" w:eastAsia="Calibri" w:hAnsiTheme="majorBidi"/>
                <w:sz w:val="30"/>
                <w:szCs w:val="30"/>
              </w:rPr>
              <w:t>2,102,435</w:t>
            </w:r>
          </w:p>
        </w:tc>
        <w:tc>
          <w:tcPr>
            <w:tcW w:w="270" w:type="dxa"/>
          </w:tcPr>
          <w:p w14:paraId="5CECCB9A" w14:textId="77777777" w:rsidR="001C7F07" w:rsidRPr="00CF7ED9" w:rsidRDefault="001C7F07" w:rsidP="001C7F0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034BAA64" w14:textId="20060503" w:rsidR="001C7F07" w:rsidRPr="00CF7ED9" w:rsidRDefault="001C7F07" w:rsidP="001C7F07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07F53">
              <w:rPr>
                <w:rFonts w:asciiTheme="majorBidi" w:eastAsia="Calibri" w:hAnsiTheme="majorBidi" w:cstheme="majorBidi"/>
                <w:sz w:val="30"/>
                <w:szCs w:val="30"/>
              </w:rPr>
              <w:t>0.40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507F53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507F53">
              <w:rPr>
                <w:rFonts w:asciiTheme="majorBidi" w:eastAsia="Calibri" w:hAnsiTheme="majorBidi" w:cstheme="majorBidi"/>
                <w:sz w:val="30"/>
                <w:szCs w:val="30"/>
              </w:rPr>
              <w:t>15.00</w:t>
            </w:r>
            <w:r w:rsidRPr="00507F53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</w:tcPr>
          <w:p w14:paraId="08D470D5" w14:textId="77777777" w:rsidR="001C7F07" w:rsidRPr="00CF7ED9" w:rsidRDefault="001C7F07" w:rsidP="001C7F0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F95F31" w14:textId="17927EE7" w:rsidR="001C7F07" w:rsidRPr="00CF7ED9" w:rsidRDefault="001C7F07" w:rsidP="001C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03EF1">
              <w:rPr>
                <w:rFonts w:asciiTheme="majorBidi" w:eastAsia="Calibri" w:hAnsiTheme="majorBidi"/>
                <w:sz w:val="30"/>
                <w:szCs w:val="30"/>
              </w:rPr>
              <w:t>433</w:t>
            </w:r>
            <w:r w:rsidRPr="00D62973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B03EF1">
              <w:rPr>
                <w:rFonts w:asciiTheme="majorBidi" w:eastAsia="Calibri" w:hAnsiTheme="majorBidi"/>
                <w:sz w:val="30"/>
                <w:szCs w:val="30"/>
              </w:rPr>
              <w:t>96</w:t>
            </w:r>
            <w:r w:rsidRPr="00B03EF1">
              <w:rPr>
                <w:rFonts w:asciiTheme="majorBidi" w:eastAsia="Calibri" w:hAnsiTheme="majorBidi" w:hint="cs"/>
                <w:sz w:val="30"/>
                <w:szCs w:val="30"/>
              </w:rPr>
              <w:t>1</w:t>
            </w:r>
          </w:p>
        </w:tc>
      </w:tr>
      <w:tr w:rsidR="001C7F07" w:rsidRPr="00CF7ED9" w14:paraId="6F1BBD4F" w14:textId="77777777" w:rsidTr="0085608E">
        <w:trPr>
          <w:trHeight w:val="317"/>
        </w:trPr>
        <w:tc>
          <w:tcPr>
            <w:tcW w:w="1980" w:type="dxa"/>
          </w:tcPr>
          <w:p w14:paraId="48986E46" w14:textId="77777777" w:rsidR="001C7F07" w:rsidRPr="00CF7ED9" w:rsidRDefault="001C7F07" w:rsidP="001C7F07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ACB457B" w14:textId="77777777" w:rsidR="001C7F07" w:rsidRPr="00CF7ED9" w:rsidRDefault="001C7F07" w:rsidP="001C7F0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2F31" w14:textId="77777777" w:rsidR="001C7F07" w:rsidRPr="00CF7ED9" w:rsidRDefault="001C7F07" w:rsidP="001C7F0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60246C" w14:textId="6A1B1EBC" w:rsidR="001C7F07" w:rsidRPr="0085608E" w:rsidRDefault="001C7F07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eastAsia="Calibri" w:hAnsiTheme="majorBidi"/>
                <w:b/>
                <w:bCs/>
                <w:sz w:val="30"/>
                <w:szCs w:val="30"/>
              </w:rPr>
              <w:t>2,102,435</w:t>
            </w:r>
          </w:p>
        </w:tc>
        <w:tc>
          <w:tcPr>
            <w:tcW w:w="270" w:type="dxa"/>
          </w:tcPr>
          <w:p w14:paraId="456210DD" w14:textId="77777777" w:rsidR="001C7F07" w:rsidRPr="00CF7ED9" w:rsidRDefault="001C7F07" w:rsidP="001C7F07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2DBFA8" w14:textId="77777777" w:rsidR="001C7F07" w:rsidRPr="00CF7ED9" w:rsidRDefault="001C7F07" w:rsidP="001C7F0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E73EA" w14:textId="77777777" w:rsidR="001C7F07" w:rsidRPr="00CF7ED9" w:rsidRDefault="001C7F07" w:rsidP="001C7F07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51905A" w14:textId="4CE4F03F" w:rsidR="001C7F07" w:rsidRPr="00CF7ED9" w:rsidRDefault="001C7F07" w:rsidP="001C7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03EF1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433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B03EF1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961</w:t>
            </w:r>
          </w:p>
        </w:tc>
      </w:tr>
    </w:tbl>
    <w:p w14:paraId="745FB1DD" w14:textId="77777777" w:rsidR="002D4841" w:rsidRPr="0085608E" w:rsidRDefault="002D4841" w:rsidP="00C263F0">
      <w:pPr>
        <w:pStyle w:val="BodyText2"/>
        <w:tabs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3758FC" w14:textId="207CD8B1" w:rsidR="002D4841" w:rsidRPr="00CF7ED9" w:rsidRDefault="002D4841" w:rsidP="00CF7ED9">
      <w:pPr>
        <w:tabs>
          <w:tab w:val="clear" w:pos="680"/>
          <w:tab w:val="clear" w:pos="907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F7ED9">
        <w:rPr>
          <w:rFonts w:asciiTheme="majorBidi" w:hAnsiTheme="majorBidi" w:cstheme="majorBidi"/>
          <w:sz w:val="30"/>
          <w:szCs w:val="30"/>
          <w:vertAlign w:val="superscript"/>
          <w:cs/>
          <w:lang w:val="th-TH"/>
        </w:rPr>
        <w:t>*</w:t>
      </w:r>
      <w:r w:rsidRPr="00CF7ED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ab/>
      </w:r>
      <w:r w:rsidR="003869C4"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="003869C4"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="003869C4"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</w:p>
    <w:p w14:paraId="645D6C06" w14:textId="4661FEB8" w:rsidR="00220396" w:rsidRPr="0085608E" w:rsidRDefault="00220396" w:rsidP="000D0A82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p w14:paraId="6F061006" w14:textId="05E17629" w:rsidR="002D4841" w:rsidRPr="00CF7ED9" w:rsidRDefault="002D4841" w:rsidP="00CF7ED9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F7ED9">
        <w:rPr>
          <w:rFonts w:asciiTheme="majorBidi" w:eastAsia="Calibri" w:hAnsiTheme="majorBidi" w:cstheme="majorBidi"/>
          <w:sz w:val="30"/>
          <w:szCs w:val="30"/>
          <w:cs/>
        </w:rPr>
        <w:t>ตราสารหนี้ที่ออกคือหุ้นกู้อนุพันธ์ ซึ่งเป็นภาระ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ผูกพัน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โดยรวมอนุพันธ์แฝงที่บริษัทเสนอขายเป็นการทั่วไปแก่</w:t>
      </w:r>
      <w:r w:rsidR="00B71781">
        <w:rPr>
          <w:rFonts w:asciiTheme="majorBidi" w:eastAsia="Calibri" w:hAnsiTheme="majorBidi" w:cstheme="majorBidi"/>
          <w:sz w:val="30"/>
          <w:szCs w:val="30"/>
        </w:rPr>
        <w:br/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ผู้ลงทุนรายย่อย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หุ้นกู้อนุพันธ์ดังกล่าวเป็น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หนี้สิน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ทางการเงินระยะสั้นและผลตอบแทนจะอิงกับราคาของหลักทรัพย์อ้างอิง</w:t>
      </w:r>
      <w:r w:rsidRPr="00CF7E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(ณ วันกำหนดค่าหลักทรัพย์ที่ระบุอยู่ในสัญญาการออกหุ้นกู้อนุพันธ์) ส่วนประกอบของอนุพันธ์ซึ่งอยู่ในรูปแบบของออปชั่นที่สามารถแยกออกจากกันได้โดยบันทึกเป็นรายการแยกต่างหากในงบแสดงฐานะการเงิน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 w:rsidR="009647F0">
        <w:rPr>
          <w:rFonts w:asciiTheme="majorBidi" w:hAnsiTheme="majorBidi" w:cstheme="majorBidi"/>
          <w:sz w:val="30"/>
          <w:szCs w:val="30"/>
        </w:rPr>
        <w:t>8</w:t>
      </w:r>
    </w:p>
    <w:p w14:paraId="05AA4FCD" w14:textId="030AA5A3" w:rsidR="00D15DD6" w:rsidRPr="0085608E" w:rsidRDefault="00D15DD6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pacing w:val="-4"/>
          <w:sz w:val="24"/>
          <w:szCs w:val="24"/>
          <w:cs/>
        </w:rPr>
      </w:pPr>
    </w:p>
    <w:p w14:paraId="56A19AF5" w14:textId="5D326671" w:rsidR="002D4841" w:rsidRDefault="002D4841" w:rsidP="0067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pacing w:val="10"/>
          <w:sz w:val="30"/>
          <w:szCs w:val="30"/>
        </w:rPr>
      </w:pP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7E7DD0">
        <w:rPr>
          <w:rFonts w:asciiTheme="majorBidi" w:eastAsia="Calibri" w:hAnsiTheme="majorBidi" w:cstheme="majorBidi"/>
          <w:spacing w:val="-4"/>
          <w:sz w:val="30"/>
          <w:szCs w:val="30"/>
        </w:rPr>
        <w:t xml:space="preserve">30 </w:t>
      </w:r>
      <w:r w:rsidR="007E7DD0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="007E7DD0">
        <w:rPr>
          <w:rFonts w:asciiTheme="majorBidi" w:eastAsia="Calibri" w:hAnsiTheme="majorBidi" w:cstheme="majorBidi"/>
          <w:spacing w:val="-4"/>
          <w:sz w:val="30"/>
          <w:szCs w:val="30"/>
        </w:rPr>
        <w:t>2564</w:t>
      </w:r>
      <w:r w:rsidR="00F07C94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บริษัทมีหุ้นกู้อนุพันธ์จำนวน </w:t>
      </w:r>
      <w:r w:rsidR="0028092D">
        <w:rPr>
          <w:rFonts w:asciiTheme="majorBidi" w:eastAsia="Calibri" w:hAnsiTheme="majorBidi" w:cstheme="majorBidi"/>
          <w:spacing w:val="-4"/>
          <w:sz w:val="30"/>
          <w:szCs w:val="30"/>
        </w:rPr>
        <w:t>2,102.</w:t>
      </w:r>
      <w:r w:rsidR="004157AF">
        <w:rPr>
          <w:rFonts w:asciiTheme="majorBidi" w:eastAsia="Calibri" w:hAnsiTheme="majorBidi" w:cstheme="majorBidi"/>
          <w:spacing w:val="-4"/>
          <w:sz w:val="30"/>
          <w:szCs w:val="30"/>
        </w:rPr>
        <w:t>4</w:t>
      </w:r>
      <w:r w:rsidR="00F0297C" w:rsidRPr="00F0297C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ล้านบาท</w:t>
      </w:r>
      <w:r w:rsidR="00F07C94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(</w:t>
      </w:r>
      <w:r w:rsidR="009647F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9647F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647F0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F07C94" w:rsidRPr="00F07C9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 xml:space="preserve"> </w:t>
      </w:r>
      <w:r w:rsidR="009647F0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434.0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="00F07C94" w:rsidRPr="00F07C94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)</w:t>
      </w:r>
      <w:r w:rsidR="00F07C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ซึ่งจะครบกำหนดชำระใน</w:t>
      </w:r>
      <w:r w:rsidRPr="00DA0D05">
        <w:rPr>
          <w:rFonts w:asciiTheme="majorBidi" w:eastAsia="Calibri" w:hAnsiTheme="majorBidi" w:cstheme="majorBidi"/>
          <w:sz w:val="30"/>
          <w:szCs w:val="30"/>
          <w:cs/>
        </w:rPr>
        <w:t>ระหว่างเดือน</w:t>
      </w:r>
      <w:r w:rsidR="0028092D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กรกฎาคม </w:t>
      </w:r>
      <w:r w:rsidR="00143683" w:rsidRPr="00143683">
        <w:rPr>
          <w:rFonts w:asciiTheme="majorBidi" w:eastAsia="Calibri" w:hAnsiTheme="majorBidi" w:cstheme="majorBidi" w:hint="cs"/>
          <w:sz w:val="30"/>
          <w:szCs w:val="30"/>
        </w:rPr>
        <w:t>2564</w:t>
      </w:r>
      <w:r w:rsidR="0028092D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D62973" w:rsidRPr="00D62973">
        <w:rPr>
          <w:rFonts w:asciiTheme="majorBidi" w:eastAsia="Calibri" w:hAnsiTheme="majorBidi" w:cstheme="majorBidi" w:hint="cs"/>
          <w:sz w:val="30"/>
          <w:szCs w:val="30"/>
          <w:cs/>
        </w:rPr>
        <w:t>ถึง</w:t>
      </w:r>
      <w:r w:rsidR="00D62973" w:rsidRPr="00F7446E">
        <w:rPr>
          <w:rFonts w:asciiTheme="majorBidi" w:eastAsia="Calibri" w:hAnsiTheme="majorBidi" w:cstheme="majorBidi" w:hint="cs"/>
          <w:sz w:val="30"/>
          <w:szCs w:val="30"/>
          <w:cs/>
        </w:rPr>
        <w:t>เดือน</w:t>
      </w:r>
      <w:r w:rsidR="0028092D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มกราคม </w:t>
      </w:r>
      <w:r w:rsidR="00143683" w:rsidRPr="00143683">
        <w:rPr>
          <w:rFonts w:asciiTheme="majorBidi" w:eastAsia="Calibri" w:hAnsiTheme="majorBidi" w:cstheme="majorBidi" w:hint="cs"/>
          <w:sz w:val="30"/>
          <w:szCs w:val="30"/>
        </w:rPr>
        <w:t>2565</w:t>
      </w:r>
      <w:r w:rsidR="00F07C94" w:rsidRPr="00F7446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07C94" w:rsidRPr="00F7446E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(</w:t>
      </w:r>
      <w:r w:rsidR="007E7DD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7E7DD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7E7DD0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F07C94" w:rsidRPr="00F7446E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81617">
        <w:rPr>
          <w:rFonts w:asciiTheme="majorBidi" w:eastAsia="Calibr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681617" w:rsidRPr="00681617">
        <w:rPr>
          <w:rFonts w:asciiTheme="majorBidi" w:eastAsia="Calibri" w:hAnsiTheme="majorBidi" w:cstheme="majorBidi" w:hint="cs"/>
          <w:i/>
          <w:iCs/>
          <w:spacing w:val="10"/>
          <w:sz w:val="30"/>
          <w:szCs w:val="30"/>
          <w:cs/>
        </w:rPr>
        <w:t>เดือน</w:t>
      </w:r>
      <w:r w:rsidR="00F07C94" w:rsidRPr="00681617">
        <w:rPr>
          <w:rFonts w:asciiTheme="majorBidi" w:eastAsia="Calibri" w:hAnsiTheme="majorBidi" w:cstheme="majorBidi" w:hint="cs"/>
          <w:i/>
          <w:iCs/>
          <w:spacing w:val="10"/>
          <w:sz w:val="30"/>
          <w:szCs w:val="30"/>
          <w:cs/>
        </w:rPr>
        <w:t>มกราคมถึงเดือน</w:t>
      </w:r>
      <w:r w:rsidR="007E7DD0" w:rsidRPr="007E7DD0">
        <w:rPr>
          <w:rFonts w:asciiTheme="majorBidi" w:eastAsia="Calibri" w:hAnsiTheme="majorBidi" w:hint="cs"/>
          <w:i/>
          <w:iCs/>
          <w:spacing w:val="10"/>
          <w:sz w:val="30"/>
          <w:szCs w:val="30"/>
          <w:cs/>
        </w:rPr>
        <w:t>มิถุนายน</w:t>
      </w:r>
      <w:r w:rsidR="007E7DD0" w:rsidRPr="007E7DD0">
        <w:rPr>
          <w:rFonts w:asciiTheme="majorBidi" w:eastAsia="Calibri" w:hAnsiTheme="majorBidi"/>
          <w:i/>
          <w:iCs/>
          <w:spacing w:val="10"/>
          <w:sz w:val="30"/>
          <w:szCs w:val="30"/>
          <w:cs/>
        </w:rPr>
        <w:t xml:space="preserve"> </w:t>
      </w:r>
      <w:r w:rsidR="009D6628" w:rsidRPr="009D6628">
        <w:rPr>
          <w:rFonts w:asciiTheme="majorBidi" w:eastAsia="Calibri" w:hAnsiTheme="majorBidi"/>
          <w:i/>
          <w:iCs/>
          <w:spacing w:val="10"/>
          <w:sz w:val="30"/>
          <w:szCs w:val="30"/>
        </w:rPr>
        <w:t>2564</w:t>
      </w:r>
      <w:r w:rsidR="00F07C94" w:rsidRPr="00681617">
        <w:rPr>
          <w:rFonts w:asciiTheme="majorBidi" w:eastAsia="Calibri" w:hAnsiTheme="majorBidi" w:cstheme="majorBidi"/>
          <w:i/>
          <w:iCs/>
          <w:spacing w:val="10"/>
          <w:sz w:val="30"/>
          <w:szCs w:val="30"/>
        </w:rPr>
        <w:t>)</w:t>
      </w:r>
    </w:p>
    <w:p w14:paraId="74DEEDE0" w14:textId="763982EF" w:rsidR="007E7DD0" w:rsidRPr="0085608E" w:rsidRDefault="007E7DD0" w:rsidP="0067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pacing w:val="6"/>
          <w:sz w:val="24"/>
          <w:szCs w:val="24"/>
        </w:rPr>
      </w:pPr>
    </w:p>
    <w:p w14:paraId="215409DC" w14:textId="1C7A6E00" w:rsidR="002D4841" w:rsidRPr="001018BD" w:rsidRDefault="002D4841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018BD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6F0F411B" w14:textId="77777777" w:rsidR="007E7DD0" w:rsidRPr="0085608E" w:rsidRDefault="007E7DD0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7E7DD0" w:rsidRPr="00CF7ED9" w14:paraId="2F34258A" w14:textId="77777777" w:rsidTr="00756569">
        <w:trPr>
          <w:trHeight w:val="70"/>
        </w:trPr>
        <w:tc>
          <w:tcPr>
            <w:tcW w:w="6120" w:type="dxa"/>
            <w:vAlign w:val="bottom"/>
          </w:tcPr>
          <w:p w14:paraId="196C4832" w14:textId="77777777" w:rsidR="007E7DD0" w:rsidRPr="00CF7ED9" w:rsidRDefault="007E7DD0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1A5D3C" w14:textId="3CA420AE" w:rsidR="007E7DD0" w:rsidRPr="001F0E13" w:rsidRDefault="007E7DD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</w:p>
        </w:tc>
        <w:tc>
          <w:tcPr>
            <w:tcW w:w="270" w:type="dxa"/>
          </w:tcPr>
          <w:p w14:paraId="1077B40C" w14:textId="77777777" w:rsidR="007E7DD0" w:rsidRPr="00CF7ED9" w:rsidRDefault="007E7DD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B42DD64" w14:textId="7F868E78" w:rsidR="007E7DD0" w:rsidRPr="001F0E13" w:rsidRDefault="007E7DD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E7DD0" w:rsidRPr="00CF7ED9" w14:paraId="3E4ED1C9" w14:textId="77777777" w:rsidTr="00756569">
        <w:trPr>
          <w:trHeight w:val="70"/>
        </w:trPr>
        <w:tc>
          <w:tcPr>
            <w:tcW w:w="6120" w:type="dxa"/>
            <w:vAlign w:val="bottom"/>
          </w:tcPr>
          <w:p w14:paraId="041A51BD" w14:textId="77777777" w:rsidR="007E7DD0" w:rsidRPr="00CF7ED9" w:rsidRDefault="007E7DD0" w:rsidP="009E05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92779" w14:textId="666A58DA" w:rsidR="007E7DD0" w:rsidRPr="001F0E13" w:rsidRDefault="007E7DD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21EC4675" w14:textId="77777777" w:rsidR="007E7DD0" w:rsidRPr="00CF7ED9" w:rsidRDefault="007E7DD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057AB2F" w14:textId="55DCF99D" w:rsidR="007E7DD0" w:rsidRPr="001F0E13" w:rsidRDefault="007E7DD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7E7DD0" w:rsidRPr="00CF7ED9" w14:paraId="432EF8D7" w14:textId="77777777" w:rsidTr="00756569">
        <w:tc>
          <w:tcPr>
            <w:tcW w:w="6120" w:type="dxa"/>
          </w:tcPr>
          <w:p w14:paraId="1CC5871B" w14:textId="77777777" w:rsidR="007E7DD0" w:rsidRPr="00CF7ED9" w:rsidRDefault="007E7DD0" w:rsidP="009E05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5010523" w14:textId="7840DF08" w:rsidR="007E7DD0" w:rsidRPr="001F0E13" w:rsidRDefault="007E7DD0" w:rsidP="009E05C5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8092D" w:rsidRPr="00CF7ED9" w14:paraId="593583A1" w14:textId="77777777" w:rsidTr="00756569">
        <w:tc>
          <w:tcPr>
            <w:tcW w:w="6120" w:type="dxa"/>
          </w:tcPr>
          <w:p w14:paraId="0E263FE4" w14:textId="77777777" w:rsidR="0028092D" w:rsidRPr="00CF7ED9" w:rsidRDefault="0028092D" w:rsidP="009E05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50" w:type="dxa"/>
          </w:tcPr>
          <w:p w14:paraId="6C5BFE14" w14:textId="1960EAA2" w:rsidR="0028092D" w:rsidRPr="00CF7ED9" w:rsidRDefault="0028092D" w:rsidP="009E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87,999</w:t>
            </w:r>
          </w:p>
        </w:tc>
        <w:tc>
          <w:tcPr>
            <w:tcW w:w="270" w:type="dxa"/>
            <w:vAlign w:val="bottom"/>
          </w:tcPr>
          <w:p w14:paraId="202F4180" w14:textId="77777777" w:rsidR="0028092D" w:rsidRPr="00CF7ED9" w:rsidRDefault="0028092D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F08545" w14:textId="555B3124" w:rsidR="0028092D" w:rsidRPr="00CF7ED9" w:rsidRDefault="0028092D" w:rsidP="009E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064F4F">
              <w:rPr>
                <w:rFonts w:asciiTheme="majorBidi" w:hAnsiTheme="majorBidi" w:cstheme="majorBidi"/>
                <w:sz w:val="30"/>
                <w:szCs w:val="30"/>
              </w:rPr>
              <w:t>82,365</w:t>
            </w:r>
          </w:p>
        </w:tc>
      </w:tr>
      <w:tr w:rsidR="0028092D" w:rsidRPr="00CF7ED9" w14:paraId="08D2F6AC" w14:textId="77777777" w:rsidTr="00756569">
        <w:tc>
          <w:tcPr>
            <w:tcW w:w="6120" w:type="dxa"/>
          </w:tcPr>
          <w:p w14:paraId="75078FFA" w14:textId="77777777" w:rsidR="0028092D" w:rsidRPr="00CF7ED9" w:rsidRDefault="0028092D" w:rsidP="009E05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BB0E98" w14:textId="267913C9" w:rsidR="0028092D" w:rsidRPr="00CF7ED9" w:rsidRDefault="0028092D" w:rsidP="009E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9,146</w:t>
            </w:r>
          </w:p>
        </w:tc>
        <w:tc>
          <w:tcPr>
            <w:tcW w:w="270" w:type="dxa"/>
          </w:tcPr>
          <w:p w14:paraId="742B9BA2" w14:textId="77777777" w:rsidR="0028092D" w:rsidRPr="00CF7ED9" w:rsidRDefault="0028092D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E7B74" w14:textId="58D7F47B" w:rsidR="0028092D" w:rsidRPr="00CF7ED9" w:rsidRDefault="0028092D" w:rsidP="009E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064F4F">
              <w:rPr>
                <w:rFonts w:asciiTheme="majorBidi" w:hAnsiTheme="majorBidi" w:cstheme="majorBidi"/>
                <w:sz w:val="30"/>
                <w:szCs w:val="30"/>
              </w:rPr>
              <w:t>4,905</w:t>
            </w:r>
          </w:p>
        </w:tc>
      </w:tr>
      <w:tr w:rsidR="0028092D" w:rsidRPr="00CF7ED9" w14:paraId="17CE4914" w14:textId="77777777" w:rsidTr="00756569">
        <w:tc>
          <w:tcPr>
            <w:tcW w:w="6120" w:type="dxa"/>
            <w:vAlign w:val="bottom"/>
          </w:tcPr>
          <w:p w14:paraId="204DDCAF" w14:textId="77777777" w:rsidR="0028092D" w:rsidRPr="00CF7ED9" w:rsidRDefault="0028092D" w:rsidP="009E05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F4602E" w14:textId="6FCAEC4C" w:rsidR="0028092D" w:rsidRPr="0028092D" w:rsidRDefault="0028092D" w:rsidP="009E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97,145</w:t>
            </w:r>
          </w:p>
        </w:tc>
        <w:tc>
          <w:tcPr>
            <w:tcW w:w="270" w:type="dxa"/>
          </w:tcPr>
          <w:p w14:paraId="7D1A98C7" w14:textId="77777777" w:rsidR="0028092D" w:rsidRPr="00CF7ED9" w:rsidRDefault="0028092D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6402DB" w14:textId="3E7C797B" w:rsidR="0028092D" w:rsidRPr="00CF7ED9" w:rsidRDefault="0028092D" w:rsidP="009E0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F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87,270</w:t>
            </w:r>
          </w:p>
        </w:tc>
      </w:tr>
    </w:tbl>
    <w:p w14:paraId="76F5564F" w14:textId="1914BAF9" w:rsidR="002D4841" w:rsidRPr="006A6BF9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6B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CFD101B" w14:textId="77777777" w:rsidR="002D4841" w:rsidRPr="007D6666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0A7906" w14:textId="484D35E1" w:rsidR="002D4841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293C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F0E13" w:rsidRPr="001F0E13">
        <w:rPr>
          <w:rFonts w:asciiTheme="majorBidi" w:hAnsiTheme="majorBidi" w:cstheme="majorBidi"/>
          <w:sz w:val="30"/>
          <w:szCs w:val="30"/>
        </w:rPr>
        <w:t>2541</w:t>
      </w:r>
      <w:r w:rsidRPr="00DC29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7242">
        <w:rPr>
          <w:rFonts w:asciiTheme="majorBidi" w:hAnsiTheme="majorBidi" w:cstheme="majorBidi"/>
          <w:sz w:val="30"/>
          <w:szCs w:val="30"/>
        </w:rPr>
        <w:br/>
      </w:r>
      <w:r w:rsidRPr="00DC293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6A6B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293C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51D1C8E0" w14:textId="66F386ED" w:rsidR="00903163" w:rsidRDefault="00903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32"/>
        <w:gridCol w:w="270"/>
        <w:gridCol w:w="1350"/>
        <w:gridCol w:w="270"/>
        <w:gridCol w:w="1350"/>
      </w:tblGrid>
      <w:tr w:rsidR="0055772F" w:rsidRPr="00CF7ED9" w14:paraId="2190216C" w14:textId="77777777" w:rsidTr="009E05C5">
        <w:trPr>
          <w:trHeight w:val="70"/>
          <w:tblHeader/>
        </w:trPr>
        <w:tc>
          <w:tcPr>
            <w:tcW w:w="5832" w:type="dxa"/>
            <w:vAlign w:val="bottom"/>
          </w:tcPr>
          <w:p w14:paraId="6C816A83" w14:textId="77777777" w:rsidR="0055772F" w:rsidRPr="00135128" w:rsidRDefault="0055772F" w:rsidP="00EC0D8F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74666A" w14:textId="77777777" w:rsidR="0055772F" w:rsidRPr="001F0E13" w:rsidRDefault="0055772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889BC56" w14:textId="76F790C2" w:rsidR="0055772F" w:rsidRPr="001F0E13" w:rsidDel="0055772F" w:rsidRDefault="0055772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70B0231" w14:textId="77777777" w:rsidR="0055772F" w:rsidRPr="00CF7ED9" w:rsidRDefault="0055772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C5FC834" w14:textId="53C42EDB" w:rsidR="0055772F" w:rsidRPr="001F0E13" w:rsidRDefault="0055772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55772F" w:rsidRPr="00CF7ED9" w14:paraId="58922B2B" w14:textId="77777777" w:rsidTr="009E05C5">
        <w:trPr>
          <w:trHeight w:val="70"/>
          <w:tblHeader/>
        </w:trPr>
        <w:tc>
          <w:tcPr>
            <w:tcW w:w="5832" w:type="dxa"/>
            <w:vAlign w:val="bottom"/>
          </w:tcPr>
          <w:p w14:paraId="46D714F0" w14:textId="76AA8AEA" w:rsidR="0055772F" w:rsidRPr="00135128" w:rsidRDefault="0055772F" w:rsidP="00EC0D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512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</w:t>
            </w:r>
            <w:r w:rsidRPr="001351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ภาระผูกพันตามโครงการผลประโยชน์</w:t>
            </w:r>
          </w:p>
        </w:tc>
        <w:tc>
          <w:tcPr>
            <w:tcW w:w="270" w:type="dxa"/>
          </w:tcPr>
          <w:p w14:paraId="0D5337A9" w14:textId="77777777" w:rsidR="0055772F" w:rsidRPr="001F0E13" w:rsidRDefault="0055772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8B0D09" w14:textId="35D1983D" w:rsidR="0055772F" w:rsidRPr="001F0E13" w:rsidRDefault="0055772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D7FE66B" w14:textId="77777777" w:rsidR="0055772F" w:rsidRPr="00CF7ED9" w:rsidRDefault="0055772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EB749AB" w14:textId="1ACEA376" w:rsidR="0055772F" w:rsidRPr="001F0E13" w:rsidRDefault="0055772F" w:rsidP="00A4347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55772F" w:rsidRPr="00CF7ED9" w14:paraId="441FCB50" w14:textId="77777777" w:rsidTr="009E05C5">
        <w:tc>
          <w:tcPr>
            <w:tcW w:w="5832" w:type="dxa"/>
          </w:tcPr>
          <w:p w14:paraId="0F159546" w14:textId="77777777" w:rsidR="0055772F" w:rsidRDefault="0055772F" w:rsidP="00A4347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CF054" w14:textId="77777777" w:rsidR="0055772F" w:rsidRPr="001A1A5B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4D0AA3E" w14:textId="2975852B" w:rsidR="0055772F" w:rsidRPr="0085608E" w:rsidRDefault="0055772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72F" w:rsidRPr="00CF7ED9" w14:paraId="7DCB4DD5" w14:textId="77777777" w:rsidTr="009E05C5">
        <w:tc>
          <w:tcPr>
            <w:tcW w:w="5832" w:type="dxa"/>
          </w:tcPr>
          <w:p w14:paraId="60D71B71" w14:textId="6F03AD3D" w:rsidR="0055772F" w:rsidRPr="00CF7ED9" w:rsidRDefault="0055772F" w:rsidP="0055772F">
            <w:pPr>
              <w:tabs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ณ วันต้นงวด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ต้นปี</w:t>
            </w:r>
          </w:p>
        </w:tc>
        <w:tc>
          <w:tcPr>
            <w:tcW w:w="270" w:type="dxa"/>
          </w:tcPr>
          <w:p w14:paraId="6143EC4E" w14:textId="77777777" w:rsidR="0055772F" w:rsidRPr="001A1A5B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CD4A60" w14:textId="2E0B76B1" w:rsidR="0055772F" w:rsidRPr="008755BA" w:rsidRDefault="00104064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10" w:name="OLE_LINK3"/>
            <w:r w:rsidRPr="00104064">
              <w:rPr>
                <w:rFonts w:asciiTheme="majorBidi" w:hAnsiTheme="majorBidi" w:cstheme="majorBidi"/>
                <w:sz w:val="30"/>
                <w:szCs w:val="30"/>
              </w:rPr>
              <w:t>82,365</w:t>
            </w:r>
            <w:bookmarkEnd w:id="10"/>
          </w:p>
        </w:tc>
        <w:tc>
          <w:tcPr>
            <w:tcW w:w="270" w:type="dxa"/>
            <w:shd w:val="clear" w:color="auto" w:fill="auto"/>
            <w:vAlign w:val="bottom"/>
          </w:tcPr>
          <w:p w14:paraId="2FAAF6C7" w14:textId="77777777" w:rsidR="0055772F" w:rsidRPr="008755BA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CA0915" w14:textId="2A203808" w:rsidR="0055772F" w:rsidRPr="00CF7ED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55BA">
              <w:rPr>
                <w:rFonts w:asciiTheme="majorBidi" w:hAnsiTheme="majorBidi" w:cstheme="majorBidi"/>
                <w:sz w:val="30"/>
                <w:szCs w:val="30"/>
              </w:rPr>
              <w:t>77,950</w:t>
            </w:r>
          </w:p>
        </w:tc>
      </w:tr>
      <w:tr w:rsidR="0055772F" w:rsidRPr="00DC293C" w14:paraId="52B8AD1D" w14:textId="77777777" w:rsidTr="009E05C5">
        <w:tc>
          <w:tcPr>
            <w:tcW w:w="5832" w:type="dxa"/>
          </w:tcPr>
          <w:p w14:paraId="7B75D119" w14:textId="77777777" w:rsidR="0055772F" w:rsidRPr="00820549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D15B3C" w14:textId="77777777" w:rsidR="0055772F" w:rsidRPr="0082054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A5EFA0" w14:textId="77777777" w:rsidR="0055772F" w:rsidRPr="0082054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E6BD5E" w14:textId="77777777" w:rsidR="0055772F" w:rsidRPr="0082054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FB9CBB" w14:textId="77777777" w:rsidR="0055772F" w:rsidRPr="0082054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72F" w:rsidRPr="00CF7ED9" w14:paraId="2975556E" w14:textId="77777777" w:rsidTr="009E05C5">
        <w:tc>
          <w:tcPr>
            <w:tcW w:w="5832" w:type="dxa"/>
          </w:tcPr>
          <w:p w14:paraId="11D6230E" w14:textId="77777777" w:rsidR="0055772F" w:rsidRPr="00CF7ED9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58D410B2" w14:textId="77777777" w:rsidR="0055772F" w:rsidRPr="00CF7ED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91748C" w14:textId="77777777" w:rsidR="0055772F" w:rsidRPr="00CF7ED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3110AE" w14:textId="77777777" w:rsidR="0055772F" w:rsidRPr="00CF7ED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599352" w14:textId="77777777" w:rsidR="0055772F" w:rsidRPr="00CF7ED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72F" w:rsidRPr="00CF7ED9" w14:paraId="7262A435" w14:textId="77777777" w:rsidTr="009E05C5">
        <w:tc>
          <w:tcPr>
            <w:tcW w:w="5832" w:type="dxa"/>
            <w:shd w:val="clear" w:color="auto" w:fill="auto"/>
          </w:tcPr>
          <w:p w14:paraId="155B2FFC" w14:textId="77777777" w:rsidR="0055772F" w:rsidRPr="00CF7ED9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22D348C8" w14:textId="77777777" w:rsidR="0055772F" w:rsidRPr="00CF7ED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9BF328" w14:textId="3112668B" w:rsidR="0055772F" w:rsidRPr="00F7446E" w:rsidRDefault="00A16A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AF2">
              <w:rPr>
                <w:rFonts w:asciiTheme="majorBidi" w:hAnsiTheme="majorBidi" w:cstheme="majorBidi"/>
                <w:sz w:val="30"/>
                <w:szCs w:val="30"/>
              </w:rPr>
              <w:t xml:space="preserve">5,667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CBF87B" w14:textId="77777777" w:rsidR="0055772F" w:rsidRPr="00CF7ED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08744E" w14:textId="29F4C1F5" w:rsidR="0055772F" w:rsidRPr="00CF7ED9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10,583</w:t>
            </w:r>
          </w:p>
        </w:tc>
      </w:tr>
      <w:tr w:rsidR="00A16AF2" w:rsidRPr="00CF7ED9" w14:paraId="14C0EC6E" w14:textId="77777777" w:rsidTr="009E05C5">
        <w:tc>
          <w:tcPr>
            <w:tcW w:w="5832" w:type="dxa"/>
            <w:shd w:val="clear" w:color="auto" w:fill="auto"/>
          </w:tcPr>
          <w:p w14:paraId="748983B6" w14:textId="77777777" w:rsidR="00A16AF2" w:rsidRPr="00CF7ED9" w:rsidRDefault="00A16AF2" w:rsidP="00A16A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346BD45E" w14:textId="77777777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7BEFBB5" w14:textId="2DC19737" w:rsidR="00A16AF2" w:rsidRPr="00F7446E" w:rsidRDefault="00A16A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658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B1542" w14:textId="77777777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FB8241" w14:textId="76D2F032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1,057</w:t>
            </w:r>
          </w:p>
        </w:tc>
      </w:tr>
      <w:tr w:rsidR="00A16AF2" w:rsidRPr="00CF7ED9" w14:paraId="6A6F543D" w14:textId="77777777" w:rsidTr="009E05C5">
        <w:tc>
          <w:tcPr>
            <w:tcW w:w="5832" w:type="dxa"/>
            <w:shd w:val="clear" w:color="auto" w:fill="auto"/>
          </w:tcPr>
          <w:p w14:paraId="483AF241" w14:textId="77777777" w:rsidR="00A16AF2" w:rsidRPr="00CF7ED9" w:rsidRDefault="00A16AF2" w:rsidP="00A16A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17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80BBDD" w14:textId="77777777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3D73D" w14:textId="7DA9F279" w:rsidR="00A16AF2" w:rsidRPr="00143683" w:rsidRDefault="00A16A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523B7" w14:textId="77777777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7F42E" w14:textId="7BC8021E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11,640</w:t>
            </w:r>
          </w:p>
        </w:tc>
      </w:tr>
      <w:tr w:rsidR="0055772F" w:rsidRPr="00CF7ED9" w14:paraId="4F4AC1CF" w14:textId="77777777" w:rsidTr="009E05C5">
        <w:tc>
          <w:tcPr>
            <w:tcW w:w="5832" w:type="dxa"/>
          </w:tcPr>
          <w:p w14:paraId="4BFF8598" w14:textId="77777777" w:rsidR="0055772F" w:rsidRPr="00CF7ED9" w:rsidRDefault="0055772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9F79A0" w14:textId="77777777" w:rsidR="0055772F" w:rsidRPr="00CF7ED9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09CF55" w14:textId="77777777" w:rsidR="0055772F" w:rsidRPr="00F7446E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3D268" w14:textId="77777777" w:rsidR="0055772F" w:rsidRPr="00CF7ED9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8BDA83" w14:textId="77777777" w:rsidR="0055772F" w:rsidRPr="00CF7ED9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72F" w:rsidRPr="00CF7ED9" w14:paraId="7A12C545" w14:textId="77777777" w:rsidTr="009E05C5">
        <w:tc>
          <w:tcPr>
            <w:tcW w:w="5832" w:type="dxa"/>
          </w:tcPr>
          <w:p w14:paraId="74AD3892" w14:textId="77777777" w:rsidR="0055772F" w:rsidRPr="00CF7ED9" w:rsidRDefault="0055772F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A054524" w14:textId="77777777" w:rsidR="0055772F" w:rsidRPr="00CF7ED9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3A626C" w14:textId="77777777" w:rsidR="0055772F" w:rsidRPr="00CF7ED9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DEBC19" w14:textId="77777777" w:rsidR="0055772F" w:rsidRPr="00CF7ED9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E2F662" w14:textId="77777777" w:rsidR="0055772F" w:rsidRPr="00CF7ED9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72F" w:rsidRPr="00F7446E" w14:paraId="6149898D" w14:textId="77777777" w:rsidTr="009E05C5">
        <w:tc>
          <w:tcPr>
            <w:tcW w:w="5832" w:type="dxa"/>
          </w:tcPr>
          <w:p w14:paraId="3D26E6B2" w14:textId="168CB9D2" w:rsidR="0055772F" w:rsidRPr="00F7446E" w:rsidRDefault="00DD0B47" w:rsidP="00A43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55772F"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 ขาดทุน</w:t>
            </w:r>
            <w:r w:rsidR="0055772F"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</w:t>
            </w:r>
            <w:r w:rsidR="0055772F"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</w:t>
            </w:r>
            <w:r w:rsidR="0055772F"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</w:tcPr>
          <w:p w14:paraId="2B95EC17" w14:textId="77777777" w:rsidR="0055772F" w:rsidRPr="00F7446E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8EEC79" w14:textId="77777777" w:rsidR="0055772F" w:rsidRPr="00F7446E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12A7B0" w14:textId="77777777" w:rsidR="0055772F" w:rsidRPr="00F7446E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B7DA97" w14:textId="77777777" w:rsidR="0055772F" w:rsidRPr="00F7446E" w:rsidRDefault="0055772F" w:rsidP="00A434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72F" w:rsidRPr="00F7446E" w14:paraId="451B4D01" w14:textId="77777777" w:rsidTr="009E05C5">
        <w:tc>
          <w:tcPr>
            <w:tcW w:w="5832" w:type="dxa"/>
          </w:tcPr>
          <w:p w14:paraId="5D2ED6FD" w14:textId="77777777" w:rsidR="0055772F" w:rsidRPr="00F7446E" w:rsidRDefault="0055772F" w:rsidP="0055772F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6F6FBBFA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8B59F6" w14:textId="2FC17512" w:rsidR="0055772F" w:rsidRPr="00F7446E" w:rsidRDefault="00A16AF2" w:rsidP="004F67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06FAD2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D13CEF" w14:textId="2BB50DD4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(4,030)</w:t>
            </w:r>
          </w:p>
        </w:tc>
      </w:tr>
      <w:tr w:rsidR="0055772F" w:rsidRPr="00F7446E" w14:paraId="07C3CE1C" w14:textId="77777777" w:rsidTr="009E05C5">
        <w:tc>
          <w:tcPr>
            <w:tcW w:w="5832" w:type="dxa"/>
          </w:tcPr>
          <w:p w14:paraId="4365F156" w14:textId="77777777" w:rsidR="0055772F" w:rsidRPr="00F7446E" w:rsidRDefault="0055772F" w:rsidP="0055772F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40CB2C2F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D6AD453" w14:textId="5BE05322" w:rsidR="0055772F" w:rsidRPr="00F7446E" w:rsidRDefault="00A16AF2" w:rsidP="004F67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05869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92C68F9" w14:textId="47E22661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5,881</w:t>
            </w:r>
          </w:p>
        </w:tc>
      </w:tr>
      <w:tr w:rsidR="0055772F" w:rsidRPr="00F7446E" w14:paraId="3576EE85" w14:textId="77777777" w:rsidTr="009E05C5">
        <w:tc>
          <w:tcPr>
            <w:tcW w:w="5832" w:type="dxa"/>
          </w:tcPr>
          <w:p w14:paraId="7DC6BDBE" w14:textId="77777777" w:rsidR="0055772F" w:rsidRPr="00F7446E" w:rsidRDefault="0055772F" w:rsidP="0055772F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1DF5054D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D91B42" w14:textId="49E727B6" w:rsidR="0055772F" w:rsidRPr="00F7446E" w:rsidRDefault="00A16AF2" w:rsidP="004F67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7AD56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C18778" w14:textId="43EB4E1A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55772F" w:rsidRPr="00F7446E" w14:paraId="09F5D50F" w14:textId="77777777" w:rsidTr="009E05C5">
        <w:tc>
          <w:tcPr>
            <w:tcW w:w="5832" w:type="dxa"/>
          </w:tcPr>
          <w:p w14:paraId="2EA93BAF" w14:textId="77777777" w:rsidR="0055772F" w:rsidRPr="00F7446E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5E3BE3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C5BB1" w14:textId="3520253F" w:rsidR="0055772F" w:rsidRPr="00F7446E" w:rsidRDefault="00A16AF2" w:rsidP="004F673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C6622E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1401F" w14:textId="2D41A7A5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1,884</w:t>
            </w:r>
          </w:p>
        </w:tc>
      </w:tr>
      <w:tr w:rsidR="0055772F" w:rsidRPr="00F7446E" w14:paraId="2102CB03" w14:textId="77777777" w:rsidTr="009E05C5">
        <w:tc>
          <w:tcPr>
            <w:tcW w:w="5832" w:type="dxa"/>
          </w:tcPr>
          <w:p w14:paraId="36FB543A" w14:textId="77777777" w:rsidR="0055772F" w:rsidRPr="00F7446E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0C1286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2F480B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EB8BA9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59BF0B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72F" w:rsidRPr="00F7446E" w14:paraId="5B3833A9" w14:textId="77777777" w:rsidTr="009E05C5">
        <w:tc>
          <w:tcPr>
            <w:tcW w:w="5832" w:type="dxa"/>
          </w:tcPr>
          <w:p w14:paraId="0332E68B" w14:textId="77777777" w:rsidR="0055772F" w:rsidRPr="00F7446E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2209394E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E82912" w14:textId="26186938" w:rsidR="0055772F" w:rsidRPr="00622502" w:rsidRDefault="0043533B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(691)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C792C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415A75" w14:textId="11893FE5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(9,109)</w:t>
            </w:r>
          </w:p>
        </w:tc>
      </w:tr>
      <w:tr w:rsidR="0055772F" w:rsidRPr="00F7446E" w14:paraId="7280FA81" w14:textId="77777777" w:rsidTr="009E05C5">
        <w:tc>
          <w:tcPr>
            <w:tcW w:w="5832" w:type="dxa"/>
          </w:tcPr>
          <w:p w14:paraId="1622CFA9" w14:textId="77777777" w:rsidR="0055772F" w:rsidRPr="00F7446E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93BFF8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84AFB" w14:textId="10714D47" w:rsidR="0055772F" w:rsidRPr="009E05C5" w:rsidRDefault="006C3762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05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(691)</w:t>
            </w:r>
            <w:r w:rsidRPr="009E05C5" w:rsidDel="006C3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A180BC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48863" w14:textId="65AE5403" w:rsidR="0055772F" w:rsidRPr="00F7446E" w:rsidRDefault="0055772F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(9,109)</w:t>
            </w:r>
          </w:p>
        </w:tc>
      </w:tr>
      <w:tr w:rsidR="009E05C5" w:rsidRPr="00F7446E" w14:paraId="36EA436F" w14:textId="77777777" w:rsidTr="009E05C5">
        <w:tc>
          <w:tcPr>
            <w:tcW w:w="5832" w:type="dxa"/>
            <w:vAlign w:val="bottom"/>
          </w:tcPr>
          <w:p w14:paraId="072D0A7C" w14:textId="77777777" w:rsidR="009E05C5" w:rsidRPr="00F7446E" w:rsidRDefault="009E05C5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F7F769" w14:textId="77777777" w:rsidR="009E05C5" w:rsidRPr="00F7446E" w:rsidRDefault="009E05C5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DB521B" w14:textId="77777777" w:rsidR="009E05C5" w:rsidRPr="00622502" w:rsidRDefault="009E05C5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E9C348" w14:textId="77777777" w:rsidR="009E05C5" w:rsidRPr="00F7446E" w:rsidRDefault="009E05C5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EF5632B" w14:textId="77777777" w:rsidR="009E05C5" w:rsidRPr="00F7446E" w:rsidRDefault="009E05C5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772F" w:rsidRPr="00F7446E" w14:paraId="1D54D948" w14:textId="77777777" w:rsidTr="009E05C5">
        <w:tc>
          <w:tcPr>
            <w:tcW w:w="5832" w:type="dxa"/>
            <w:vAlign w:val="bottom"/>
          </w:tcPr>
          <w:p w14:paraId="59171E13" w14:textId="0B115F2A" w:rsidR="0055772F" w:rsidRPr="00F7446E" w:rsidRDefault="0055772F" w:rsidP="005577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วันสิ้นงวด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สิ้นปี</w:t>
            </w:r>
          </w:p>
        </w:tc>
        <w:tc>
          <w:tcPr>
            <w:tcW w:w="270" w:type="dxa"/>
          </w:tcPr>
          <w:p w14:paraId="2A8A0337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BAA187F" w14:textId="28D46C19" w:rsidR="0055772F" w:rsidRPr="009E05C5" w:rsidRDefault="00104064" w:rsidP="009E05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72"/>
                <w:tab w:val="decimal" w:pos="104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87,999</w:t>
            </w:r>
          </w:p>
        </w:tc>
        <w:tc>
          <w:tcPr>
            <w:tcW w:w="270" w:type="dxa"/>
            <w:shd w:val="clear" w:color="auto" w:fill="auto"/>
          </w:tcPr>
          <w:p w14:paraId="177A6681" w14:textId="77777777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DBB1657" w14:textId="7843C6E8" w:rsidR="0055772F" w:rsidRPr="00F7446E" w:rsidRDefault="0055772F" w:rsidP="005577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82,365</w:t>
            </w:r>
          </w:p>
        </w:tc>
      </w:tr>
    </w:tbl>
    <w:p w14:paraId="024996BD" w14:textId="0633A4CA" w:rsidR="000F5816" w:rsidRDefault="000F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6459C26" w14:textId="77777777" w:rsidR="00DD0B47" w:rsidRDefault="00DD0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270"/>
        <w:gridCol w:w="1350"/>
      </w:tblGrid>
      <w:tr w:rsidR="00EF1A48" w:rsidRPr="001F0E13" w14:paraId="5E4BBEE5" w14:textId="77777777" w:rsidTr="009E05C5">
        <w:trPr>
          <w:trHeight w:val="70"/>
          <w:tblHeader/>
        </w:trPr>
        <w:tc>
          <w:tcPr>
            <w:tcW w:w="6282" w:type="dxa"/>
            <w:vAlign w:val="bottom"/>
          </w:tcPr>
          <w:p w14:paraId="4A795E9E" w14:textId="3981E7EF" w:rsidR="00EF1A48" w:rsidRPr="00135128" w:rsidRDefault="00EF1A48" w:rsidP="00B9340E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ADFC78" w14:textId="77777777" w:rsidR="00EF1A48" w:rsidRPr="001F0E13" w:rsidDel="0055772F" w:rsidRDefault="00EF1A48" w:rsidP="00B9340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1FBB573F" w14:textId="77777777" w:rsidR="00EF1A48" w:rsidRPr="00CF7ED9" w:rsidRDefault="00EF1A48" w:rsidP="00B9340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10EC295" w14:textId="77777777" w:rsidR="00EF1A48" w:rsidRPr="001F0E13" w:rsidRDefault="00EF1A48" w:rsidP="00B9340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EF1A48" w:rsidRPr="001F0E13" w14:paraId="24BBE1A3" w14:textId="77777777" w:rsidTr="009E05C5">
        <w:trPr>
          <w:trHeight w:val="70"/>
          <w:tblHeader/>
        </w:trPr>
        <w:tc>
          <w:tcPr>
            <w:tcW w:w="6282" w:type="dxa"/>
            <w:vAlign w:val="bottom"/>
          </w:tcPr>
          <w:p w14:paraId="1AE73F45" w14:textId="47AB9D75" w:rsidR="00EF1A48" w:rsidRPr="00135128" w:rsidRDefault="00D17042" w:rsidP="00B934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46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440" w:type="dxa"/>
          </w:tcPr>
          <w:p w14:paraId="39C78B62" w14:textId="77777777" w:rsidR="00EF1A48" w:rsidRPr="001F0E13" w:rsidRDefault="00EF1A48" w:rsidP="00B9340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73AF748" w14:textId="77777777" w:rsidR="00EF1A48" w:rsidRPr="00CF7ED9" w:rsidRDefault="00EF1A48" w:rsidP="00B9340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C2D6656" w14:textId="77777777" w:rsidR="00EF1A48" w:rsidRPr="001F0E13" w:rsidRDefault="00EF1A48" w:rsidP="00B9340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F1A48" w:rsidRPr="004930EF" w14:paraId="5C97C7E9" w14:textId="77777777" w:rsidTr="009E05C5">
        <w:tc>
          <w:tcPr>
            <w:tcW w:w="6282" w:type="dxa"/>
          </w:tcPr>
          <w:p w14:paraId="56CBEF5F" w14:textId="77777777" w:rsidR="00EF1A48" w:rsidRDefault="00EF1A48" w:rsidP="00B9340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0389E80C" w14:textId="099026B4" w:rsidR="00EF1A48" w:rsidRPr="004930EF" w:rsidRDefault="00EF1A48" w:rsidP="00B934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930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4930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16AF2" w:rsidRPr="00820549" w14:paraId="1EC7F503" w14:textId="77777777" w:rsidTr="009E05C5">
        <w:tc>
          <w:tcPr>
            <w:tcW w:w="6282" w:type="dxa"/>
          </w:tcPr>
          <w:p w14:paraId="451E4909" w14:textId="73959BB5" w:rsidR="00A16AF2" w:rsidRPr="00820549" w:rsidRDefault="00A16AF2" w:rsidP="0085608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F744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FFC986D" w14:textId="65100E27" w:rsidR="00A16AF2" w:rsidRPr="00820549" w:rsidRDefault="00A16A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30EF"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05D06" w14:textId="77777777" w:rsidR="00A16AF2" w:rsidRPr="0082054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AD7756" w14:textId="2EE6FC6E" w:rsidR="00A16AF2" w:rsidRPr="00820549" w:rsidRDefault="00A16A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30EF"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</w:tr>
      <w:tr w:rsidR="00A16AF2" w:rsidRPr="00CF7ED9" w14:paraId="7DC7F5DA" w14:textId="77777777" w:rsidTr="009E05C5">
        <w:tc>
          <w:tcPr>
            <w:tcW w:w="6282" w:type="dxa"/>
          </w:tcPr>
          <w:p w14:paraId="780F349A" w14:textId="4430B6C0" w:rsidR="00A16AF2" w:rsidRPr="00CF7ED9" w:rsidRDefault="00A16AF2" w:rsidP="00A16A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440" w:type="dxa"/>
            <w:shd w:val="clear" w:color="auto" w:fill="auto"/>
          </w:tcPr>
          <w:p w14:paraId="17FBA3B3" w14:textId="33FBDEC9" w:rsidR="00A16AF2" w:rsidRPr="00CF7ED9" w:rsidRDefault="00A16A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2.0 - 5.0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3CCCA" w14:textId="77777777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943528" w14:textId="6E6ED2A9" w:rsidR="00A16AF2" w:rsidRPr="00CF7ED9" w:rsidRDefault="00A16A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2.0 - 5.0</w:t>
            </w:r>
          </w:p>
        </w:tc>
      </w:tr>
      <w:tr w:rsidR="00A16AF2" w:rsidRPr="00CF7ED9" w14:paraId="787CA367" w14:textId="77777777" w:rsidTr="009E05C5">
        <w:tc>
          <w:tcPr>
            <w:tcW w:w="6282" w:type="dxa"/>
            <w:shd w:val="clear" w:color="auto" w:fill="auto"/>
          </w:tcPr>
          <w:p w14:paraId="7B2FA07B" w14:textId="72C3ACA7" w:rsidR="00A16AF2" w:rsidRPr="00CF7ED9" w:rsidRDefault="00A16AF2" w:rsidP="00A16A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446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60E8726B" w14:textId="609E9F15" w:rsidR="00A16AF2" w:rsidRPr="00F7446E" w:rsidRDefault="00A16A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1.5 - 18.0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A594C" w14:textId="77777777" w:rsidR="00A16AF2" w:rsidRPr="00CF7ED9" w:rsidRDefault="00A16AF2" w:rsidP="00A16A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0C09E11" w14:textId="5CFBA1EA" w:rsidR="00A16AF2" w:rsidRPr="00CF7ED9" w:rsidRDefault="00A16AF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1.5 - 18.0</w:t>
            </w:r>
          </w:p>
        </w:tc>
      </w:tr>
    </w:tbl>
    <w:p w14:paraId="65CC2AF1" w14:textId="64984860" w:rsidR="00EF1A48" w:rsidRDefault="00EF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22472AC" w14:textId="3FD822B3" w:rsidR="004F03D0" w:rsidRDefault="002D4841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446E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61B81480" w14:textId="77777777" w:rsidR="00E16E72" w:rsidRPr="00F7446E" w:rsidRDefault="00E16E72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0A6E6" w14:textId="1C01D4C5" w:rsidR="00F21AD0" w:rsidRPr="00622502" w:rsidRDefault="00B06148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446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F1A48">
        <w:rPr>
          <w:rFonts w:asciiTheme="majorBidi" w:hAnsiTheme="majorBidi" w:cstheme="majorBidi"/>
          <w:sz w:val="30"/>
          <w:szCs w:val="30"/>
        </w:rPr>
        <w:t xml:space="preserve">30 </w:t>
      </w:r>
      <w:r w:rsidR="00EF1A4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EF1A48">
        <w:rPr>
          <w:rFonts w:asciiTheme="majorBidi" w:hAnsiTheme="majorBidi" w:cstheme="majorBidi"/>
          <w:sz w:val="30"/>
          <w:szCs w:val="30"/>
        </w:rPr>
        <w:t>2564</w:t>
      </w:r>
      <w:r w:rsidRPr="00F7446E">
        <w:rPr>
          <w:rFonts w:asciiTheme="majorBidi" w:hAnsiTheme="majorBidi" w:cstheme="majorBidi"/>
          <w:sz w:val="30"/>
          <w:szCs w:val="30"/>
        </w:rPr>
        <w:t xml:space="preserve"> </w:t>
      </w:r>
      <w:r w:rsidRPr="00F7446E">
        <w:rPr>
          <w:rFonts w:asciiTheme="majorBidi" w:hAnsiTheme="majorBidi" w:cstheme="majorBidi"/>
          <w:sz w:val="30"/>
          <w:szCs w:val="30"/>
          <w:cs/>
        </w:rPr>
        <w:t>ระยะเวลาถัว</w:t>
      </w:r>
      <w:r w:rsidRPr="00622502">
        <w:rPr>
          <w:rFonts w:asciiTheme="majorBidi" w:hAnsiTheme="majorBidi" w:cstheme="majorBidi"/>
          <w:sz w:val="30"/>
          <w:szCs w:val="30"/>
          <w:cs/>
        </w:rPr>
        <w:t>เฉลี่ยถ่วงน้ำหนักของภาระผูกพันผลประโยชน์ที่กำหนดไว้เป็น</w:t>
      </w:r>
      <w:r w:rsidR="0017532D"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="00067142" w:rsidRPr="00622502">
        <w:rPr>
          <w:rFonts w:asciiTheme="majorBidi" w:hAnsiTheme="majorBidi" w:cstheme="majorBidi"/>
          <w:sz w:val="30"/>
          <w:szCs w:val="30"/>
        </w:rPr>
        <w:t>12</w:t>
      </w:r>
      <w:r w:rsidR="00EF1A48"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ปี</w:t>
      </w:r>
      <w:r w:rsidR="009930B0" w:rsidRPr="00622502">
        <w:rPr>
          <w:rFonts w:asciiTheme="majorBidi" w:hAnsiTheme="majorBidi" w:cstheme="majorBidi"/>
          <w:i/>
          <w:iCs/>
          <w:sz w:val="30"/>
          <w:szCs w:val="30"/>
        </w:rPr>
        <w:br/>
      </w:r>
      <w:r w:rsidRPr="0062250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F1A48" w:rsidRPr="0062250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F1A48" w:rsidRPr="006225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F1A48" w:rsidRPr="00622502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62250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F1A48" w:rsidRPr="00622502">
        <w:rPr>
          <w:rFonts w:asciiTheme="majorBidi" w:hAnsiTheme="majorBidi" w:cstheme="majorBidi"/>
          <w:i/>
          <w:iCs/>
          <w:sz w:val="30"/>
          <w:szCs w:val="30"/>
        </w:rPr>
        <w:t>12</w:t>
      </w:r>
      <w:r w:rsidR="00B22EB9" w:rsidRPr="006225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22502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1E327ED4" w14:textId="77777777" w:rsidR="00A87E94" w:rsidRPr="0085608E" w:rsidRDefault="00A87E94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5AE5A2" w14:textId="7AB66255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2250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F282F9A" w14:textId="77777777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6DFD0" w14:textId="7B28BCCB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3A4CCC6E" w14:textId="6B2A9C77" w:rsidR="00F21AD0" w:rsidRPr="00622502" w:rsidRDefault="00F21AD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35"/>
        <w:gridCol w:w="236"/>
        <w:gridCol w:w="1066"/>
        <w:gridCol w:w="236"/>
        <w:gridCol w:w="1023"/>
        <w:gridCol w:w="236"/>
        <w:gridCol w:w="1045"/>
      </w:tblGrid>
      <w:tr w:rsidR="00873A21" w:rsidRPr="00622502" w14:paraId="26D74DD8" w14:textId="77777777" w:rsidTr="00B91935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35867D3C" w14:textId="0D4C5420" w:rsidR="00873A21" w:rsidRPr="00622502" w:rsidRDefault="00873A21" w:rsidP="00B9193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7" w:type="dxa"/>
            <w:gridSpan w:val="3"/>
            <w:shd w:val="clear" w:color="auto" w:fill="auto"/>
          </w:tcPr>
          <w:p w14:paraId="037F376C" w14:textId="77777777" w:rsidR="00873A21" w:rsidRPr="00622502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6225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27DEECB" w14:textId="77777777" w:rsidR="00873A21" w:rsidRPr="00622502" w:rsidRDefault="00873A21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743EC34D" w14:textId="77777777" w:rsidR="00873A21" w:rsidRPr="00622502" w:rsidRDefault="00873A21" w:rsidP="00B9193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622502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6225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6225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17042" w:rsidRPr="00622502" w14:paraId="5086ACB2" w14:textId="77777777" w:rsidTr="00F8179C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72B5BEF7" w14:textId="77777777" w:rsidR="00D17042" w:rsidRPr="00622502" w:rsidDel="00D17042" w:rsidRDefault="00D17042" w:rsidP="00D1704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16BEF1C" w14:textId="0D822132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64C0D5DE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54D9978A" w14:textId="39C6CDD9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A976692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D46B5EB" w14:textId="44023B38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7CBDF220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1DFEBC33" w14:textId="24A6B221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17042" w:rsidRPr="00622502" w14:paraId="0F8352CB" w14:textId="77777777" w:rsidTr="00F8179C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2CD22E76" w14:textId="743C8344" w:rsidR="00D17042" w:rsidRPr="00622502" w:rsidRDefault="00D17042" w:rsidP="00D1704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035" w:type="dxa"/>
            <w:shd w:val="clear" w:color="auto" w:fill="auto"/>
          </w:tcPr>
          <w:p w14:paraId="164D3A4A" w14:textId="5084AF54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BC1DF0F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47970270" w14:textId="0D470B73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745612D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BADB0B3" w14:textId="798EFDC3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1608318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0E91EED0" w14:textId="7DAA0A83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D17042" w:rsidRPr="00622502" w14:paraId="6A7A4EB6" w14:textId="77777777" w:rsidTr="00F8179C">
        <w:trPr>
          <w:trHeight w:val="20"/>
          <w:tblHeader/>
        </w:trPr>
        <w:tc>
          <w:tcPr>
            <w:tcW w:w="4320" w:type="dxa"/>
          </w:tcPr>
          <w:p w14:paraId="3C0BF62F" w14:textId="77777777" w:rsidR="00D17042" w:rsidRPr="00622502" w:rsidRDefault="00D17042" w:rsidP="00D17042">
            <w:pPr>
              <w:spacing w:line="240" w:lineRule="auto"/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77" w:type="dxa"/>
            <w:gridSpan w:val="7"/>
            <w:shd w:val="clear" w:color="auto" w:fill="auto"/>
            <w:vAlign w:val="center"/>
          </w:tcPr>
          <w:p w14:paraId="31F04B02" w14:textId="77777777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7042" w:rsidRPr="00622502" w14:paraId="63DF2191" w14:textId="77777777" w:rsidTr="0085608E">
        <w:trPr>
          <w:trHeight w:val="20"/>
        </w:trPr>
        <w:tc>
          <w:tcPr>
            <w:tcW w:w="4320" w:type="dxa"/>
            <w:shd w:val="clear" w:color="auto" w:fill="auto"/>
          </w:tcPr>
          <w:p w14:paraId="712A84CA" w14:textId="77777777" w:rsidR="00D17042" w:rsidRPr="00622502" w:rsidRDefault="00D17042" w:rsidP="00D17042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6225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7353013" w14:textId="5F8C9FF9" w:rsidR="00D17042" w:rsidRPr="00622502" w:rsidRDefault="00104064" w:rsidP="00D1704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</w:t>
            </w:r>
            <w:r w:rsidR="005C09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542</w:t>
            </w: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81F197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7A1DF988" w14:textId="766564C9" w:rsidR="00D17042" w:rsidRPr="00622502" w:rsidRDefault="00D17042" w:rsidP="00D1704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(7,059)</w:t>
            </w:r>
          </w:p>
        </w:tc>
        <w:tc>
          <w:tcPr>
            <w:tcW w:w="236" w:type="dxa"/>
            <w:shd w:val="clear" w:color="auto" w:fill="auto"/>
          </w:tcPr>
          <w:p w14:paraId="6AFAC1C7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30E8D45F" w14:textId="0822F3B6" w:rsidR="00D17042" w:rsidRPr="00622502" w:rsidRDefault="004A7955" w:rsidP="00D170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8,797</w:t>
            </w:r>
          </w:p>
        </w:tc>
        <w:tc>
          <w:tcPr>
            <w:tcW w:w="236" w:type="dxa"/>
            <w:shd w:val="clear" w:color="auto" w:fill="auto"/>
          </w:tcPr>
          <w:p w14:paraId="6F281BB2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70BB7E09" w14:textId="4B19F6DA" w:rsidR="00D17042" w:rsidRPr="00622502" w:rsidRDefault="00D17042" w:rsidP="0085608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8,234</w:t>
            </w:r>
          </w:p>
        </w:tc>
      </w:tr>
      <w:tr w:rsidR="00D17042" w:rsidRPr="00622502" w14:paraId="1B225638" w14:textId="77777777" w:rsidTr="0085608E">
        <w:trPr>
          <w:trHeight w:val="20"/>
        </w:trPr>
        <w:tc>
          <w:tcPr>
            <w:tcW w:w="4320" w:type="dxa"/>
            <w:shd w:val="clear" w:color="auto" w:fill="auto"/>
          </w:tcPr>
          <w:p w14:paraId="0217B316" w14:textId="77777777" w:rsidR="00D17042" w:rsidRPr="00622502" w:rsidRDefault="00D17042" w:rsidP="00D17042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5" w:type="dxa"/>
            <w:shd w:val="clear" w:color="auto" w:fill="auto"/>
          </w:tcPr>
          <w:p w14:paraId="623E0CAF" w14:textId="4247F1BB" w:rsidR="00D17042" w:rsidRPr="00622502" w:rsidRDefault="004A7955" w:rsidP="00D1704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8,631</w:t>
            </w:r>
          </w:p>
        </w:tc>
        <w:tc>
          <w:tcPr>
            <w:tcW w:w="236" w:type="dxa"/>
            <w:shd w:val="clear" w:color="auto" w:fill="auto"/>
          </w:tcPr>
          <w:p w14:paraId="0179908A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FAAA506" w14:textId="69F66F30" w:rsidR="00D17042" w:rsidRPr="00622502" w:rsidRDefault="00D17042" w:rsidP="00D1704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8,078</w:t>
            </w:r>
          </w:p>
        </w:tc>
        <w:tc>
          <w:tcPr>
            <w:tcW w:w="236" w:type="dxa"/>
            <w:shd w:val="clear" w:color="auto" w:fill="auto"/>
          </w:tcPr>
          <w:p w14:paraId="40899512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928BA3A" w14:textId="2AA82C94" w:rsidR="00D17042" w:rsidRPr="00622502" w:rsidRDefault="009E05C5" w:rsidP="00D170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04064"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5C09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A7D2DC5" w14:textId="77777777" w:rsidR="00D17042" w:rsidRPr="00622502" w:rsidRDefault="00D17042" w:rsidP="00D1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1F51AB38" w14:textId="60D0202D" w:rsidR="00D17042" w:rsidRPr="00622502" w:rsidRDefault="00D17042" w:rsidP="0085608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(7,073)</w:t>
            </w:r>
          </w:p>
        </w:tc>
      </w:tr>
    </w:tbl>
    <w:p w14:paraId="2199B7BF" w14:textId="36EC0AA9" w:rsidR="00873A21" w:rsidRPr="00622502" w:rsidRDefault="00873A21" w:rsidP="00873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87076" w14:textId="43EF5089" w:rsidR="007F2D0D" w:rsidRPr="00622502" w:rsidRDefault="007F2D0D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22502">
        <w:rPr>
          <w:rFonts w:asciiTheme="majorBidi" w:hAnsiTheme="majorBidi" w:cstheme="majorBidi"/>
          <w:sz w:val="30"/>
          <w:szCs w:val="30"/>
        </w:rPr>
        <w:br w:type="page"/>
      </w:r>
    </w:p>
    <w:p w14:paraId="58E53F14" w14:textId="28311559" w:rsidR="002D4841" w:rsidRPr="00622502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หนี้สินอื่น</w:t>
      </w:r>
    </w:p>
    <w:p w14:paraId="76FEACA3" w14:textId="77777777" w:rsidR="00D17042" w:rsidRPr="0061600D" w:rsidRDefault="00D17042" w:rsidP="00616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D17042" w:rsidRPr="00622502" w14:paraId="0579C65E" w14:textId="77777777" w:rsidTr="0061600D">
        <w:trPr>
          <w:trHeight w:val="70"/>
        </w:trPr>
        <w:tc>
          <w:tcPr>
            <w:tcW w:w="4680" w:type="dxa"/>
            <w:vAlign w:val="bottom"/>
          </w:tcPr>
          <w:p w14:paraId="6C3B693B" w14:textId="77777777" w:rsidR="00D17042" w:rsidRPr="00622502" w:rsidRDefault="00D17042" w:rsidP="00D17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0FBE3" w14:textId="77777777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E0C0C41" w14:textId="77777777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F3EFCD2" w14:textId="67155D51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7E75CAA5" w14:textId="77777777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7EC0B4A" w14:textId="39A9CD62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9340E" w:rsidRPr="00622502" w14:paraId="457FD0EC" w14:textId="77777777" w:rsidTr="0061600D">
        <w:trPr>
          <w:trHeight w:val="70"/>
        </w:trPr>
        <w:tc>
          <w:tcPr>
            <w:tcW w:w="4680" w:type="dxa"/>
            <w:vAlign w:val="bottom"/>
          </w:tcPr>
          <w:p w14:paraId="33C4056F" w14:textId="77777777" w:rsidR="00D17042" w:rsidRPr="00622502" w:rsidRDefault="00D17042" w:rsidP="00D170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1143E0" w14:textId="2B6F448D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6B65A5F7" w14:textId="77777777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59CDA69" w14:textId="66A5A5C5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D73CB47" w14:textId="77777777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E4A5A87" w14:textId="7BD55A84" w:rsidR="00D17042" w:rsidRPr="00622502" w:rsidRDefault="00D17042" w:rsidP="00D1704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1C48F7" w:rsidRPr="00622502" w14:paraId="473AF2A3" w14:textId="77777777" w:rsidTr="0061600D">
        <w:tc>
          <w:tcPr>
            <w:tcW w:w="4680" w:type="dxa"/>
          </w:tcPr>
          <w:p w14:paraId="05DD8D2C" w14:textId="77777777" w:rsidR="001C48F7" w:rsidRPr="00622502" w:rsidRDefault="001C48F7" w:rsidP="007F2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F7D85D0" w14:textId="77777777" w:rsidR="001C48F7" w:rsidRPr="00622502" w:rsidDel="00D17042" w:rsidRDefault="001C48F7" w:rsidP="007F2D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33236" w14:textId="77777777" w:rsidR="001C48F7" w:rsidRPr="00622502" w:rsidRDefault="001C48F7" w:rsidP="007F2D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72811AD" w14:textId="279A8E75" w:rsidR="001C48F7" w:rsidRPr="00622502" w:rsidRDefault="001C48F7" w:rsidP="0085608E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250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F4090" w:rsidRPr="00622502" w14:paraId="6212EDB8" w14:textId="77777777" w:rsidTr="0061600D">
        <w:tc>
          <w:tcPr>
            <w:tcW w:w="4680" w:type="dxa"/>
          </w:tcPr>
          <w:p w14:paraId="69240D68" w14:textId="77777777" w:rsidR="008F4090" w:rsidRPr="00622502" w:rsidRDefault="008F4090" w:rsidP="008F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1" w:name="OLE_LINK4"/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27233B6E" w14:textId="42FE85FF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BACFA" w14:textId="77777777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17A746" w14:textId="39674DD8" w:rsidR="008F4090" w:rsidRPr="0085608E" w:rsidRDefault="008F4090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250,839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8E19A" w14:textId="77777777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739B21" w14:textId="4B2238E0" w:rsidR="008F4090" w:rsidRPr="0085608E" w:rsidRDefault="008F4090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100,557</w:t>
            </w:r>
          </w:p>
        </w:tc>
      </w:tr>
      <w:tr w:rsidR="00067142" w:rsidRPr="00622502" w14:paraId="7D19DE10" w14:textId="77777777" w:rsidTr="0061600D">
        <w:tc>
          <w:tcPr>
            <w:tcW w:w="4680" w:type="dxa"/>
          </w:tcPr>
          <w:p w14:paraId="6DE15CA5" w14:textId="152739A9" w:rsidR="00067142" w:rsidRPr="00622502" w:rsidRDefault="00067142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ค่าบริการเพื่อสนับสนุนธุรกิจตามปกติค้างจ่าย</w:t>
            </w:r>
          </w:p>
        </w:tc>
        <w:tc>
          <w:tcPr>
            <w:tcW w:w="1170" w:type="dxa"/>
            <w:vAlign w:val="bottom"/>
          </w:tcPr>
          <w:p w14:paraId="79AC0EE0" w14:textId="1CDBB4E8" w:rsidR="00067142" w:rsidRPr="0085608E" w:rsidDel="00D17042" w:rsidRDefault="0006714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58C3A361" w14:textId="77777777" w:rsidR="00067142" w:rsidRPr="00622502" w:rsidRDefault="0006714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5FB1C1" w14:textId="33B7D7B6" w:rsidR="00067142" w:rsidRPr="00622502" w:rsidRDefault="00067142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34,654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31A12" w14:textId="77777777" w:rsidR="00067142" w:rsidRPr="00622502" w:rsidRDefault="00067142" w:rsidP="000671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7C0007" w14:textId="2EDB3A22" w:rsidR="00067142" w:rsidRPr="00622502" w:rsidRDefault="00067142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69,736</w:t>
            </w:r>
          </w:p>
        </w:tc>
      </w:tr>
      <w:tr w:rsidR="008F4090" w:rsidRPr="00622502" w14:paraId="143572DB" w14:textId="77777777" w:rsidTr="0061600D">
        <w:tc>
          <w:tcPr>
            <w:tcW w:w="4680" w:type="dxa"/>
          </w:tcPr>
          <w:p w14:paraId="0B36968C" w14:textId="77777777" w:rsidR="008F4090" w:rsidRPr="00622502" w:rsidRDefault="008F4090" w:rsidP="008F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483A1F26" w14:textId="7AECC84E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9C7AC" w14:textId="77777777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FE0DA3" w14:textId="68CD5DDB" w:rsidR="008F4090" w:rsidRPr="0085608E" w:rsidRDefault="008F4090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28,993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E25AC" w14:textId="77777777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D7E9E9" w14:textId="29968EC6" w:rsidR="008F4090" w:rsidRPr="0085608E" w:rsidRDefault="008F4090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067142" w:rsidRPr="00622502" w14:paraId="0B13CE0F" w14:textId="77777777" w:rsidTr="0061600D">
        <w:tc>
          <w:tcPr>
            <w:tcW w:w="4680" w:type="dxa"/>
          </w:tcPr>
          <w:p w14:paraId="6EAEA1B8" w14:textId="50D723A9" w:rsidR="00067142" w:rsidRPr="00622502" w:rsidRDefault="00067142" w:rsidP="00067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170" w:type="dxa"/>
            <w:vAlign w:val="bottom"/>
          </w:tcPr>
          <w:p w14:paraId="3C7F10B9" w14:textId="77777777" w:rsidR="00067142" w:rsidRPr="00622502" w:rsidDel="00D17042" w:rsidRDefault="00067142" w:rsidP="000671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14CDD" w14:textId="77777777" w:rsidR="00067142" w:rsidRPr="00622502" w:rsidRDefault="00067142" w:rsidP="000671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9DEBB50" w14:textId="687FECA0" w:rsidR="00067142" w:rsidRPr="00622502" w:rsidRDefault="00067142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16,986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4BDCF" w14:textId="77777777" w:rsidR="00067142" w:rsidRPr="00622502" w:rsidRDefault="00067142" w:rsidP="000671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B28E90" w14:textId="0EA594FD" w:rsidR="00067142" w:rsidRPr="00622502" w:rsidRDefault="00067142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19,506</w:t>
            </w:r>
          </w:p>
        </w:tc>
      </w:tr>
      <w:tr w:rsidR="008F4090" w:rsidRPr="00622502" w14:paraId="0E16A5A0" w14:textId="77777777" w:rsidTr="0061600D">
        <w:tc>
          <w:tcPr>
            <w:tcW w:w="4680" w:type="dxa"/>
          </w:tcPr>
          <w:p w14:paraId="6183E9F0" w14:textId="77777777" w:rsidR="008F4090" w:rsidRPr="00622502" w:rsidRDefault="008F4090" w:rsidP="008F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  <w:vAlign w:val="bottom"/>
          </w:tcPr>
          <w:p w14:paraId="1CB286BD" w14:textId="0FF01135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7BF61" w14:textId="77777777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A5A0FC" w14:textId="07D0D87A" w:rsidR="008F4090" w:rsidRPr="0085608E" w:rsidRDefault="008F4090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15,887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DDEF4" w14:textId="77777777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DFF16B4" w14:textId="720D78F7" w:rsidR="008F4090" w:rsidRPr="0085608E" w:rsidRDefault="008F4090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72,340</w:t>
            </w:r>
          </w:p>
        </w:tc>
      </w:tr>
      <w:tr w:rsidR="008F4090" w:rsidRPr="00622502" w14:paraId="773D6AFF" w14:textId="77777777" w:rsidTr="0061600D">
        <w:tc>
          <w:tcPr>
            <w:tcW w:w="4680" w:type="dxa"/>
          </w:tcPr>
          <w:p w14:paraId="15DCA160" w14:textId="77777777" w:rsidR="008F4090" w:rsidRPr="00622502" w:rsidRDefault="008F4090" w:rsidP="008F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4C27A6D5" w14:textId="09E681DD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813BF" w14:textId="77777777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5A3C1D" w14:textId="6B109E93" w:rsidR="008F4090" w:rsidRPr="0085608E" w:rsidRDefault="008F4090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8,479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0E114" w14:textId="77777777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C878D1C" w14:textId="5C64116D" w:rsidR="008F4090" w:rsidRPr="0085608E" w:rsidRDefault="008F4090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5,201</w:t>
            </w:r>
          </w:p>
        </w:tc>
      </w:tr>
      <w:tr w:rsidR="008F4090" w:rsidRPr="00622502" w14:paraId="6E298570" w14:textId="77777777" w:rsidTr="0061600D">
        <w:tc>
          <w:tcPr>
            <w:tcW w:w="4680" w:type="dxa"/>
          </w:tcPr>
          <w:p w14:paraId="4D543903" w14:textId="77777777" w:rsidR="008F4090" w:rsidRPr="00622502" w:rsidRDefault="008F4090" w:rsidP="008F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331C1410" w14:textId="05FD6CDA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3A79D6" w14:textId="77777777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60E047" w14:textId="14CD66DF" w:rsidR="008F4090" w:rsidRPr="0085608E" w:rsidRDefault="008F4090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12,78</w:t>
            </w:r>
            <w:r w:rsidR="00067142" w:rsidRPr="0061600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90652" w14:textId="77777777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C43B72" w14:textId="26F02632" w:rsidR="008F4090" w:rsidRPr="0085608E" w:rsidRDefault="008F4090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4,561</w:t>
            </w:r>
          </w:p>
        </w:tc>
      </w:tr>
      <w:tr w:rsidR="008F4090" w:rsidRPr="00622502" w14:paraId="5257816D" w14:textId="77777777" w:rsidTr="0061600D">
        <w:tc>
          <w:tcPr>
            <w:tcW w:w="4680" w:type="dxa"/>
          </w:tcPr>
          <w:p w14:paraId="49F111A6" w14:textId="77777777" w:rsidR="008F4090" w:rsidRPr="00622502" w:rsidRDefault="008F4090" w:rsidP="008F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03EDFCD" w14:textId="65F613F2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C94C9" w14:textId="77777777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84D0A4" w14:textId="2C680534" w:rsidR="008F4090" w:rsidRPr="0061600D" w:rsidRDefault="008F4090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0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368,619</w:t>
            </w:r>
          </w:p>
        </w:tc>
        <w:tc>
          <w:tcPr>
            <w:tcW w:w="270" w:type="dxa"/>
          </w:tcPr>
          <w:p w14:paraId="3844F374" w14:textId="77777777" w:rsidR="008F4090" w:rsidRPr="00622502" w:rsidRDefault="008F4090" w:rsidP="008F409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C74BE" w14:textId="02C8FC97" w:rsidR="008F4090" w:rsidRPr="0061600D" w:rsidRDefault="008F4090" w:rsidP="0061600D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0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272,022</w:t>
            </w:r>
          </w:p>
        </w:tc>
      </w:tr>
      <w:bookmarkEnd w:id="11"/>
    </w:tbl>
    <w:p w14:paraId="5312062C" w14:textId="647662EA" w:rsidR="00C065CB" w:rsidRPr="0085608E" w:rsidRDefault="00C065CB" w:rsidP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24"/>
          <w:szCs w:val="24"/>
          <w:lang w:bidi="ar-SA"/>
        </w:rPr>
      </w:pPr>
    </w:p>
    <w:p w14:paraId="1C7E9542" w14:textId="0A78B059" w:rsidR="00EC3714" w:rsidRPr="00622502" w:rsidRDefault="00EC3714" w:rsidP="00D53204">
      <w:pPr>
        <w:pStyle w:val="index"/>
        <w:numPr>
          <w:ilvl w:val="0"/>
          <w:numId w:val="7"/>
        </w:numPr>
        <w:tabs>
          <w:tab w:val="clear" w:pos="970"/>
          <w:tab w:val="left" w:pos="63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0F6D1C0A" w14:textId="7AD05877" w:rsidR="00D53204" w:rsidRPr="00622502" w:rsidRDefault="00D53204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693" w:type="dxa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440"/>
        <w:gridCol w:w="270"/>
        <w:gridCol w:w="1350"/>
        <w:gridCol w:w="270"/>
        <w:gridCol w:w="1323"/>
      </w:tblGrid>
      <w:tr w:rsidR="00B9340E" w:rsidRPr="00622502" w14:paraId="4EDBEB3E" w14:textId="77777777" w:rsidTr="00B9340E">
        <w:trPr>
          <w:trHeight w:val="87"/>
          <w:jc w:val="center"/>
        </w:trPr>
        <w:tc>
          <w:tcPr>
            <w:tcW w:w="3510" w:type="dxa"/>
            <w:vAlign w:val="center"/>
          </w:tcPr>
          <w:p w14:paraId="488B9A5B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2EAD712F" w14:textId="7E1FA4AE" w:rsidR="00B9340E" w:rsidRPr="0085608E" w:rsidRDefault="009D6628" w:rsidP="00B9340E">
            <w:pPr>
              <w:spacing w:line="256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2502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B9340E" w:rsidRPr="00622502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 xml:space="preserve"> มิถุนายน </w:t>
            </w:r>
            <w:r w:rsidR="00B9340E" w:rsidRPr="00622502">
              <w:rPr>
                <w:rFonts w:ascii="Angsana New" w:eastAsia="Times New Roman" w:hAnsi="Angsana New"/>
                <w:sz w:val="30"/>
                <w:szCs w:val="30"/>
              </w:rPr>
              <w:t>2564</w:t>
            </w:r>
          </w:p>
        </w:tc>
      </w:tr>
      <w:tr w:rsidR="00B9340E" w:rsidRPr="00622502" w14:paraId="55AB4544" w14:textId="77777777" w:rsidTr="00B9340E">
        <w:trPr>
          <w:trHeight w:val="280"/>
          <w:tblHeader/>
          <w:jc w:val="center"/>
        </w:trPr>
        <w:tc>
          <w:tcPr>
            <w:tcW w:w="3510" w:type="dxa"/>
            <w:vMerge w:val="restart"/>
          </w:tcPr>
          <w:p w14:paraId="65DC9B30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A6F54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มูลค่าขั้นต้น</w:t>
            </w:r>
          </w:p>
        </w:tc>
        <w:tc>
          <w:tcPr>
            <w:tcW w:w="270" w:type="dxa"/>
            <w:vAlign w:val="bottom"/>
          </w:tcPr>
          <w:p w14:paraId="6BCDE31F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F14E5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มูลค่าที่นำมา</w:t>
            </w:r>
          </w:p>
          <w:p w14:paraId="1021801E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หักกลบใน</w:t>
            </w:r>
          </w:p>
          <w:p w14:paraId="703CBA17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64BBF139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21511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  <w:p w14:paraId="4B8EDC3B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ที่แสดงใน</w:t>
            </w:r>
          </w:p>
          <w:p w14:paraId="42A39FF8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1A3CD373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89AE6" w14:textId="77777777" w:rsidR="00B9340E" w:rsidRPr="00622502" w:rsidRDefault="00B9340E" w:rsidP="00B9340E">
            <w:pPr>
              <w:tabs>
                <w:tab w:val="left" w:pos="851"/>
              </w:tabs>
              <w:ind w:right="-10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หมายเหตุประกอบ</w:t>
            </w:r>
            <w:r w:rsidRPr="00622502">
              <w:rPr>
                <w:rFonts w:ascii="Angsana New" w:hAnsi="Angsana New"/>
                <w:sz w:val="30"/>
                <w:szCs w:val="30"/>
                <w:cs/>
              </w:rPr>
              <w:br/>
              <w:t>งบการเงิน</w:t>
            </w:r>
          </w:p>
        </w:tc>
      </w:tr>
      <w:tr w:rsidR="00B9340E" w:rsidRPr="00622502" w14:paraId="7DDD00CE" w14:textId="77777777" w:rsidTr="00B9340E">
        <w:trPr>
          <w:trHeight w:val="1234"/>
          <w:jc w:val="center"/>
        </w:trPr>
        <w:tc>
          <w:tcPr>
            <w:tcW w:w="3510" w:type="dxa"/>
            <w:vMerge/>
            <w:vAlign w:val="center"/>
            <w:hideMark/>
          </w:tcPr>
          <w:p w14:paraId="268D2822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0495F72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DF49A4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618FF61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0A0E2B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4CE70F9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D0C2EA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9D28FA1" w14:textId="77777777" w:rsidR="00B9340E" w:rsidRPr="00622502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</w:tr>
      <w:tr w:rsidR="00B9340E" w:rsidRPr="00622502" w14:paraId="52BFAF97" w14:textId="77777777" w:rsidTr="00B9340E">
        <w:trPr>
          <w:trHeight w:val="184"/>
          <w:jc w:val="center"/>
        </w:trPr>
        <w:tc>
          <w:tcPr>
            <w:tcW w:w="3510" w:type="dxa"/>
            <w:vAlign w:val="bottom"/>
          </w:tcPr>
          <w:p w14:paraId="2274DF91" w14:textId="77777777" w:rsidR="00B9340E" w:rsidRPr="00622502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8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nil"/>
              <w:right w:val="nil"/>
            </w:tcBorders>
          </w:tcPr>
          <w:p w14:paraId="78B1738C" w14:textId="77777777" w:rsidR="00B9340E" w:rsidRPr="00622502" w:rsidRDefault="00B9340E" w:rsidP="00B9340E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AAAB2B3" w14:textId="77777777" w:rsidR="00B9340E" w:rsidRPr="00622502" w:rsidRDefault="00B9340E" w:rsidP="00B934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11966C26" w14:textId="77777777" w:rsidR="00B9340E" w:rsidRPr="00622502" w:rsidRDefault="00B9340E" w:rsidP="00B934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340E" w:rsidRPr="00622502" w14:paraId="17CCF23F" w14:textId="77777777" w:rsidTr="00B9340E">
        <w:trPr>
          <w:trHeight w:val="184"/>
          <w:jc w:val="center"/>
        </w:trPr>
        <w:tc>
          <w:tcPr>
            <w:tcW w:w="3510" w:type="dxa"/>
            <w:vAlign w:val="bottom"/>
          </w:tcPr>
          <w:p w14:paraId="1EC02021" w14:textId="77777777" w:rsidR="00B9340E" w:rsidRPr="00622502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622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B9D5785" w14:textId="77777777" w:rsidR="00B9340E" w:rsidRPr="00622502" w:rsidRDefault="00B9340E" w:rsidP="00B9340E">
            <w:pPr>
              <w:ind w:left="-286" w:right="44" w:firstLine="211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E3378BB" w14:textId="77777777" w:rsidR="00B9340E" w:rsidRPr="00622502" w:rsidRDefault="00B9340E" w:rsidP="00B9340E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7ABA1F5" w14:textId="77777777" w:rsidR="00B9340E" w:rsidRPr="00622502" w:rsidRDefault="00B9340E" w:rsidP="00B9340E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710FF1" w14:textId="77777777" w:rsidR="00B9340E" w:rsidRPr="00622502" w:rsidRDefault="00B9340E" w:rsidP="00B9340E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27D6584" w14:textId="77777777" w:rsidR="00B9340E" w:rsidRPr="00622502" w:rsidRDefault="00B9340E" w:rsidP="00B9340E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FAC7868" w14:textId="77777777" w:rsidR="00B9340E" w:rsidRPr="00622502" w:rsidRDefault="00B9340E" w:rsidP="00B9340E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26940693" w14:textId="77777777" w:rsidR="00B9340E" w:rsidRPr="00622502" w:rsidRDefault="00B9340E" w:rsidP="00B934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2E4F" w:rsidRPr="00622502" w14:paraId="3D2F79F7" w14:textId="77777777" w:rsidTr="00B9340E">
        <w:trPr>
          <w:trHeight w:val="198"/>
          <w:jc w:val="center"/>
        </w:trPr>
        <w:tc>
          <w:tcPr>
            <w:tcW w:w="3510" w:type="dxa"/>
            <w:hideMark/>
          </w:tcPr>
          <w:p w14:paraId="2C76213F" w14:textId="77777777" w:rsidR="009F2E4F" w:rsidRPr="00622502" w:rsidRDefault="009F2E4F" w:rsidP="009F2E4F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60" w:type="dxa"/>
          </w:tcPr>
          <w:p w14:paraId="4AE636DE" w14:textId="04EF751E" w:rsidR="009F2E4F" w:rsidRPr="00622502" w:rsidRDefault="009F2E4F" w:rsidP="009F2E4F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6,73</w:t>
            </w:r>
            <w:r w:rsidR="000940FD" w:rsidRPr="006225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0FD" w:rsidRPr="00622502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270" w:type="dxa"/>
          </w:tcPr>
          <w:p w14:paraId="7CD3B956" w14:textId="0A7E2F4F" w:rsidR="009F2E4F" w:rsidRPr="00622502" w:rsidRDefault="009F2E4F" w:rsidP="009F2E4F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617A1E83" w14:textId="7163E478" w:rsidR="009F2E4F" w:rsidRPr="00622502" w:rsidRDefault="009F2E4F" w:rsidP="009F2E4F">
            <w:pPr>
              <w:tabs>
                <w:tab w:val="clear" w:pos="680"/>
                <w:tab w:val="clear" w:pos="907"/>
                <w:tab w:val="left" w:pos="516"/>
                <w:tab w:val="left" w:pos="606"/>
              </w:tabs>
              <w:ind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(2,87</w:t>
            </w:r>
            <w:r w:rsidR="000940FD" w:rsidRPr="0085608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0FD" w:rsidRPr="00622502">
              <w:rPr>
                <w:rFonts w:asciiTheme="majorBidi" w:hAnsiTheme="majorBidi" w:cstheme="majorBidi"/>
                <w:sz w:val="30"/>
                <w:szCs w:val="30"/>
              </w:rPr>
              <w:t>011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F1749D" w14:textId="73BF9CB9" w:rsidR="009F2E4F" w:rsidRPr="00622502" w:rsidRDefault="009F2E4F" w:rsidP="009F2E4F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136986" w14:textId="4851C7CE" w:rsidR="009F2E4F" w:rsidRPr="00622502" w:rsidRDefault="009F2E4F" w:rsidP="009F2E4F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3,854,477</w:t>
            </w:r>
          </w:p>
        </w:tc>
        <w:tc>
          <w:tcPr>
            <w:tcW w:w="270" w:type="dxa"/>
          </w:tcPr>
          <w:p w14:paraId="29C42641" w14:textId="77777777" w:rsidR="009F2E4F" w:rsidRPr="00622502" w:rsidRDefault="009F2E4F" w:rsidP="009F2E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4FC46A8" w14:textId="598D188B" w:rsidR="009F2E4F" w:rsidRPr="00622502" w:rsidRDefault="009F2E4F" w:rsidP="009F2E4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</w:tr>
      <w:tr w:rsidR="009F2E4F" w:rsidRPr="00622502" w14:paraId="15E61DE5" w14:textId="77777777" w:rsidTr="00B9340E">
        <w:trPr>
          <w:trHeight w:val="234"/>
          <w:jc w:val="center"/>
        </w:trPr>
        <w:tc>
          <w:tcPr>
            <w:tcW w:w="3510" w:type="dxa"/>
            <w:hideMark/>
          </w:tcPr>
          <w:p w14:paraId="6166D7E3" w14:textId="77777777" w:rsidR="009F2E4F" w:rsidRPr="00622502" w:rsidRDefault="009F2E4F" w:rsidP="009F2E4F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41751387" w14:textId="616A2E7D" w:rsidR="009F2E4F" w:rsidRPr="0085608E" w:rsidRDefault="0036714D" w:rsidP="009F2E4F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654C1">
              <w:rPr>
                <w:rFonts w:asciiTheme="majorBidi" w:hAnsiTheme="majorBidi" w:cstheme="majorBidi"/>
                <w:sz w:val="30"/>
                <w:szCs w:val="30"/>
              </w:rPr>
              <w:t>35,</w:t>
            </w:r>
            <w:r w:rsidR="009D40EF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437B09BE" w14:textId="25E9A50B" w:rsidR="009F2E4F" w:rsidRPr="00622502" w:rsidRDefault="009F2E4F" w:rsidP="009F2E4F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6231A6D9" w14:textId="19F11F65" w:rsidR="009F2E4F" w:rsidRPr="00622502" w:rsidRDefault="009F2E4F" w:rsidP="009F2E4F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25DAB118" w14:textId="18EC5AC6" w:rsidR="009F2E4F" w:rsidRPr="00622502" w:rsidRDefault="009F2E4F" w:rsidP="009F2E4F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C8AC86" w14:textId="48B76342" w:rsidR="009F2E4F" w:rsidRPr="00622502" w:rsidRDefault="009D40EF" w:rsidP="009F2E4F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535,383</w:t>
            </w:r>
          </w:p>
        </w:tc>
        <w:tc>
          <w:tcPr>
            <w:tcW w:w="270" w:type="dxa"/>
          </w:tcPr>
          <w:p w14:paraId="1A8F8379" w14:textId="77777777" w:rsidR="009F2E4F" w:rsidRPr="00622502" w:rsidRDefault="009F2E4F" w:rsidP="009F2E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EB376ED" w14:textId="0E91D1F2" w:rsidR="009F2E4F" w:rsidRPr="00622502" w:rsidRDefault="009F2E4F" w:rsidP="009F2E4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9F2E4F" w:rsidRPr="00622502" w14:paraId="5F27AE18" w14:textId="77777777" w:rsidTr="00B9340E">
        <w:trPr>
          <w:trHeight w:val="280"/>
          <w:jc w:val="center"/>
        </w:trPr>
        <w:tc>
          <w:tcPr>
            <w:tcW w:w="3510" w:type="dxa"/>
            <w:hideMark/>
          </w:tcPr>
          <w:p w14:paraId="38158BB8" w14:textId="77777777" w:rsidR="009F2E4F" w:rsidRPr="00622502" w:rsidRDefault="009F2E4F" w:rsidP="009F2E4F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DEE28" w14:textId="530397CD" w:rsidR="009F2E4F" w:rsidRPr="00622502" w:rsidRDefault="000940FD" w:rsidP="009F2E4F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C01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01D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1EC645FB" w14:textId="0F6D6B72" w:rsidR="009F2E4F" w:rsidRPr="00622502" w:rsidRDefault="009F2E4F" w:rsidP="009F2E4F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772AB" w14:textId="372D9D60" w:rsidR="009F2E4F" w:rsidRPr="00622502" w:rsidRDefault="000940FD" w:rsidP="009F2E4F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(2,87</w:t>
            </w:r>
            <w:r w:rsidR="009C3330"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,011)</w:t>
            </w:r>
            <w:r w:rsidRPr="00622502" w:rsidDel="00094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C76E4B5" w14:textId="25D5324D" w:rsidR="009F2E4F" w:rsidRPr="00622502" w:rsidRDefault="009F2E4F" w:rsidP="009F2E4F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0E4BE" w14:textId="61209179" w:rsidR="009F2E4F" w:rsidRPr="00622502" w:rsidRDefault="003F000C" w:rsidP="009F2E4F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4,389,860</w:t>
            </w:r>
          </w:p>
        </w:tc>
        <w:tc>
          <w:tcPr>
            <w:tcW w:w="270" w:type="dxa"/>
          </w:tcPr>
          <w:p w14:paraId="06C449EF" w14:textId="77777777" w:rsidR="009F2E4F" w:rsidRPr="00622502" w:rsidRDefault="009F2E4F" w:rsidP="009F2E4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33550182" w14:textId="77777777" w:rsidR="009F2E4F" w:rsidRPr="00622502" w:rsidRDefault="009F2E4F" w:rsidP="009F2E4F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9340E" w:rsidRPr="00622502" w14:paraId="463409C8" w14:textId="77777777" w:rsidTr="00B9340E">
        <w:trPr>
          <w:trHeight w:val="65"/>
          <w:jc w:val="center"/>
        </w:trPr>
        <w:tc>
          <w:tcPr>
            <w:tcW w:w="3510" w:type="dxa"/>
          </w:tcPr>
          <w:p w14:paraId="104EAEB5" w14:textId="77777777" w:rsidR="00B9340E" w:rsidRPr="00622502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90FD04" w14:textId="77777777" w:rsidR="00B9340E" w:rsidRPr="00622502" w:rsidRDefault="00B9340E" w:rsidP="00B9340E">
            <w:pPr>
              <w:tabs>
                <w:tab w:val="left" w:pos="851"/>
                <w:tab w:val="left" w:pos="1031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6476330" w14:textId="77777777" w:rsidR="00B9340E" w:rsidRPr="00622502" w:rsidRDefault="00B9340E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B4EF05" w14:textId="77777777" w:rsidR="00B9340E" w:rsidRPr="00622502" w:rsidRDefault="00B9340E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270B3" w14:textId="77777777" w:rsidR="00B9340E" w:rsidRPr="00622502" w:rsidRDefault="00B9340E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EA73B8" w14:textId="77777777" w:rsidR="00B9340E" w:rsidRPr="00622502" w:rsidRDefault="00B9340E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63AE1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FED85D5" w14:textId="77777777" w:rsidR="00B9340E" w:rsidRPr="00622502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340E" w:rsidRPr="00622502" w14:paraId="26E640FE" w14:textId="77777777" w:rsidTr="00B9340E">
        <w:trPr>
          <w:trHeight w:val="280"/>
          <w:jc w:val="center"/>
        </w:trPr>
        <w:tc>
          <w:tcPr>
            <w:tcW w:w="3510" w:type="dxa"/>
            <w:hideMark/>
          </w:tcPr>
          <w:p w14:paraId="5568097C" w14:textId="77777777" w:rsidR="00B9340E" w:rsidRPr="00622502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622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1340ACFF" w14:textId="77777777" w:rsidR="00B9340E" w:rsidRPr="00622502" w:rsidRDefault="00B9340E" w:rsidP="00B9340E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3396909" w14:textId="77777777" w:rsidR="00B9340E" w:rsidRPr="00622502" w:rsidRDefault="00B9340E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3C7F532A" w14:textId="77777777" w:rsidR="00B9340E" w:rsidRPr="00622502" w:rsidRDefault="00B9340E" w:rsidP="00B9340E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64460" w14:textId="77777777" w:rsidR="00B9340E" w:rsidRPr="00622502" w:rsidRDefault="00B9340E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9A1A13" w14:textId="77777777" w:rsidR="00B9340E" w:rsidRPr="00622502" w:rsidRDefault="00B9340E" w:rsidP="00B9340E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726D8" w14:textId="77777777" w:rsidR="00B9340E" w:rsidRPr="00622502" w:rsidRDefault="00B9340E" w:rsidP="00B9340E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CC9DB13" w14:textId="77777777" w:rsidR="00B9340E" w:rsidRPr="00622502" w:rsidRDefault="00B9340E" w:rsidP="00B9340E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F2E4F" w:rsidRPr="00622502" w14:paraId="734A1910" w14:textId="77777777" w:rsidTr="00B9340E">
        <w:trPr>
          <w:trHeight w:val="60"/>
          <w:jc w:val="center"/>
        </w:trPr>
        <w:tc>
          <w:tcPr>
            <w:tcW w:w="3510" w:type="dxa"/>
            <w:hideMark/>
          </w:tcPr>
          <w:p w14:paraId="6A5828FC" w14:textId="77777777" w:rsidR="009F2E4F" w:rsidRPr="00622502" w:rsidRDefault="009F2E4F" w:rsidP="009F2E4F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260" w:type="dxa"/>
          </w:tcPr>
          <w:p w14:paraId="53294E25" w14:textId="2997668E" w:rsidR="009F2E4F" w:rsidRPr="00622502" w:rsidRDefault="000940FD" w:rsidP="009F2E4F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5,425,465</w:t>
            </w:r>
          </w:p>
        </w:tc>
        <w:tc>
          <w:tcPr>
            <w:tcW w:w="270" w:type="dxa"/>
          </w:tcPr>
          <w:p w14:paraId="72A7D248" w14:textId="77777777" w:rsidR="009F2E4F" w:rsidRPr="00622502" w:rsidRDefault="009F2E4F" w:rsidP="009F2E4F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3B0320" w14:textId="30460E9C" w:rsidR="009F2E4F" w:rsidRPr="00622502" w:rsidRDefault="000940FD" w:rsidP="009F2E4F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(2,87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>,011)</w:t>
            </w:r>
          </w:p>
        </w:tc>
        <w:tc>
          <w:tcPr>
            <w:tcW w:w="270" w:type="dxa"/>
          </w:tcPr>
          <w:p w14:paraId="11F3BCEB" w14:textId="77777777" w:rsidR="009F2E4F" w:rsidRPr="00622502" w:rsidRDefault="009F2E4F" w:rsidP="009F2E4F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A33220" w14:textId="0AAB32EB" w:rsidR="009F2E4F" w:rsidRPr="00622502" w:rsidRDefault="000940FD" w:rsidP="009F2E4F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2,547,454</w:t>
            </w:r>
          </w:p>
        </w:tc>
        <w:tc>
          <w:tcPr>
            <w:tcW w:w="270" w:type="dxa"/>
          </w:tcPr>
          <w:p w14:paraId="65C6DCA6" w14:textId="77777777" w:rsidR="009F2E4F" w:rsidRPr="00622502" w:rsidRDefault="009F2E4F" w:rsidP="009F2E4F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90BC325" w14:textId="6DD0F0EA" w:rsidR="009F2E4F" w:rsidRPr="00622502" w:rsidRDefault="009F2E4F" w:rsidP="009F2E4F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</w:tr>
      <w:tr w:rsidR="009F2E4F" w:rsidRPr="00622502" w14:paraId="07CEBC6B" w14:textId="77777777" w:rsidTr="00B9340E">
        <w:trPr>
          <w:trHeight w:val="216"/>
          <w:jc w:val="center"/>
        </w:trPr>
        <w:tc>
          <w:tcPr>
            <w:tcW w:w="3510" w:type="dxa"/>
          </w:tcPr>
          <w:p w14:paraId="7CB0649C" w14:textId="77777777" w:rsidR="009F2E4F" w:rsidRPr="00622502" w:rsidRDefault="009F2E4F" w:rsidP="009F2E4F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1610A0CC" w14:textId="64A45C30" w:rsidR="009F2E4F" w:rsidRPr="00622502" w:rsidRDefault="00C01DE5" w:rsidP="009F2E4F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331,808</w:t>
            </w:r>
          </w:p>
        </w:tc>
        <w:tc>
          <w:tcPr>
            <w:tcW w:w="270" w:type="dxa"/>
          </w:tcPr>
          <w:p w14:paraId="16F569C9" w14:textId="77777777" w:rsidR="009F2E4F" w:rsidRPr="00622502" w:rsidRDefault="009F2E4F" w:rsidP="009F2E4F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E7F5EC" w14:textId="152FC459" w:rsidR="009F2E4F" w:rsidRPr="00622502" w:rsidRDefault="009F2E4F" w:rsidP="009F2E4F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60D23786" w14:textId="77777777" w:rsidR="009F2E4F" w:rsidRPr="00622502" w:rsidRDefault="009F2E4F" w:rsidP="009F2E4F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A8F2E2" w14:textId="0280977E" w:rsidR="009F2E4F" w:rsidRPr="00622502" w:rsidRDefault="00C01DE5" w:rsidP="009F2E4F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331,808</w:t>
            </w:r>
          </w:p>
        </w:tc>
        <w:tc>
          <w:tcPr>
            <w:tcW w:w="270" w:type="dxa"/>
          </w:tcPr>
          <w:p w14:paraId="1B7AB4D3" w14:textId="77777777" w:rsidR="009F2E4F" w:rsidRPr="00622502" w:rsidRDefault="009F2E4F" w:rsidP="009F2E4F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D77CBB5" w14:textId="4711C53C" w:rsidR="009F2E4F" w:rsidRPr="00622502" w:rsidRDefault="009F2E4F" w:rsidP="009F2E4F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9F2E4F" w:rsidRPr="00622502" w14:paraId="263F01C0" w14:textId="77777777" w:rsidTr="00B9340E">
        <w:trPr>
          <w:trHeight w:val="280"/>
          <w:jc w:val="center"/>
        </w:trPr>
        <w:tc>
          <w:tcPr>
            <w:tcW w:w="3510" w:type="dxa"/>
            <w:hideMark/>
          </w:tcPr>
          <w:p w14:paraId="211F0A4C" w14:textId="77777777" w:rsidR="009F2E4F" w:rsidRPr="00622502" w:rsidRDefault="009F2E4F" w:rsidP="009F2E4F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DACCA4" w14:textId="2103D4C5" w:rsidR="009F2E4F" w:rsidRPr="00622502" w:rsidRDefault="003F000C" w:rsidP="009F2E4F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0F7E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757,273</w:t>
            </w:r>
          </w:p>
        </w:tc>
        <w:tc>
          <w:tcPr>
            <w:tcW w:w="270" w:type="dxa"/>
          </w:tcPr>
          <w:p w14:paraId="6AE990E8" w14:textId="77777777" w:rsidR="009F2E4F" w:rsidRPr="00622502" w:rsidRDefault="009F2E4F" w:rsidP="009F2E4F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9129D" w14:textId="4BA56611" w:rsidR="009F2E4F" w:rsidRPr="00622502" w:rsidRDefault="000940FD" w:rsidP="009F2E4F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(2,87</w:t>
            </w:r>
            <w:r w:rsidR="009C3330"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,011)</w:t>
            </w:r>
          </w:p>
        </w:tc>
        <w:tc>
          <w:tcPr>
            <w:tcW w:w="270" w:type="dxa"/>
          </w:tcPr>
          <w:p w14:paraId="62FBCE1A" w14:textId="77777777" w:rsidR="009F2E4F" w:rsidRPr="00622502" w:rsidRDefault="009F2E4F" w:rsidP="009F2E4F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E96B5" w14:textId="415B4FB2" w:rsidR="009F2E4F" w:rsidRPr="00622502" w:rsidRDefault="000F7E3B" w:rsidP="009F2E4F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2,879,262</w:t>
            </w:r>
          </w:p>
        </w:tc>
        <w:tc>
          <w:tcPr>
            <w:tcW w:w="270" w:type="dxa"/>
          </w:tcPr>
          <w:p w14:paraId="3D8880BC" w14:textId="77777777" w:rsidR="009F2E4F" w:rsidRPr="00622502" w:rsidRDefault="009F2E4F" w:rsidP="009F2E4F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BF8430" w14:textId="77777777" w:rsidR="009F2E4F" w:rsidRPr="00622502" w:rsidRDefault="009F2E4F" w:rsidP="009F2E4F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445FF" w:rsidRPr="00622502" w14:paraId="289DFB31" w14:textId="77777777" w:rsidTr="0085608E">
        <w:trPr>
          <w:trHeight w:val="87"/>
          <w:tblHeader/>
          <w:jc w:val="center"/>
        </w:trPr>
        <w:tc>
          <w:tcPr>
            <w:tcW w:w="3510" w:type="dxa"/>
            <w:vAlign w:val="center"/>
          </w:tcPr>
          <w:p w14:paraId="2885791F" w14:textId="77777777" w:rsidR="00C445FF" w:rsidRPr="00622502" w:rsidRDefault="00C445FF" w:rsidP="006D6857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23846185" w14:textId="77777777" w:rsidR="00C445FF" w:rsidRPr="00622502" w:rsidRDefault="00C445FF" w:rsidP="00E1052A">
            <w:pPr>
              <w:spacing w:line="256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E1052A" w:rsidRPr="00622502" w14:paraId="3EDA8069" w14:textId="77777777" w:rsidTr="0085608E">
        <w:trPr>
          <w:trHeight w:val="87"/>
          <w:tblHeader/>
          <w:jc w:val="center"/>
        </w:trPr>
        <w:tc>
          <w:tcPr>
            <w:tcW w:w="3510" w:type="dxa"/>
            <w:vAlign w:val="center"/>
          </w:tcPr>
          <w:p w14:paraId="0304A781" w14:textId="77777777" w:rsidR="00E1052A" w:rsidRPr="00622502" w:rsidRDefault="00E1052A" w:rsidP="006D6857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B30813A" w14:textId="50E16B25" w:rsidR="00E1052A" w:rsidRPr="00622502" w:rsidRDefault="009D6628" w:rsidP="00E1052A">
            <w:pPr>
              <w:spacing w:line="256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  <w:r w:rsidRPr="00622502"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="00170D70" w:rsidRPr="00622502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 xml:space="preserve"> ธันวาคม </w:t>
            </w:r>
            <w:r w:rsidRPr="00622502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5E6F67" w:rsidRPr="00622502" w14:paraId="78388C5B" w14:textId="77777777" w:rsidTr="00170D70">
        <w:trPr>
          <w:trHeight w:val="280"/>
          <w:tblHeader/>
          <w:jc w:val="center"/>
        </w:trPr>
        <w:tc>
          <w:tcPr>
            <w:tcW w:w="3510" w:type="dxa"/>
            <w:vMerge w:val="restart"/>
          </w:tcPr>
          <w:p w14:paraId="3C5BFA4E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E4C97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มูลค่าขั้นต้น</w:t>
            </w:r>
          </w:p>
        </w:tc>
        <w:tc>
          <w:tcPr>
            <w:tcW w:w="270" w:type="dxa"/>
            <w:vAlign w:val="bottom"/>
          </w:tcPr>
          <w:p w14:paraId="66ED16EB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51BF3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มูลค่าที่นำมา</w:t>
            </w:r>
          </w:p>
          <w:p w14:paraId="635E064D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หักกลบใน</w:t>
            </w:r>
          </w:p>
          <w:p w14:paraId="2924ADB0" w14:textId="763F06DC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7F27FA1F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37883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  <w:p w14:paraId="6F23202A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ที่แสดงใน</w:t>
            </w:r>
          </w:p>
          <w:p w14:paraId="3195DEA6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vAlign w:val="bottom"/>
          </w:tcPr>
          <w:p w14:paraId="5D8B55A7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1CF38" w14:textId="70373A13" w:rsidR="00E1052A" w:rsidRPr="00622502" w:rsidRDefault="00E1052A" w:rsidP="00977DAF">
            <w:pPr>
              <w:tabs>
                <w:tab w:val="left" w:pos="851"/>
              </w:tabs>
              <w:ind w:right="-102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หมายเหตุประกอบ</w:t>
            </w:r>
            <w:r w:rsidRPr="00622502">
              <w:rPr>
                <w:rFonts w:ascii="Angsana New" w:hAnsi="Angsana New"/>
                <w:sz w:val="30"/>
                <w:szCs w:val="30"/>
                <w:cs/>
              </w:rPr>
              <w:br/>
              <w:t>งบการเงิน</w:t>
            </w:r>
          </w:p>
        </w:tc>
      </w:tr>
      <w:tr w:rsidR="00E1052A" w:rsidRPr="00622502" w14:paraId="5B7DAA26" w14:textId="77777777" w:rsidTr="0085608E">
        <w:trPr>
          <w:trHeight w:val="1234"/>
          <w:tblHeader/>
          <w:jc w:val="center"/>
        </w:trPr>
        <w:tc>
          <w:tcPr>
            <w:tcW w:w="3510" w:type="dxa"/>
            <w:vMerge/>
            <w:vAlign w:val="center"/>
            <w:hideMark/>
          </w:tcPr>
          <w:p w14:paraId="2C6D663D" w14:textId="77777777" w:rsidR="00E1052A" w:rsidRPr="00622502" w:rsidRDefault="00E1052A" w:rsidP="00551EFB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7BF80135" w14:textId="77777777" w:rsidR="00E1052A" w:rsidRPr="00622502" w:rsidRDefault="00E1052A" w:rsidP="00551EFB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453404B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8D668C5" w14:textId="77777777" w:rsidR="00E1052A" w:rsidRPr="00622502" w:rsidRDefault="00E1052A" w:rsidP="00551EFB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E1A39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4C0A937" w14:textId="77777777" w:rsidR="00E1052A" w:rsidRPr="00622502" w:rsidRDefault="00E1052A" w:rsidP="00551EFB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2878C6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61AE1CF1" w14:textId="77777777" w:rsidR="00E1052A" w:rsidRPr="00622502" w:rsidRDefault="00E1052A" w:rsidP="00551EFB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</w:tr>
      <w:tr w:rsidR="00E1052A" w:rsidRPr="00622502" w14:paraId="5CF0B565" w14:textId="77777777" w:rsidTr="0085608E">
        <w:trPr>
          <w:trHeight w:val="184"/>
          <w:tblHeader/>
          <w:jc w:val="center"/>
        </w:trPr>
        <w:tc>
          <w:tcPr>
            <w:tcW w:w="3510" w:type="dxa"/>
            <w:vAlign w:val="bottom"/>
          </w:tcPr>
          <w:p w14:paraId="72C8BC7C" w14:textId="77777777" w:rsidR="00E1052A" w:rsidRPr="00622502" w:rsidRDefault="00E1052A" w:rsidP="00E1052A">
            <w:pPr>
              <w:tabs>
                <w:tab w:val="clear" w:pos="680"/>
                <w:tab w:val="clear" w:pos="907"/>
                <w:tab w:val="left" w:pos="530"/>
              </w:tabs>
              <w:ind w:left="8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nil"/>
              <w:right w:val="nil"/>
            </w:tcBorders>
          </w:tcPr>
          <w:p w14:paraId="3DB91E86" w14:textId="75DD39B5" w:rsidR="00E1052A" w:rsidRPr="00622502" w:rsidRDefault="00E1052A" w:rsidP="00D53204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1D4C40A" w14:textId="77777777" w:rsidR="00E1052A" w:rsidRPr="00622502" w:rsidRDefault="00E1052A" w:rsidP="00551EF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5A716070" w14:textId="77777777" w:rsidR="00E1052A" w:rsidRPr="00622502" w:rsidRDefault="00E1052A" w:rsidP="00551EF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1052A" w:rsidRPr="00622502" w14:paraId="1A9DE743" w14:textId="77777777" w:rsidTr="00DD72BC">
        <w:trPr>
          <w:trHeight w:val="184"/>
          <w:jc w:val="center"/>
        </w:trPr>
        <w:tc>
          <w:tcPr>
            <w:tcW w:w="3510" w:type="dxa"/>
            <w:vAlign w:val="bottom"/>
          </w:tcPr>
          <w:p w14:paraId="272056DA" w14:textId="77777777" w:rsidR="00E1052A" w:rsidRPr="00622502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622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EB0B639" w14:textId="77777777" w:rsidR="00E1052A" w:rsidRPr="00622502" w:rsidRDefault="00E1052A" w:rsidP="00551EFB">
            <w:pPr>
              <w:ind w:left="-286" w:right="44" w:firstLine="211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C4B780E" w14:textId="77777777" w:rsidR="00E1052A" w:rsidRPr="00622502" w:rsidRDefault="00E1052A" w:rsidP="00551EFB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64998A2" w14:textId="77777777" w:rsidR="00E1052A" w:rsidRPr="00622502" w:rsidRDefault="00E1052A" w:rsidP="00551EFB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0718042" w14:textId="77777777" w:rsidR="00E1052A" w:rsidRPr="00622502" w:rsidRDefault="00E1052A" w:rsidP="00551EFB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D520BC4" w14:textId="77777777" w:rsidR="00E1052A" w:rsidRPr="00622502" w:rsidRDefault="00E1052A" w:rsidP="00551EFB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F9A22FC" w14:textId="77777777" w:rsidR="00E1052A" w:rsidRPr="00622502" w:rsidRDefault="00E1052A" w:rsidP="00551EFB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073D1F84" w14:textId="77777777" w:rsidR="00E1052A" w:rsidRPr="00622502" w:rsidRDefault="00E1052A" w:rsidP="00551E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52A" w:rsidRPr="00622502" w14:paraId="49D5A89C" w14:textId="77777777" w:rsidTr="00DD72BC">
        <w:trPr>
          <w:trHeight w:val="198"/>
          <w:jc w:val="center"/>
        </w:trPr>
        <w:tc>
          <w:tcPr>
            <w:tcW w:w="3510" w:type="dxa"/>
            <w:hideMark/>
          </w:tcPr>
          <w:p w14:paraId="3C849AC9" w14:textId="7177F7F0" w:rsidR="00E1052A" w:rsidRPr="00622502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60" w:type="dxa"/>
          </w:tcPr>
          <w:p w14:paraId="4632E816" w14:textId="70DA398F" w:rsidR="00E1052A" w:rsidRPr="00622502" w:rsidRDefault="00E1052A" w:rsidP="00B94167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8,272,197</w:t>
            </w:r>
          </w:p>
        </w:tc>
        <w:tc>
          <w:tcPr>
            <w:tcW w:w="270" w:type="dxa"/>
          </w:tcPr>
          <w:p w14:paraId="29FE7061" w14:textId="77777777" w:rsidR="00E1052A" w:rsidRPr="00622502" w:rsidRDefault="00E1052A" w:rsidP="00B94167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212A11A8" w14:textId="0179542C" w:rsidR="00E1052A" w:rsidRPr="00622502" w:rsidRDefault="00E1052A" w:rsidP="00CC5209">
            <w:pPr>
              <w:tabs>
                <w:tab w:val="clear" w:pos="680"/>
                <w:tab w:val="clear" w:pos="907"/>
                <w:tab w:val="left" w:pos="516"/>
                <w:tab w:val="left" w:pos="606"/>
              </w:tabs>
              <w:ind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(3,689,689)</w:t>
            </w:r>
          </w:p>
        </w:tc>
        <w:tc>
          <w:tcPr>
            <w:tcW w:w="270" w:type="dxa"/>
          </w:tcPr>
          <w:p w14:paraId="65F41A65" w14:textId="77777777" w:rsidR="00E1052A" w:rsidRPr="00622502" w:rsidRDefault="00E1052A" w:rsidP="00B94167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A56FA7" w14:textId="5809C72A" w:rsidR="00E1052A" w:rsidRPr="00622502" w:rsidRDefault="00E1052A" w:rsidP="00B94167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4,582,508</w:t>
            </w:r>
          </w:p>
        </w:tc>
        <w:tc>
          <w:tcPr>
            <w:tcW w:w="270" w:type="dxa"/>
          </w:tcPr>
          <w:p w14:paraId="45B94723" w14:textId="77777777" w:rsidR="00E1052A" w:rsidRPr="00622502" w:rsidRDefault="00E1052A" w:rsidP="00B9416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FEAF203" w14:textId="72D83F42" w:rsidR="00E1052A" w:rsidRPr="00622502" w:rsidRDefault="00170D70" w:rsidP="00B9416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</w:tr>
      <w:tr w:rsidR="00E1052A" w:rsidRPr="00622502" w14:paraId="1F325C09" w14:textId="77777777" w:rsidTr="00DD72BC">
        <w:trPr>
          <w:trHeight w:val="234"/>
          <w:jc w:val="center"/>
        </w:trPr>
        <w:tc>
          <w:tcPr>
            <w:tcW w:w="3510" w:type="dxa"/>
            <w:hideMark/>
          </w:tcPr>
          <w:p w14:paraId="4698B0DA" w14:textId="0B695098" w:rsidR="00E1052A" w:rsidRPr="00622502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6AC58059" w14:textId="280E1EF5" w:rsidR="00E1052A" w:rsidRPr="00622502" w:rsidRDefault="00BE4BA8" w:rsidP="00B6565E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486,479</w:t>
            </w:r>
          </w:p>
        </w:tc>
        <w:tc>
          <w:tcPr>
            <w:tcW w:w="270" w:type="dxa"/>
          </w:tcPr>
          <w:p w14:paraId="35D9B86A" w14:textId="77777777" w:rsidR="00E1052A" w:rsidRPr="00622502" w:rsidRDefault="00E1052A" w:rsidP="00B6565E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7C848B80" w14:textId="1FD4E177" w:rsidR="00E1052A" w:rsidRPr="00622502" w:rsidRDefault="00E1052A" w:rsidP="00CC5209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8BB45" w14:textId="77777777" w:rsidR="00E1052A" w:rsidRPr="00622502" w:rsidRDefault="00E1052A" w:rsidP="00B6565E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64ECA8" w14:textId="77429AB3" w:rsidR="00E1052A" w:rsidRPr="00622502" w:rsidRDefault="00BE4BA8" w:rsidP="00B6565E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486,479</w:t>
            </w:r>
          </w:p>
        </w:tc>
        <w:tc>
          <w:tcPr>
            <w:tcW w:w="270" w:type="dxa"/>
          </w:tcPr>
          <w:p w14:paraId="44D7B169" w14:textId="77777777" w:rsidR="00E1052A" w:rsidRPr="00622502" w:rsidRDefault="00E1052A" w:rsidP="00B656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1BDF4D2" w14:textId="6CFFB87E" w:rsidR="00E1052A" w:rsidRPr="00622502" w:rsidRDefault="00170D70" w:rsidP="00B6565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E1052A" w:rsidRPr="00622502" w14:paraId="40FA1161" w14:textId="77777777" w:rsidTr="00DD72BC">
        <w:trPr>
          <w:trHeight w:val="280"/>
          <w:jc w:val="center"/>
        </w:trPr>
        <w:tc>
          <w:tcPr>
            <w:tcW w:w="3510" w:type="dxa"/>
            <w:hideMark/>
          </w:tcPr>
          <w:p w14:paraId="24B2564B" w14:textId="77777777" w:rsidR="00E1052A" w:rsidRPr="00622502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54B1E" w14:textId="024BBF19" w:rsidR="00E1052A" w:rsidRPr="00622502" w:rsidRDefault="00BE4BA8" w:rsidP="00B94167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8,758,676</w:t>
            </w:r>
          </w:p>
        </w:tc>
        <w:tc>
          <w:tcPr>
            <w:tcW w:w="270" w:type="dxa"/>
          </w:tcPr>
          <w:p w14:paraId="283FAFDE" w14:textId="3B77D537" w:rsidR="00E1052A" w:rsidRPr="00622502" w:rsidRDefault="00E1052A" w:rsidP="00B94167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A95B1" w14:textId="0FC3618F" w:rsidR="00E1052A" w:rsidRPr="00622502" w:rsidRDefault="00E1052A" w:rsidP="00B94167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(3,689,689)</w:t>
            </w:r>
          </w:p>
        </w:tc>
        <w:tc>
          <w:tcPr>
            <w:tcW w:w="270" w:type="dxa"/>
          </w:tcPr>
          <w:p w14:paraId="7E5D6A0F" w14:textId="7F3B6629" w:rsidR="00E1052A" w:rsidRPr="00622502" w:rsidRDefault="00E1052A" w:rsidP="00B94167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ABB95" w14:textId="71E97074" w:rsidR="00E1052A" w:rsidRPr="00622502" w:rsidRDefault="00BE4BA8" w:rsidP="00B94167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5,068,987</w:t>
            </w:r>
          </w:p>
        </w:tc>
        <w:tc>
          <w:tcPr>
            <w:tcW w:w="270" w:type="dxa"/>
          </w:tcPr>
          <w:p w14:paraId="76BB1FF6" w14:textId="77777777" w:rsidR="00E1052A" w:rsidRPr="00622502" w:rsidRDefault="00E1052A" w:rsidP="00B9416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03C62299" w14:textId="77777777" w:rsidR="00E1052A" w:rsidRPr="00622502" w:rsidRDefault="00E1052A" w:rsidP="00B94167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1052A" w:rsidRPr="00622502" w14:paraId="20EF5734" w14:textId="77777777" w:rsidTr="0085608E">
        <w:trPr>
          <w:trHeight w:val="65"/>
          <w:jc w:val="center"/>
        </w:trPr>
        <w:tc>
          <w:tcPr>
            <w:tcW w:w="3510" w:type="dxa"/>
          </w:tcPr>
          <w:p w14:paraId="5479A07C" w14:textId="77777777" w:rsidR="00E1052A" w:rsidRPr="00622502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90EA49D" w14:textId="77777777" w:rsidR="00E1052A" w:rsidRPr="00622502" w:rsidRDefault="00E1052A" w:rsidP="00551EFB">
            <w:pPr>
              <w:tabs>
                <w:tab w:val="left" w:pos="851"/>
                <w:tab w:val="left" w:pos="1031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1CE06A2" w14:textId="77777777" w:rsidR="00E1052A" w:rsidRPr="00622502" w:rsidRDefault="00E1052A" w:rsidP="00551EFB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77E14865" w14:textId="77777777" w:rsidR="00E1052A" w:rsidRPr="00622502" w:rsidRDefault="00E1052A" w:rsidP="00551EFB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38D7" w14:textId="77777777" w:rsidR="00E1052A" w:rsidRPr="00622502" w:rsidRDefault="00E1052A" w:rsidP="00551EFB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48C8442E" w14:textId="77777777" w:rsidR="00E1052A" w:rsidRPr="00622502" w:rsidRDefault="00E1052A" w:rsidP="00551EFB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C7BC4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C54ECFD" w14:textId="77777777" w:rsidR="00E1052A" w:rsidRPr="00622502" w:rsidRDefault="00E1052A" w:rsidP="00551EFB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1052A" w:rsidRPr="00622502" w14:paraId="671BD361" w14:textId="77777777" w:rsidTr="00DD72BC">
        <w:trPr>
          <w:trHeight w:val="280"/>
          <w:jc w:val="center"/>
        </w:trPr>
        <w:tc>
          <w:tcPr>
            <w:tcW w:w="3510" w:type="dxa"/>
            <w:hideMark/>
          </w:tcPr>
          <w:p w14:paraId="18F119AB" w14:textId="77777777" w:rsidR="00E1052A" w:rsidRPr="00622502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622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74727C4D" w14:textId="77777777" w:rsidR="00E1052A" w:rsidRPr="00622502" w:rsidRDefault="00E1052A" w:rsidP="00551EFB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717853D" w14:textId="77777777" w:rsidR="00E1052A" w:rsidRPr="00622502" w:rsidRDefault="00E1052A" w:rsidP="00551EFB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0C5F6B53" w14:textId="77777777" w:rsidR="00E1052A" w:rsidRPr="00622502" w:rsidRDefault="00E1052A" w:rsidP="00551EFB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513C9" w14:textId="77777777" w:rsidR="00E1052A" w:rsidRPr="00622502" w:rsidRDefault="00E1052A" w:rsidP="00551EFB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F4EE8C" w14:textId="77777777" w:rsidR="00E1052A" w:rsidRPr="00622502" w:rsidRDefault="00E1052A" w:rsidP="00551EFB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03340" w14:textId="77777777" w:rsidR="00E1052A" w:rsidRPr="00622502" w:rsidRDefault="00E1052A" w:rsidP="00551EFB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C6ACF2E" w14:textId="77777777" w:rsidR="00E1052A" w:rsidRPr="00622502" w:rsidRDefault="00E1052A" w:rsidP="00551EFB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1052A" w:rsidRPr="00622502" w14:paraId="0EAD8A66" w14:textId="77777777" w:rsidTr="00DD72BC">
        <w:trPr>
          <w:trHeight w:val="60"/>
          <w:jc w:val="center"/>
        </w:trPr>
        <w:tc>
          <w:tcPr>
            <w:tcW w:w="3510" w:type="dxa"/>
            <w:hideMark/>
          </w:tcPr>
          <w:p w14:paraId="78D909FB" w14:textId="084C2D9E" w:rsidR="00E1052A" w:rsidRPr="00622502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260" w:type="dxa"/>
          </w:tcPr>
          <w:p w14:paraId="3960E097" w14:textId="1758BEA1" w:rsidR="00E1052A" w:rsidRPr="00622502" w:rsidRDefault="00E1052A" w:rsidP="00B6565E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6,285,662</w:t>
            </w:r>
          </w:p>
        </w:tc>
        <w:tc>
          <w:tcPr>
            <w:tcW w:w="270" w:type="dxa"/>
          </w:tcPr>
          <w:p w14:paraId="5494C4D1" w14:textId="77777777" w:rsidR="00E1052A" w:rsidRPr="00622502" w:rsidRDefault="00E1052A" w:rsidP="00B6565E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4F5619" w14:textId="21B7A032" w:rsidR="00E1052A" w:rsidRPr="00622502" w:rsidRDefault="00E1052A" w:rsidP="00B6565E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(3,689,689)</w:t>
            </w:r>
          </w:p>
        </w:tc>
        <w:tc>
          <w:tcPr>
            <w:tcW w:w="270" w:type="dxa"/>
          </w:tcPr>
          <w:p w14:paraId="00A6E490" w14:textId="77777777" w:rsidR="00E1052A" w:rsidRPr="00622502" w:rsidRDefault="00E1052A" w:rsidP="00B6565E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9B15DF" w14:textId="77777777" w:rsidR="00E1052A" w:rsidRPr="00622502" w:rsidRDefault="00E1052A" w:rsidP="00B6565E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2,595,973</w:t>
            </w:r>
          </w:p>
        </w:tc>
        <w:tc>
          <w:tcPr>
            <w:tcW w:w="270" w:type="dxa"/>
          </w:tcPr>
          <w:p w14:paraId="61A2D045" w14:textId="77777777" w:rsidR="00E1052A" w:rsidRPr="00622502" w:rsidRDefault="00E1052A" w:rsidP="00B6565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E1CDE9D" w14:textId="29559ACF" w:rsidR="00E1052A" w:rsidRPr="00622502" w:rsidRDefault="00170D70" w:rsidP="00B6565E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</w:tr>
      <w:tr w:rsidR="00E1052A" w:rsidRPr="00622502" w14:paraId="679A4991" w14:textId="77777777" w:rsidTr="00DD72BC">
        <w:trPr>
          <w:trHeight w:val="216"/>
          <w:jc w:val="center"/>
        </w:trPr>
        <w:tc>
          <w:tcPr>
            <w:tcW w:w="3510" w:type="dxa"/>
          </w:tcPr>
          <w:p w14:paraId="4A72B9A2" w14:textId="77777777" w:rsidR="00E1052A" w:rsidRPr="00622502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2E485D8F" w14:textId="5F9FFF93" w:rsidR="00E1052A" w:rsidRPr="00622502" w:rsidRDefault="00BE4BA8" w:rsidP="00B6565E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242,645</w:t>
            </w:r>
          </w:p>
        </w:tc>
        <w:tc>
          <w:tcPr>
            <w:tcW w:w="270" w:type="dxa"/>
          </w:tcPr>
          <w:p w14:paraId="293A0B65" w14:textId="77777777" w:rsidR="00E1052A" w:rsidRPr="00622502" w:rsidRDefault="00E1052A" w:rsidP="00B6565E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D3F05E" w14:textId="26B9AA9C" w:rsidR="00E1052A" w:rsidRPr="00622502" w:rsidRDefault="00E1052A" w:rsidP="00CC5209">
            <w:pPr>
              <w:tabs>
                <w:tab w:val="clear" w:pos="680"/>
                <w:tab w:val="clear" w:pos="907"/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B9155A" w14:textId="77777777" w:rsidR="00E1052A" w:rsidRPr="00622502" w:rsidRDefault="00E1052A" w:rsidP="00B6565E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74D0F2" w14:textId="528FF4C1" w:rsidR="00E1052A" w:rsidRPr="00622502" w:rsidRDefault="00BE4BA8" w:rsidP="00B6565E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242,645</w:t>
            </w:r>
          </w:p>
        </w:tc>
        <w:tc>
          <w:tcPr>
            <w:tcW w:w="270" w:type="dxa"/>
          </w:tcPr>
          <w:p w14:paraId="3680B70C" w14:textId="77777777" w:rsidR="00E1052A" w:rsidRPr="00622502" w:rsidRDefault="00E1052A" w:rsidP="00B6565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2FB06C1" w14:textId="5420B35E" w:rsidR="00E1052A" w:rsidRPr="00622502" w:rsidRDefault="00170D70" w:rsidP="00B6565E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</w:tr>
      <w:tr w:rsidR="00E1052A" w:rsidRPr="00622502" w14:paraId="5EF107EC" w14:textId="77777777" w:rsidTr="00DD72BC">
        <w:trPr>
          <w:trHeight w:val="280"/>
          <w:jc w:val="center"/>
        </w:trPr>
        <w:tc>
          <w:tcPr>
            <w:tcW w:w="3510" w:type="dxa"/>
            <w:hideMark/>
          </w:tcPr>
          <w:p w14:paraId="14B556FE" w14:textId="77777777" w:rsidR="00E1052A" w:rsidRPr="00622502" w:rsidRDefault="00E1052A" w:rsidP="00DD72BC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D71B74" w14:textId="3B4D51C2" w:rsidR="00E1052A" w:rsidRPr="00622502" w:rsidRDefault="00BE4BA8" w:rsidP="00B94167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6,528,307</w:t>
            </w:r>
          </w:p>
        </w:tc>
        <w:tc>
          <w:tcPr>
            <w:tcW w:w="270" w:type="dxa"/>
          </w:tcPr>
          <w:p w14:paraId="5644E810" w14:textId="055382EF" w:rsidR="00E1052A" w:rsidRPr="00622502" w:rsidRDefault="00E1052A" w:rsidP="00B94167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878D1F" w14:textId="51E5BDDD" w:rsidR="00E1052A" w:rsidRPr="00622502" w:rsidRDefault="00E1052A" w:rsidP="00B94167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(3,689,689)</w:t>
            </w:r>
          </w:p>
        </w:tc>
        <w:tc>
          <w:tcPr>
            <w:tcW w:w="270" w:type="dxa"/>
          </w:tcPr>
          <w:p w14:paraId="673DB9E6" w14:textId="6FD2CD95" w:rsidR="00E1052A" w:rsidRPr="00622502" w:rsidRDefault="00E1052A" w:rsidP="00B94167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18C03" w14:textId="010EBF09" w:rsidR="00E1052A" w:rsidRPr="00622502" w:rsidRDefault="00BE4BA8" w:rsidP="00B94167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2,838,618</w:t>
            </w:r>
          </w:p>
        </w:tc>
        <w:tc>
          <w:tcPr>
            <w:tcW w:w="270" w:type="dxa"/>
          </w:tcPr>
          <w:p w14:paraId="2A3538AA" w14:textId="77777777" w:rsidR="00E1052A" w:rsidRPr="00622502" w:rsidRDefault="00E1052A" w:rsidP="00B94167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6CBA8F9" w14:textId="77777777" w:rsidR="00E1052A" w:rsidRPr="00622502" w:rsidRDefault="00E1052A" w:rsidP="00B94167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2D021DFB" w14:textId="77777777" w:rsidR="00C065CB" w:rsidRPr="00622502" w:rsidRDefault="00C065C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28BCDC" w14:textId="39347891" w:rsidR="002D4841" w:rsidRPr="00622502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สำรอง</w:t>
      </w:r>
    </w:p>
    <w:p w14:paraId="690D3C06" w14:textId="59E6C1D4" w:rsidR="002D4841" w:rsidRPr="00622502" w:rsidRDefault="002D4841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3BC48E44" w14:textId="77777777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7E92A99B" w14:textId="77777777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19685" w14:textId="02045D70" w:rsidR="002D4841" w:rsidRPr="00622502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>ตามบทบัญญัติแห่งประมวลกฎหมายแพ่งและพาณิชย์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(</w:t>
      </w:r>
      <w:r w:rsidRPr="00622502">
        <w:rPr>
          <w:rFonts w:asciiTheme="majorBidi" w:hAnsiTheme="majorBidi" w:cstheme="majorBidi"/>
          <w:sz w:val="30"/>
          <w:szCs w:val="30"/>
        </w:rPr>
        <w:t>“</w:t>
      </w:r>
      <w:r w:rsidRPr="00622502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2502">
        <w:rPr>
          <w:rFonts w:asciiTheme="majorBidi" w:hAnsiTheme="majorBidi" w:cstheme="majorBidi"/>
          <w:sz w:val="30"/>
          <w:szCs w:val="30"/>
        </w:rPr>
        <w:t>”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)    อย่างน้อยร้อยละ </w:t>
      </w:r>
      <w:r w:rsidR="001F0E13" w:rsidRPr="00622502">
        <w:rPr>
          <w:rFonts w:asciiTheme="majorBidi" w:hAnsiTheme="majorBidi" w:cstheme="majorBidi"/>
          <w:sz w:val="30"/>
          <w:szCs w:val="30"/>
        </w:rPr>
        <w:t>5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ของกำไรสุทธิทุกครั้งที่มีการจ่ายเงินปันผล จนกว่าสำรองดังกล่าวมีจำนวนไม่น้อยกว่าร้อยละ </w:t>
      </w:r>
      <w:r w:rsidR="001F0E13" w:rsidRPr="00622502">
        <w:rPr>
          <w:rFonts w:asciiTheme="majorBidi" w:hAnsiTheme="majorBidi" w:cstheme="majorBidi"/>
          <w:sz w:val="30"/>
          <w:szCs w:val="30"/>
        </w:rPr>
        <w:t>10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Pr="0062250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C8151C9" w14:textId="082B8825" w:rsidR="00BA4B2D" w:rsidRPr="00622502" w:rsidRDefault="00BA4B2D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2A679" w14:textId="4FBA5267" w:rsidR="0017153A" w:rsidRDefault="00A54A2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504DE" w:rsidRPr="00622502">
        <w:rPr>
          <w:rFonts w:asciiTheme="majorBidi" w:hAnsiTheme="majorBidi" w:cstheme="majorBidi"/>
          <w:sz w:val="30"/>
          <w:szCs w:val="30"/>
        </w:rPr>
        <w:t xml:space="preserve">30 </w:t>
      </w:r>
      <w:r w:rsidR="004504DE" w:rsidRPr="0062250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4504DE" w:rsidRPr="00622502">
        <w:rPr>
          <w:rFonts w:asciiTheme="majorBidi" w:hAnsiTheme="majorBidi" w:cstheme="majorBidi"/>
          <w:sz w:val="30"/>
          <w:szCs w:val="30"/>
        </w:rPr>
        <w:t>2564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="00BA4B2D" w:rsidRPr="00622502">
        <w:rPr>
          <w:rFonts w:asciiTheme="majorBidi" w:hAnsiTheme="majorBidi" w:cstheme="majorBidi"/>
          <w:sz w:val="30"/>
          <w:szCs w:val="30"/>
          <w:cs/>
        </w:rPr>
        <w:t xml:space="preserve">สำรองตามกฎหมายของบริษัทมีจำนวนเท่ากับร้อยละ </w:t>
      </w:r>
      <w:r w:rsidR="00BA4B2D" w:rsidRPr="00622502">
        <w:rPr>
          <w:rFonts w:asciiTheme="majorBidi" w:hAnsiTheme="majorBidi" w:cstheme="majorBidi"/>
          <w:sz w:val="30"/>
          <w:szCs w:val="30"/>
        </w:rPr>
        <w:t xml:space="preserve">10 </w:t>
      </w:r>
      <w:r w:rsidR="00BA4B2D" w:rsidRPr="00622502">
        <w:rPr>
          <w:rFonts w:asciiTheme="majorBidi" w:hAnsiTheme="majorBidi" w:cstheme="majorBidi"/>
          <w:sz w:val="30"/>
          <w:szCs w:val="30"/>
          <w:cs/>
        </w:rPr>
        <w:t>ของทุนจดทะเบียนแล้ว</w:t>
      </w:r>
    </w:p>
    <w:p w14:paraId="39F81DD3" w14:textId="77777777" w:rsidR="00C445FF" w:rsidRPr="00622502" w:rsidRDefault="00C445F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83C284" w14:textId="77777777" w:rsidR="0017153A" w:rsidRPr="00622502" w:rsidRDefault="00171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D5CC5A" w14:textId="337B6A94" w:rsidR="00AE1ADC" w:rsidRPr="00622502" w:rsidRDefault="00AE1ADC" w:rsidP="00646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องค์ประกอบอื่นของส่วนของเจ้าของ</w:t>
      </w:r>
    </w:p>
    <w:p w14:paraId="0521EE34" w14:textId="77777777" w:rsidR="00646A0C" w:rsidRPr="00622502" w:rsidRDefault="00646A0C" w:rsidP="00646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54F668" w14:textId="02FF8066" w:rsidR="007F2D0D" w:rsidRPr="00622502" w:rsidRDefault="00A47682" w:rsidP="001018BD">
      <w:pPr>
        <w:spacing w:line="240" w:lineRule="auto"/>
        <w:ind w:left="547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622502">
        <w:rPr>
          <w:rFonts w:asciiTheme="majorBidi" w:hAnsiTheme="majorBidi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3111CAA0" w14:textId="1EED7830" w:rsidR="005E00FC" w:rsidRPr="00622502" w:rsidRDefault="005E00FC" w:rsidP="00B6001A">
      <w:pPr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8C87094" w14:textId="5EBA6DC3" w:rsidR="00B804FE" w:rsidRPr="00622502" w:rsidRDefault="00A47682" w:rsidP="00B6001A">
      <w:pPr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622502">
        <w:rPr>
          <w:rFonts w:asciiTheme="majorBidi" w:hAnsiTheme="majorBidi"/>
          <w:sz w:val="30"/>
          <w:szCs w:val="30"/>
          <w:cs/>
        </w:rPr>
        <w:t>สำรองการเปลี่ยนแปลงในมูลค่ายุติธรรมประกอบด้วยผลสะสมของการเปลี่ยนแปลงในมูลค่ายุติธรรมสุทธิของ</w:t>
      </w:r>
      <w:r w:rsidR="004F34FB" w:rsidRPr="00622502">
        <w:rPr>
          <w:rFonts w:asciiTheme="majorBidi" w:hAnsiTheme="majorBidi"/>
          <w:sz w:val="30"/>
          <w:szCs w:val="30"/>
        </w:rPr>
        <w:br/>
      </w:r>
      <w:r w:rsidRPr="00622502">
        <w:rPr>
          <w:rFonts w:asciiTheme="majorBidi" w:hAnsiTheme="majorBidi"/>
          <w:sz w:val="30"/>
          <w:szCs w:val="30"/>
          <w:cs/>
        </w:rPr>
        <w:t>ตราสารทุนที่กำหนดให้วัดมูลค่ายุติธรรมผ่านกำไรขาดทุนเบ็ดเสร็จอื่น</w:t>
      </w:r>
    </w:p>
    <w:p w14:paraId="485F4CD3" w14:textId="77777777" w:rsidR="00A47682" w:rsidRPr="00622502" w:rsidRDefault="00A47682" w:rsidP="00A47682">
      <w:pPr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70929DD" w14:textId="7452F073" w:rsidR="002D4841" w:rsidRPr="00622502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รายได้ค่านายหน้า</w:t>
      </w:r>
    </w:p>
    <w:p w14:paraId="2CDF73D9" w14:textId="136C2047" w:rsidR="006F5F71" w:rsidRPr="00622502" w:rsidRDefault="006F5F71" w:rsidP="005D0093">
      <w:pPr>
        <w:pStyle w:val="KPBody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4504DE" w:rsidRPr="00622502" w14:paraId="2D266F50" w14:textId="77777777" w:rsidTr="00C445FF">
        <w:trPr>
          <w:trHeight w:val="70"/>
        </w:trPr>
        <w:tc>
          <w:tcPr>
            <w:tcW w:w="4680" w:type="dxa"/>
            <w:vAlign w:val="bottom"/>
          </w:tcPr>
          <w:p w14:paraId="3B11B440" w14:textId="7F84C4D5" w:rsidR="004504DE" w:rsidRPr="00622502" w:rsidRDefault="00C426F9" w:rsidP="00B91935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560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8560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313CD58A" w14:textId="20752497" w:rsidR="004504DE" w:rsidRPr="00622502" w:rsidRDefault="004504DE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5D8E441" w14:textId="77777777" w:rsidR="004504DE" w:rsidRPr="00622502" w:rsidRDefault="004504DE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ADF93D7" w14:textId="49096EDA" w:rsidR="004504DE" w:rsidRPr="00622502" w:rsidRDefault="004504DE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7E377079" w14:textId="77777777" w:rsidR="004504DE" w:rsidRPr="00622502" w:rsidRDefault="004504DE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FE2DC33" w14:textId="09EE6B4E" w:rsidR="004504DE" w:rsidRPr="00622502" w:rsidRDefault="004504DE" w:rsidP="00B9193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4504DE" w:rsidRPr="00622502" w14:paraId="43F0C281" w14:textId="77777777" w:rsidTr="00C445FF">
        <w:tc>
          <w:tcPr>
            <w:tcW w:w="4680" w:type="dxa"/>
          </w:tcPr>
          <w:p w14:paraId="142B96FA" w14:textId="77777777" w:rsidR="004504DE" w:rsidRPr="00622502" w:rsidRDefault="004504DE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4BA00D" w14:textId="77777777" w:rsidR="004504DE" w:rsidRPr="00622502" w:rsidRDefault="004504DE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80B81" w14:textId="77777777" w:rsidR="004504DE" w:rsidRPr="00622502" w:rsidRDefault="004504DE" w:rsidP="00B9193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4127A76" w14:textId="647DC1D0" w:rsidR="004504DE" w:rsidRPr="0085608E" w:rsidRDefault="004504DE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104C" w:rsidRPr="00622502" w14:paraId="752D9F74" w14:textId="77777777" w:rsidTr="00C445FF">
        <w:tc>
          <w:tcPr>
            <w:tcW w:w="4680" w:type="dxa"/>
          </w:tcPr>
          <w:p w14:paraId="71B47DCA" w14:textId="0C5BC46C" w:rsidR="0031104C" w:rsidRPr="00622502" w:rsidRDefault="0031104C" w:rsidP="0031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170" w:type="dxa"/>
          </w:tcPr>
          <w:p w14:paraId="344AB5DB" w14:textId="1A97351A" w:rsidR="0031104C" w:rsidRPr="00622502" w:rsidRDefault="0031104C" w:rsidP="003110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F559F" w14:textId="77777777" w:rsidR="0031104C" w:rsidRPr="00622502" w:rsidRDefault="0031104C" w:rsidP="003110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3CCC08" w14:textId="35DCEEE7" w:rsidR="0031104C" w:rsidRPr="00622502" w:rsidRDefault="0031104C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1,219,269</w:t>
            </w:r>
          </w:p>
        </w:tc>
        <w:tc>
          <w:tcPr>
            <w:tcW w:w="270" w:type="dxa"/>
          </w:tcPr>
          <w:p w14:paraId="4D6BF7AB" w14:textId="77777777" w:rsidR="0031104C" w:rsidRPr="00622502" w:rsidRDefault="0031104C" w:rsidP="0031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092DC4" w14:textId="77C5E031" w:rsidR="0031104C" w:rsidRPr="00622502" w:rsidRDefault="0031104C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751,535</w:t>
            </w:r>
          </w:p>
        </w:tc>
      </w:tr>
      <w:tr w:rsidR="0031104C" w:rsidRPr="00622502" w14:paraId="00354C52" w14:textId="77777777" w:rsidTr="00C445FF">
        <w:tc>
          <w:tcPr>
            <w:tcW w:w="4680" w:type="dxa"/>
          </w:tcPr>
          <w:p w14:paraId="724B0A84" w14:textId="499E3F5D" w:rsidR="0031104C" w:rsidRPr="00622502" w:rsidRDefault="0031104C" w:rsidP="0031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170" w:type="dxa"/>
          </w:tcPr>
          <w:p w14:paraId="43DF6104" w14:textId="7D36B48E" w:rsidR="0031104C" w:rsidRPr="00622502" w:rsidRDefault="0031104C" w:rsidP="003110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9A20E" w14:textId="77777777" w:rsidR="0031104C" w:rsidRPr="00622502" w:rsidRDefault="0031104C" w:rsidP="003110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15BE9D" w14:textId="08BE9BA3" w:rsidR="0031104C" w:rsidRPr="00622502" w:rsidRDefault="0031104C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60,245</w:t>
            </w:r>
          </w:p>
        </w:tc>
        <w:tc>
          <w:tcPr>
            <w:tcW w:w="270" w:type="dxa"/>
          </w:tcPr>
          <w:p w14:paraId="1A3E70C4" w14:textId="77777777" w:rsidR="0031104C" w:rsidRPr="00622502" w:rsidRDefault="0031104C" w:rsidP="0031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78DFF9" w14:textId="13657C0F" w:rsidR="0031104C" w:rsidRPr="00622502" w:rsidRDefault="0031104C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63,804</w:t>
            </w:r>
          </w:p>
        </w:tc>
      </w:tr>
      <w:tr w:rsidR="0031104C" w:rsidRPr="00622502" w14:paraId="1A8370F9" w14:textId="77777777" w:rsidTr="00C445FF">
        <w:tc>
          <w:tcPr>
            <w:tcW w:w="4680" w:type="dxa"/>
          </w:tcPr>
          <w:p w14:paraId="3528633C" w14:textId="77777777" w:rsidR="0031104C" w:rsidRPr="00622502" w:rsidRDefault="0031104C" w:rsidP="0031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973CC76" w14:textId="3754F5A2" w:rsidR="0031104C" w:rsidRPr="00622502" w:rsidRDefault="0031104C" w:rsidP="003110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7B8A4" w14:textId="77777777" w:rsidR="0031104C" w:rsidRPr="00622502" w:rsidRDefault="0031104C" w:rsidP="003110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AB3125" w14:textId="51602BCE" w:rsidR="0031104C" w:rsidRPr="00574738" w:rsidRDefault="0031104C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1,279,514</w:t>
            </w:r>
          </w:p>
        </w:tc>
        <w:tc>
          <w:tcPr>
            <w:tcW w:w="270" w:type="dxa"/>
          </w:tcPr>
          <w:p w14:paraId="2B894191" w14:textId="77777777" w:rsidR="0031104C" w:rsidRPr="00622502" w:rsidRDefault="0031104C" w:rsidP="003110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A52B85" w14:textId="717D6383" w:rsidR="0031104C" w:rsidRPr="00574738" w:rsidRDefault="0031104C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815,339</w:t>
            </w:r>
          </w:p>
        </w:tc>
      </w:tr>
    </w:tbl>
    <w:p w14:paraId="2A98BBA5" w14:textId="77777777" w:rsidR="004504DE" w:rsidRPr="00C445FF" w:rsidRDefault="004504DE" w:rsidP="0085608E">
      <w:pPr>
        <w:pStyle w:val="KPBody"/>
      </w:pPr>
    </w:p>
    <w:p w14:paraId="3C718294" w14:textId="77777777" w:rsidR="004504DE" w:rsidRPr="0085608E" w:rsidRDefault="004504DE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5608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</w:t>
      </w:r>
      <w:r w:rsidRPr="0085608E">
        <w:rPr>
          <w:rFonts w:asciiTheme="majorBidi" w:hAnsiTheme="majorBidi"/>
          <w:b/>
          <w:bCs/>
          <w:sz w:val="30"/>
          <w:szCs w:val="30"/>
          <w:cs/>
          <w:lang w:bidi="th-TH"/>
        </w:rPr>
        <w:t>ค่าธรรมเนียมและบริการ</w:t>
      </w:r>
    </w:p>
    <w:p w14:paraId="40807208" w14:textId="1AA382D0" w:rsidR="004504DE" w:rsidRPr="00C445FF" w:rsidRDefault="004504DE" w:rsidP="004504DE">
      <w:pPr>
        <w:pStyle w:val="KPBody"/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4504DE" w:rsidRPr="00622502" w14:paraId="352D469A" w14:textId="77777777" w:rsidTr="00C445FF">
        <w:trPr>
          <w:trHeight w:val="70"/>
        </w:trPr>
        <w:tc>
          <w:tcPr>
            <w:tcW w:w="4680" w:type="dxa"/>
            <w:vAlign w:val="bottom"/>
          </w:tcPr>
          <w:p w14:paraId="296348D5" w14:textId="15AFBC61" w:rsidR="004504DE" w:rsidRPr="00622502" w:rsidRDefault="00C426F9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60EDE234" w14:textId="77777777" w:rsidR="004504DE" w:rsidRPr="00622502" w:rsidRDefault="004504D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10BC207" w14:textId="77777777" w:rsidR="004504DE" w:rsidRPr="00622502" w:rsidRDefault="004504D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B1F57EA" w14:textId="77777777" w:rsidR="004504DE" w:rsidRPr="00622502" w:rsidRDefault="004504D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5C7C8FE3" w14:textId="77777777" w:rsidR="004504DE" w:rsidRPr="00622502" w:rsidRDefault="004504D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1A8D62D" w14:textId="77777777" w:rsidR="004504DE" w:rsidRPr="00622502" w:rsidRDefault="004504D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5C1747" w:rsidRPr="00622502" w14:paraId="7F848F56" w14:textId="77777777" w:rsidTr="00C445FF">
        <w:tc>
          <w:tcPr>
            <w:tcW w:w="4680" w:type="dxa"/>
          </w:tcPr>
          <w:p w14:paraId="24FA5C03" w14:textId="77777777" w:rsidR="005C1747" w:rsidRPr="00622502" w:rsidRDefault="005C1747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A89F4E" w14:textId="77777777" w:rsidR="005C1747" w:rsidRPr="00622502" w:rsidRDefault="005C174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4405C" w14:textId="77777777" w:rsidR="005C1747" w:rsidRPr="00622502" w:rsidRDefault="005C174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95B52CF" w14:textId="06670C16" w:rsidR="005C1747" w:rsidRPr="00622502" w:rsidRDefault="005C1747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620A" w:rsidRPr="00622502" w14:paraId="5A00D765" w14:textId="77777777" w:rsidTr="00C445FF">
        <w:tc>
          <w:tcPr>
            <w:tcW w:w="4680" w:type="dxa"/>
          </w:tcPr>
          <w:p w14:paraId="132F7CAD" w14:textId="0E1E4E07" w:rsidR="00C0620A" w:rsidRPr="00622502" w:rsidRDefault="00C0620A" w:rsidP="00C0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รายได้จากการเป็นตัวแทนจำหน่าย</w:t>
            </w:r>
          </w:p>
        </w:tc>
        <w:tc>
          <w:tcPr>
            <w:tcW w:w="1170" w:type="dxa"/>
          </w:tcPr>
          <w:p w14:paraId="1FCEB3E5" w14:textId="77777777" w:rsidR="00C0620A" w:rsidRPr="00622502" w:rsidRDefault="00C0620A" w:rsidP="00C06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810C3" w14:textId="77777777" w:rsidR="00C0620A" w:rsidRPr="00622502" w:rsidRDefault="00C0620A" w:rsidP="00C06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7E800" w14:textId="508FACBE" w:rsidR="00C0620A" w:rsidRPr="00622502" w:rsidRDefault="00C0620A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408,539</w:t>
            </w:r>
          </w:p>
        </w:tc>
        <w:tc>
          <w:tcPr>
            <w:tcW w:w="270" w:type="dxa"/>
          </w:tcPr>
          <w:p w14:paraId="255C15B4" w14:textId="77777777" w:rsidR="00C0620A" w:rsidRPr="00622502" w:rsidRDefault="00C0620A" w:rsidP="00C0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B95BBA" w14:textId="481B5A42" w:rsidR="00C0620A" w:rsidRPr="00622502" w:rsidRDefault="00C0620A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34,501</w:t>
            </w:r>
          </w:p>
        </w:tc>
      </w:tr>
      <w:tr w:rsidR="00C0620A" w:rsidRPr="00622502" w14:paraId="0821E9FB" w14:textId="77777777" w:rsidTr="00C445FF">
        <w:tc>
          <w:tcPr>
            <w:tcW w:w="4680" w:type="dxa"/>
          </w:tcPr>
          <w:p w14:paraId="330DD7B6" w14:textId="3BA4223C" w:rsidR="00C0620A" w:rsidRPr="00622502" w:rsidRDefault="00C0620A" w:rsidP="00C0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170" w:type="dxa"/>
          </w:tcPr>
          <w:p w14:paraId="35193D21" w14:textId="77777777" w:rsidR="00C0620A" w:rsidRPr="00622502" w:rsidRDefault="00C0620A" w:rsidP="00C06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AF6ED" w14:textId="77777777" w:rsidR="00C0620A" w:rsidRPr="00622502" w:rsidRDefault="00C0620A" w:rsidP="00C06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EFB710" w14:textId="32E2DC5A" w:rsidR="00C0620A" w:rsidRPr="00622502" w:rsidRDefault="00C0620A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65,897</w:t>
            </w:r>
          </w:p>
        </w:tc>
        <w:tc>
          <w:tcPr>
            <w:tcW w:w="270" w:type="dxa"/>
          </w:tcPr>
          <w:p w14:paraId="094EE045" w14:textId="77777777" w:rsidR="00C0620A" w:rsidRPr="00622502" w:rsidRDefault="00C0620A" w:rsidP="00C0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FE697F" w14:textId="4DCA5952" w:rsidR="00C0620A" w:rsidRPr="00622502" w:rsidRDefault="00C0620A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27,845</w:t>
            </w:r>
          </w:p>
        </w:tc>
      </w:tr>
      <w:tr w:rsidR="00C0620A" w:rsidRPr="00622502" w14:paraId="3D4A5095" w14:textId="77777777" w:rsidTr="00C445FF">
        <w:tc>
          <w:tcPr>
            <w:tcW w:w="4680" w:type="dxa"/>
          </w:tcPr>
          <w:p w14:paraId="2718B0BB" w14:textId="558E6B92" w:rsidR="00C0620A" w:rsidRPr="00622502" w:rsidRDefault="00C0620A" w:rsidP="00C0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รายได้ค่าธรรมเนียมการจัดการกองทุนส่วนบุคคล</w:t>
            </w:r>
          </w:p>
        </w:tc>
        <w:tc>
          <w:tcPr>
            <w:tcW w:w="1170" w:type="dxa"/>
          </w:tcPr>
          <w:p w14:paraId="7940C61B" w14:textId="77777777" w:rsidR="00C0620A" w:rsidRPr="00622502" w:rsidRDefault="00C0620A" w:rsidP="00C06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CE149" w14:textId="77777777" w:rsidR="00C0620A" w:rsidRPr="00622502" w:rsidRDefault="00C0620A" w:rsidP="00C06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5B8184" w14:textId="3020C2AD" w:rsidR="00C0620A" w:rsidRPr="00622502" w:rsidRDefault="00C0620A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43,559</w:t>
            </w:r>
          </w:p>
        </w:tc>
        <w:tc>
          <w:tcPr>
            <w:tcW w:w="270" w:type="dxa"/>
          </w:tcPr>
          <w:p w14:paraId="3584702F" w14:textId="77777777" w:rsidR="00C0620A" w:rsidRPr="00622502" w:rsidRDefault="00C0620A" w:rsidP="00C0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D07CA3" w14:textId="3788A9DB" w:rsidR="00C0620A" w:rsidRPr="00622502" w:rsidRDefault="00C0620A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2,600</w:t>
            </w:r>
          </w:p>
        </w:tc>
      </w:tr>
      <w:tr w:rsidR="00C0620A" w:rsidRPr="00622502" w14:paraId="493EBD25" w14:textId="77777777" w:rsidTr="00C445FF">
        <w:tc>
          <w:tcPr>
            <w:tcW w:w="4680" w:type="dxa"/>
          </w:tcPr>
          <w:p w14:paraId="6D720DF3" w14:textId="69F29D62" w:rsidR="00C0620A" w:rsidRPr="00622502" w:rsidRDefault="00C0620A" w:rsidP="00C0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62250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4B8E0A3A" w14:textId="77777777" w:rsidR="00C0620A" w:rsidRPr="00622502" w:rsidRDefault="00C0620A" w:rsidP="00C06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B4317" w14:textId="77777777" w:rsidR="00C0620A" w:rsidRPr="00622502" w:rsidRDefault="00C0620A" w:rsidP="00C0620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B99209" w14:textId="73D93226" w:rsidR="00C0620A" w:rsidRPr="00622502" w:rsidRDefault="00C0620A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70" w:type="dxa"/>
          </w:tcPr>
          <w:p w14:paraId="63244473" w14:textId="77777777" w:rsidR="00C0620A" w:rsidRPr="00622502" w:rsidRDefault="00C0620A" w:rsidP="00C06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2E02D" w14:textId="5873F3F3" w:rsidR="00C0620A" w:rsidRPr="00622502" w:rsidRDefault="00C0620A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1,169</w:t>
            </w:r>
          </w:p>
        </w:tc>
      </w:tr>
      <w:tr w:rsidR="005C1747" w:rsidRPr="00622502" w14:paraId="6AC8FCC6" w14:textId="77777777" w:rsidTr="00C445FF">
        <w:tc>
          <w:tcPr>
            <w:tcW w:w="4680" w:type="dxa"/>
          </w:tcPr>
          <w:p w14:paraId="06EB0106" w14:textId="7BACA147" w:rsidR="005C1747" w:rsidRPr="00622502" w:rsidRDefault="005C1747" w:rsidP="005C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0092F430" w14:textId="77777777" w:rsidR="005C1747" w:rsidRPr="00622502" w:rsidRDefault="005C1747" w:rsidP="005C17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AE80F9" w14:textId="77777777" w:rsidR="005C1747" w:rsidRPr="00622502" w:rsidRDefault="005C1747" w:rsidP="005C17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969863" w14:textId="07AF368B" w:rsidR="005C1747" w:rsidRPr="00574738" w:rsidRDefault="00C0620A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518,436</w:t>
            </w:r>
          </w:p>
        </w:tc>
        <w:tc>
          <w:tcPr>
            <w:tcW w:w="270" w:type="dxa"/>
          </w:tcPr>
          <w:p w14:paraId="696101B0" w14:textId="77777777" w:rsidR="005C1747" w:rsidRPr="00622502" w:rsidRDefault="005C1747" w:rsidP="005C17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8ABEDD" w14:textId="4DCB8548" w:rsidR="005C1747" w:rsidRPr="00574738" w:rsidRDefault="005C1747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66,115</w:t>
            </w:r>
          </w:p>
        </w:tc>
      </w:tr>
    </w:tbl>
    <w:p w14:paraId="0DDE1A3E" w14:textId="0BBEDE3F" w:rsidR="004504DE" w:rsidRPr="00622502" w:rsidRDefault="004504DE" w:rsidP="004504DE">
      <w:pPr>
        <w:pStyle w:val="KPBody"/>
        <w:rPr>
          <w:b/>
          <w:bCs/>
        </w:rPr>
      </w:pPr>
    </w:p>
    <w:p w14:paraId="3460CF75" w14:textId="01039AAB" w:rsidR="005C1747" w:rsidRPr="00622502" w:rsidRDefault="005C1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b/>
          <w:bCs/>
        </w:rPr>
        <w:br w:type="page"/>
      </w:r>
    </w:p>
    <w:p w14:paraId="284C701C" w14:textId="45400FF4" w:rsidR="00124B3C" w:rsidRPr="00622502" w:rsidRDefault="00124B3C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รายได้ดอกเบี้ย</w:t>
      </w:r>
    </w:p>
    <w:p w14:paraId="45B0D8AF" w14:textId="2C7591A2" w:rsidR="005C1747" w:rsidRPr="00C445FF" w:rsidRDefault="005C1747" w:rsidP="0085608E">
      <w:pPr>
        <w:pStyle w:val="KPBody"/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5C1747" w:rsidRPr="00622502" w14:paraId="4CE954B4" w14:textId="77777777" w:rsidTr="00574738">
        <w:trPr>
          <w:trHeight w:val="70"/>
        </w:trPr>
        <w:tc>
          <w:tcPr>
            <w:tcW w:w="4680" w:type="dxa"/>
            <w:vAlign w:val="bottom"/>
          </w:tcPr>
          <w:p w14:paraId="345660BC" w14:textId="42126C61" w:rsidR="005C1747" w:rsidRPr="00622502" w:rsidRDefault="00C426F9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0C9E04A" w14:textId="77777777" w:rsidR="005C1747" w:rsidRPr="00622502" w:rsidRDefault="005C174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BAE687A" w14:textId="77777777" w:rsidR="005C1747" w:rsidRPr="00622502" w:rsidRDefault="005C174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CEAD1E2" w14:textId="77777777" w:rsidR="005C1747" w:rsidRPr="00622502" w:rsidRDefault="005C174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1782A279" w14:textId="77777777" w:rsidR="005C1747" w:rsidRPr="00622502" w:rsidRDefault="005C174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099FA77E" w14:textId="77777777" w:rsidR="005C1747" w:rsidRPr="00622502" w:rsidRDefault="005C174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5C1747" w:rsidRPr="00622502" w14:paraId="7D08C9B6" w14:textId="77777777" w:rsidTr="00574738">
        <w:tc>
          <w:tcPr>
            <w:tcW w:w="4680" w:type="dxa"/>
          </w:tcPr>
          <w:p w14:paraId="2E63659E" w14:textId="77777777" w:rsidR="005C1747" w:rsidRPr="00622502" w:rsidRDefault="005C1747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3E2B47" w14:textId="77777777" w:rsidR="005C1747" w:rsidRPr="00622502" w:rsidRDefault="005C174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F0436" w14:textId="77777777" w:rsidR="005C1747" w:rsidRPr="00622502" w:rsidRDefault="005C174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D212EAE" w14:textId="77777777" w:rsidR="005C1747" w:rsidRPr="00622502" w:rsidRDefault="005C174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223F" w:rsidRPr="00622502" w14:paraId="708A1FDA" w14:textId="77777777" w:rsidTr="00574738">
        <w:tc>
          <w:tcPr>
            <w:tcW w:w="4680" w:type="dxa"/>
          </w:tcPr>
          <w:p w14:paraId="552F38BC" w14:textId="605FF4E3" w:rsidR="0061223F" w:rsidRPr="00C445FF" w:rsidRDefault="0061223F" w:rsidP="0061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170" w:type="dxa"/>
          </w:tcPr>
          <w:p w14:paraId="0FA07A9D" w14:textId="77777777" w:rsidR="0061223F" w:rsidRPr="00622502" w:rsidRDefault="0061223F" w:rsidP="006122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C853F" w14:textId="77777777" w:rsidR="0061223F" w:rsidRPr="00622502" w:rsidRDefault="0061223F" w:rsidP="006122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E07BCF" w14:textId="45DD84B5" w:rsidR="0061223F" w:rsidRPr="00622502" w:rsidRDefault="0061223F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32,168</w:t>
            </w:r>
          </w:p>
        </w:tc>
        <w:tc>
          <w:tcPr>
            <w:tcW w:w="270" w:type="dxa"/>
          </w:tcPr>
          <w:p w14:paraId="0DFA7757" w14:textId="77777777" w:rsidR="0061223F" w:rsidRPr="00622502" w:rsidRDefault="0061223F" w:rsidP="0061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CC0EE7D" w14:textId="42DB42BE" w:rsidR="0061223F" w:rsidRPr="00622502" w:rsidRDefault="0061223F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37,211</w:t>
            </w:r>
          </w:p>
        </w:tc>
      </w:tr>
      <w:tr w:rsidR="00C47A72" w:rsidRPr="00622502" w14:paraId="0A569427" w14:textId="77777777" w:rsidTr="00574738">
        <w:tc>
          <w:tcPr>
            <w:tcW w:w="4680" w:type="dxa"/>
          </w:tcPr>
          <w:p w14:paraId="255954B7" w14:textId="44EF44AA" w:rsidR="00C47A72" w:rsidRPr="00C445FF" w:rsidRDefault="00C47A72" w:rsidP="00C4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รายได้ดอกเบี้ยจากอนุพันธ์</w:t>
            </w:r>
          </w:p>
        </w:tc>
        <w:tc>
          <w:tcPr>
            <w:tcW w:w="1170" w:type="dxa"/>
          </w:tcPr>
          <w:p w14:paraId="6F13C3F3" w14:textId="77777777" w:rsidR="00C47A72" w:rsidRPr="00622502" w:rsidRDefault="00C47A72" w:rsidP="00C47A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12874" w14:textId="77777777" w:rsidR="00C47A72" w:rsidRPr="00622502" w:rsidRDefault="00C47A72" w:rsidP="00C47A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89C8A1" w14:textId="2A29FBC3" w:rsidR="00C47A72" w:rsidRPr="00622502" w:rsidRDefault="00C47A72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28,716</w:t>
            </w:r>
          </w:p>
        </w:tc>
        <w:tc>
          <w:tcPr>
            <w:tcW w:w="270" w:type="dxa"/>
          </w:tcPr>
          <w:p w14:paraId="78E27DD6" w14:textId="77777777" w:rsidR="00C47A72" w:rsidRPr="00622502" w:rsidRDefault="00C47A72" w:rsidP="00C4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402612C" w14:textId="27AC1EB0" w:rsidR="00C47A72" w:rsidRPr="00622502" w:rsidRDefault="00C47A72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2,549</w:t>
            </w:r>
          </w:p>
        </w:tc>
      </w:tr>
      <w:tr w:rsidR="0061223F" w:rsidRPr="00622502" w14:paraId="7F99B5C8" w14:textId="77777777" w:rsidTr="00574738">
        <w:tc>
          <w:tcPr>
            <w:tcW w:w="4680" w:type="dxa"/>
          </w:tcPr>
          <w:p w14:paraId="7DF4E45B" w14:textId="5CA53456" w:rsidR="0061223F" w:rsidRPr="00C445FF" w:rsidRDefault="0061223F" w:rsidP="0061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รายได้ดอกเบี้ยจากเงินลงทุนในตราสารหนี้</w:t>
            </w:r>
          </w:p>
        </w:tc>
        <w:tc>
          <w:tcPr>
            <w:tcW w:w="1170" w:type="dxa"/>
          </w:tcPr>
          <w:p w14:paraId="36E96222" w14:textId="77777777" w:rsidR="0061223F" w:rsidRPr="00622502" w:rsidRDefault="0061223F" w:rsidP="006122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67B8F" w14:textId="77777777" w:rsidR="0061223F" w:rsidRPr="00622502" w:rsidRDefault="0061223F" w:rsidP="006122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9EE22F" w14:textId="5E38FC94" w:rsidR="0061223F" w:rsidRPr="00622502" w:rsidRDefault="0061223F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18,464</w:t>
            </w:r>
          </w:p>
        </w:tc>
        <w:tc>
          <w:tcPr>
            <w:tcW w:w="270" w:type="dxa"/>
          </w:tcPr>
          <w:p w14:paraId="0A57F89F" w14:textId="77777777" w:rsidR="0061223F" w:rsidRPr="00622502" w:rsidRDefault="0061223F" w:rsidP="0061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BE9B38A" w14:textId="111CF7E6" w:rsidR="0061223F" w:rsidRPr="00622502" w:rsidRDefault="0061223F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9,521</w:t>
            </w:r>
          </w:p>
        </w:tc>
      </w:tr>
      <w:tr w:rsidR="0061223F" w:rsidRPr="00622502" w14:paraId="375AA810" w14:textId="77777777" w:rsidTr="00574738">
        <w:tc>
          <w:tcPr>
            <w:tcW w:w="4680" w:type="dxa"/>
          </w:tcPr>
          <w:p w14:paraId="46DFB537" w14:textId="465DB6A1" w:rsidR="0061223F" w:rsidRPr="00C445FF" w:rsidRDefault="0061223F" w:rsidP="0061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170" w:type="dxa"/>
          </w:tcPr>
          <w:p w14:paraId="0F37C6B1" w14:textId="77777777" w:rsidR="0061223F" w:rsidRPr="00622502" w:rsidRDefault="0061223F" w:rsidP="006122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E2141" w14:textId="77777777" w:rsidR="0061223F" w:rsidRPr="00622502" w:rsidRDefault="0061223F" w:rsidP="006122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DEBA38" w14:textId="4B3E9806" w:rsidR="0061223F" w:rsidRPr="00622502" w:rsidRDefault="0061223F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6,015</w:t>
            </w:r>
          </w:p>
        </w:tc>
        <w:tc>
          <w:tcPr>
            <w:tcW w:w="270" w:type="dxa"/>
          </w:tcPr>
          <w:p w14:paraId="329AB6A2" w14:textId="77777777" w:rsidR="0061223F" w:rsidRPr="00622502" w:rsidRDefault="0061223F" w:rsidP="0061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45D38D8" w14:textId="5704F7EA" w:rsidR="0061223F" w:rsidRPr="00622502" w:rsidRDefault="0061223F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6,174</w:t>
            </w:r>
          </w:p>
        </w:tc>
      </w:tr>
      <w:tr w:rsidR="0061223F" w:rsidRPr="00622502" w14:paraId="4F1BD67A" w14:textId="77777777" w:rsidTr="00574738">
        <w:tc>
          <w:tcPr>
            <w:tcW w:w="4680" w:type="dxa"/>
          </w:tcPr>
          <w:p w14:paraId="15E2938B" w14:textId="7945135F" w:rsidR="0061223F" w:rsidRPr="00C445FF" w:rsidRDefault="0061223F" w:rsidP="0061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C445FF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445F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042E89B" w14:textId="77777777" w:rsidR="0061223F" w:rsidRPr="00622502" w:rsidRDefault="0061223F" w:rsidP="006122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24320" w14:textId="77777777" w:rsidR="0061223F" w:rsidRPr="00622502" w:rsidRDefault="0061223F" w:rsidP="006122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35DAAC" w14:textId="2ECF4820" w:rsidR="0061223F" w:rsidRPr="00622502" w:rsidRDefault="0061223F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1D12CD3B" w14:textId="77777777" w:rsidR="0061223F" w:rsidRPr="00622502" w:rsidRDefault="0061223F" w:rsidP="0061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558149E" w14:textId="1C8C6CCF" w:rsidR="0061223F" w:rsidRPr="00622502" w:rsidRDefault="0061223F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</w:tr>
      <w:tr w:rsidR="0061223F" w:rsidRPr="00622502" w14:paraId="44B3BF08" w14:textId="77777777" w:rsidTr="00574738">
        <w:tc>
          <w:tcPr>
            <w:tcW w:w="4680" w:type="dxa"/>
          </w:tcPr>
          <w:p w14:paraId="79FFE181" w14:textId="5E4422C0" w:rsidR="0061223F" w:rsidRPr="00C445FF" w:rsidRDefault="0061223F" w:rsidP="0061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445F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87B143D" w14:textId="77777777" w:rsidR="0061223F" w:rsidRPr="00622502" w:rsidRDefault="0061223F" w:rsidP="006122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44419" w14:textId="77777777" w:rsidR="0061223F" w:rsidRPr="00622502" w:rsidRDefault="0061223F" w:rsidP="006122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75480E" w14:textId="610EB197" w:rsidR="0061223F" w:rsidRPr="00574738" w:rsidRDefault="0061223F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85,496</w:t>
            </w:r>
          </w:p>
        </w:tc>
        <w:tc>
          <w:tcPr>
            <w:tcW w:w="270" w:type="dxa"/>
          </w:tcPr>
          <w:p w14:paraId="1659F3D1" w14:textId="77777777" w:rsidR="0061223F" w:rsidRPr="00622502" w:rsidRDefault="0061223F" w:rsidP="0061223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13EB4B48" w14:textId="34EEB6C0" w:rsidR="0061223F" w:rsidRPr="00574738" w:rsidRDefault="0061223F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56,344</w:t>
            </w:r>
          </w:p>
        </w:tc>
      </w:tr>
    </w:tbl>
    <w:p w14:paraId="63AF792F" w14:textId="77777777" w:rsidR="00124B3C" w:rsidRPr="00C445FF" w:rsidRDefault="00124B3C" w:rsidP="0085608E">
      <w:pPr>
        <w:pStyle w:val="KPBody"/>
      </w:pPr>
    </w:p>
    <w:p w14:paraId="7636B943" w14:textId="15196343" w:rsidR="002D4841" w:rsidRPr="00622502" w:rsidRDefault="72C655A4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4ED7BBF5" w14:textId="27078995" w:rsidR="004C698D" w:rsidRPr="00622502" w:rsidRDefault="004C698D" w:rsidP="00F9458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A8548E" w:rsidRPr="00622502" w14:paraId="0EA9C121" w14:textId="77777777" w:rsidTr="00574738">
        <w:trPr>
          <w:trHeight w:val="70"/>
        </w:trPr>
        <w:tc>
          <w:tcPr>
            <w:tcW w:w="4680" w:type="dxa"/>
            <w:vAlign w:val="bottom"/>
          </w:tcPr>
          <w:p w14:paraId="1D13883B" w14:textId="4F55F9B2" w:rsidR="00A8548E" w:rsidRPr="00622502" w:rsidRDefault="00C426F9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115DF696" w14:textId="77777777" w:rsidR="00A8548E" w:rsidRPr="00622502" w:rsidRDefault="00A8548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CC97FFA" w14:textId="77777777" w:rsidR="00A8548E" w:rsidRPr="00622502" w:rsidRDefault="00A8548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93F8F75" w14:textId="77777777" w:rsidR="00A8548E" w:rsidRPr="00622502" w:rsidRDefault="00A8548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566F5C16" w14:textId="77777777" w:rsidR="00A8548E" w:rsidRPr="00622502" w:rsidRDefault="00A8548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92C9701" w14:textId="77777777" w:rsidR="00A8548E" w:rsidRPr="00622502" w:rsidRDefault="00A8548E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A8548E" w:rsidRPr="00622502" w14:paraId="73EB20C7" w14:textId="77777777" w:rsidTr="00574738">
        <w:tc>
          <w:tcPr>
            <w:tcW w:w="4680" w:type="dxa"/>
          </w:tcPr>
          <w:p w14:paraId="2162D892" w14:textId="77777777" w:rsidR="00A8548E" w:rsidRPr="00622502" w:rsidRDefault="00A8548E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1B1AC0" w14:textId="77777777" w:rsidR="00A8548E" w:rsidRPr="00622502" w:rsidRDefault="00A8548E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E1D0D" w14:textId="77777777" w:rsidR="00A8548E" w:rsidRPr="00622502" w:rsidRDefault="00A8548E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4E0D6BBD" w14:textId="77777777" w:rsidR="00A8548E" w:rsidRPr="00622502" w:rsidRDefault="00A8548E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548E" w:rsidRPr="00622502" w14:paraId="7AF4FAF4" w14:textId="77777777" w:rsidTr="00574738">
        <w:tc>
          <w:tcPr>
            <w:tcW w:w="4680" w:type="dxa"/>
          </w:tcPr>
          <w:p w14:paraId="1E555A72" w14:textId="459965E7" w:rsidR="00A8548E" w:rsidRPr="00622502" w:rsidRDefault="00A8548E" w:rsidP="00A8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กำไร </w:t>
            </w:r>
            <w:r w:rsidRPr="00622502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ขาดทุน</w:t>
            </w:r>
            <w:r w:rsidRPr="00622502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  <w:r w:rsidRPr="0062250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</w:tcPr>
          <w:p w14:paraId="4B7B8D79" w14:textId="77777777" w:rsidR="00A8548E" w:rsidRPr="00622502" w:rsidRDefault="00A8548E" w:rsidP="00A854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F2E6D" w14:textId="77777777" w:rsidR="00A8548E" w:rsidRPr="00622502" w:rsidRDefault="00A8548E" w:rsidP="00A854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D4F2C6" w14:textId="77777777" w:rsidR="00A8548E" w:rsidRPr="00622502" w:rsidRDefault="00A8548E" w:rsidP="00A854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27456" w14:textId="77777777" w:rsidR="00A8548E" w:rsidRPr="00622502" w:rsidRDefault="00A8548E" w:rsidP="00A8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E6025A" w14:textId="601F0DCB" w:rsidR="00A8548E" w:rsidRPr="00622502" w:rsidRDefault="00A8548E" w:rsidP="00A854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0548" w:rsidRPr="00622502" w14:paraId="64CECB9A" w14:textId="77777777" w:rsidTr="00574738">
        <w:tc>
          <w:tcPr>
            <w:tcW w:w="4680" w:type="dxa"/>
          </w:tcPr>
          <w:p w14:paraId="234C4EB0" w14:textId="46CE6F41" w:rsidR="00330548" w:rsidRPr="00622502" w:rsidRDefault="00330548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170" w:type="dxa"/>
          </w:tcPr>
          <w:p w14:paraId="41738D14" w14:textId="77777777" w:rsidR="00330548" w:rsidRPr="00622502" w:rsidRDefault="00330548" w:rsidP="003305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81BA0" w14:textId="77777777" w:rsidR="00330548" w:rsidRPr="00622502" w:rsidRDefault="00330548" w:rsidP="003305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48770F" w14:textId="51574A1B" w:rsidR="00330548" w:rsidRPr="00622502" w:rsidRDefault="00330548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229,</w:t>
            </w:r>
            <w:r w:rsidR="00C47A72" w:rsidRPr="00622502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C86E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0C3B30" w14:textId="77777777" w:rsidR="00330548" w:rsidRPr="00622502" w:rsidRDefault="00330548" w:rsidP="0033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4777E1" w14:textId="49893E56" w:rsidR="00330548" w:rsidRPr="00622502" w:rsidRDefault="00330548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(341,003)</w:t>
            </w:r>
          </w:p>
        </w:tc>
      </w:tr>
      <w:tr w:rsidR="00330548" w:rsidRPr="00622502" w14:paraId="1E3CD98D" w14:textId="77777777" w:rsidTr="00574738">
        <w:tc>
          <w:tcPr>
            <w:tcW w:w="4680" w:type="dxa"/>
          </w:tcPr>
          <w:p w14:paraId="6C65BD1E" w14:textId="109E723A" w:rsidR="00330548" w:rsidRPr="00622502" w:rsidRDefault="00330548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เงินลงทุนอื่น </w:t>
            </w:r>
          </w:p>
        </w:tc>
        <w:tc>
          <w:tcPr>
            <w:tcW w:w="1170" w:type="dxa"/>
          </w:tcPr>
          <w:p w14:paraId="16151080" w14:textId="77777777" w:rsidR="00330548" w:rsidRPr="00622502" w:rsidRDefault="00330548" w:rsidP="003305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6C7DB" w14:textId="77777777" w:rsidR="00330548" w:rsidRPr="00622502" w:rsidRDefault="00330548" w:rsidP="003305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CDEFBC" w14:textId="1CC2E147" w:rsidR="00330548" w:rsidRPr="00622502" w:rsidRDefault="00C47A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(139)</w:t>
            </w:r>
          </w:p>
        </w:tc>
        <w:tc>
          <w:tcPr>
            <w:tcW w:w="270" w:type="dxa"/>
          </w:tcPr>
          <w:p w14:paraId="0272A43E" w14:textId="77777777" w:rsidR="00330548" w:rsidRPr="00622502" w:rsidRDefault="00330548" w:rsidP="0033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1380B2" w14:textId="31295896" w:rsidR="00330548" w:rsidRPr="00622502" w:rsidRDefault="00330548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1,417</w:t>
            </w:r>
          </w:p>
        </w:tc>
      </w:tr>
      <w:tr w:rsidR="00330548" w:rsidRPr="00622502" w14:paraId="1B5711DD" w14:textId="77777777" w:rsidTr="00574738">
        <w:tc>
          <w:tcPr>
            <w:tcW w:w="4680" w:type="dxa"/>
          </w:tcPr>
          <w:p w14:paraId="1F72B922" w14:textId="7EE74F3A" w:rsidR="00330548" w:rsidRPr="00622502" w:rsidRDefault="000010F7" w:rsidP="0033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(ขาดทุน) </w:t>
            </w:r>
            <w:r w:rsidR="00330548"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กำไรจากอนุพันธ์เพื่อค้า</w:t>
            </w:r>
          </w:p>
        </w:tc>
        <w:tc>
          <w:tcPr>
            <w:tcW w:w="1170" w:type="dxa"/>
          </w:tcPr>
          <w:p w14:paraId="0F35010E" w14:textId="77777777" w:rsidR="00330548" w:rsidRPr="00622502" w:rsidRDefault="00330548" w:rsidP="003305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6364C" w14:textId="77777777" w:rsidR="00330548" w:rsidRPr="00622502" w:rsidRDefault="00330548" w:rsidP="003305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0DF4FF" w14:textId="3D1452D1" w:rsidR="00330548" w:rsidRPr="00622502" w:rsidRDefault="00330548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(110,91</w:t>
            </w:r>
            <w:r w:rsidR="00C86E3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7CD05A" w14:textId="77777777" w:rsidR="00330548" w:rsidRPr="00622502" w:rsidRDefault="00330548" w:rsidP="0033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51CDF5" w14:textId="7C5C6FFB" w:rsidR="00330548" w:rsidRPr="00622502" w:rsidRDefault="00330548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426,555</w:t>
            </w:r>
          </w:p>
        </w:tc>
      </w:tr>
      <w:tr w:rsidR="00330548" w:rsidRPr="00622502" w14:paraId="3437BEAE" w14:textId="77777777" w:rsidTr="00574738">
        <w:tc>
          <w:tcPr>
            <w:tcW w:w="4680" w:type="dxa"/>
          </w:tcPr>
          <w:p w14:paraId="7655074D" w14:textId="7AC2C7AA" w:rsidR="00330548" w:rsidRPr="00622502" w:rsidRDefault="00330548" w:rsidP="0033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370601C5" w14:textId="77777777" w:rsidR="00330548" w:rsidRPr="00622502" w:rsidRDefault="00330548" w:rsidP="003305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EB283" w14:textId="77777777" w:rsidR="00330548" w:rsidRPr="00622502" w:rsidRDefault="00330548" w:rsidP="003305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934487" w14:textId="20AF69F4" w:rsidR="00330548" w:rsidRPr="00622502" w:rsidRDefault="00330548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31,058</w:t>
            </w:r>
          </w:p>
        </w:tc>
        <w:tc>
          <w:tcPr>
            <w:tcW w:w="270" w:type="dxa"/>
          </w:tcPr>
          <w:p w14:paraId="63B8A91C" w14:textId="77777777" w:rsidR="00330548" w:rsidRPr="00622502" w:rsidRDefault="00330548" w:rsidP="0033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3C8E9C" w14:textId="690E4190" w:rsidR="00330548" w:rsidRPr="00622502" w:rsidRDefault="00330548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17,377</w:t>
            </w:r>
          </w:p>
        </w:tc>
      </w:tr>
      <w:tr w:rsidR="00330548" w:rsidRPr="00622502" w14:paraId="4FC9F174" w14:textId="77777777" w:rsidTr="00574738">
        <w:tc>
          <w:tcPr>
            <w:tcW w:w="4680" w:type="dxa"/>
          </w:tcPr>
          <w:p w14:paraId="599AE20A" w14:textId="5406E50D" w:rsidR="00330548" w:rsidRPr="00622502" w:rsidRDefault="00330548" w:rsidP="0033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5DE88C1" w14:textId="77777777" w:rsidR="00330548" w:rsidRPr="00622502" w:rsidRDefault="00330548" w:rsidP="003305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115E6" w14:textId="77777777" w:rsidR="00330548" w:rsidRPr="00622502" w:rsidRDefault="00330548" w:rsidP="003305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2204D4" w14:textId="4FB9F743" w:rsidR="00330548" w:rsidRPr="00622502" w:rsidRDefault="00330548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149,43</w:t>
            </w:r>
            <w:r w:rsidR="00C47A72"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F1FFE8C" w14:textId="77777777" w:rsidR="00330548" w:rsidRPr="00622502" w:rsidRDefault="00330548" w:rsidP="0033054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753047" w14:textId="4944D7AB" w:rsidR="00330548" w:rsidRPr="00574738" w:rsidRDefault="00330548" w:rsidP="00DD7E0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104,346</w:t>
            </w:r>
          </w:p>
        </w:tc>
      </w:tr>
    </w:tbl>
    <w:p w14:paraId="6735DD63" w14:textId="187B0B04" w:rsidR="00A8548E" w:rsidRPr="00622502" w:rsidRDefault="00A8548E" w:rsidP="00F94582">
      <w:pPr>
        <w:rPr>
          <w:rFonts w:asciiTheme="majorBidi" w:hAnsiTheme="majorBidi" w:cstheme="majorBidi"/>
          <w:sz w:val="30"/>
          <w:szCs w:val="30"/>
        </w:rPr>
      </w:pPr>
    </w:p>
    <w:p w14:paraId="4CEA6ECE" w14:textId="58C2FF69" w:rsidR="00F767BB" w:rsidRPr="00622502" w:rsidRDefault="122CDE8A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รายได้อื่น</w:t>
      </w:r>
    </w:p>
    <w:p w14:paraId="5792B945" w14:textId="042013B5" w:rsidR="00F979A4" w:rsidRPr="00622502" w:rsidRDefault="00F979A4" w:rsidP="00F9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70"/>
        <w:gridCol w:w="1350"/>
        <w:gridCol w:w="270"/>
        <w:gridCol w:w="1352"/>
      </w:tblGrid>
      <w:tr w:rsidR="00FF7436" w:rsidRPr="00622502" w14:paraId="7DA4F608" w14:textId="77777777" w:rsidTr="0081432F">
        <w:trPr>
          <w:trHeight w:val="70"/>
        </w:trPr>
        <w:tc>
          <w:tcPr>
            <w:tcW w:w="4950" w:type="dxa"/>
            <w:vAlign w:val="bottom"/>
          </w:tcPr>
          <w:p w14:paraId="2FA1DB14" w14:textId="7134672E" w:rsidR="00FF7436" w:rsidRPr="00622502" w:rsidRDefault="00FF7436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6F5E5CDD" w14:textId="605B75D7" w:rsidR="00FF7436" w:rsidRPr="00C60022" w:rsidRDefault="00FF7436" w:rsidP="00037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00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0FB32D7A" w14:textId="77777777" w:rsidR="00FF7436" w:rsidRPr="00622502" w:rsidRDefault="00FF7436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67E45DB6" w14:textId="77777777" w:rsidR="00FF7436" w:rsidRPr="00622502" w:rsidRDefault="00FF7436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3EEBF864" w14:textId="77777777" w:rsidR="00FF7436" w:rsidRPr="00622502" w:rsidRDefault="00FF7436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FF7436" w:rsidRPr="00622502" w14:paraId="4F6BC831" w14:textId="77777777" w:rsidTr="0081432F">
        <w:tc>
          <w:tcPr>
            <w:tcW w:w="4950" w:type="dxa"/>
          </w:tcPr>
          <w:p w14:paraId="3C7F8BB7" w14:textId="77777777" w:rsidR="00FF7436" w:rsidRPr="00622502" w:rsidRDefault="00FF7436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1FBA3C" w14:textId="77777777" w:rsidR="00FF7436" w:rsidRPr="00622502" w:rsidRDefault="00FF7436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18ECCC71" w14:textId="77777777" w:rsidR="00FF7436" w:rsidRPr="00622502" w:rsidRDefault="00FF7436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436" w:rsidRPr="00622502" w14:paraId="754494D8" w14:textId="77777777" w:rsidTr="0081432F">
        <w:tc>
          <w:tcPr>
            <w:tcW w:w="4950" w:type="dxa"/>
          </w:tcPr>
          <w:p w14:paraId="00D55E4C" w14:textId="51D4F51B" w:rsidR="00FF7436" w:rsidRPr="00622502" w:rsidRDefault="00FF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กำไรจาก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170" w:type="dxa"/>
          </w:tcPr>
          <w:p w14:paraId="148F41A9" w14:textId="77777777" w:rsidR="00FF7436" w:rsidRPr="00622502" w:rsidRDefault="00FF7436" w:rsidP="008861B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9607FC" w14:textId="1DE634EB" w:rsidR="00FF7436" w:rsidRPr="00622502" w:rsidRDefault="00FF7436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15,422</w:t>
            </w:r>
          </w:p>
        </w:tc>
        <w:tc>
          <w:tcPr>
            <w:tcW w:w="270" w:type="dxa"/>
          </w:tcPr>
          <w:p w14:paraId="50BCF582" w14:textId="77777777" w:rsidR="00FF7436" w:rsidRPr="00622502" w:rsidRDefault="00FF7436" w:rsidP="0088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C236773" w14:textId="52DBA7D9" w:rsidR="00FF7436" w:rsidRPr="00622502" w:rsidRDefault="00FF7436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FF7436" w:rsidRPr="00622502" w14:paraId="080BC60E" w14:textId="77777777" w:rsidTr="0081432F">
        <w:tc>
          <w:tcPr>
            <w:tcW w:w="4950" w:type="dxa"/>
          </w:tcPr>
          <w:p w14:paraId="28A76207" w14:textId="754D9266" w:rsidR="00FF7436" w:rsidRPr="00622502" w:rsidRDefault="00FF7436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รายได้ค่าบริการเพื่อสนับสนุนธุรกิจ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ตามปกติ</w:t>
            </w:r>
          </w:p>
        </w:tc>
        <w:tc>
          <w:tcPr>
            <w:tcW w:w="1170" w:type="dxa"/>
          </w:tcPr>
          <w:p w14:paraId="38685DB1" w14:textId="6EEE98ED" w:rsidR="00FF7436" w:rsidRPr="00476D45" w:rsidRDefault="00FF7436" w:rsidP="00037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6D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086E3072" w14:textId="2C4FAF4A" w:rsidR="00FF7436" w:rsidRPr="00622502" w:rsidRDefault="00FF7436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7,811</w:t>
            </w:r>
          </w:p>
        </w:tc>
        <w:tc>
          <w:tcPr>
            <w:tcW w:w="270" w:type="dxa"/>
          </w:tcPr>
          <w:p w14:paraId="06453FA3" w14:textId="77777777" w:rsidR="00FF7436" w:rsidRPr="00622502" w:rsidRDefault="00FF7436" w:rsidP="0088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9A708DD" w14:textId="66F14E17" w:rsidR="00FF7436" w:rsidRPr="00622502" w:rsidRDefault="00FF7436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5,821</w:t>
            </w:r>
          </w:p>
        </w:tc>
      </w:tr>
      <w:tr w:rsidR="00FF7436" w:rsidRPr="00622502" w14:paraId="2C5A2BCF" w14:textId="77777777" w:rsidTr="0081432F">
        <w:tc>
          <w:tcPr>
            <w:tcW w:w="4950" w:type="dxa"/>
          </w:tcPr>
          <w:p w14:paraId="2893785F" w14:textId="59864145" w:rsidR="00FF7436" w:rsidRPr="00622502" w:rsidRDefault="00FF7436" w:rsidP="0088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62250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3C7D8EBB" w14:textId="77777777" w:rsidR="00FF7436" w:rsidRPr="00622502" w:rsidRDefault="00FF7436" w:rsidP="008861B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4E55AE" w14:textId="08047D95" w:rsidR="00FF7436" w:rsidRPr="00622502" w:rsidRDefault="00FF7436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11,728</w:t>
            </w:r>
          </w:p>
        </w:tc>
        <w:tc>
          <w:tcPr>
            <w:tcW w:w="270" w:type="dxa"/>
          </w:tcPr>
          <w:p w14:paraId="3139BDCB" w14:textId="77777777" w:rsidR="00FF7436" w:rsidRPr="00622502" w:rsidRDefault="00FF7436" w:rsidP="0088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F32D676" w14:textId="2F526C7C" w:rsidR="00FF7436" w:rsidRPr="00622502" w:rsidRDefault="00FF7436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</w:tr>
      <w:tr w:rsidR="00FF7436" w:rsidRPr="00622502" w14:paraId="70FAA60F" w14:textId="77777777" w:rsidTr="0081432F">
        <w:tc>
          <w:tcPr>
            <w:tcW w:w="4950" w:type="dxa"/>
          </w:tcPr>
          <w:p w14:paraId="1A4F6DDB" w14:textId="4D6F5471" w:rsidR="00FF7436" w:rsidRPr="00622502" w:rsidRDefault="00FF7436" w:rsidP="00A8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436333C" w14:textId="77777777" w:rsidR="00FF7436" w:rsidRPr="00622502" w:rsidRDefault="00FF7436" w:rsidP="00A854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0CD614" w14:textId="6A4254F2" w:rsidR="00FF7436" w:rsidRPr="00574738" w:rsidRDefault="00FF7436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34,961</w:t>
            </w:r>
          </w:p>
        </w:tc>
        <w:tc>
          <w:tcPr>
            <w:tcW w:w="270" w:type="dxa"/>
          </w:tcPr>
          <w:p w14:paraId="357D6308" w14:textId="77777777" w:rsidR="00FF7436" w:rsidRPr="00622502" w:rsidRDefault="00FF7436" w:rsidP="00A854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64CF25D" w14:textId="0BFEBC6B" w:rsidR="00FF7436" w:rsidRPr="00574738" w:rsidRDefault="00FF7436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13,196</w:t>
            </w:r>
          </w:p>
        </w:tc>
      </w:tr>
    </w:tbl>
    <w:p w14:paraId="338DEEB1" w14:textId="42278920" w:rsidR="00C80A2E" w:rsidRPr="00622502" w:rsidRDefault="00C80A2E" w:rsidP="001C4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1C46E11" w14:textId="77777777" w:rsidR="00C80A2E" w:rsidRPr="00622502" w:rsidRDefault="00C80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62250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2CFF6FA" w14:textId="670AC2F5" w:rsidR="002D4841" w:rsidRPr="0085608E" w:rsidRDefault="72C655A4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ค่าใช้จ่ายผลประโยชน์พนักงาน</w:t>
      </w:r>
    </w:p>
    <w:p w14:paraId="3F1B3487" w14:textId="132EA4A4" w:rsidR="00F979A4" w:rsidRPr="0085608E" w:rsidRDefault="00F979A4" w:rsidP="00F9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661512" w:rsidRPr="00622502" w14:paraId="630CA8D1" w14:textId="77777777" w:rsidTr="00574738">
        <w:trPr>
          <w:trHeight w:val="274"/>
        </w:trPr>
        <w:tc>
          <w:tcPr>
            <w:tcW w:w="4680" w:type="dxa"/>
            <w:vAlign w:val="bottom"/>
          </w:tcPr>
          <w:p w14:paraId="5361483D" w14:textId="447417F1" w:rsidR="00661512" w:rsidRPr="00622502" w:rsidRDefault="00C426F9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561D2626" w14:textId="24A94039" w:rsidR="00661512" w:rsidRPr="0085608E" w:rsidRDefault="00661512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74D5F6A" w14:textId="77777777" w:rsidR="00661512" w:rsidRPr="00622502" w:rsidRDefault="00661512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E5236A8" w14:textId="77777777" w:rsidR="00661512" w:rsidRPr="00622502" w:rsidRDefault="00661512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23079A02" w14:textId="77777777" w:rsidR="00661512" w:rsidRPr="00622502" w:rsidRDefault="00661512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5AC036F" w14:textId="77777777" w:rsidR="00661512" w:rsidRPr="00622502" w:rsidRDefault="00661512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661512" w:rsidRPr="00622502" w14:paraId="14A04681" w14:textId="77777777" w:rsidTr="00574738">
        <w:trPr>
          <w:trHeight w:val="274"/>
        </w:trPr>
        <w:tc>
          <w:tcPr>
            <w:tcW w:w="4680" w:type="dxa"/>
          </w:tcPr>
          <w:p w14:paraId="77B53E8D" w14:textId="77777777" w:rsidR="00661512" w:rsidRPr="00622502" w:rsidRDefault="00661512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2DA540" w14:textId="77777777" w:rsidR="00661512" w:rsidRPr="00622502" w:rsidRDefault="0066151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29762C" w14:textId="77777777" w:rsidR="00661512" w:rsidRPr="00622502" w:rsidRDefault="00661512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72A73B71" w14:textId="77777777" w:rsidR="00661512" w:rsidRPr="00622502" w:rsidRDefault="00661512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72B3" w:rsidRPr="00622502" w14:paraId="18BAA7A1" w14:textId="77777777" w:rsidTr="00574738">
        <w:trPr>
          <w:trHeight w:val="274"/>
        </w:trPr>
        <w:tc>
          <w:tcPr>
            <w:tcW w:w="4680" w:type="dxa"/>
          </w:tcPr>
          <w:p w14:paraId="63BD7E6E" w14:textId="41EE7042" w:rsidR="00F172B3" w:rsidRPr="00A22BE8" w:rsidRDefault="00F172B3" w:rsidP="00F1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22B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170" w:type="dxa"/>
          </w:tcPr>
          <w:p w14:paraId="77A82B4F" w14:textId="77777777" w:rsidR="00F172B3" w:rsidRPr="00622502" w:rsidRDefault="00F172B3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25E61" w14:textId="77777777" w:rsidR="00F172B3" w:rsidRPr="00622502" w:rsidRDefault="00F172B3" w:rsidP="00F17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3B5946" w14:textId="76F78171" w:rsidR="00F172B3" w:rsidRPr="00622502" w:rsidRDefault="00F172B3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462,848</w:t>
            </w:r>
          </w:p>
        </w:tc>
        <w:tc>
          <w:tcPr>
            <w:tcW w:w="270" w:type="dxa"/>
          </w:tcPr>
          <w:p w14:paraId="32DCA873" w14:textId="77777777" w:rsidR="00F172B3" w:rsidRPr="00622502" w:rsidRDefault="00F172B3" w:rsidP="00F1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370B55" w14:textId="7278E83E" w:rsidR="00F172B3" w:rsidRPr="00622502" w:rsidRDefault="00F172B3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331,977</w:t>
            </w:r>
          </w:p>
        </w:tc>
      </w:tr>
      <w:tr w:rsidR="00F172B3" w:rsidRPr="00622502" w14:paraId="5D14AE1F" w14:textId="77777777" w:rsidTr="00574738">
        <w:trPr>
          <w:trHeight w:val="274"/>
        </w:trPr>
        <w:tc>
          <w:tcPr>
            <w:tcW w:w="4680" w:type="dxa"/>
          </w:tcPr>
          <w:p w14:paraId="4BBD869B" w14:textId="42B74F9F" w:rsidR="00F172B3" w:rsidRPr="00A22BE8" w:rsidRDefault="00F172B3" w:rsidP="00F1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22B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0" w:type="dxa"/>
          </w:tcPr>
          <w:p w14:paraId="40E1CE36" w14:textId="77777777" w:rsidR="00F172B3" w:rsidRPr="00622502" w:rsidRDefault="00F172B3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0C8A8" w14:textId="77777777" w:rsidR="00F172B3" w:rsidRPr="00622502" w:rsidRDefault="00F172B3" w:rsidP="00F17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0EA31B" w14:textId="102DBB3F" w:rsidR="00F172B3" w:rsidRPr="00622502" w:rsidRDefault="00F172B3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12,409</w:t>
            </w:r>
          </w:p>
        </w:tc>
        <w:tc>
          <w:tcPr>
            <w:tcW w:w="270" w:type="dxa"/>
          </w:tcPr>
          <w:p w14:paraId="5A9426FD" w14:textId="77777777" w:rsidR="00F172B3" w:rsidRPr="00622502" w:rsidRDefault="00F172B3" w:rsidP="00F1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A88C22" w14:textId="0E885F1B" w:rsidR="00F172B3" w:rsidRPr="00622502" w:rsidRDefault="00F172B3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11,748</w:t>
            </w:r>
          </w:p>
        </w:tc>
      </w:tr>
      <w:tr w:rsidR="00F172B3" w:rsidRPr="00622502" w14:paraId="5D5E68A5" w14:textId="77777777" w:rsidTr="00574738">
        <w:trPr>
          <w:trHeight w:val="274"/>
        </w:trPr>
        <w:tc>
          <w:tcPr>
            <w:tcW w:w="4680" w:type="dxa"/>
          </w:tcPr>
          <w:p w14:paraId="6BE065F2" w14:textId="0D766EEA" w:rsidR="00F172B3" w:rsidRPr="00A22BE8" w:rsidRDefault="00F172B3" w:rsidP="00F1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22B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</w:tcPr>
          <w:p w14:paraId="1AB3E289" w14:textId="77777777" w:rsidR="00F172B3" w:rsidRPr="00622502" w:rsidRDefault="00F172B3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671B9" w14:textId="77777777" w:rsidR="00F172B3" w:rsidRPr="00622502" w:rsidRDefault="00F172B3" w:rsidP="00F17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45726A" w14:textId="457528A4" w:rsidR="00F172B3" w:rsidRPr="00622502" w:rsidRDefault="00F172B3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6,325</w:t>
            </w:r>
          </w:p>
        </w:tc>
        <w:tc>
          <w:tcPr>
            <w:tcW w:w="270" w:type="dxa"/>
          </w:tcPr>
          <w:p w14:paraId="1F432CCC" w14:textId="77777777" w:rsidR="00F172B3" w:rsidRPr="00622502" w:rsidRDefault="00F172B3" w:rsidP="00F1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1A41E2" w14:textId="7C8D1590" w:rsidR="00F172B3" w:rsidRPr="00622502" w:rsidRDefault="00F172B3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5,822</w:t>
            </w:r>
          </w:p>
        </w:tc>
      </w:tr>
      <w:tr w:rsidR="00F172B3" w:rsidRPr="00622502" w14:paraId="3C6447D9" w14:textId="77777777" w:rsidTr="00574738">
        <w:trPr>
          <w:trHeight w:val="274"/>
        </w:trPr>
        <w:tc>
          <w:tcPr>
            <w:tcW w:w="4680" w:type="dxa"/>
          </w:tcPr>
          <w:p w14:paraId="750BB7DB" w14:textId="1389CCEB" w:rsidR="00F172B3" w:rsidRPr="00A22BE8" w:rsidRDefault="00F172B3" w:rsidP="00F1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22B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5D99524E" w14:textId="77777777" w:rsidR="00F172B3" w:rsidRPr="00622502" w:rsidRDefault="00F172B3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75D04" w14:textId="77777777" w:rsidR="00F172B3" w:rsidRPr="00622502" w:rsidRDefault="00F172B3" w:rsidP="00F17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B844C2" w14:textId="3AA503BB" w:rsidR="00F172B3" w:rsidRPr="00622502" w:rsidRDefault="00F172B3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270" w:type="dxa"/>
          </w:tcPr>
          <w:p w14:paraId="3932AC4E" w14:textId="77777777" w:rsidR="00F172B3" w:rsidRPr="00622502" w:rsidRDefault="00F172B3" w:rsidP="00F1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09007A" w14:textId="74BCB3A4" w:rsidR="00F172B3" w:rsidRPr="00622502" w:rsidRDefault="00F172B3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</w:tr>
      <w:tr w:rsidR="00F172B3" w:rsidRPr="00622502" w14:paraId="2DF0C6C3" w14:textId="77777777" w:rsidTr="00574738">
        <w:trPr>
          <w:trHeight w:val="274"/>
        </w:trPr>
        <w:tc>
          <w:tcPr>
            <w:tcW w:w="4680" w:type="dxa"/>
          </w:tcPr>
          <w:p w14:paraId="7D68B6D2" w14:textId="09DC66B5" w:rsidR="00F172B3" w:rsidRPr="00A22BE8" w:rsidRDefault="00F172B3" w:rsidP="00F1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22BE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14:paraId="353AA09C" w14:textId="77777777" w:rsidR="00F172B3" w:rsidRPr="00622502" w:rsidRDefault="00F172B3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04023" w14:textId="77777777" w:rsidR="00F172B3" w:rsidRPr="00622502" w:rsidRDefault="00F172B3" w:rsidP="00F17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952C9" w14:textId="0DC1A8A6" w:rsidR="00F172B3" w:rsidRPr="00622502" w:rsidRDefault="00BD613A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30,383</w:t>
            </w:r>
          </w:p>
        </w:tc>
        <w:tc>
          <w:tcPr>
            <w:tcW w:w="270" w:type="dxa"/>
          </w:tcPr>
          <w:p w14:paraId="3189BB38" w14:textId="77777777" w:rsidR="00F172B3" w:rsidRPr="00622502" w:rsidRDefault="00F172B3" w:rsidP="00F1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E010CA" w14:textId="5B5A4F21" w:rsidR="00F172B3" w:rsidRPr="00622502" w:rsidRDefault="00F172B3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32,048</w:t>
            </w:r>
          </w:p>
        </w:tc>
      </w:tr>
      <w:tr w:rsidR="00F172B3" w:rsidRPr="00622502" w14:paraId="60FB6158" w14:textId="77777777" w:rsidTr="00574738">
        <w:trPr>
          <w:trHeight w:val="274"/>
        </w:trPr>
        <w:tc>
          <w:tcPr>
            <w:tcW w:w="4680" w:type="dxa"/>
          </w:tcPr>
          <w:p w14:paraId="0905F538" w14:textId="7427AFDA" w:rsidR="00F172B3" w:rsidRPr="00A22BE8" w:rsidRDefault="00F172B3" w:rsidP="00F1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22B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49D18AB" w14:textId="77777777" w:rsidR="00F172B3" w:rsidRPr="00622502" w:rsidRDefault="00F172B3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  <w:tab w:val="decimal" w:pos="10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84238" w14:textId="77777777" w:rsidR="00F172B3" w:rsidRPr="00622502" w:rsidRDefault="00F172B3" w:rsidP="00F17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A13FF9" w14:textId="2C95185A" w:rsidR="00F172B3" w:rsidRPr="00574738" w:rsidRDefault="00F172B3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BD613A"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D613A"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088</w:t>
            </w:r>
          </w:p>
        </w:tc>
        <w:tc>
          <w:tcPr>
            <w:tcW w:w="270" w:type="dxa"/>
          </w:tcPr>
          <w:p w14:paraId="2F20274C" w14:textId="77777777" w:rsidR="00F172B3" w:rsidRPr="00622502" w:rsidRDefault="00F172B3" w:rsidP="00F17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90618D" w14:textId="22A5F16A" w:rsidR="00F172B3" w:rsidRPr="00574738" w:rsidRDefault="00F172B3" w:rsidP="0057473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47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383,395</w:t>
            </w:r>
          </w:p>
        </w:tc>
      </w:tr>
    </w:tbl>
    <w:p w14:paraId="11E6AC48" w14:textId="77777777" w:rsidR="0086564A" w:rsidRPr="0085608E" w:rsidRDefault="0086564A" w:rsidP="00F7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1B5A21CA" w14:textId="01FE3FEA" w:rsidR="002D4841" w:rsidRPr="00622502" w:rsidRDefault="002D4841" w:rsidP="00F7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622502">
        <w:rPr>
          <w:rFonts w:asciiTheme="majorBidi" w:hAnsiTheme="majorBidi" w:cstheme="majorBidi"/>
          <w:b/>
          <w:i/>
          <w:iCs/>
          <w:sz w:val="30"/>
          <w:szCs w:val="30"/>
          <w:cs/>
        </w:rPr>
        <w:t>โครงการสมทบเงินที่กำหนดไว้</w:t>
      </w:r>
    </w:p>
    <w:p w14:paraId="6BCF00DF" w14:textId="77777777" w:rsidR="002D4841" w:rsidRPr="0085608E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4"/>
          <w:szCs w:val="24"/>
        </w:rPr>
      </w:pPr>
    </w:p>
    <w:p w14:paraId="3AC350D0" w14:textId="67E5922C" w:rsidR="00884EED" w:rsidRPr="00622502" w:rsidRDefault="001D1EEC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D4841" w:rsidRPr="00622502">
        <w:rPr>
          <w:rFonts w:asciiTheme="majorBidi" w:hAnsiTheme="majorBidi" w:cstheme="majorBidi"/>
          <w:sz w:val="30"/>
          <w:szCs w:val="30"/>
          <w:cs/>
        </w:rPr>
        <w:t>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</w:t>
      </w:r>
      <w:r w:rsidR="00DF45AF" w:rsidRPr="00622502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DF45AF" w:rsidRPr="00622502">
        <w:rPr>
          <w:rFonts w:asciiTheme="majorBidi" w:hAnsiTheme="majorBidi" w:cstheme="majorBidi"/>
          <w:sz w:val="30"/>
          <w:szCs w:val="30"/>
        </w:rPr>
        <w:t xml:space="preserve">3 </w:t>
      </w:r>
      <w:r w:rsidR="00DF45AF" w:rsidRPr="00622502">
        <w:rPr>
          <w:rFonts w:asciiTheme="majorBidi" w:hAnsiTheme="majorBidi" w:cstheme="majorBidi"/>
          <w:sz w:val="30"/>
          <w:szCs w:val="30"/>
          <w:cs/>
        </w:rPr>
        <w:t>ถึง</w:t>
      </w:r>
      <w:r w:rsidR="002D4841" w:rsidRPr="00622502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1F0E13" w:rsidRPr="00622502">
        <w:rPr>
          <w:rFonts w:asciiTheme="majorBidi" w:hAnsiTheme="majorBidi" w:cstheme="majorBidi"/>
          <w:sz w:val="30"/>
          <w:szCs w:val="30"/>
        </w:rPr>
        <w:t>15</w:t>
      </w:r>
      <w:r w:rsidR="002D4841" w:rsidRPr="00622502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1F0E13" w:rsidRPr="00622502">
        <w:rPr>
          <w:rFonts w:asciiTheme="majorBidi" w:hAnsiTheme="majorBidi" w:cstheme="majorBidi"/>
          <w:sz w:val="30"/>
          <w:szCs w:val="30"/>
        </w:rPr>
        <w:t>3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45AF" w:rsidRPr="00622502">
        <w:rPr>
          <w:rFonts w:asciiTheme="majorBidi" w:hAnsiTheme="majorBidi" w:cstheme="majorBidi"/>
          <w:sz w:val="30"/>
          <w:szCs w:val="30"/>
          <w:cs/>
        </w:rPr>
        <w:t>ถึง</w:t>
      </w:r>
      <w:r w:rsidR="002D4841" w:rsidRPr="00622502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1F0E13" w:rsidRPr="00622502">
        <w:rPr>
          <w:rFonts w:asciiTheme="majorBidi" w:hAnsiTheme="majorBidi" w:cstheme="majorBidi"/>
          <w:sz w:val="30"/>
          <w:szCs w:val="30"/>
        </w:rPr>
        <w:t>10</w:t>
      </w:r>
      <w:r w:rsidR="002D4841" w:rsidRPr="00622502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44D5BEA" w14:textId="6D25900D" w:rsidR="0086564A" w:rsidRPr="0085608E" w:rsidRDefault="0086564A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73CCFCA" w14:textId="77777777" w:rsidR="00F767BB" w:rsidRPr="00622502" w:rsidRDefault="72ED8CB8" w:rsidP="5E06E701">
      <w:pPr>
        <w:pStyle w:val="index"/>
        <w:numPr>
          <w:ilvl w:val="0"/>
          <w:numId w:val="7"/>
        </w:numPr>
        <w:tabs>
          <w:tab w:val="clear" w:pos="970"/>
          <w:tab w:val="num" w:pos="11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ค่าใช้จ่ายอื่น</w:t>
      </w:r>
    </w:p>
    <w:p w14:paraId="52FC4CAD" w14:textId="4016E939" w:rsidR="00F767BB" w:rsidRPr="0085608E" w:rsidRDefault="00F767BB" w:rsidP="00F76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  <w:bookmarkStart w:id="12" w:name="OLE_LINK12"/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70"/>
        <w:gridCol w:w="1350"/>
        <w:gridCol w:w="270"/>
        <w:gridCol w:w="1352"/>
      </w:tblGrid>
      <w:tr w:rsidR="000372CC" w:rsidRPr="00622502" w14:paraId="09FEC13C" w14:textId="77777777" w:rsidTr="000372CC">
        <w:trPr>
          <w:trHeight w:val="274"/>
        </w:trPr>
        <w:tc>
          <w:tcPr>
            <w:tcW w:w="4950" w:type="dxa"/>
            <w:vAlign w:val="bottom"/>
          </w:tcPr>
          <w:p w14:paraId="7F5DC21E" w14:textId="6DDBCFC4" w:rsidR="000372CC" w:rsidRPr="00622502" w:rsidRDefault="000372CC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AECEBFD" w14:textId="65ECB8AC" w:rsidR="000372CC" w:rsidRPr="00622502" w:rsidRDefault="000372CC" w:rsidP="00037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180FF16D" w14:textId="77777777" w:rsidR="000372CC" w:rsidRPr="00622502" w:rsidRDefault="000372CC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36AD95C6" w14:textId="77777777" w:rsidR="000372CC" w:rsidRPr="00622502" w:rsidRDefault="000372CC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3C57A918" w14:textId="77777777" w:rsidR="000372CC" w:rsidRPr="00622502" w:rsidRDefault="000372CC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0372CC" w:rsidRPr="00622502" w14:paraId="4FBEA645" w14:textId="77777777" w:rsidTr="000372CC">
        <w:trPr>
          <w:trHeight w:val="274"/>
        </w:trPr>
        <w:tc>
          <w:tcPr>
            <w:tcW w:w="4950" w:type="dxa"/>
          </w:tcPr>
          <w:p w14:paraId="0D47C12A" w14:textId="77777777" w:rsidR="000372CC" w:rsidRPr="00622502" w:rsidRDefault="000372CC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CA1BBD" w14:textId="77777777" w:rsidR="000372CC" w:rsidRPr="00622502" w:rsidRDefault="000372CC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C421F7C" w14:textId="77777777" w:rsidR="000372CC" w:rsidRPr="00622502" w:rsidRDefault="000372CC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72CC" w:rsidRPr="00622502" w14:paraId="177C1F19" w14:textId="77777777" w:rsidTr="000372CC">
        <w:trPr>
          <w:trHeight w:val="274"/>
        </w:trPr>
        <w:tc>
          <w:tcPr>
            <w:tcW w:w="4950" w:type="dxa"/>
          </w:tcPr>
          <w:p w14:paraId="5FFD972E" w14:textId="4AB3220F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1E9DB20E" w14:textId="77777777" w:rsidR="000372CC" w:rsidRPr="00622502" w:rsidRDefault="000372CC" w:rsidP="00BE41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1377D3" w14:textId="55143C68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70E8D5A8" w14:textId="77777777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F597F79" w14:textId="09957DA6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27,314</w:t>
            </w:r>
          </w:p>
        </w:tc>
      </w:tr>
      <w:tr w:rsidR="000372CC" w:rsidRPr="00622502" w14:paraId="52DE5BD5" w14:textId="77777777" w:rsidTr="000372CC">
        <w:trPr>
          <w:trHeight w:val="274"/>
        </w:trPr>
        <w:tc>
          <w:tcPr>
            <w:tcW w:w="4950" w:type="dxa"/>
          </w:tcPr>
          <w:p w14:paraId="0FC1C944" w14:textId="23905358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ค่าธรรมเนียมการบริการและจัดเก็บข้อมูล</w:t>
            </w:r>
          </w:p>
        </w:tc>
        <w:tc>
          <w:tcPr>
            <w:tcW w:w="1170" w:type="dxa"/>
          </w:tcPr>
          <w:p w14:paraId="1852FE9C" w14:textId="77777777" w:rsidR="000372CC" w:rsidRPr="00622502" w:rsidRDefault="000372CC" w:rsidP="00BE41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10E4B9" w14:textId="045E3B06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37,810</w:t>
            </w:r>
          </w:p>
        </w:tc>
        <w:tc>
          <w:tcPr>
            <w:tcW w:w="270" w:type="dxa"/>
          </w:tcPr>
          <w:p w14:paraId="1E23537E" w14:textId="77777777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C46CAC9" w14:textId="14BC5EB4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32,518</w:t>
            </w:r>
          </w:p>
        </w:tc>
      </w:tr>
      <w:tr w:rsidR="000372CC" w:rsidRPr="00622502" w14:paraId="3E062D53" w14:textId="77777777" w:rsidTr="000372CC">
        <w:trPr>
          <w:trHeight w:val="274"/>
        </w:trPr>
        <w:tc>
          <w:tcPr>
            <w:tcW w:w="4950" w:type="dxa"/>
          </w:tcPr>
          <w:p w14:paraId="3775D9EA" w14:textId="1E478A30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ค่าบริการเพื่อสนับสนุนธุรกิจตามปกติ</w:t>
            </w:r>
          </w:p>
        </w:tc>
        <w:tc>
          <w:tcPr>
            <w:tcW w:w="1170" w:type="dxa"/>
          </w:tcPr>
          <w:p w14:paraId="3F35B030" w14:textId="7DD863ED" w:rsidR="000372CC" w:rsidRPr="00C60022" w:rsidRDefault="000372CC" w:rsidP="000372C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600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34</w:t>
            </w:r>
          </w:p>
        </w:tc>
        <w:tc>
          <w:tcPr>
            <w:tcW w:w="1350" w:type="dxa"/>
          </w:tcPr>
          <w:p w14:paraId="7E15F01A" w14:textId="5FB5C80D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34,145</w:t>
            </w:r>
          </w:p>
        </w:tc>
        <w:tc>
          <w:tcPr>
            <w:tcW w:w="270" w:type="dxa"/>
          </w:tcPr>
          <w:p w14:paraId="2AA90876" w14:textId="77777777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1B669D0" w14:textId="2DD5416C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29,703</w:t>
            </w:r>
          </w:p>
        </w:tc>
      </w:tr>
      <w:tr w:rsidR="000372CC" w:rsidRPr="00622502" w14:paraId="5F1A1B8F" w14:textId="77777777" w:rsidTr="000372CC">
        <w:trPr>
          <w:trHeight w:val="274"/>
        </w:trPr>
        <w:tc>
          <w:tcPr>
            <w:tcW w:w="4950" w:type="dxa"/>
          </w:tcPr>
          <w:p w14:paraId="0849E559" w14:textId="159FD6F8" w:rsidR="000372CC" w:rsidRPr="00622502" w:rsidRDefault="000372CC" w:rsidP="0018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170" w:type="dxa"/>
          </w:tcPr>
          <w:p w14:paraId="15F04E38" w14:textId="77777777" w:rsidR="000372CC" w:rsidRPr="00622502" w:rsidRDefault="000372CC" w:rsidP="001848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8BAE15" w14:textId="3006A636" w:rsidR="000372CC" w:rsidRPr="0085608E" w:rsidDel="00317037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29,523</w:t>
            </w:r>
          </w:p>
        </w:tc>
        <w:tc>
          <w:tcPr>
            <w:tcW w:w="270" w:type="dxa"/>
          </w:tcPr>
          <w:p w14:paraId="74A23E28" w14:textId="77777777" w:rsidR="000372CC" w:rsidRPr="00622502" w:rsidRDefault="000372CC" w:rsidP="0018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F377F44" w14:textId="0A232F5A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2,462</w:t>
            </w:r>
          </w:p>
        </w:tc>
      </w:tr>
      <w:tr w:rsidR="000372CC" w:rsidRPr="00622502" w14:paraId="796AC8DA" w14:textId="77777777" w:rsidTr="000372CC">
        <w:trPr>
          <w:trHeight w:val="274"/>
        </w:trPr>
        <w:tc>
          <w:tcPr>
            <w:tcW w:w="4950" w:type="dxa"/>
          </w:tcPr>
          <w:p w14:paraId="0E059E0D" w14:textId="2D7E0837" w:rsidR="000372CC" w:rsidRPr="0085608E" w:rsidRDefault="000372C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ค่าบริการและค่าบำรุงรักษา</w:t>
            </w:r>
          </w:p>
        </w:tc>
        <w:tc>
          <w:tcPr>
            <w:tcW w:w="1170" w:type="dxa"/>
          </w:tcPr>
          <w:p w14:paraId="088D047C" w14:textId="77777777" w:rsidR="000372CC" w:rsidRPr="00622502" w:rsidRDefault="000372CC" w:rsidP="00BE41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D2D2D" w14:textId="2E0B1578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21,732</w:t>
            </w:r>
          </w:p>
        </w:tc>
        <w:tc>
          <w:tcPr>
            <w:tcW w:w="270" w:type="dxa"/>
          </w:tcPr>
          <w:p w14:paraId="50CB0BB6" w14:textId="77777777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88D2255" w14:textId="146F49F4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26,135</w:t>
            </w:r>
          </w:p>
        </w:tc>
      </w:tr>
      <w:tr w:rsidR="000372CC" w:rsidRPr="00622502" w14:paraId="440F1FB7" w14:textId="77777777" w:rsidTr="000372CC">
        <w:trPr>
          <w:trHeight w:val="274"/>
        </w:trPr>
        <w:tc>
          <w:tcPr>
            <w:tcW w:w="4950" w:type="dxa"/>
          </w:tcPr>
          <w:p w14:paraId="4FE81DC1" w14:textId="0161505A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</w:tcPr>
          <w:p w14:paraId="16CA5181" w14:textId="77777777" w:rsidR="000372CC" w:rsidRPr="00622502" w:rsidRDefault="000372CC" w:rsidP="00BE41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5CBEBB" w14:textId="38992E09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15,738</w:t>
            </w:r>
          </w:p>
        </w:tc>
        <w:tc>
          <w:tcPr>
            <w:tcW w:w="270" w:type="dxa"/>
          </w:tcPr>
          <w:p w14:paraId="490E0D42" w14:textId="77777777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B1F8A73" w14:textId="66BF6657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7,215</w:t>
            </w:r>
          </w:p>
        </w:tc>
      </w:tr>
      <w:tr w:rsidR="000372CC" w:rsidRPr="00622502" w14:paraId="32853BA3" w14:textId="77777777" w:rsidTr="000372CC">
        <w:trPr>
          <w:trHeight w:val="274"/>
        </w:trPr>
        <w:tc>
          <w:tcPr>
            <w:tcW w:w="4950" w:type="dxa"/>
          </w:tcPr>
          <w:p w14:paraId="287FFA90" w14:textId="28D7BAC9" w:rsidR="000372CC" w:rsidRPr="00622502" w:rsidRDefault="000372CC" w:rsidP="0018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170" w:type="dxa"/>
          </w:tcPr>
          <w:p w14:paraId="50BC1BD0" w14:textId="77777777" w:rsidR="000372CC" w:rsidRPr="00622502" w:rsidRDefault="000372CC" w:rsidP="001848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B21985" w14:textId="772566BD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6,979</w:t>
            </w:r>
          </w:p>
        </w:tc>
        <w:tc>
          <w:tcPr>
            <w:tcW w:w="270" w:type="dxa"/>
          </w:tcPr>
          <w:p w14:paraId="708A0204" w14:textId="77777777" w:rsidR="000372CC" w:rsidRPr="00622502" w:rsidRDefault="000372CC" w:rsidP="00184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97C5992" w14:textId="70E369ED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4,422</w:t>
            </w:r>
          </w:p>
        </w:tc>
      </w:tr>
      <w:tr w:rsidR="000372CC" w:rsidRPr="00622502" w14:paraId="35D104E6" w14:textId="77777777" w:rsidTr="000372CC">
        <w:trPr>
          <w:trHeight w:val="274"/>
        </w:trPr>
        <w:tc>
          <w:tcPr>
            <w:tcW w:w="4950" w:type="dxa"/>
          </w:tcPr>
          <w:p w14:paraId="13408354" w14:textId="0D543BE7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170" w:type="dxa"/>
          </w:tcPr>
          <w:p w14:paraId="2CFAEACF" w14:textId="77777777" w:rsidR="000372CC" w:rsidRPr="00622502" w:rsidRDefault="000372CC" w:rsidP="00BE41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74E9FC" w14:textId="6787D327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6,038</w:t>
            </w:r>
          </w:p>
        </w:tc>
        <w:tc>
          <w:tcPr>
            <w:tcW w:w="270" w:type="dxa"/>
          </w:tcPr>
          <w:p w14:paraId="40411B20" w14:textId="77777777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CBA6568" w14:textId="0D74F188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5,979</w:t>
            </w:r>
          </w:p>
        </w:tc>
      </w:tr>
      <w:tr w:rsidR="000372CC" w:rsidRPr="00622502" w14:paraId="267E491D" w14:textId="77777777" w:rsidTr="000372CC">
        <w:trPr>
          <w:trHeight w:val="274"/>
        </w:trPr>
        <w:tc>
          <w:tcPr>
            <w:tcW w:w="4950" w:type="dxa"/>
          </w:tcPr>
          <w:p w14:paraId="10A85952" w14:textId="27858EFB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62250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257757A9" w14:textId="77777777" w:rsidR="000372CC" w:rsidRPr="00622502" w:rsidRDefault="000372CC" w:rsidP="00BE41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CA2065" w14:textId="7A437096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13,9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3549859A" w14:textId="77777777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09746A6" w14:textId="789B6396" w:rsidR="000372CC" w:rsidRPr="00622502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6,143</w:t>
            </w:r>
          </w:p>
        </w:tc>
      </w:tr>
      <w:tr w:rsidR="000372CC" w:rsidRPr="00622502" w14:paraId="731E199B" w14:textId="77777777" w:rsidTr="000372CC">
        <w:trPr>
          <w:trHeight w:val="274"/>
        </w:trPr>
        <w:tc>
          <w:tcPr>
            <w:tcW w:w="4950" w:type="dxa"/>
          </w:tcPr>
          <w:p w14:paraId="55C7AC35" w14:textId="68BFD2D5" w:rsidR="000372CC" w:rsidRPr="00622502" w:rsidRDefault="000372CC" w:rsidP="00BE4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82662D0" w14:textId="77777777" w:rsidR="000372CC" w:rsidRPr="00622502" w:rsidRDefault="000372CC" w:rsidP="00BE41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  <w:tab w:val="decimal" w:pos="10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0C2243" w14:textId="08431C16" w:rsidR="000372CC" w:rsidRPr="00A22BE8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2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209,391</w:t>
            </w:r>
          </w:p>
        </w:tc>
        <w:tc>
          <w:tcPr>
            <w:tcW w:w="270" w:type="dxa"/>
          </w:tcPr>
          <w:p w14:paraId="438B4A18" w14:textId="77777777" w:rsidR="000372CC" w:rsidRPr="00622502" w:rsidRDefault="000372CC" w:rsidP="00BE41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1A647D2" w14:textId="399F4D92" w:rsidR="000372CC" w:rsidRPr="00A22BE8" w:rsidRDefault="000372CC" w:rsidP="00A22B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2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141,891</w:t>
            </w:r>
          </w:p>
        </w:tc>
      </w:tr>
    </w:tbl>
    <w:bookmarkEnd w:id="12"/>
    <w:p w14:paraId="37825B07" w14:textId="4A4EA6CB" w:rsidR="00661512" w:rsidRPr="0085608E" w:rsidRDefault="00835677" w:rsidP="0085608E">
      <w:pPr>
        <w:pStyle w:val="index"/>
        <w:numPr>
          <w:ilvl w:val="0"/>
          <w:numId w:val="7"/>
        </w:numPr>
        <w:tabs>
          <w:tab w:val="clear" w:pos="970"/>
          <w:tab w:val="num" w:pos="11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5608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</w:t>
      </w:r>
      <w:r w:rsidRPr="0085608E">
        <w:rPr>
          <w:rFonts w:asciiTheme="majorBidi" w:hAnsiTheme="majorBidi" w:cstheme="majorBidi"/>
          <w:b/>
          <w:bCs/>
          <w:sz w:val="28"/>
          <w:szCs w:val="28"/>
          <w:cs/>
        </w:rPr>
        <w:t>เงินได้</w:t>
      </w:r>
    </w:p>
    <w:p w14:paraId="60014F3C" w14:textId="77777777" w:rsidR="00835677" w:rsidRPr="00622502" w:rsidRDefault="00835677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BF35236" w14:textId="77777777" w:rsidR="0023246C" w:rsidRPr="00622502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bookmarkStart w:id="13" w:name="OLE_LINK2"/>
      <w:r w:rsidRPr="00622502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bookmarkEnd w:id="13"/>
    <w:p w14:paraId="00A5A5A8" w14:textId="687FC03C" w:rsidR="0023246C" w:rsidRPr="00B8273E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835677" w:rsidRPr="00622502" w14:paraId="6348D0D5" w14:textId="77777777" w:rsidTr="00B8273E">
        <w:trPr>
          <w:trHeight w:val="274"/>
        </w:trPr>
        <w:tc>
          <w:tcPr>
            <w:tcW w:w="4680" w:type="dxa"/>
            <w:vAlign w:val="bottom"/>
          </w:tcPr>
          <w:p w14:paraId="290526AF" w14:textId="40D5C7FF" w:rsidR="00835677" w:rsidRPr="00622502" w:rsidRDefault="00F86B72" w:rsidP="00C426F9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5A9D80C" w14:textId="77777777" w:rsidR="00835677" w:rsidRPr="00622502" w:rsidRDefault="0083567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FD22159" w14:textId="77777777" w:rsidR="00835677" w:rsidRPr="00622502" w:rsidRDefault="0083567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B5616C4" w14:textId="77777777" w:rsidR="00835677" w:rsidRPr="00622502" w:rsidRDefault="0083567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10B44954" w14:textId="77777777" w:rsidR="00835677" w:rsidRPr="00622502" w:rsidRDefault="0083567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F6DD31C" w14:textId="77777777" w:rsidR="00835677" w:rsidRPr="00622502" w:rsidRDefault="00835677" w:rsidP="00C426F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835677" w:rsidRPr="00622502" w14:paraId="2FC6BEEA" w14:textId="77777777" w:rsidTr="00B8273E">
        <w:trPr>
          <w:trHeight w:val="274"/>
        </w:trPr>
        <w:tc>
          <w:tcPr>
            <w:tcW w:w="4680" w:type="dxa"/>
          </w:tcPr>
          <w:p w14:paraId="7B80585D" w14:textId="77777777" w:rsidR="00835677" w:rsidRPr="00622502" w:rsidRDefault="00835677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CAD196" w14:textId="77777777" w:rsidR="00835677" w:rsidRPr="00622502" w:rsidRDefault="0083567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72D40" w14:textId="77777777" w:rsidR="00835677" w:rsidRPr="00622502" w:rsidRDefault="0083567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9EFCE35" w14:textId="77777777" w:rsidR="00835677" w:rsidRPr="00622502" w:rsidRDefault="00835677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5677" w:rsidRPr="00622502" w14:paraId="0A7E4EEC" w14:textId="77777777" w:rsidTr="00B8273E">
        <w:trPr>
          <w:trHeight w:val="274"/>
        </w:trPr>
        <w:tc>
          <w:tcPr>
            <w:tcW w:w="4680" w:type="dxa"/>
          </w:tcPr>
          <w:p w14:paraId="7696F3EA" w14:textId="45A215D8" w:rsidR="00835677" w:rsidRPr="00622502" w:rsidRDefault="00835677" w:rsidP="008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482F9F"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</w:t>
            </w: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  <w:r w:rsidRPr="0062250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8186134" w14:textId="77777777" w:rsidR="00835677" w:rsidRPr="00622502" w:rsidRDefault="00835677" w:rsidP="0083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5D1D7" w14:textId="77777777" w:rsidR="00835677" w:rsidRPr="00622502" w:rsidRDefault="00835677" w:rsidP="0083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603006" w14:textId="77777777" w:rsidR="00835677" w:rsidRPr="00622502" w:rsidRDefault="00835677" w:rsidP="0083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F2708" w14:textId="77777777" w:rsidR="00835677" w:rsidRPr="00622502" w:rsidRDefault="00835677" w:rsidP="0083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291101" w14:textId="482EF25F" w:rsidR="00835677" w:rsidRPr="00622502" w:rsidRDefault="00835677" w:rsidP="0083567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2B3" w:rsidRPr="00622502" w14:paraId="05CAE626" w14:textId="77777777" w:rsidTr="00B8273E">
        <w:trPr>
          <w:trHeight w:val="274"/>
        </w:trPr>
        <w:tc>
          <w:tcPr>
            <w:tcW w:w="4680" w:type="dxa"/>
          </w:tcPr>
          <w:p w14:paraId="2AA67B5E" w14:textId="68537B0A" w:rsidR="00D912B3" w:rsidRPr="00622502" w:rsidRDefault="00D912B3" w:rsidP="00D91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FD79180" w14:textId="77777777" w:rsidR="00D912B3" w:rsidRPr="00622502" w:rsidRDefault="00D912B3" w:rsidP="00D91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5B8DD" w14:textId="77777777" w:rsidR="00D912B3" w:rsidRPr="00622502" w:rsidRDefault="00D912B3" w:rsidP="00D91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CC1B633" w14:textId="59AE6435" w:rsidR="00D912B3" w:rsidRPr="00622502" w:rsidRDefault="00D912B3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167,64</w:t>
            </w:r>
            <w:r w:rsidR="00A438C4" w:rsidRPr="006225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779A0B" w14:textId="77777777" w:rsidR="00D912B3" w:rsidRPr="00622502" w:rsidRDefault="00D912B3" w:rsidP="00D91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D5D77D3" w14:textId="28FE6405" w:rsidR="00D912B3" w:rsidRPr="00622502" w:rsidRDefault="00D912B3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120,873</w:t>
            </w:r>
          </w:p>
        </w:tc>
      </w:tr>
      <w:tr w:rsidR="00D912B3" w:rsidRPr="00622502" w14:paraId="7E7108C8" w14:textId="77777777" w:rsidTr="00B8273E">
        <w:trPr>
          <w:trHeight w:val="274"/>
        </w:trPr>
        <w:tc>
          <w:tcPr>
            <w:tcW w:w="4680" w:type="dxa"/>
          </w:tcPr>
          <w:p w14:paraId="53EBE318" w14:textId="0700060B" w:rsidR="00D912B3" w:rsidRPr="00622502" w:rsidRDefault="00D912B3" w:rsidP="00D91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1170" w:type="dxa"/>
          </w:tcPr>
          <w:p w14:paraId="1B73FEC4" w14:textId="77777777" w:rsidR="00D912B3" w:rsidRPr="00622502" w:rsidRDefault="00D912B3" w:rsidP="00D91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16005" w14:textId="77777777" w:rsidR="00D912B3" w:rsidRPr="00622502" w:rsidRDefault="00D912B3" w:rsidP="00D91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CD9035" w14:textId="28DCB7F8" w:rsidR="00D912B3" w:rsidRPr="00622502" w:rsidRDefault="00D912B3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(906)</w:t>
            </w:r>
          </w:p>
        </w:tc>
        <w:tc>
          <w:tcPr>
            <w:tcW w:w="270" w:type="dxa"/>
          </w:tcPr>
          <w:p w14:paraId="48222CC7" w14:textId="77777777" w:rsidR="00D912B3" w:rsidRPr="00622502" w:rsidRDefault="00D912B3" w:rsidP="00D91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1C9AF1" w14:textId="1B34C893" w:rsidR="00D912B3" w:rsidRPr="00622502" w:rsidRDefault="00D912B3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3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12B3" w:rsidRPr="00622502" w14:paraId="588DE22F" w14:textId="77777777" w:rsidTr="00B8273E">
        <w:trPr>
          <w:trHeight w:val="274"/>
        </w:trPr>
        <w:tc>
          <w:tcPr>
            <w:tcW w:w="4680" w:type="dxa"/>
          </w:tcPr>
          <w:p w14:paraId="516ADCD0" w14:textId="06399C5F" w:rsidR="00D912B3" w:rsidRPr="00622502" w:rsidRDefault="00D912B3" w:rsidP="00D91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A5F0A8" w14:textId="77777777" w:rsidR="00D912B3" w:rsidRPr="00622502" w:rsidRDefault="00D912B3" w:rsidP="00D91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E0F61" w14:textId="77777777" w:rsidR="00D912B3" w:rsidRPr="00622502" w:rsidRDefault="00D912B3" w:rsidP="00D912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70FED6" w14:textId="368A7F02" w:rsidR="00D912B3" w:rsidRPr="00B8273E" w:rsidRDefault="00D912B3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2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166,742</w:t>
            </w:r>
          </w:p>
        </w:tc>
        <w:tc>
          <w:tcPr>
            <w:tcW w:w="270" w:type="dxa"/>
          </w:tcPr>
          <w:p w14:paraId="5FED48A8" w14:textId="77777777" w:rsidR="00D912B3" w:rsidRPr="00622502" w:rsidRDefault="00D912B3" w:rsidP="00D91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D094AF8" w14:textId="57EA7F47" w:rsidR="00D912B3" w:rsidRPr="0085608E" w:rsidRDefault="00D912B3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120,873</w:t>
            </w:r>
          </w:p>
        </w:tc>
      </w:tr>
      <w:tr w:rsidR="00C426F9" w:rsidRPr="00622502" w14:paraId="5CAA03EB" w14:textId="77777777" w:rsidTr="00B8273E">
        <w:trPr>
          <w:trHeight w:val="274"/>
        </w:trPr>
        <w:tc>
          <w:tcPr>
            <w:tcW w:w="4680" w:type="dxa"/>
          </w:tcPr>
          <w:p w14:paraId="35B96A19" w14:textId="47EC600E" w:rsidR="00C426F9" w:rsidRPr="00622502" w:rsidRDefault="00C426F9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527FF59" w14:textId="77777777" w:rsidR="00C426F9" w:rsidRPr="00622502" w:rsidRDefault="00C426F9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BD100" w14:textId="77777777" w:rsidR="00C426F9" w:rsidRPr="00622502" w:rsidRDefault="00C426F9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B0DB468" w14:textId="77777777" w:rsidR="00C426F9" w:rsidRPr="00622502" w:rsidRDefault="00C426F9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ED797" w14:textId="77777777" w:rsidR="00C426F9" w:rsidRPr="00622502" w:rsidRDefault="00C426F9" w:rsidP="00C4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531A595" w14:textId="77777777" w:rsidR="00C426F9" w:rsidRPr="00622502" w:rsidRDefault="00C426F9" w:rsidP="00C426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1A3C" w:rsidRPr="00622502" w14:paraId="73A476D0" w14:textId="77777777" w:rsidTr="00B8273E">
        <w:trPr>
          <w:trHeight w:val="274"/>
        </w:trPr>
        <w:tc>
          <w:tcPr>
            <w:tcW w:w="4680" w:type="dxa"/>
          </w:tcPr>
          <w:p w14:paraId="6668EA01" w14:textId="522DC789" w:rsidR="00A21A3C" w:rsidRPr="00622502" w:rsidRDefault="00A21A3C" w:rsidP="00A2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</w:tcPr>
          <w:p w14:paraId="61E62019" w14:textId="77777777" w:rsidR="00A21A3C" w:rsidRPr="00622502" w:rsidRDefault="00A21A3C" w:rsidP="00A21A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A42F6" w14:textId="77777777" w:rsidR="00A21A3C" w:rsidRPr="00622502" w:rsidRDefault="00A21A3C" w:rsidP="00A21A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97B614" w14:textId="2ED61B9D" w:rsidR="00A21A3C" w:rsidRPr="00622502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16,211</w:t>
            </w:r>
          </w:p>
        </w:tc>
        <w:tc>
          <w:tcPr>
            <w:tcW w:w="270" w:type="dxa"/>
          </w:tcPr>
          <w:p w14:paraId="5630E785" w14:textId="77777777" w:rsidR="00A21A3C" w:rsidRPr="00622502" w:rsidRDefault="00A21A3C" w:rsidP="00A2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EB362" w14:textId="414CB36D" w:rsidR="00A21A3C" w:rsidRPr="00622502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(41,584)</w:t>
            </w:r>
          </w:p>
        </w:tc>
      </w:tr>
      <w:tr w:rsidR="00A21A3C" w:rsidRPr="00622502" w14:paraId="4205D887" w14:textId="77777777" w:rsidTr="00B8273E">
        <w:trPr>
          <w:trHeight w:val="274"/>
        </w:trPr>
        <w:tc>
          <w:tcPr>
            <w:tcW w:w="4680" w:type="dxa"/>
            <w:tcBorders>
              <w:bottom w:val="nil"/>
            </w:tcBorders>
          </w:tcPr>
          <w:p w14:paraId="026323A2" w14:textId="77777777" w:rsidR="00A21A3C" w:rsidRPr="00622502" w:rsidRDefault="00A21A3C" w:rsidP="00A2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05AA81D" w14:textId="77777777" w:rsidR="00A21A3C" w:rsidRPr="00622502" w:rsidRDefault="00A21A3C" w:rsidP="00A21A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F02519" w14:textId="77777777" w:rsidR="00A21A3C" w:rsidRPr="00622502" w:rsidRDefault="00A21A3C" w:rsidP="00A21A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CC0247" w14:textId="66EE1353" w:rsidR="00A21A3C" w:rsidRPr="00B8273E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2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16,211</w:t>
            </w:r>
          </w:p>
        </w:tc>
        <w:tc>
          <w:tcPr>
            <w:tcW w:w="270" w:type="dxa"/>
            <w:tcBorders>
              <w:bottom w:val="nil"/>
            </w:tcBorders>
          </w:tcPr>
          <w:p w14:paraId="28804199" w14:textId="77777777" w:rsidR="00A21A3C" w:rsidRPr="00622502" w:rsidRDefault="00A21A3C" w:rsidP="00A2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616252" w14:textId="368C4293" w:rsidR="00A21A3C" w:rsidRPr="00B8273E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2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(41,584)</w:t>
            </w:r>
          </w:p>
        </w:tc>
      </w:tr>
      <w:tr w:rsidR="00A21A3C" w:rsidRPr="00622502" w14:paraId="023B8E15" w14:textId="77777777" w:rsidTr="00B8273E">
        <w:trPr>
          <w:trHeight w:val="274"/>
        </w:trPr>
        <w:tc>
          <w:tcPr>
            <w:tcW w:w="4680" w:type="dxa"/>
            <w:tcBorders>
              <w:bottom w:val="nil"/>
            </w:tcBorders>
          </w:tcPr>
          <w:p w14:paraId="27BCF801" w14:textId="3DE2E369" w:rsidR="00A21A3C" w:rsidRPr="00622502" w:rsidRDefault="00A21A3C" w:rsidP="00A2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bottom w:val="nil"/>
            </w:tcBorders>
          </w:tcPr>
          <w:p w14:paraId="1782FDD5" w14:textId="77777777" w:rsidR="00A21A3C" w:rsidRPr="00622502" w:rsidRDefault="00A21A3C" w:rsidP="00A21A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508217" w14:textId="77777777" w:rsidR="00A21A3C" w:rsidRPr="00622502" w:rsidRDefault="00A21A3C" w:rsidP="00A21A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9B5831" w14:textId="56684752" w:rsidR="00A21A3C" w:rsidRPr="00B8273E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2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182,953</w:t>
            </w:r>
          </w:p>
        </w:tc>
        <w:tc>
          <w:tcPr>
            <w:tcW w:w="270" w:type="dxa"/>
            <w:tcBorders>
              <w:bottom w:val="nil"/>
            </w:tcBorders>
          </w:tcPr>
          <w:p w14:paraId="10930D3F" w14:textId="77777777" w:rsidR="00A21A3C" w:rsidRPr="00622502" w:rsidRDefault="00A21A3C" w:rsidP="00A2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6FDB43" w14:textId="443AFD19" w:rsidR="00A21A3C" w:rsidRPr="00B8273E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2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79,289</w:t>
            </w:r>
          </w:p>
        </w:tc>
      </w:tr>
    </w:tbl>
    <w:p w14:paraId="07FEBA08" w14:textId="52337E86" w:rsidR="00835677" w:rsidRPr="00622502" w:rsidRDefault="00835677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65511578" w14:textId="56BDBB60" w:rsidR="0023246C" w:rsidRPr="00622502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225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72B186C4" w14:textId="77777777" w:rsidR="0023246C" w:rsidRPr="00622502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7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54"/>
        <w:gridCol w:w="1179"/>
        <w:gridCol w:w="243"/>
        <w:gridCol w:w="1188"/>
        <w:gridCol w:w="243"/>
        <w:gridCol w:w="18"/>
        <w:gridCol w:w="1179"/>
        <w:gridCol w:w="243"/>
        <w:gridCol w:w="1218"/>
        <w:gridCol w:w="6"/>
      </w:tblGrid>
      <w:tr w:rsidR="0023246C" w:rsidRPr="00622502" w14:paraId="6E342163" w14:textId="77777777" w:rsidTr="00B8273E">
        <w:trPr>
          <w:gridAfter w:val="1"/>
          <w:wAfter w:w="6" w:type="dxa"/>
          <w:cantSplit/>
          <w:trHeight w:val="297"/>
        </w:trPr>
        <w:tc>
          <w:tcPr>
            <w:tcW w:w="3654" w:type="dxa"/>
          </w:tcPr>
          <w:p w14:paraId="231667AD" w14:textId="1BBCD58D" w:rsidR="0023246C" w:rsidRPr="0085608E" w:rsidRDefault="00F86B72" w:rsidP="00B8273E">
            <w:pPr>
              <w:tabs>
                <w:tab w:val="clear" w:pos="227"/>
                <w:tab w:val="clear" w:pos="3515"/>
                <w:tab w:val="left" w:pos="90"/>
                <w:tab w:val="left" w:pos="324"/>
                <w:tab w:val="left" w:pos="3245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3"/>
          </w:tcPr>
          <w:p w14:paraId="2D941F08" w14:textId="403119D2" w:rsidR="0023246C" w:rsidRPr="0085608E" w:rsidRDefault="00F86B72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5608E">
              <w:rPr>
                <w:rFonts w:ascii="Angsana New" w:hAnsi="Angsana New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43" w:type="dxa"/>
          </w:tcPr>
          <w:p w14:paraId="26773ED0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8" w:type="dxa"/>
            <w:gridSpan w:val="4"/>
          </w:tcPr>
          <w:p w14:paraId="11DD3482" w14:textId="0ED1FEC6" w:rsidR="0023246C" w:rsidRPr="00622502" w:rsidRDefault="00F86B72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</w:tr>
      <w:tr w:rsidR="0023246C" w:rsidRPr="00622502" w14:paraId="13EFA723" w14:textId="77777777" w:rsidTr="00B8273E">
        <w:trPr>
          <w:cantSplit/>
        </w:trPr>
        <w:tc>
          <w:tcPr>
            <w:tcW w:w="3654" w:type="dxa"/>
          </w:tcPr>
          <w:p w14:paraId="60F1BBB7" w14:textId="77777777" w:rsidR="0023246C" w:rsidRPr="00622502" w:rsidRDefault="0023246C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4BB32EC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9D609A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0C8FB7C2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00894FB8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2EC3E8D6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2CC82CEA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66FE3D1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D8379BD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17E241AF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</w:tcPr>
          <w:p w14:paraId="5DFE95AA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0AC0725A" w14:textId="77777777" w:rsidR="0023246C" w:rsidRPr="00622502" w:rsidRDefault="0023246C" w:rsidP="007D16B6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1A3C" w:rsidRPr="00622502" w14:paraId="6C3D6AB6" w14:textId="77777777" w:rsidTr="00B8273E">
        <w:trPr>
          <w:cantSplit/>
        </w:trPr>
        <w:tc>
          <w:tcPr>
            <w:tcW w:w="3654" w:type="dxa"/>
          </w:tcPr>
          <w:p w14:paraId="6BEBA548" w14:textId="77777777" w:rsidR="00A21A3C" w:rsidRPr="00622502" w:rsidRDefault="00A21A3C" w:rsidP="00A2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9" w:type="dxa"/>
          </w:tcPr>
          <w:p w14:paraId="4A30A481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723D1B0" w14:textId="77777777" w:rsidR="00A21A3C" w:rsidRPr="0085608E" w:rsidRDefault="00A21A3C" w:rsidP="00A21A3C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4302B33" w14:textId="0916A15B" w:rsidR="00A21A3C" w:rsidRPr="00622502" w:rsidRDefault="00143683" w:rsidP="00B8273E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="00A438C4" w:rsidRPr="00622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21A3C" w:rsidRPr="008560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438C4" w:rsidRPr="00622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018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641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1" w:type="dxa"/>
            <w:gridSpan w:val="2"/>
          </w:tcPr>
          <w:p w14:paraId="06F60A57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F751AC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604F173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  <w:tcBorders>
              <w:bottom w:val="double" w:sz="4" w:space="0" w:color="auto"/>
            </w:tcBorders>
          </w:tcPr>
          <w:p w14:paraId="16AFAAF0" w14:textId="4438CF7D" w:rsidR="00A21A3C" w:rsidRPr="00622502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392,911</w:t>
            </w:r>
          </w:p>
        </w:tc>
      </w:tr>
      <w:tr w:rsidR="00A21A3C" w:rsidRPr="00622502" w14:paraId="611C8F52" w14:textId="77777777" w:rsidTr="00B8273E">
        <w:trPr>
          <w:cantSplit/>
        </w:trPr>
        <w:tc>
          <w:tcPr>
            <w:tcW w:w="3654" w:type="dxa"/>
          </w:tcPr>
          <w:p w14:paraId="0B33CACC" w14:textId="77777777" w:rsidR="00A21A3C" w:rsidRPr="00622502" w:rsidRDefault="00A21A3C" w:rsidP="00A2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9" w:type="dxa"/>
          </w:tcPr>
          <w:p w14:paraId="5CF79F31" w14:textId="245E7A54" w:rsidR="00A21A3C" w:rsidRPr="00622502" w:rsidRDefault="00143683" w:rsidP="0085608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A21A3C" w:rsidRPr="00622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.0</w:t>
            </w:r>
          </w:p>
        </w:tc>
        <w:tc>
          <w:tcPr>
            <w:tcW w:w="243" w:type="dxa"/>
          </w:tcPr>
          <w:p w14:paraId="22A305A7" w14:textId="77777777" w:rsidR="00A21A3C" w:rsidRPr="0085608E" w:rsidRDefault="00A21A3C" w:rsidP="0085608E">
            <w:pPr>
              <w:pStyle w:val="30"/>
              <w:tabs>
                <w:tab w:val="clear" w:pos="360"/>
                <w:tab w:val="clear" w:pos="72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31C8BE4" w14:textId="1AB15A06" w:rsidR="00A21A3C" w:rsidRPr="00622502" w:rsidRDefault="00A438C4" w:rsidP="00B8273E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185,15</w:t>
            </w:r>
            <w:r w:rsidR="001641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1" w:type="dxa"/>
            <w:gridSpan w:val="2"/>
          </w:tcPr>
          <w:p w14:paraId="592F9AD2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25340D6" w14:textId="446DB959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14:paraId="1EEAFD5A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  <w:tcBorders>
              <w:top w:val="double" w:sz="4" w:space="0" w:color="auto"/>
            </w:tcBorders>
          </w:tcPr>
          <w:p w14:paraId="38063498" w14:textId="20D7461D" w:rsidR="00A21A3C" w:rsidRPr="00622502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78,582</w:t>
            </w:r>
          </w:p>
        </w:tc>
      </w:tr>
      <w:tr w:rsidR="00A21A3C" w:rsidRPr="00622502" w14:paraId="15DDF256" w14:textId="77777777" w:rsidTr="00B8273E">
        <w:trPr>
          <w:cantSplit/>
        </w:trPr>
        <w:tc>
          <w:tcPr>
            <w:tcW w:w="3654" w:type="dxa"/>
          </w:tcPr>
          <w:p w14:paraId="1FB33068" w14:textId="7DA98745" w:rsidR="00A21A3C" w:rsidRPr="00622502" w:rsidRDefault="00A21A3C" w:rsidP="00A2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322BBB"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322BBB"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="00322BBB"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ลดภาษีเงินได้รอการตัดบัญชี</w:t>
            </w:r>
          </w:p>
        </w:tc>
        <w:tc>
          <w:tcPr>
            <w:tcW w:w="1179" w:type="dxa"/>
          </w:tcPr>
          <w:p w14:paraId="3854C3AC" w14:textId="77777777" w:rsidR="00A21A3C" w:rsidRPr="0085608E" w:rsidRDefault="00A21A3C" w:rsidP="0085608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6E378AD" w14:textId="77777777" w:rsidR="00A21A3C" w:rsidRPr="0085608E" w:rsidRDefault="00A21A3C" w:rsidP="0085608E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14:paraId="7F993A7E" w14:textId="5A2FFA2F" w:rsidR="00A21A3C" w:rsidRPr="00622502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22BBB" w:rsidRPr="00622502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D520E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gridSpan w:val="2"/>
          </w:tcPr>
          <w:p w14:paraId="3465F613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69E0BF2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383D22F9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</w:tcPr>
          <w:p w14:paraId="1C737F0E" w14:textId="7D9DCF7C" w:rsidR="00A21A3C" w:rsidRPr="00622502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A21A3C" w:rsidRPr="00622502" w14:paraId="51242C17" w14:textId="77777777" w:rsidTr="00B8273E">
        <w:trPr>
          <w:cantSplit/>
        </w:trPr>
        <w:tc>
          <w:tcPr>
            <w:tcW w:w="3654" w:type="dxa"/>
          </w:tcPr>
          <w:p w14:paraId="7EA69432" w14:textId="77777777" w:rsidR="00A21A3C" w:rsidRPr="00622502" w:rsidRDefault="00A21A3C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9" w:type="dxa"/>
          </w:tcPr>
          <w:p w14:paraId="579042E4" w14:textId="77777777" w:rsidR="00A21A3C" w:rsidRPr="0085608E" w:rsidRDefault="00A21A3C" w:rsidP="0085608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4630110" w14:textId="77777777" w:rsidR="00A21A3C" w:rsidRPr="0085608E" w:rsidRDefault="00A21A3C" w:rsidP="0085608E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14:paraId="752CB3A7" w14:textId="75D3206B" w:rsidR="00A21A3C" w:rsidRPr="00622502" w:rsidRDefault="00143683" w:rsidP="00B8273E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261" w:type="dxa"/>
            <w:gridSpan w:val="2"/>
          </w:tcPr>
          <w:p w14:paraId="4EF4FCA3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8CD381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09AD0FB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</w:tcPr>
          <w:p w14:paraId="2E501436" w14:textId="3F8F8E8D" w:rsidR="00A21A3C" w:rsidRPr="00622502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A21A3C" w:rsidRPr="00622502" w14:paraId="3B00EF53" w14:textId="77777777" w:rsidTr="00B8273E">
        <w:trPr>
          <w:cantSplit/>
        </w:trPr>
        <w:tc>
          <w:tcPr>
            <w:tcW w:w="3654" w:type="dxa"/>
          </w:tcPr>
          <w:p w14:paraId="73BC4B57" w14:textId="77777777" w:rsidR="00A21A3C" w:rsidRPr="00622502" w:rsidRDefault="00A21A3C" w:rsidP="00A2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ค่าใช้จ่ายที่มีสิทธิหักทางภาษีได้เพิ่มขึ้น</w:t>
            </w:r>
          </w:p>
        </w:tc>
        <w:tc>
          <w:tcPr>
            <w:tcW w:w="1179" w:type="dxa"/>
          </w:tcPr>
          <w:p w14:paraId="19A33268" w14:textId="77777777" w:rsidR="00A21A3C" w:rsidRPr="0085608E" w:rsidRDefault="00A21A3C" w:rsidP="0085608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24D1858B" w14:textId="77777777" w:rsidR="00A21A3C" w:rsidRPr="0085608E" w:rsidRDefault="00A21A3C" w:rsidP="0085608E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14:paraId="14FCDD19" w14:textId="1E668741" w:rsidR="00A21A3C" w:rsidRPr="00622502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43683" w:rsidRPr="00622502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gridSpan w:val="2"/>
          </w:tcPr>
          <w:p w14:paraId="43BAB304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C727D5D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F403B9D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</w:tcPr>
          <w:p w14:paraId="5E3BE65A" w14:textId="5E5F8E5F" w:rsidR="00A21A3C" w:rsidRPr="00622502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</w:tr>
      <w:tr w:rsidR="00A21A3C" w:rsidRPr="00622502" w14:paraId="48F8F501" w14:textId="77777777" w:rsidTr="00B8273E">
        <w:trPr>
          <w:cantSplit/>
        </w:trPr>
        <w:tc>
          <w:tcPr>
            <w:tcW w:w="3654" w:type="dxa"/>
          </w:tcPr>
          <w:p w14:paraId="1975731E" w14:textId="1EE32483" w:rsidR="00A21A3C" w:rsidRPr="0085608E" w:rsidRDefault="00A21A3C" w:rsidP="0085608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ภาษีงวดก่อน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ที่บันทึกสูงไป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9CE0B35" w14:textId="1A1278C5" w:rsidR="00A21A3C" w:rsidRPr="00622502" w:rsidRDefault="00A21A3C" w:rsidP="0085608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0090CAC5" w14:textId="77777777" w:rsidR="00A21A3C" w:rsidRPr="0085608E" w:rsidRDefault="00A21A3C" w:rsidP="0085608E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DBFAB3A" w14:textId="0AFC7F79" w:rsidR="00A21A3C" w:rsidRPr="00622502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(906)</w:t>
            </w:r>
          </w:p>
        </w:tc>
        <w:tc>
          <w:tcPr>
            <w:tcW w:w="261" w:type="dxa"/>
            <w:gridSpan w:val="2"/>
          </w:tcPr>
          <w:p w14:paraId="4D18AABC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65ACB5C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243852D4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1FCE50A8" w14:textId="13B2FC2F" w:rsidR="00A21A3C" w:rsidRPr="00622502" w:rsidRDefault="00A21A3C" w:rsidP="0085608E">
            <w:pPr>
              <w:pStyle w:val="30"/>
              <w:tabs>
                <w:tab w:val="clear" w:pos="360"/>
                <w:tab w:val="clear" w:pos="720"/>
                <w:tab w:val="decimal" w:pos="738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21A3C" w:rsidRPr="00622502" w14:paraId="35B140D3" w14:textId="77777777" w:rsidTr="00B8273E">
        <w:trPr>
          <w:cantSplit/>
        </w:trPr>
        <w:tc>
          <w:tcPr>
            <w:tcW w:w="3654" w:type="dxa"/>
          </w:tcPr>
          <w:p w14:paraId="11DBF524" w14:textId="77777777" w:rsidR="00A21A3C" w:rsidRPr="00622502" w:rsidRDefault="00A21A3C" w:rsidP="00A2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E582E62" w14:textId="7E553D8E" w:rsidR="00A21A3C" w:rsidRPr="00622502" w:rsidRDefault="006E09BF" w:rsidP="0085608E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19.8</w:t>
            </w:r>
          </w:p>
        </w:tc>
        <w:tc>
          <w:tcPr>
            <w:tcW w:w="243" w:type="dxa"/>
          </w:tcPr>
          <w:p w14:paraId="57F84A4E" w14:textId="77777777" w:rsidR="00A21A3C" w:rsidRPr="0085608E" w:rsidRDefault="00A21A3C" w:rsidP="0085608E">
            <w:pPr>
              <w:pStyle w:val="30"/>
              <w:tabs>
                <w:tab w:val="clear" w:pos="360"/>
                <w:tab w:val="clear" w:pos="72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B4770F8" w14:textId="272777E9" w:rsidR="00A21A3C" w:rsidRPr="00B8273E" w:rsidRDefault="00A21A3C" w:rsidP="00B8273E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827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182,953</w:t>
            </w:r>
          </w:p>
        </w:tc>
        <w:tc>
          <w:tcPr>
            <w:tcW w:w="261" w:type="dxa"/>
            <w:gridSpan w:val="2"/>
          </w:tcPr>
          <w:p w14:paraId="2EC5C3BE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3F32E5B" w14:textId="302FDAEB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20.2</w:t>
            </w:r>
          </w:p>
        </w:tc>
        <w:tc>
          <w:tcPr>
            <w:tcW w:w="243" w:type="dxa"/>
          </w:tcPr>
          <w:p w14:paraId="53464D32" w14:textId="77777777" w:rsidR="00A21A3C" w:rsidRPr="00622502" w:rsidRDefault="00A21A3C" w:rsidP="00A21A3C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0C65FC" w14:textId="36EE48D5" w:rsidR="00A21A3C" w:rsidRPr="00622502" w:rsidRDefault="00A21A3C" w:rsidP="00B8273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79,289</w:t>
            </w:r>
          </w:p>
        </w:tc>
      </w:tr>
    </w:tbl>
    <w:p w14:paraId="03DADE13" w14:textId="7E862AE2" w:rsidR="001907CA" w:rsidRPr="00622502" w:rsidRDefault="001907CA" w:rsidP="007D1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2811D7" w14:textId="28415B1F" w:rsidR="001907CA" w:rsidRPr="00622502" w:rsidRDefault="001907CA" w:rsidP="007D1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516B08" w14:textId="281FE629" w:rsidR="001907CA" w:rsidRPr="00622502" w:rsidRDefault="001907CA" w:rsidP="007D1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D8CA8" w14:textId="77777777" w:rsidR="00A438C4" w:rsidRPr="00622502" w:rsidRDefault="00A438C4" w:rsidP="007D1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10B50B" w14:textId="5116911F" w:rsidR="0086564A" w:rsidRPr="00622502" w:rsidRDefault="0086564A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04"/>
        <w:gridCol w:w="236"/>
        <w:gridCol w:w="1152"/>
        <w:gridCol w:w="236"/>
        <w:gridCol w:w="1157"/>
      </w:tblGrid>
      <w:tr w:rsidR="0023246C" w:rsidRPr="00622502" w14:paraId="179A98B8" w14:textId="77777777" w:rsidTr="00882338">
        <w:tc>
          <w:tcPr>
            <w:tcW w:w="3600" w:type="dxa"/>
            <w:vAlign w:val="bottom"/>
          </w:tcPr>
          <w:p w14:paraId="7F52F291" w14:textId="77777777" w:rsidR="0023246C" w:rsidRPr="00622502" w:rsidRDefault="0023246C" w:rsidP="007D16B6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700" w:type="dxa"/>
            <w:gridSpan w:val="3"/>
          </w:tcPr>
          <w:p w14:paraId="2C30AE19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6293ADA7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gridSpan w:val="3"/>
          </w:tcPr>
          <w:p w14:paraId="5679BED3" w14:textId="77777777" w:rsidR="0023246C" w:rsidRPr="00622502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6E3D0F" w:rsidRPr="00622502" w14:paraId="5D8F786E" w14:textId="77777777" w:rsidTr="00882338">
        <w:tc>
          <w:tcPr>
            <w:tcW w:w="3600" w:type="dxa"/>
            <w:vAlign w:val="bottom"/>
          </w:tcPr>
          <w:p w14:paraId="1DC563A6" w14:textId="77777777" w:rsidR="006E3D0F" w:rsidRPr="00622502" w:rsidDel="006E3D0F" w:rsidRDefault="006E3D0F" w:rsidP="006E3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8C94E6" w14:textId="7DB3A9CA" w:rsidR="006E3D0F" w:rsidRPr="00622502" w:rsidDel="006E3D0F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0438FAE0" w14:textId="77777777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18FD0326" w14:textId="07FBFA1E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3D6E7CE1" w14:textId="77777777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2B9A6CB" w14:textId="4AC90B38" w:rsidR="006E3D0F" w:rsidRPr="00622502" w:rsidDel="006E3D0F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37409888" w14:textId="77777777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5" w:type="dxa"/>
          </w:tcPr>
          <w:p w14:paraId="44286AA1" w14:textId="1DC05038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6E3D0F" w:rsidRPr="00622502" w14:paraId="34741F97" w14:textId="77777777" w:rsidTr="00882338">
        <w:tc>
          <w:tcPr>
            <w:tcW w:w="3600" w:type="dxa"/>
            <w:vAlign w:val="bottom"/>
          </w:tcPr>
          <w:p w14:paraId="76168DAA" w14:textId="58AAF1F0" w:rsidR="006E3D0F" w:rsidRPr="00622502" w:rsidRDefault="006E3D0F" w:rsidP="006E3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45BAE7" w14:textId="31106CF0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40200B68" w14:textId="77777777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2862664E" w14:textId="740EDB9C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61FB89C9" w14:textId="77777777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9E1E0DB" w14:textId="790BE216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397BD633" w14:textId="77777777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5" w:type="dxa"/>
          </w:tcPr>
          <w:p w14:paraId="5ED5358C" w14:textId="57ED4DEB" w:rsidR="006E3D0F" w:rsidRPr="00622502" w:rsidRDefault="006E3D0F" w:rsidP="006E3D0F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6E3D0F" w:rsidRPr="00622502" w14:paraId="0747DADD" w14:textId="77777777" w:rsidTr="00882338">
        <w:tc>
          <w:tcPr>
            <w:tcW w:w="3600" w:type="dxa"/>
          </w:tcPr>
          <w:p w14:paraId="65ECB4A0" w14:textId="77777777" w:rsidR="006E3D0F" w:rsidRPr="00622502" w:rsidRDefault="006E3D0F" w:rsidP="006E3D0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81" w:type="dxa"/>
            <w:gridSpan w:val="7"/>
          </w:tcPr>
          <w:p w14:paraId="44DA56FC" w14:textId="77777777" w:rsidR="006E3D0F" w:rsidRPr="00622502" w:rsidRDefault="006E3D0F" w:rsidP="006E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3D0F" w:rsidRPr="00622502" w14:paraId="6DF5A4AF" w14:textId="77777777" w:rsidTr="00882338">
        <w:tc>
          <w:tcPr>
            <w:tcW w:w="3600" w:type="dxa"/>
          </w:tcPr>
          <w:p w14:paraId="6AA4178A" w14:textId="77777777" w:rsidR="006E3D0F" w:rsidRPr="00622502" w:rsidRDefault="006E3D0F" w:rsidP="006E3D0F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622502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427FF5F" w14:textId="4BDF8F6D" w:rsidR="006E3D0F" w:rsidRPr="00622502" w:rsidRDefault="00DB48D4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46,087</w:t>
            </w:r>
          </w:p>
        </w:tc>
        <w:tc>
          <w:tcPr>
            <w:tcW w:w="236" w:type="dxa"/>
          </w:tcPr>
          <w:p w14:paraId="7D7CAB1C" w14:textId="77777777" w:rsidR="006E3D0F" w:rsidRPr="00622502" w:rsidRDefault="006E3D0F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BD5BF1" w14:textId="5A8E32C5" w:rsidR="006E3D0F" w:rsidRPr="00622502" w:rsidRDefault="006E3D0F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58,014</w:t>
            </w:r>
          </w:p>
        </w:tc>
        <w:tc>
          <w:tcPr>
            <w:tcW w:w="236" w:type="dxa"/>
            <w:vAlign w:val="bottom"/>
          </w:tcPr>
          <w:p w14:paraId="257CEF50" w14:textId="77777777" w:rsidR="006E3D0F" w:rsidRPr="00622502" w:rsidRDefault="006E3D0F" w:rsidP="006E3D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4F5A3D5" w14:textId="286072FA" w:rsidR="006E3D0F" w:rsidRPr="00622502" w:rsidRDefault="00DB48D4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12,831</w:t>
            </w:r>
          </w:p>
        </w:tc>
        <w:tc>
          <w:tcPr>
            <w:tcW w:w="236" w:type="dxa"/>
          </w:tcPr>
          <w:p w14:paraId="1E9AFF11" w14:textId="77777777" w:rsidR="006E3D0F" w:rsidRPr="00622502" w:rsidRDefault="006E3D0F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B37FD1A" w14:textId="1727B3FE" w:rsidR="006E3D0F" w:rsidRPr="00622502" w:rsidRDefault="006E3D0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8,547</w:t>
            </w:r>
          </w:p>
        </w:tc>
      </w:tr>
      <w:tr w:rsidR="006E3D0F" w:rsidRPr="00622502" w14:paraId="390F453D" w14:textId="77777777" w:rsidTr="00882338">
        <w:tc>
          <w:tcPr>
            <w:tcW w:w="3600" w:type="dxa"/>
          </w:tcPr>
          <w:p w14:paraId="03BBD067" w14:textId="6C56D58C" w:rsidR="006E3D0F" w:rsidRPr="00622502" w:rsidRDefault="006E3D0F" w:rsidP="006E3D0F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622502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36B896" w14:textId="1371104D" w:rsidR="006E3D0F" w:rsidRPr="00622502" w:rsidRDefault="0082464E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48D4" w:rsidRPr="00622502">
              <w:rPr>
                <w:rFonts w:asciiTheme="majorBidi" w:hAnsiTheme="majorBidi" w:cstheme="majorBidi"/>
                <w:sz w:val="30"/>
                <w:szCs w:val="30"/>
              </w:rPr>
              <w:t>12,831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9544308" w14:textId="77777777" w:rsidR="006E3D0F" w:rsidRPr="00622502" w:rsidRDefault="006E3D0F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09C835D" w14:textId="738B06DA" w:rsidR="006E3D0F" w:rsidRPr="00622502" w:rsidRDefault="006E3D0F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(8,547)</w:t>
            </w:r>
          </w:p>
        </w:tc>
        <w:tc>
          <w:tcPr>
            <w:tcW w:w="236" w:type="dxa"/>
            <w:vAlign w:val="bottom"/>
          </w:tcPr>
          <w:p w14:paraId="6F68717B" w14:textId="77777777" w:rsidR="006E3D0F" w:rsidRPr="00622502" w:rsidRDefault="006E3D0F" w:rsidP="006E3D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D66EB4" w14:textId="16889CF1" w:rsidR="006E3D0F" w:rsidRPr="00622502" w:rsidRDefault="0082464E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B48D4" w:rsidRPr="00622502">
              <w:rPr>
                <w:rFonts w:asciiTheme="majorBidi" w:hAnsiTheme="majorBidi" w:cstheme="majorBidi"/>
                <w:sz w:val="30"/>
                <w:szCs w:val="30"/>
              </w:rPr>
              <w:t>12,831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1619BFA" w14:textId="77777777" w:rsidR="006E3D0F" w:rsidRPr="00622502" w:rsidRDefault="006E3D0F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18A97C39" w14:textId="11F984BF" w:rsidR="006E3D0F" w:rsidRPr="00622502" w:rsidRDefault="006E3D0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(8,547)</w:t>
            </w:r>
          </w:p>
        </w:tc>
      </w:tr>
      <w:tr w:rsidR="006E3D0F" w:rsidRPr="00622502" w14:paraId="0BBBE228" w14:textId="77777777" w:rsidTr="00882338">
        <w:tc>
          <w:tcPr>
            <w:tcW w:w="3600" w:type="dxa"/>
          </w:tcPr>
          <w:p w14:paraId="19E012C9" w14:textId="3A5D06AE" w:rsidR="006E3D0F" w:rsidRPr="00622502" w:rsidRDefault="006E3D0F" w:rsidP="006E3D0F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622502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D6E1A" w14:textId="6D937D1B" w:rsidR="006E3D0F" w:rsidRPr="00622502" w:rsidRDefault="00DB48D4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33,256</w:t>
            </w:r>
          </w:p>
        </w:tc>
        <w:tc>
          <w:tcPr>
            <w:tcW w:w="236" w:type="dxa"/>
          </w:tcPr>
          <w:p w14:paraId="03B5C76C" w14:textId="77777777" w:rsidR="006E3D0F" w:rsidRPr="00622502" w:rsidRDefault="006E3D0F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FB023E4" w14:textId="4E33699F" w:rsidR="006E3D0F" w:rsidRPr="00622502" w:rsidRDefault="006E3D0F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49,467</w:t>
            </w:r>
          </w:p>
        </w:tc>
        <w:tc>
          <w:tcPr>
            <w:tcW w:w="236" w:type="dxa"/>
            <w:vAlign w:val="bottom"/>
          </w:tcPr>
          <w:p w14:paraId="535DE1BB" w14:textId="77777777" w:rsidR="006E3D0F" w:rsidRPr="00622502" w:rsidRDefault="006E3D0F" w:rsidP="006E3D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A99F2B" w14:textId="2567D97F" w:rsidR="006E3D0F" w:rsidRPr="00622502" w:rsidRDefault="0082464E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4C2577" w14:textId="77777777" w:rsidR="006E3D0F" w:rsidRPr="00622502" w:rsidRDefault="006E3D0F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3B401F4" w14:textId="1C0FA3B9" w:rsidR="006E3D0F" w:rsidRPr="00622502" w:rsidRDefault="006E3D0F" w:rsidP="006E3D0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4F941A9" w14:textId="1F08A7BB" w:rsidR="00184834" w:rsidRPr="0085608E" w:rsidRDefault="00184834" w:rsidP="006E3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74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408"/>
        <w:gridCol w:w="1531"/>
        <w:gridCol w:w="242"/>
        <w:gridCol w:w="1200"/>
        <w:gridCol w:w="253"/>
        <w:gridCol w:w="1456"/>
      </w:tblGrid>
      <w:tr w:rsidR="00184834" w:rsidRPr="00622502" w14:paraId="36301F79" w14:textId="77777777" w:rsidTr="00882338">
        <w:tc>
          <w:tcPr>
            <w:tcW w:w="2425" w:type="pct"/>
          </w:tcPr>
          <w:p w14:paraId="406BA1C0" w14:textId="77777777" w:rsidR="00184834" w:rsidRPr="00622502" w:rsidRDefault="00184834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2" w:type="pct"/>
          </w:tcPr>
          <w:p w14:paraId="7C292461" w14:textId="77777777" w:rsidR="00184834" w:rsidRPr="00622502" w:rsidRDefault="00184834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51659114" w14:textId="77777777" w:rsidR="00184834" w:rsidRPr="00622502" w:rsidRDefault="00184834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407B7F36" w14:textId="7590895E" w:rsidR="00184834" w:rsidRPr="0085608E" w:rsidRDefault="00184834" w:rsidP="008560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รายจ่าย)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39" w:type="pct"/>
          </w:tcPr>
          <w:p w14:paraId="5CCC1761" w14:textId="77777777" w:rsidR="00184834" w:rsidRPr="00622502" w:rsidRDefault="00184834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2" w:type="pct"/>
          </w:tcPr>
          <w:p w14:paraId="1CA9B922" w14:textId="77777777" w:rsidR="00184834" w:rsidRPr="00622502" w:rsidRDefault="00184834" w:rsidP="0066542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84834" w:rsidRPr="00622502" w14:paraId="0364A248" w14:textId="77777777" w:rsidTr="00882338">
        <w:tc>
          <w:tcPr>
            <w:tcW w:w="2425" w:type="pct"/>
          </w:tcPr>
          <w:p w14:paraId="3CB16B3E" w14:textId="77777777" w:rsidR="00184834" w:rsidRPr="00622502" w:rsidRDefault="00184834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2" w:type="pct"/>
          </w:tcPr>
          <w:p w14:paraId="3F176371" w14:textId="77777777" w:rsidR="00184834" w:rsidRPr="00622502" w:rsidRDefault="00184834" w:rsidP="0085608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D6BED2E" w14:textId="7F4EAAFB" w:rsidR="00184834" w:rsidRPr="0085608E" w:rsidRDefault="00184834" w:rsidP="0085608E">
            <w:pPr>
              <w:pStyle w:val="acctfourfigures"/>
              <w:tabs>
                <w:tab w:val="clear" w:pos="7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36" w:right="4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2564</w:t>
            </w:r>
          </w:p>
        </w:tc>
        <w:tc>
          <w:tcPr>
            <w:tcW w:w="133" w:type="pct"/>
          </w:tcPr>
          <w:p w14:paraId="3076FEBD" w14:textId="77777777" w:rsidR="00184834" w:rsidRPr="00622502" w:rsidRDefault="00184834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28AE2C7A" w14:textId="77777777" w:rsidR="00184834" w:rsidRPr="00622502" w:rsidRDefault="00184834" w:rsidP="0018483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176A68" w14:textId="0D9BAFA6" w:rsidR="00184834" w:rsidRPr="00622502" w:rsidRDefault="00184834" w:rsidP="0085608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39" w:type="pct"/>
          </w:tcPr>
          <w:p w14:paraId="7D59F823" w14:textId="77777777" w:rsidR="00184834" w:rsidRPr="00622502" w:rsidRDefault="00184834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2" w:type="pct"/>
          </w:tcPr>
          <w:p w14:paraId="4A28AF60" w14:textId="77777777" w:rsidR="00184834" w:rsidRPr="00622502" w:rsidRDefault="00184834" w:rsidP="0085608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F91472E" w14:textId="15DCDF4D" w:rsidR="00184834" w:rsidRPr="0085608E" w:rsidRDefault="00184834" w:rsidP="0085608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 30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84834" w:rsidRPr="00622502" w14:paraId="0BE2DC26" w14:textId="77777777" w:rsidTr="00882338">
        <w:trPr>
          <w:trHeight w:val="290"/>
        </w:trPr>
        <w:tc>
          <w:tcPr>
            <w:tcW w:w="2425" w:type="pct"/>
          </w:tcPr>
          <w:p w14:paraId="678BEAA3" w14:textId="77777777" w:rsidR="00184834" w:rsidRPr="00622502" w:rsidRDefault="00184834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4" w:type="pct"/>
            <w:gridSpan w:val="5"/>
          </w:tcPr>
          <w:p w14:paraId="226B5D31" w14:textId="736E9F15" w:rsidR="00184834" w:rsidRPr="00622502" w:rsidRDefault="00184834" w:rsidP="0085608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4834" w:rsidRPr="00622502" w14:paraId="753302EE" w14:textId="77777777" w:rsidTr="00882338">
        <w:tc>
          <w:tcPr>
            <w:tcW w:w="2425" w:type="pct"/>
          </w:tcPr>
          <w:p w14:paraId="37B0DFBC" w14:textId="32BD3CCC" w:rsidR="00184834" w:rsidRPr="00622502" w:rsidRDefault="00184834" w:rsidP="00D3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42" w:type="pct"/>
          </w:tcPr>
          <w:p w14:paraId="1783FCB3" w14:textId="77777777" w:rsidR="00184834" w:rsidRPr="00622502" w:rsidRDefault="00184834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3D822ADB" w14:textId="77777777" w:rsidR="00184834" w:rsidRPr="00622502" w:rsidRDefault="00184834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45B2E681" w14:textId="77777777" w:rsidR="00184834" w:rsidRPr="00622502" w:rsidRDefault="00184834" w:rsidP="00665420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</w:tcPr>
          <w:p w14:paraId="7B41BF9F" w14:textId="77777777" w:rsidR="00184834" w:rsidRPr="00622502" w:rsidRDefault="00184834" w:rsidP="0066542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02" w:type="pct"/>
          </w:tcPr>
          <w:p w14:paraId="12E1A2E6" w14:textId="45AEA0F7" w:rsidR="00184834" w:rsidRPr="00622502" w:rsidRDefault="00184834" w:rsidP="0066542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84834" w:rsidRPr="00622502" w14:paraId="2271861E" w14:textId="77777777" w:rsidTr="00882338">
        <w:tc>
          <w:tcPr>
            <w:tcW w:w="2425" w:type="pct"/>
          </w:tcPr>
          <w:p w14:paraId="41045933" w14:textId="20D23447" w:rsidR="00184834" w:rsidRPr="00622502" w:rsidRDefault="00184834" w:rsidP="0082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42" w:type="pct"/>
          </w:tcPr>
          <w:p w14:paraId="5EDED35D" w14:textId="61E09A5F" w:rsidR="00184834" w:rsidRPr="00622502" w:rsidRDefault="00184834" w:rsidP="0082464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39,802 </w:t>
            </w:r>
          </w:p>
        </w:tc>
        <w:tc>
          <w:tcPr>
            <w:tcW w:w="133" w:type="pct"/>
          </w:tcPr>
          <w:p w14:paraId="255F8ED2" w14:textId="77777777" w:rsidR="00184834" w:rsidRPr="00622502" w:rsidRDefault="00184834" w:rsidP="0082464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5DF6E7AD" w14:textId="0B8AC780" w:rsidR="00184834" w:rsidRPr="00622502" w:rsidRDefault="00184834" w:rsidP="0085608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(13,94</w:t>
            </w:r>
            <w:r w:rsidR="00DB48D4"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9" w:type="pct"/>
          </w:tcPr>
          <w:p w14:paraId="6422CC6F" w14:textId="77777777" w:rsidR="00184834" w:rsidRPr="00622502" w:rsidRDefault="00184834" w:rsidP="0085608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33280C6D" w14:textId="2CF4C82E" w:rsidR="00184834" w:rsidRPr="00622502" w:rsidRDefault="00184834" w:rsidP="0085608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25,85</w:t>
            </w:r>
            <w:r w:rsidR="00DB48D4"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184834" w:rsidRPr="00622502" w14:paraId="7D9F63A7" w14:textId="77777777" w:rsidTr="00882338">
        <w:tc>
          <w:tcPr>
            <w:tcW w:w="2425" w:type="pct"/>
          </w:tcPr>
          <w:p w14:paraId="7833028A" w14:textId="77777777" w:rsidR="00184834" w:rsidRPr="00622502" w:rsidRDefault="00184834" w:rsidP="0082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842" w:type="pct"/>
          </w:tcPr>
          <w:p w14:paraId="57F55993" w14:textId="45B051CB" w:rsidR="00184834" w:rsidRPr="00622502" w:rsidRDefault="00184834" w:rsidP="0082464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668 </w:t>
            </w:r>
          </w:p>
        </w:tc>
        <w:tc>
          <w:tcPr>
            <w:tcW w:w="133" w:type="pct"/>
          </w:tcPr>
          <w:p w14:paraId="7A7A368A" w14:textId="77777777" w:rsidR="00184834" w:rsidRPr="00622502" w:rsidRDefault="00184834" w:rsidP="0082464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D8B39AE" w14:textId="183EC4B8" w:rsidR="00184834" w:rsidRPr="00622502" w:rsidRDefault="00184834" w:rsidP="0085608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36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21309145" w14:textId="77777777" w:rsidR="00184834" w:rsidRPr="00622502" w:rsidRDefault="0018483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9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44AB606F" w14:textId="3B0D96DE" w:rsidR="00184834" w:rsidRPr="00622502" w:rsidRDefault="00184834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668 </w:t>
            </w:r>
          </w:p>
        </w:tc>
      </w:tr>
      <w:tr w:rsidR="00184834" w:rsidRPr="00622502" w14:paraId="1F74ACD3" w14:textId="77777777" w:rsidTr="00882338">
        <w:tc>
          <w:tcPr>
            <w:tcW w:w="2425" w:type="pct"/>
          </w:tcPr>
          <w:p w14:paraId="66BEFBFF" w14:textId="77777777" w:rsidR="00184834" w:rsidRPr="00622502" w:rsidRDefault="00184834" w:rsidP="0082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842" w:type="pct"/>
          </w:tcPr>
          <w:p w14:paraId="47D64911" w14:textId="13619C31" w:rsidR="00184834" w:rsidRPr="00622502" w:rsidRDefault="00184834" w:rsidP="0085608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</w:p>
        </w:tc>
        <w:tc>
          <w:tcPr>
            <w:tcW w:w="133" w:type="pct"/>
          </w:tcPr>
          <w:p w14:paraId="02BDEC71" w14:textId="77777777" w:rsidR="00184834" w:rsidRPr="00622502" w:rsidRDefault="00184834" w:rsidP="0082464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B2467AB" w14:textId="22B1B99A" w:rsidR="00184834" w:rsidRPr="00622502" w:rsidRDefault="00184834" w:rsidP="0085608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9" w:type="pct"/>
          </w:tcPr>
          <w:p w14:paraId="4EA9E2F0" w14:textId="77777777" w:rsidR="00184834" w:rsidRPr="00622502" w:rsidRDefault="00184834" w:rsidP="0085608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3E856B5D" w14:textId="172A0C75" w:rsidR="00184834" w:rsidRPr="00622502" w:rsidRDefault="00184834" w:rsidP="0085608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32 </w:t>
            </w:r>
          </w:p>
        </w:tc>
      </w:tr>
      <w:tr w:rsidR="00184834" w:rsidRPr="00622502" w14:paraId="7D28656C" w14:textId="77777777" w:rsidTr="00882338">
        <w:tc>
          <w:tcPr>
            <w:tcW w:w="2425" w:type="pct"/>
          </w:tcPr>
          <w:p w14:paraId="5A16CC8E" w14:textId="77777777" w:rsidR="00184834" w:rsidRPr="00622502" w:rsidRDefault="00184834" w:rsidP="0082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842" w:type="pct"/>
          </w:tcPr>
          <w:p w14:paraId="37B23C60" w14:textId="432CB13B" w:rsidR="00184834" w:rsidRPr="00622502" w:rsidRDefault="00184834" w:rsidP="0085608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4BC31214" w14:textId="77777777" w:rsidR="00184834" w:rsidRPr="00622502" w:rsidRDefault="00184834" w:rsidP="0082464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59975FD" w14:textId="2497FE46" w:rsidR="00184834" w:rsidRPr="00622502" w:rsidRDefault="00184834" w:rsidP="0085608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39" w:type="pct"/>
          </w:tcPr>
          <w:p w14:paraId="3B5033E4" w14:textId="77777777" w:rsidR="00184834" w:rsidRPr="00622502" w:rsidRDefault="00184834" w:rsidP="0085608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78A215B9" w14:textId="76029519" w:rsidR="00184834" w:rsidRPr="00622502" w:rsidRDefault="00184834" w:rsidP="0085608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43 </w:t>
            </w:r>
          </w:p>
        </w:tc>
      </w:tr>
      <w:tr w:rsidR="00184834" w:rsidRPr="00622502" w14:paraId="2005CB97" w14:textId="77777777" w:rsidTr="00882338">
        <w:tc>
          <w:tcPr>
            <w:tcW w:w="2425" w:type="pct"/>
          </w:tcPr>
          <w:p w14:paraId="11C7CCF5" w14:textId="77777777" w:rsidR="00184834" w:rsidRPr="00622502" w:rsidRDefault="00184834" w:rsidP="0082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42" w:type="pct"/>
          </w:tcPr>
          <w:p w14:paraId="390E9C0F" w14:textId="5C1EDFD5" w:rsidR="00184834" w:rsidRPr="00622502" w:rsidRDefault="00184834" w:rsidP="0085608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65 </w:t>
            </w:r>
          </w:p>
        </w:tc>
        <w:tc>
          <w:tcPr>
            <w:tcW w:w="133" w:type="pct"/>
          </w:tcPr>
          <w:p w14:paraId="0085C91D" w14:textId="77777777" w:rsidR="00184834" w:rsidRPr="00622502" w:rsidRDefault="00184834" w:rsidP="0082464E">
            <w:pPr>
              <w:pStyle w:val="acctfourfigures"/>
              <w:tabs>
                <w:tab w:val="clear" w:pos="765"/>
                <w:tab w:val="decimal" w:pos="620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0" w:type="pct"/>
          </w:tcPr>
          <w:p w14:paraId="278112F6" w14:textId="277DE30B" w:rsidR="00184834" w:rsidRPr="00622502" w:rsidRDefault="00184834" w:rsidP="0085608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39" w:type="pct"/>
          </w:tcPr>
          <w:p w14:paraId="1DC12E67" w14:textId="77777777" w:rsidR="00184834" w:rsidRPr="00622502" w:rsidRDefault="00184834" w:rsidP="0085608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03F9C4F6" w14:textId="237BEFB8" w:rsidR="00184834" w:rsidRPr="00622502" w:rsidRDefault="00184834" w:rsidP="0085608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61 </w:t>
            </w:r>
          </w:p>
        </w:tc>
      </w:tr>
      <w:tr w:rsidR="00184834" w:rsidRPr="00622502" w14:paraId="0EFE6C4E" w14:textId="77777777" w:rsidTr="00882338">
        <w:tc>
          <w:tcPr>
            <w:tcW w:w="2425" w:type="pct"/>
          </w:tcPr>
          <w:p w14:paraId="19601881" w14:textId="77777777" w:rsidR="00184834" w:rsidRPr="00622502" w:rsidRDefault="00184834" w:rsidP="0082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14:paraId="1698CCA1" w14:textId="64A82DB3" w:rsidR="00184834" w:rsidRPr="00622502" w:rsidRDefault="00184834" w:rsidP="0082464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17,456</w:t>
            </w:r>
          </w:p>
        </w:tc>
        <w:tc>
          <w:tcPr>
            <w:tcW w:w="133" w:type="pct"/>
          </w:tcPr>
          <w:p w14:paraId="7EEF0610" w14:textId="77777777" w:rsidR="00184834" w:rsidRPr="00622502" w:rsidRDefault="00184834" w:rsidP="0082464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32C8A241" w14:textId="22EE0D49" w:rsidR="00184834" w:rsidRPr="00622502" w:rsidRDefault="00184834" w:rsidP="0085608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1,973</w:t>
            </w:r>
          </w:p>
        </w:tc>
        <w:tc>
          <w:tcPr>
            <w:tcW w:w="139" w:type="pct"/>
          </w:tcPr>
          <w:p w14:paraId="560556A1" w14:textId="77777777" w:rsidR="00184834" w:rsidRPr="00622502" w:rsidRDefault="00184834" w:rsidP="0085608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1ACEEA47" w14:textId="21807A85" w:rsidR="00184834" w:rsidRPr="00622502" w:rsidRDefault="00184834" w:rsidP="0085608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19,429 </w:t>
            </w:r>
          </w:p>
        </w:tc>
      </w:tr>
      <w:tr w:rsidR="00184834" w:rsidRPr="00622502" w14:paraId="46BD9B7E" w14:textId="77777777" w:rsidTr="00882338">
        <w:tc>
          <w:tcPr>
            <w:tcW w:w="2425" w:type="pct"/>
          </w:tcPr>
          <w:p w14:paraId="518D9CE4" w14:textId="77777777" w:rsidR="00184834" w:rsidRPr="00622502" w:rsidRDefault="00184834" w:rsidP="00824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</w:tcPr>
          <w:p w14:paraId="40C8A547" w14:textId="58E9015A" w:rsidR="00184834" w:rsidRPr="00622502" w:rsidRDefault="00184834" w:rsidP="0082464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58,014</w:t>
            </w:r>
          </w:p>
        </w:tc>
        <w:tc>
          <w:tcPr>
            <w:tcW w:w="133" w:type="pct"/>
          </w:tcPr>
          <w:p w14:paraId="6C797573" w14:textId="77777777" w:rsidR="00184834" w:rsidRPr="00622502" w:rsidRDefault="00184834" w:rsidP="0082464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0A9BA2C2" w14:textId="73F6B478" w:rsidR="00184834" w:rsidRPr="00622502" w:rsidRDefault="00184834" w:rsidP="0085608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(11,92</w:t>
            </w:r>
            <w:r w:rsidR="00DB48D4"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9" w:type="pct"/>
          </w:tcPr>
          <w:p w14:paraId="0FBFA833" w14:textId="77777777" w:rsidR="00184834" w:rsidRPr="0085608E" w:rsidRDefault="00184834" w:rsidP="0085608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14:paraId="0AC871AC" w14:textId="07380A09" w:rsidR="00184834" w:rsidRPr="00622502" w:rsidRDefault="00184834" w:rsidP="0085608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46,08</w:t>
            </w:r>
            <w:r w:rsidR="00DB48D4"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184834" w:rsidRPr="00622502" w14:paraId="6835C514" w14:textId="77777777" w:rsidTr="00882338">
        <w:trPr>
          <w:trHeight w:val="397"/>
        </w:trPr>
        <w:tc>
          <w:tcPr>
            <w:tcW w:w="2425" w:type="pct"/>
          </w:tcPr>
          <w:p w14:paraId="7302F99A" w14:textId="77777777" w:rsidR="00184834" w:rsidRPr="00622502" w:rsidRDefault="00184834" w:rsidP="00F2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42" w:type="pct"/>
          </w:tcPr>
          <w:p w14:paraId="542E7810" w14:textId="77777777" w:rsidR="00184834" w:rsidRPr="00622502" w:rsidRDefault="00184834" w:rsidP="00F2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pct"/>
          </w:tcPr>
          <w:p w14:paraId="15C0E60A" w14:textId="77777777" w:rsidR="00184834" w:rsidRPr="00622502" w:rsidRDefault="00184834" w:rsidP="00F2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0" w:type="pct"/>
          </w:tcPr>
          <w:p w14:paraId="2445DA83" w14:textId="77777777" w:rsidR="00184834" w:rsidRPr="00622502" w:rsidRDefault="00184834" w:rsidP="00F2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pct"/>
          </w:tcPr>
          <w:p w14:paraId="26DC9501" w14:textId="77777777" w:rsidR="00184834" w:rsidRPr="00622502" w:rsidRDefault="00184834" w:rsidP="00F2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2" w:type="pct"/>
          </w:tcPr>
          <w:p w14:paraId="66766CB8" w14:textId="7CEB4578" w:rsidR="00184834" w:rsidRPr="00622502" w:rsidRDefault="00184834" w:rsidP="00F2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34" w:rsidRPr="00622502" w14:paraId="3FF2A295" w14:textId="77777777" w:rsidTr="00882338">
        <w:tc>
          <w:tcPr>
            <w:tcW w:w="2425" w:type="pct"/>
          </w:tcPr>
          <w:p w14:paraId="71D6823B" w14:textId="3B2C5D49" w:rsidR="00184834" w:rsidRPr="00622502" w:rsidRDefault="00184834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42" w:type="pct"/>
          </w:tcPr>
          <w:p w14:paraId="4D4EF5D6" w14:textId="77777777" w:rsidR="00184834" w:rsidRPr="00622502" w:rsidRDefault="00184834" w:rsidP="00F2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6939FBDD" w14:textId="77777777" w:rsidR="00184834" w:rsidRPr="00622502" w:rsidRDefault="00184834" w:rsidP="00F2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080476A" w14:textId="77777777" w:rsidR="00184834" w:rsidRPr="0085608E" w:rsidRDefault="00184834" w:rsidP="0085608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440B090" w14:textId="77777777" w:rsidR="00184834" w:rsidRPr="0085608E" w:rsidRDefault="00184834" w:rsidP="0085608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2" w:type="pct"/>
          </w:tcPr>
          <w:p w14:paraId="13C321C1" w14:textId="4FC34695" w:rsidR="00184834" w:rsidRPr="0085608E" w:rsidRDefault="00184834" w:rsidP="0085608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834" w:rsidRPr="00622502" w14:paraId="73FB5870" w14:textId="77777777" w:rsidTr="00882338">
        <w:tc>
          <w:tcPr>
            <w:tcW w:w="2425" w:type="pct"/>
          </w:tcPr>
          <w:p w14:paraId="5A54142E" w14:textId="30039D07" w:rsidR="00184834" w:rsidRPr="00622502" w:rsidRDefault="00184834" w:rsidP="00AC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42" w:type="pct"/>
          </w:tcPr>
          <w:p w14:paraId="669711AF" w14:textId="0BE5BDA9" w:rsidR="00184834" w:rsidRPr="00622502" w:rsidRDefault="00184834" w:rsidP="00AC0D0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(8,426)</w:t>
            </w:r>
          </w:p>
        </w:tc>
        <w:tc>
          <w:tcPr>
            <w:tcW w:w="133" w:type="pct"/>
          </w:tcPr>
          <w:p w14:paraId="4C8E52C5" w14:textId="77777777" w:rsidR="00184834" w:rsidRPr="00622502" w:rsidRDefault="00184834" w:rsidP="00AC0D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</w:tcPr>
          <w:p w14:paraId="0B0A3480" w14:textId="07A9AD54" w:rsidR="00184834" w:rsidRPr="00622502" w:rsidRDefault="00184834" w:rsidP="0085608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(4,405)</w:t>
            </w:r>
          </w:p>
        </w:tc>
        <w:tc>
          <w:tcPr>
            <w:tcW w:w="139" w:type="pct"/>
          </w:tcPr>
          <w:p w14:paraId="218CB951" w14:textId="77777777" w:rsidR="00184834" w:rsidRPr="00622502" w:rsidRDefault="00184834" w:rsidP="0085608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</w:tcPr>
          <w:p w14:paraId="30457737" w14:textId="136B1415" w:rsidR="00184834" w:rsidRPr="00622502" w:rsidRDefault="00184834" w:rsidP="0085608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(12,831)</w:t>
            </w:r>
          </w:p>
        </w:tc>
      </w:tr>
      <w:tr w:rsidR="00184834" w:rsidRPr="00622502" w14:paraId="43FD09CB" w14:textId="77777777" w:rsidTr="00882338">
        <w:tc>
          <w:tcPr>
            <w:tcW w:w="2425" w:type="pct"/>
          </w:tcPr>
          <w:p w14:paraId="0C7CAA44" w14:textId="77777777" w:rsidR="00184834" w:rsidRPr="00622502" w:rsidRDefault="00184834" w:rsidP="00AC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842" w:type="pct"/>
          </w:tcPr>
          <w:p w14:paraId="259CA3A2" w14:textId="0DEE35AF" w:rsidR="00184834" w:rsidRPr="00622502" w:rsidRDefault="00184834" w:rsidP="0085608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(121)</w:t>
            </w:r>
          </w:p>
        </w:tc>
        <w:tc>
          <w:tcPr>
            <w:tcW w:w="133" w:type="pct"/>
          </w:tcPr>
          <w:p w14:paraId="053E48C9" w14:textId="77777777" w:rsidR="00184834" w:rsidRPr="00622502" w:rsidRDefault="00184834" w:rsidP="00AC0D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417AECB5" w14:textId="068E3C11" w:rsidR="00184834" w:rsidRPr="00622502" w:rsidRDefault="00184834" w:rsidP="0085608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139" w:type="pct"/>
          </w:tcPr>
          <w:p w14:paraId="23D7C39B" w14:textId="77777777" w:rsidR="00184834" w:rsidRPr="00622502" w:rsidRDefault="00184834" w:rsidP="0085608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44491D7C" w14:textId="19A30237" w:rsidR="00184834" w:rsidRPr="00622502" w:rsidRDefault="00184834" w:rsidP="0085608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36" w:right="3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84834" w:rsidRPr="00622502" w14:paraId="2A09EC03" w14:textId="77777777" w:rsidTr="00882338">
        <w:tc>
          <w:tcPr>
            <w:tcW w:w="2425" w:type="pct"/>
          </w:tcPr>
          <w:p w14:paraId="5D6D923A" w14:textId="77777777" w:rsidR="00184834" w:rsidRPr="00622502" w:rsidRDefault="00184834" w:rsidP="00AC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</w:tcPr>
          <w:p w14:paraId="4F8FA0F9" w14:textId="1D98A7A3" w:rsidR="00184834" w:rsidRPr="00622502" w:rsidRDefault="00184834" w:rsidP="00AC0D0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(8,547)</w:t>
            </w:r>
          </w:p>
        </w:tc>
        <w:tc>
          <w:tcPr>
            <w:tcW w:w="133" w:type="pct"/>
          </w:tcPr>
          <w:p w14:paraId="541F4B7E" w14:textId="77777777" w:rsidR="00184834" w:rsidRPr="00622502" w:rsidRDefault="00184834" w:rsidP="00AC0D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4FA01536" w14:textId="0463DFC6" w:rsidR="00184834" w:rsidRPr="00622502" w:rsidRDefault="00184834" w:rsidP="0085608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(4,284)</w:t>
            </w:r>
          </w:p>
        </w:tc>
        <w:tc>
          <w:tcPr>
            <w:tcW w:w="139" w:type="pct"/>
          </w:tcPr>
          <w:p w14:paraId="4B5A9CCC" w14:textId="77777777" w:rsidR="00184834" w:rsidRPr="00622502" w:rsidRDefault="00184834" w:rsidP="0085608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14:paraId="0AEFBBF2" w14:textId="068C7451" w:rsidR="00184834" w:rsidRPr="00622502" w:rsidRDefault="00184834" w:rsidP="0085608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12,831</w:t>
            </w: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84834" w:rsidRPr="00622502" w14:paraId="19B1C9E6" w14:textId="77777777" w:rsidTr="00882338">
        <w:tc>
          <w:tcPr>
            <w:tcW w:w="2425" w:type="pct"/>
          </w:tcPr>
          <w:p w14:paraId="59AFF24D" w14:textId="77777777" w:rsidR="00184834" w:rsidRPr="00622502" w:rsidRDefault="00184834" w:rsidP="00F21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4DEF4B30" w14:textId="77777777" w:rsidR="00184834" w:rsidRPr="00622502" w:rsidRDefault="00184834" w:rsidP="00F21A4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70245AC2" w14:textId="77777777" w:rsidR="00184834" w:rsidRPr="00622502" w:rsidRDefault="00184834" w:rsidP="00F21A4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3DBABB03" w14:textId="77777777" w:rsidR="00184834" w:rsidRPr="0085608E" w:rsidRDefault="00184834" w:rsidP="0085608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3FA549B7" w14:textId="77777777" w:rsidR="00184834" w:rsidRPr="00622502" w:rsidRDefault="00184834" w:rsidP="00F21A4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173CFC8F" w14:textId="3F3A1CDD" w:rsidR="00184834" w:rsidRPr="00622502" w:rsidRDefault="00184834" w:rsidP="00F21A48">
            <w:pPr>
              <w:pStyle w:val="acctfourfigures"/>
              <w:tabs>
                <w:tab w:val="clear" w:pos="765"/>
                <w:tab w:val="decimal" w:pos="823"/>
                <w:tab w:val="decimal" w:pos="85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84834" w:rsidRPr="00622502" w14:paraId="3D8B3F8E" w14:textId="77777777" w:rsidTr="00882338">
        <w:tc>
          <w:tcPr>
            <w:tcW w:w="2425" w:type="pct"/>
          </w:tcPr>
          <w:p w14:paraId="549B4F20" w14:textId="77777777" w:rsidR="00184834" w:rsidRPr="00622502" w:rsidRDefault="00184834" w:rsidP="00AC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2" w:type="pct"/>
            <w:tcBorders>
              <w:bottom w:val="double" w:sz="4" w:space="0" w:color="auto"/>
            </w:tcBorders>
          </w:tcPr>
          <w:p w14:paraId="65375EE8" w14:textId="5557028B" w:rsidR="00184834" w:rsidRPr="00622502" w:rsidRDefault="00184834" w:rsidP="00AC0D0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49,467 </w:t>
            </w:r>
          </w:p>
        </w:tc>
        <w:tc>
          <w:tcPr>
            <w:tcW w:w="133" w:type="pct"/>
          </w:tcPr>
          <w:p w14:paraId="1840D3C8" w14:textId="77777777" w:rsidR="00184834" w:rsidRPr="00622502" w:rsidRDefault="00184834" w:rsidP="00AC0D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0A096FE8" w14:textId="06097467" w:rsidR="00184834" w:rsidRPr="00622502" w:rsidRDefault="00184834" w:rsidP="0085608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(16,211)</w:t>
            </w:r>
          </w:p>
        </w:tc>
        <w:tc>
          <w:tcPr>
            <w:tcW w:w="139" w:type="pct"/>
          </w:tcPr>
          <w:p w14:paraId="2716DF5D" w14:textId="77777777" w:rsidR="00184834" w:rsidRPr="00622502" w:rsidRDefault="00184834" w:rsidP="0085608E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2" w:type="pct"/>
            <w:tcBorders>
              <w:bottom w:val="double" w:sz="4" w:space="0" w:color="auto"/>
            </w:tcBorders>
          </w:tcPr>
          <w:p w14:paraId="28E6E927" w14:textId="33C34818" w:rsidR="00184834" w:rsidRPr="00622502" w:rsidRDefault="00184834" w:rsidP="0085608E">
            <w:pPr>
              <w:pStyle w:val="acctfourfigures"/>
              <w:tabs>
                <w:tab w:val="clear" w:pos="765"/>
                <w:tab w:val="decimal" w:pos="1177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33,256</w:t>
            </w:r>
          </w:p>
        </w:tc>
      </w:tr>
    </w:tbl>
    <w:p w14:paraId="41C93B20" w14:textId="77777777" w:rsidR="00443FF3" w:rsidRPr="00622502" w:rsidRDefault="00443FF3" w:rsidP="0023246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2D22B9" w14:textId="2574C890" w:rsidR="00975AF5" w:rsidRPr="00622502" w:rsidRDefault="00975AF5" w:rsidP="0023246C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478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408"/>
        <w:gridCol w:w="1489"/>
        <w:gridCol w:w="237"/>
        <w:gridCol w:w="1364"/>
        <w:gridCol w:w="237"/>
        <w:gridCol w:w="1432"/>
      </w:tblGrid>
      <w:tr w:rsidR="00E22D2D" w:rsidRPr="00622502" w14:paraId="2BE9C6B9" w14:textId="77777777" w:rsidTr="0085608E">
        <w:tc>
          <w:tcPr>
            <w:tcW w:w="2405" w:type="pct"/>
          </w:tcPr>
          <w:p w14:paraId="7C482B1D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2" w:type="pct"/>
            <w:vAlign w:val="bottom"/>
          </w:tcPr>
          <w:p w14:paraId="77AAF9C2" w14:textId="77777777" w:rsidR="00E22D2D" w:rsidRPr="00622502" w:rsidRDefault="00E22D2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753C7BFD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D8422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</w:p>
          <w:p w14:paraId="0072E37F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29" w:type="pct"/>
            <w:vAlign w:val="bottom"/>
          </w:tcPr>
          <w:p w14:paraId="528E3C21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82" w:type="pct"/>
            <w:vAlign w:val="bottom"/>
          </w:tcPr>
          <w:p w14:paraId="35A59249" w14:textId="77777777" w:rsidR="00E22D2D" w:rsidRPr="00622502" w:rsidRDefault="00E22D2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2D2D" w:rsidRPr="00622502" w14:paraId="4658B0F7" w14:textId="77777777" w:rsidTr="0085608E">
        <w:tc>
          <w:tcPr>
            <w:tcW w:w="2405" w:type="pct"/>
          </w:tcPr>
          <w:p w14:paraId="427976A2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2" w:type="pct"/>
            <w:vAlign w:val="bottom"/>
            <w:hideMark/>
          </w:tcPr>
          <w:p w14:paraId="48C8ED02" w14:textId="77777777" w:rsidR="00E22D2D" w:rsidRPr="00622502" w:rsidRDefault="00E22D2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F393C7E" w14:textId="633D489F" w:rsidR="00E22D2D" w:rsidRPr="00622502" w:rsidRDefault="00E22D2D">
            <w:pPr>
              <w:pStyle w:val="acctfourfigures"/>
              <w:tabs>
                <w:tab w:val="left" w:pos="720"/>
              </w:tabs>
              <w:spacing w:line="240" w:lineRule="auto"/>
              <w:ind w:left="-36"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มกราคม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 w:rsidRPr="00622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9" w:type="pct"/>
            <w:vAlign w:val="bottom"/>
          </w:tcPr>
          <w:p w14:paraId="31D294A7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44" w:type="pct"/>
            <w:vAlign w:val="bottom"/>
            <w:hideMark/>
          </w:tcPr>
          <w:p w14:paraId="769D8D34" w14:textId="77777777" w:rsidR="00E22D2D" w:rsidRPr="00622502" w:rsidRDefault="00E22D2D">
            <w:pPr>
              <w:pStyle w:val="acctfourfigures"/>
              <w:tabs>
                <w:tab w:val="decimal" w:pos="638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29" w:type="pct"/>
            <w:vAlign w:val="bottom"/>
          </w:tcPr>
          <w:p w14:paraId="153EE91F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82" w:type="pct"/>
            <w:vAlign w:val="bottom"/>
            <w:hideMark/>
          </w:tcPr>
          <w:p w14:paraId="29820D06" w14:textId="77777777" w:rsidR="00E22D2D" w:rsidRPr="00622502" w:rsidRDefault="00E22D2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D3A72F2" w14:textId="77777777" w:rsidR="00E22D2D" w:rsidRPr="00622502" w:rsidRDefault="00E22D2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br/>
              <w:t>2563</w:t>
            </w:r>
          </w:p>
        </w:tc>
      </w:tr>
      <w:tr w:rsidR="00E22D2D" w:rsidRPr="00622502" w14:paraId="544463C8" w14:textId="77777777" w:rsidTr="0085608E">
        <w:tc>
          <w:tcPr>
            <w:tcW w:w="2405" w:type="pct"/>
          </w:tcPr>
          <w:p w14:paraId="5389C1BB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5" w:type="pct"/>
            <w:gridSpan w:val="5"/>
            <w:hideMark/>
          </w:tcPr>
          <w:p w14:paraId="66DA0024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2D2D" w:rsidRPr="00622502" w14:paraId="31098A05" w14:textId="77777777" w:rsidTr="0085608E">
        <w:tc>
          <w:tcPr>
            <w:tcW w:w="2405" w:type="pct"/>
            <w:hideMark/>
          </w:tcPr>
          <w:p w14:paraId="5EB4CF6A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2" w:type="pct"/>
          </w:tcPr>
          <w:p w14:paraId="5985F497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030531F5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44" w:type="pct"/>
          </w:tcPr>
          <w:p w14:paraId="795A2319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12015E8A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82" w:type="pct"/>
          </w:tcPr>
          <w:p w14:paraId="59948044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22D2D" w:rsidRPr="00622502" w14:paraId="4FD8058C" w14:textId="77777777" w:rsidTr="0085608E">
        <w:tc>
          <w:tcPr>
            <w:tcW w:w="2405" w:type="pct"/>
            <w:hideMark/>
          </w:tcPr>
          <w:p w14:paraId="5600A912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12" w:type="pct"/>
            <w:hideMark/>
          </w:tcPr>
          <w:p w14:paraId="72630DC6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28,932</w:t>
            </w:r>
          </w:p>
        </w:tc>
        <w:tc>
          <w:tcPr>
            <w:tcW w:w="129" w:type="pct"/>
          </w:tcPr>
          <w:p w14:paraId="5D1456E5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44" w:type="pct"/>
            <w:hideMark/>
          </w:tcPr>
          <w:p w14:paraId="705673AB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38,344</w:t>
            </w:r>
          </w:p>
        </w:tc>
        <w:tc>
          <w:tcPr>
            <w:tcW w:w="129" w:type="pct"/>
          </w:tcPr>
          <w:p w14:paraId="3FA05737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hideMark/>
          </w:tcPr>
          <w:p w14:paraId="053EA8A2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67,276</w:t>
            </w:r>
          </w:p>
        </w:tc>
      </w:tr>
      <w:tr w:rsidR="00E22D2D" w:rsidRPr="00622502" w14:paraId="490255FD" w14:textId="77777777" w:rsidTr="0085608E">
        <w:tc>
          <w:tcPr>
            <w:tcW w:w="2405" w:type="pct"/>
            <w:hideMark/>
          </w:tcPr>
          <w:p w14:paraId="2D59BCA1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812" w:type="pct"/>
            <w:hideMark/>
          </w:tcPr>
          <w:p w14:paraId="66A62E20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9" w:type="pct"/>
          </w:tcPr>
          <w:p w14:paraId="10445FF7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hideMark/>
          </w:tcPr>
          <w:p w14:paraId="2A222E25" w14:textId="77777777" w:rsidR="00E22D2D" w:rsidRPr="00622502" w:rsidRDefault="00E22D2D" w:rsidP="0085608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7C5109BE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hideMark/>
          </w:tcPr>
          <w:p w14:paraId="4BEFC917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E22D2D" w:rsidRPr="00622502" w14:paraId="7707A728" w14:textId="77777777" w:rsidTr="0085608E">
        <w:tc>
          <w:tcPr>
            <w:tcW w:w="2405" w:type="pct"/>
            <w:hideMark/>
          </w:tcPr>
          <w:p w14:paraId="79A9B48E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812" w:type="pct"/>
            <w:hideMark/>
          </w:tcPr>
          <w:p w14:paraId="7E80B021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29F1EEA1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hideMark/>
          </w:tcPr>
          <w:p w14:paraId="415C6E14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29" w:type="pct"/>
          </w:tcPr>
          <w:p w14:paraId="11F7DC12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hideMark/>
          </w:tcPr>
          <w:p w14:paraId="6CC25A1B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E22D2D" w:rsidRPr="00622502" w14:paraId="588595E4" w14:textId="77777777" w:rsidTr="0085608E">
        <w:tc>
          <w:tcPr>
            <w:tcW w:w="2405" w:type="pct"/>
            <w:hideMark/>
          </w:tcPr>
          <w:p w14:paraId="7BA4925A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812" w:type="pct"/>
            <w:hideMark/>
          </w:tcPr>
          <w:p w14:paraId="738F8B64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29" w:type="pct"/>
          </w:tcPr>
          <w:p w14:paraId="64E36F8A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  <w:hideMark/>
          </w:tcPr>
          <w:p w14:paraId="043AF6D9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(140)</w:t>
            </w:r>
          </w:p>
        </w:tc>
        <w:tc>
          <w:tcPr>
            <w:tcW w:w="129" w:type="pct"/>
          </w:tcPr>
          <w:p w14:paraId="651CA405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hideMark/>
          </w:tcPr>
          <w:p w14:paraId="16CD2EB5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22D2D" w:rsidRPr="00622502" w14:paraId="7016CC66" w14:textId="77777777" w:rsidTr="0085608E">
        <w:tc>
          <w:tcPr>
            <w:tcW w:w="2405" w:type="pct"/>
            <w:hideMark/>
          </w:tcPr>
          <w:p w14:paraId="17D43841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2" w:type="pct"/>
            <w:hideMark/>
          </w:tcPr>
          <w:p w14:paraId="437EC2B8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7100F404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4" w:type="pct"/>
            <w:hideMark/>
          </w:tcPr>
          <w:p w14:paraId="4C9E423A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29" w:type="pct"/>
          </w:tcPr>
          <w:p w14:paraId="6E5F7FD0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hideMark/>
          </w:tcPr>
          <w:p w14:paraId="60B7391C" w14:textId="77777777" w:rsidR="00E22D2D" w:rsidRPr="00622502" w:rsidRDefault="00E22D2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</w:tr>
      <w:tr w:rsidR="00E22D2D" w:rsidRPr="00622502" w14:paraId="1E3F9722" w14:textId="77777777" w:rsidTr="0085608E">
        <w:tc>
          <w:tcPr>
            <w:tcW w:w="2405" w:type="pct"/>
            <w:hideMark/>
          </w:tcPr>
          <w:p w14:paraId="35AC4E1B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D2EC3" w14:textId="65C40714" w:rsidR="00E22D2D" w:rsidRPr="009C56C5" w:rsidRDefault="00E22D2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15,98</w:t>
            </w:r>
            <w:r w:rsidR="009C56C5"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9" w:type="pct"/>
          </w:tcPr>
          <w:p w14:paraId="7C37B738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CCB05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29" w:type="pct"/>
          </w:tcPr>
          <w:p w14:paraId="4E85330A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03F7A0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16,296</w:t>
            </w:r>
          </w:p>
        </w:tc>
      </w:tr>
      <w:tr w:rsidR="00E22D2D" w:rsidRPr="00622502" w14:paraId="75BE117C" w14:textId="77777777" w:rsidTr="0085608E">
        <w:tc>
          <w:tcPr>
            <w:tcW w:w="2405" w:type="pct"/>
            <w:hideMark/>
          </w:tcPr>
          <w:p w14:paraId="0895BD4F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8C3DE3" w14:textId="2616EF36" w:rsidR="00E22D2D" w:rsidRPr="009C56C5" w:rsidRDefault="00E22D2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45,72</w:t>
            </w:r>
            <w:r w:rsidR="009C56C5"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9" w:type="pct"/>
          </w:tcPr>
          <w:p w14:paraId="662F2486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991AA5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38,582</w:t>
            </w:r>
          </w:p>
        </w:tc>
        <w:tc>
          <w:tcPr>
            <w:tcW w:w="129" w:type="pct"/>
          </w:tcPr>
          <w:p w14:paraId="41A01058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FE918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84,307</w:t>
            </w:r>
          </w:p>
        </w:tc>
      </w:tr>
      <w:tr w:rsidR="00E22D2D" w:rsidRPr="00622502" w14:paraId="62BDC945" w14:textId="77777777" w:rsidTr="0085608E">
        <w:trPr>
          <w:trHeight w:val="397"/>
        </w:trPr>
        <w:tc>
          <w:tcPr>
            <w:tcW w:w="2405" w:type="pct"/>
          </w:tcPr>
          <w:p w14:paraId="17B1C519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2" w:type="pct"/>
          </w:tcPr>
          <w:p w14:paraId="19E31E16" w14:textId="77777777" w:rsidR="00E22D2D" w:rsidRPr="009C56C5" w:rsidRDefault="00E22D2D">
            <w:pPr>
              <w:tabs>
                <w:tab w:val="clear" w:pos="227"/>
                <w:tab w:val="clear" w:pos="454"/>
                <w:tab w:val="clear" w:pos="680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3905E8D7" w14:textId="77777777" w:rsidR="00E22D2D" w:rsidRPr="009C56C5" w:rsidRDefault="00E2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4" w:type="pct"/>
          </w:tcPr>
          <w:p w14:paraId="32C25872" w14:textId="77777777" w:rsidR="00E22D2D" w:rsidRPr="009C56C5" w:rsidRDefault="00E22D2D">
            <w:pPr>
              <w:tabs>
                <w:tab w:val="clear" w:pos="227"/>
                <w:tab w:val="clear" w:pos="454"/>
                <w:tab w:val="clear" w:pos="680"/>
                <w:tab w:val="decimal" w:pos="804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64C7ED2C" w14:textId="77777777" w:rsidR="00E22D2D" w:rsidRPr="009C56C5" w:rsidRDefault="00E2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2" w:type="pct"/>
          </w:tcPr>
          <w:p w14:paraId="64E29011" w14:textId="77777777" w:rsidR="00E22D2D" w:rsidRPr="009C56C5" w:rsidRDefault="00E22D2D">
            <w:pPr>
              <w:tabs>
                <w:tab w:val="clear" w:pos="227"/>
                <w:tab w:val="clear" w:pos="454"/>
                <w:tab w:val="clear" w:pos="680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2D2D" w:rsidRPr="00622502" w14:paraId="2C1F574D" w14:textId="77777777" w:rsidTr="0085608E">
        <w:tc>
          <w:tcPr>
            <w:tcW w:w="2405" w:type="pct"/>
            <w:hideMark/>
          </w:tcPr>
          <w:p w14:paraId="25DF47E4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2" w:type="pct"/>
          </w:tcPr>
          <w:p w14:paraId="01D5B7EB" w14:textId="77777777" w:rsidR="00E22D2D" w:rsidRPr="009C56C5" w:rsidRDefault="00E22D2D">
            <w:pPr>
              <w:tabs>
                <w:tab w:val="clear" w:pos="227"/>
                <w:tab w:val="clear" w:pos="454"/>
                <w:tab w:val="clear" w:pos="680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EFD6DC9" w14:textId="77777777" w:rsidR="00E22D2D" w:rsidRPr="009C56C5" w:rsidRDefault="00E2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5B69B9CC" w14:textId="77777777" w:rsidR="00E22D2D" w:rsidRPr="009C56C5" w:rsidRDefault="00E22D2D">
            <w:pPr>
              <w:tabs>
                <w:tab w:val="clear" w:pos="227"/>
                <w:tab w:val="clear" w:pos="454"/>
                <w:tab w:val="clear" w:pos="680"/>
                <w:tab w:val="decimal" w:pos="804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09A8BF" w14:textId="77777777" w:rsidR="00E22D2D" w:rsidRPr="009C56C5" w:rsidRDefault="00E2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2" w:type="pct"/>
          </w:tcPr>
          <w:p w14:paraId="479B4E80" w14:textId="77777777" w:rsidR="00E22D2D" w:rsidRPr="009C56C5" w:rsidRDefault="00E22D2D">
            <w:pPr>
              <w:tabs>
                <w:tab w:val="clear" w:pos="227"/>
                <w:tab w:val="clear" w:pos="454"/>
                <w:tab w:val="clear" w:pos="680"/>
                <w:tab w:val="decimal" w:pos="823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2D2D" w:rsidRPr="00622502" w14:paraId="4B40B430" w14:textId="77777777" w:rsidTr="0085608E">
        <w:tc>
          <w:tcPr>
            <w:tcW w:w="2405" w:type="pct"/>
            <w:hideMark/>
          </w:tcPr>
          <w:p w14:paraId="4964E470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6" w:right="-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812" w:type="pct"/>
            <w:hideMark/>
          </w:tcPr>
          <w:p w14:paraId="3E9C70C2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(7,342)</w:t>
            </w:r>
          </w:p>
        </w:tc>
        <w:tc>
          <w:tcPr>
            <w:tcW w:w="129" w:type="pct"/>
          </w:tcPr>
          <w:p w14:paraId="129E94AD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44" w:type="pct"/>
            <w:hideMark/>
          </w:tcPr>
          <w:p w14:paraId="68BA6E49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sz w:val="30"/>
                <w:szCs w:val="30"/>
              </w:rPr>
              <w:t>3,028</w:t>
            </w:r>
          </w:p>
        </w:tc>
        <w:tc>
          <w:tcPr>
            <w:tcW w:w="129" w:type="pct"/>
          </w:tcPr>
          <w:p w14:paraId="5325E49F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hideMark/>
          </w:tcPr>
          <w:p w14:paraId="6FC09C7F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sz w:val="30"/>
                <w:szCs w:val="30"/>
              </w:rPr>
              <w:t xml:space="preserve"> (4,314)</w:t>
            </w:r>
          </w:p>
        </w:tc>
      </w:tr>
      <w:tr w:rsidR="00E22D2D" w:rsidRPr="00622502" w14:paraId="59EAEB80" w14:textId="77777777" w:rsidTr="0085608E">
        <w:tc>
          <w:tcPr>
            <w:tcW w:w="2405" w:type="pct"/>
            <w:hideMark/>
          </w:tcPr>
          <w:p w14:paraId="0C4D7F9D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812" w:type="pct"/>
            <w:hideMark/>
          </w:tcPr>
          <w:p w14:paraId="14256C46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left="-36" w:right="-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7AB782C8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12C30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129" w:type="pct"/>
          </w:tcPr>
          <w:p w14:paraId="2CA91F41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0D727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</w:tr>
      <w:tr w:rsidR="00E22D2D" w:rsidRPr="00622502" w14:paraId="4E8C0895" w14:textId="77777777" w:rsidTr="0085608E">
        <w:tc>
          <w:tcPr>
            <w:tcW w:w="2405" w:type="pct"/>
            <w:hideMark/>
          </w:tcPr>
          <w:p w14:paraId="245982EA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0016B0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(7,342)</w:t>
            </w:r>
          </w:p>
        </w:tc>
        <w:tc>
          <w:tcPr>
            <w:tcW w:w="129" w:type="pct"/>
          </w:tcPr>
          <w:p w14:paraId="337322F3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1082EA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3,002</w:t>
            </w:r>
          </w:p>
        </w:tc>
        <w:tc>
          <w:tcPr>
            <w:tcW w:w="129" w:type="pct"/>
          </w:tcPr>
          <w:p w14:paraId="0B7B4585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26B21F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(4,340)</w:t>
            </w:r>
          </w:p>
        </w:tc>
      </w:tr>
      <w:tr w:rsidR="00E22D2D" w:rsidRPr="00622502" w14:paraId="092C4149" w14:textId="77777777" w:rsidTr="0085608E">
        <w:tc>
          <w:tcPr>
            <w:tcW w:w="2405" w:type="pct"/>
          </w:tcPr>
          <w:p w14:paraId="6D32143E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F7FBE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6014612E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114A8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842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" w:type="pct"/>
          </w:tcPr>
          <w:p w14:paraId="3DE21692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8B8F4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823"/>
                <w:tab w:val="decimal" w:pos="85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E22D2D" w:rsidRPr="00622502" w14:paraId="53ABC9C1" w14:textId="77777777" w:rsidTr="0085608E">
        <w:tc>
          <w:tcPr>
            <w:tcW w:w="2405" w:type="pct"/>
            <w:hideMark/>
          </w:tcPr>
          <w:p w14:paraId="01D13C6E" w14:textId="77777777" w:rsidR="00E22D2D" w:rsidRPr="00622502" w:rsidRDefault="00E2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2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307F032" w14:textId="32344DDD" w:rsidR="00E22D2D" w:rsidRPr="009C56C5" w:rsidRDefault="00E22D2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56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38,38</w:t>
            </w:r>
            <w:r w:rsidR="009C56C5"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9" w:type="pct"/>
          </w:tcPr>
          <w:p w14:paraId="72969CC2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708B338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56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41,584</w:t>
            </w:r>
          </w:p>
        </w:tc>
        <w:tc>
          <w:tcPr>
            <w:tcW w:w="129" w:type="pct"/>
          </w:tcPr>
          <w:p w14:paraId="43D01ED2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23B2FF7" w14:textId="77777777" w:rsidR="00E22D2D" w:rsidRPr="009C56C5" w:rsidRDefault="00E22D2D">
            <w:pPr>
              <w:pStyle w:val="acctfourfigures"/>
              <w:tabs>
                <w:tab w:val="clear" w:pos="765"/>
                <w:tab w:val="decimal" w:pos="117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C56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79,967</w:t>
            </w:r>
          </w:p>
        </w:tc>
      </w:tr>
    </w:tbl>
    <w:p w14:paraId="74D52D63" w14:textId="1B9BD687" w:rsidR="00A10246" w:rsidRPr="00622502" w:rsidRDefault="00A10246" w:rsidP="0062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10B044" w14:textId="77777777" w:rsidR="00975AF5" w:rsidRPr="00622502" w:rsidRDefault="0F957249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กำไรต่อหุ้นขั้นพื้นฐาน</w:t>
      </w:r>
    </w:p>
    <w:p w14:paraId="2A47137F" w14:textId="77777777" w:rsidR="00975AF5" w:rsidRPr="0085608E" w:rsidRDefault="00975AF5" w:rsidP="00975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43"/>
        <w:gridCol w:w="1287"/>
        <w:gridCol w:w="270"/>
        <w:gridCol w:w="1172"/>
      </w:tblGrid>
      <w:tr w:rsidR="00F21A48" w:rsidRPr="00622502" w14:paraId="411C3E19" w14:textId="77777777" w:rsidTr="00882338">
        <w:trPr>
          <w:trHeight w:val="70"/>
          <w:tblHeader/>
        </w:trPr>
        <w:tc>
          <w:tcPr>
            <w:tcW w:w="4860" w:type="dxa"/>
            <w:vAlign w:val="bottom"/>
          </w:tcPr>
          <w:p w14:paraId="583355F0" w14:textId="3F84A7D0" w:rsidR="00F21A48" w:rsidRPr="0085608E" w:rsidRDefault="00F21A48" w:rsidP="0085608E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4474AF41" w14:textId="5F26B93E" w:rsidR="00F21A48" w:rsidRPr="00622502" w:rsidRDefault="00F21A48" w:rsidP="00F21A4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B742D00" w14:textId="77777777" w:rsidR="00F21A48" w:rsidRPr="00622502" w:rsidRDefault="00F21A48" w:rsidP="00F21A4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42EF316A" w14:textId="6B9D61D4" w:rsidR="00F21A48" w:rsidRPr="00622502" w:rsidRDefault="00F21A48" w:rsidP="00F21A4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6D47963B" w14:textId="77777777" w:rsidR="00F21A48" w:rsidRPr="00622502" w:rsidRDefault="00F21A48" w:rsidP="00F21A4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6E5B56C2" w14:textId="0FBEE7D9" w:rsidR="00F21A48" w:rsidRPr="00622502" w:rsidRDefault="00F21A48" w:rsidP="00F21A4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873675" w:rsidRPr="00622502" w14:paraId="0FB59CA5" w14:textId="77777777" w:rsidTr="00882338">
        <w:tc>
          <w:tcPr>
            <w:tcW w:w="4860" w:type="dxa"/>
          </w:tcPr>
          <w:p w14:paraId="39063FB7" w14:textId="77777777" w:rsidR="00873675" w:rsidRPr="00622502" w:rsidRDefault="00873675" w:rsidP="008736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C71CBB" w14:textId="77777777" w:rsidR="00873675" w:rsidRPr="00622502" w:rsidRDefault="00873675" w:rsidP="008736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4A61630" w14:textId="77777777" w:rsidR="00873675" w:rsidRPr="00622502" w:rsidRDefault="00873675" w:rsidP="0087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9" w:type="dxa"/>
            <w:gridSpan w:val="3"/>
          </w:tcPr>
          <w:p w14:paraId="7D3FB2A7" w14:textId="7F5A43A1" w:rsidR="00873675" w:rsidRPr="0085608E" w:rsidRDefault="00873675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85608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85608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73675" w:rsidRPr="00622502" w14:paraId="5FECC083" w14:textId="77777777" w:rsidTr="00882338">
        <w:tc>
          <w:tcPr>
            <w:tcW w:w="4860" w:type="dxa"/>
          </w:tcPr>
          <w:p w14:paraId="2E6F063F" w14:textId="5669E933" w:rsidR="00873675" w:rsidRPr="0085608E" w:rsidRDefault="00873675" w:rsidP="0085608E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/>
                <w:sz w:val="30"/>
                <w:szCs w:val="30"/>
              </w:rPr>
            </w:pPr>
            <w:r w:rsidRPr="0085608E">
              <w:rPr>
                <w:rFonts w:asciiTheme="majorBidi" w:hAnsi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vAlign w:val="bottom"/>
          </w:tcPr>
          <w:p w14:paraId="744F7324" w14:textId="38242936" w:rsidR="00873675" w:rsidRPr="00622502" w:rsidRDefault="00873675" w:rsidP="008736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70122E1" w14:textId="77777777" w:rsidR="00873675" w:rsidRPr="00622502" w:rsidRDefault="00873675" w:rsidP="00873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71A3D818" w14:textId="6FD19F5E" w:rsidR="00873675" w:rsidRPr="00622502" w:rsidRDefault="00AD0A40" w:rsidP="008736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443FF3" w:rsidRPr="008560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1D9E" w:rsidRPr="00622502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70" w:type="dxa"/>
            <w:vAlign w:val="bottom"/>
          </w:tcPr>
          <w:p w14:paraId="35A60010" w14:textId="77777777" w:rsidR="00873675" w:rsidRPr="00622502" w:rsidRDefault="00873675" w:rsidP="008736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3C5D3CA8" w14:textId="57DBDD78" w:rsidR="00873675" w:rsidRPr="00622502" w:rsidRDefault="00873675" w:rsidP="008736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313,622</w:t>
            </w:r>
          </w:p>
        </w:tc>
      </w:tr>
      <w:tr w:rsidR="00AD0A40" w:rsidRPr="00622502" w14:paraId="2E72E2F6" w14:textId="77777777" w:rsidTr="00882338">
        <w:tc>
          <w:tcPr>
            <w:tcW w:w="4860" w:type="dxa"/>
          </w:tcPr>
          <w:p w14:paraId="544FD047" w14:textId="3E362644" w:rsidR="00AD0A40" w:rsidRPr="0085608E" w:rsidRDefault="00AD0A40" w:rsidP="0085608E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/>
                <w:sz w:val="30"/>
                <w:szCs w:val="30"/>
              </w:rPr>
            </w:pPr>
            <w:r w:rsidRPr="0085608E">
              <w:rPr>
                <w:rFonts w:asciiTheme="majorBidi" w:hAnsi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14F6125B" w14:textId="3E66D94B" w:rsidR="00AD0A40" w:rsidRPr="00622502" w:rsidRDefault="00AD0A40" w:rsidP="00AD0A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F2AE960" w14:textId="77777777" w:rsidR="00AD0A40" w:rsidRPr="00622502" w:rsidRDefault="00AD0A40" w:rsidP="00AD0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6C47EA2E" w14:textId="0AAADCE1" w:rsidR="00AD0A40" w:rsidRPr="00622502" w:rsidRDefault="00AD0A40" w:rsidP="00AD0A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70" w:type="dxa"/>
            <w:vAlign w:val="bottom"/>
          </w:tcPr>
          <w:p w14:paraId="1DEFCC8A" w14:textId="77777777" w:rsidR="00AD0A40" w:rsidRPr="00622502" w:rsidRDefault="00AD0A40" w:rsidP="00AD0A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3869E48" w14:textId="7D64B11A" w:rsidR="00AD0A40" w:rsidRPr="00622502" w:rsidRDefault="00AD0A40" w:rsidP="00AD0A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</w:tr>
      <w:tr w:rsidR="00AD0A40" w:rsidRPr="00622502" w14:paraId="6767CAB3" w14:textId="77777777" w:rsidTr="00882338">
        <w:tc>
          <w:tcPr>
            <w:tcW w:w="4860" w:type="dxa"/>
          </w:tcPr>
          <w:p w14:paraId="19196BF1" w14:textId="06E83059" w:rsidR="00AD0A40" w:rsidRPr="00622502" w:rsidRDefault="00AD0A40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11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1260" w:type="dxa"/>
            <w:vAlign w:val="bottom"/>
          </w:tcPr>
          <w:p w14:paraId="7F4EC1A2" w14:textId="14936EDF" w:rsidR="00AD0A40" w:rsidRPr="00622502" w:rsidRDefault="00AD0A40" w:rsidP="00AD0A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B674FD4" w14:textId="77777777" w:rsidR="00AD0A40" w:rsidRPr="00622502" w:rsidRDefault="00AD0A40" w:rsidP="00AD0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6E21C1" w14:textId="66D59F5D" w:rsidR="00AD0A40" w:rsidRPr="00622502" w:rsidRDefault="00AD0A40" w:rsidP="00AD0A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</w:t>
            </w:r>
            <w:r w:rsidR="009E1D9E"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3D11A342" w14:textId="77777777" w:rsidR="00AD0A40" w:rsidRPr="00622502" w:rsidRDefault="00AD0A40" w:rsidP="00AD0A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B0F304" w14:textId="2C4F971E" w:rsidR="00AD0A40" w:rsidRPr="00622502" w:rsidRDefault="00AD0A40" w:rsidP="00AD0A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1.31</w:t>
            </w:r>
          </w:p>
        </w:tc>
      </w:tr>
    </w:tbl>
    <w:p w14:paraId="629C3908" w14:textId="77777777" w:rsidR="0023246C" w:rsidRPr="00622502" w:rsidRDefault="0023246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p w14:paraId="5964E684" w14:textId="77777777" w:rsidR="007D16B6" w:rsidRPr="00622502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0EEC3A49" w14:textId="77777777" w:rsidR="007D16B6" w:rsidRPr="00622502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p w14:paraId="5A85DAF4" w14:textId="34FDFF31" w:rsidR="00D119B4" w:rsidRPr="00622502" w:rsidRDefault="006876C4" w:rsidP="0062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cs/>
        </w:rPr>
      </w:pPr>
      <w:r w:rsidRPr="00622502">
        <w:rPr>
          <w:rFonts w:asciiTheme="majorBidi" w:hAnsiTheme="majorBidi"/>
          <w:sz w:val="30"/>
          <w:szCs w:val="30"/>
          <w:cs/>
        </w:rPr>
        <w:t>รายละเอียดเงินปันผลในระหว่าง</w:t>
      </w:r>
      <w:r w:rsidR="0015084A" w:rsidRPr="00622502">
        <w:rPr>
          <w:rFonts w:asciiTheme="majorBidi" w:hAnsiTheme="majorBidi"/>
          <w:sz w:val="30"/>
          <w:szCs w:val="30"/>
          <w:cs/>
        </w:rPr>
        <w:t xml:space="preserve">งวดหกเดือนสิ้นสุดวันที่ </w:t>
      </w:r>
      <w:r w:rsidR="0015084A" w:rsidRPr="00622502">
        <w:rPr>
          <w:rFonts w:asciiTheme="majorBidi" w:hAnsiTheme="majorBidi"/>
          <w:sz w:val="30"/>
          <w:szCs w:val="30"/>
        </w:rPr>
        <w:t xml:space="preserve">30 </w:t>
      </w:r>
      <w:r w:rsidR="0015084A" w:rsidRPr="00622502">
        <w:rPr>
          <w:rFonts w:asciiTheme="majorBidi" w:hAnsiTheme="majorBidi"/>
          <w:sz w:val="30"/>
          <w:szCs w:val="30"/>
          <w:cs/>
        </w:rPr>
        <w:t>มิถุนายน</w:t>
      </w:r>
      <w:r w:rsidRPr="00622502">
        <w:rPr>
          <w:rFonts w:asciiTheme="majorBidi" w:hAnsiTheme="majorBidi"/>
          <w:sz w:val="30"/>
          <w:szCs w:val="30"/>
          <w:cs/>
        </w:rPr>
        <w:t xml:space="preserve"> </w:t>
      </w:r>
      <w:r w:rsidRPr="00622502">
        <w:rPr>
          <w:rFonts w:asciiTheme="majorBidi" w:hAnsiTheme="majorBidi"/>
          <w:sz w:val="30"/>
          <w:szCs w:val="30"/>
        </w:rPr>
        <w:t>2564</w:t>
      </w:r>
      <w:r w:rsidRPr="00622502">
        <w:rPr>
          <w:rFonts w:asciiTheme="majorBidi" w:hAnsiTheme="majorBidi"/>
          <w:sz w:val="30"/>
          <w:szCs w:val="30"/>
          <w:cs/>
        </w:rPr>
        <w:t xml:space="preserve"> และ </w:t>
      </w:r>
      <w:r w:rsidRPr="00622502">
        <w:rPr>
          <w:rFonts w:asciiTheme="majorBidi" w:hAnsiTheme="majorBidi"/>
          <w:sz w:val="30"/>
          <w:szCs w:val="30"/>
        </w:rPr>
        <w:t>2563</w:t>
      </w:r>
      <w:r w:rsidRPr="00622502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2E230C93" w14:textId="77777777" w:rsidR="007D16B6" w:rsidRPr="00622502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41"/>
        <w:gridCol w:w="1871"/>
        <w:gridCol w:w="1890"/>
        <w:gridCol w:w="1260"/>
        <w:gridCol w:w="345"/>
        <w:gridCol w:w="1396"/>
      </w:tblGrid>
      <w:tr w:rsidR="00904151" w:rsidRPr="00622502" w14:paraId="6F50AAFF" w14:textId="77777777" w:rsidTr="0085608E">
        <w:trPr>
          <w:trHeight w:val="371"/>
          <w:tblHeader/>
        </w:trPr>
        <w:tc>
          <w:tcPr>
            <w:tcW w:w="2341" w:type="dxa"/>
          </w:tcPr>
          <w:p w14:paraId="1B5AC881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71" w:type="dxa"/>
          </w:tcPr>
          <w:p w14:paraId="70237C88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2B975C7E" w14:textId="52D044FB" w:rsidR="00904151" w:rsidRPr="00622502" w:rsidRDefault="00904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</w:tcPr>
          <w:p w14:paraId="68C40EA9" w14:textId="0052D980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45" w:type="dxa"/>
          </w:tcPr>
          <w:p w14:paraId="44734EC6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59175625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eastAsia="Times New Roman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904151" w:rsidRPr="00622502" w14:paraId="05A5A04D" w14:textId="77777777" w:rsidTr="0085608E">
        <w:trPr>
          <w:tblHeader/>
        </w:trPr>
        <w:tc>
          <w:tcPr>
            <w:tcW w:w="2341" w:type="dxa"/>
          </w:tcPr>
          <w:p w14:paraId="04BCE583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71" w:type="dxa"/>
          </w:tcPr>
          <w:p w14:paraId="5DBD8338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4A5FD0C3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D8A560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62250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Pr="0062250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45" w:type="dxa"/>
          </w:tcPr>
          <w:p w14:paraId="0A4D3A3B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4FBFA18E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62250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62250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04151" w:rsidRPr="00622502" w14:paraId="6C71B26C" w14:textId="77777777" w:rsidTr="0085608E">
        <w:tc>
          <w:tcPr>
            <w:tcW w:w="2341" w:type="dxa"/>
          </w:tcPr>
          <w:p w14:paraId="3E036A09" w14:textId="4B88DFBB" w:rsidR="00904151" w:rsidRPr="00622502" w:rsidRDefault="000A05E2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5608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71" w:type="dxa"/>
          </w:tcPr>
          <w:p w14:paraId="2407C0B9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7950CC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1D88E9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5" w:type="dxa"/>
          </w:tcPr>
          <w:p w14:paraId="251A3494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795FD4C0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904151" w:rsidRPr="00622502" w14:paraId="3CA642A9" w14:textId="77777777" w:rsidTr="0085608E">
        <w:tc>
          <w:tcPr>
            <w:tcW w:w="2341" w:type="dxa"/>
          </w:tcPr>
          <w:p w14:paraId="5D05299A" w14:textId="4CAB991B" w:rsidR="00904151" w:rsidRPr="00622502" w:rsidRDefault="00EB56DC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</w:t>
            </w:r>
            <w:r w:rsidR="00C16E1B" w:rsidRPr="00622502">
              <w:rPr>
                <w:rFonts w:ascii="Angsana New" w:hAnsi="Angsana New"/>
                <w:b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71" w:type="dxa"/>
          </w:tcPr>
          <w:p w14:paraId="2A19F27B" w14:textId="485B4851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07823FD" w14:textId="20B484E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96970" w14:textId="3190F284" w:rsidR="00904151" w:rsidRPr="00622502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701EE74B" w14:textId="77777777" w:rsidR="00904151" w:rsidRPr="00622502" w:rsidRDefault="00904151" w:rsidP="006040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6" w:type="dxa"/>
          </w:tcPr>
          <w:p w14:paraId="6C9C20E1" w14:textId="6C3B1491" w:rsidR="00904151" w:rsidRPr="00622502" w:rsidRDefault="00904151" w:rsidP="001B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F00998" w:rsidRPr="00622502" w14:paraId="19B67FC3" w14:textId="77777777" w:rsidTr="0085608E">
        <w:tc>
          <w:tcPr>
            <w:tcW w:w="2341" w:type="dxa"/>
          </w:tcPr>
          <w:p w14:paraId="1C7D6664" w14:textId="5CFBE284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</w:rPr>
              <w:t xml:space="preserve">   </w:t>
            </w:r>
            <w:r w:rsidRPr="00622502">
              <w:rPr>
                <w:rFonts w:ascii="Angsana New" w:hAnsi="Angsana New"/>
                <w:bCs/>
                <w:spacing w:val="-4"/>
                <w:sz w:val="30"/>
                <w:szCs w:val="30"/>
              </w:rPr>
              <w:t>(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>ส่วนที่เหลือจากผล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</w:rPr>
              <w:br/>
              <w:t xml:space="preserve">   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 xml:space="preserve">การดำเนินงานปี </w:t>
            </w:r>
            <w:r w:rsidRPr="00622502">
              <w:rPr>
                <w:rFonts w:ascii="Angsana New" w:hAnsi="Angsana New"/>
                <w:bCs/>
                <w:spacing w:val="-4"/>
                <w:sz w:val="30"/>
                <w:szCs w:val="30"/>
              </w:rPr>
              <w:t>2563)</w:t>
            </w:r>
          </w:p>
        </w:tc>
        <w:tc>
          <w:tcPr>
            <w:tcW w:w="1871" w:type="dxa"/>
            <w:vAlign w:val="bottom"/>
          </w:tcPr>
          <w:p w14:paraId="11CDCE97" w14:textId="7204B7D7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clear" w:pos="1644"/>
                <w:tab w:val="left" w:pos="540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 xml:space="preserve">22 </w:t>
            </w:r>
            <w:r w:rsidRPr="0085608E">
              <w:rPr>
                <w:rFonts w:ascii="Angsana New" w:hAnsi="Angsana New"/>
                <w:b/>
                <w:sz w:val="30"/>
                <w:szCs w:val="30"/>
                <w:cs/>
              </w:rPr>
              <w:t>เมษายน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1F7B3C8B" w14:textId="76DA84DA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D96F42" w:rsidRPr="00622502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เมษายน 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55CE5120" w14:textId="38278D57" w:rsidR="00F00998" w:rsidRPr="0085608E" w:rsidRDefault="00D96F42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85608E">
              <w:rPr>
                <w:rFonts w:ascii="Angsana New" w:hAnsi="Angsana New"/>
                <w:b/>
                <w:sz w:val="30"/>
                <w:szCs w:val="30"/>
              </w:rPr>
              <w:t>1.67</w:t>
            </w:r>
          </w:p>
        </w:tc>
        <w:tc>
          <w:tcPr>
            <w:tcW w:w="345" w:type="dxa"/>
            <w:vAlign w:val="bottom"/>
          </w:tcPr>
          <w:p w14:paraId="670B0E0B" w14:textId="77777777" w:rsidR="00F00998" w:rsidRPr="0085608E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2E269889" w14:textId="60661D0B" w:rsidR="00F00998" w:rsidRPr="0085608E" w:rsidRDefault="00D96F42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85608E">
              <w:rPr>
                <w:rFonts w:ascii="Angsana New" w:hAnsi="Angsana New"/>
                <w:b/>
                <w:sz w:val="30"/>
                <w:szCs w:val="30"/>
              </w:rPr>
              <w:t>400,320</w:t>
            </w:r>
          </w:p>
        </w:tc>
      </w:tr>
      <w:tr w:rsidR="00F00998" w:rsidRPr="00622502" w14:paraId="2A3A9ABF" w14:textId="77777777" w:rsidTr="0085608E">
        <w:tc>
          <w:tcPr>
            <w:tcW w:w="2341" w:type="dxa"/>
          </w:tcPr>
          <w:p w14:paraId="52596503" w14:textId="77777777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left" w:pos="540"/>
                <w:tab w:val="decimal" w:pos="61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4A850B57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10EDFB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86AD2C" w14:textId="77777777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5" w:type="dxa"/>
          </w:tcPr>
          <w:p w14:paraId="72AE358A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double" w:sz="4" w:space="0" w:color="auto"/>
            </w:tcBorders>
          </w:tcPr>
          <w:p w14:paraId="2048F70E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00998" w:rsidRPr="00622502" w14:paraId="49E9A177" w14:textId="77777777" w:rsidTr="0085608E">
        <w:tc>
          <w:tcPr>
            <w:tcW w:w="2341" w:type="dxa"/>
          </w:tcPr>
          <w:p w14:paraId="27447FA3" w14:textId="4E425B82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5608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71" w:type="dxa"/>
          </w:tcPr>
          <w:p w14:paraId="09E14651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22534A73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5BDA04" w14:textId="77777777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5" w:type="dxa"/>
          </w:tcPr>
          <w:p w14:paraId="0EC7CD28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22163B32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00998" w:rsidRPr="00622502" w14:paraId="76EAA755" w14:textId="77777777" w:rsidTr="0085608E">
        <w:tc>
          <w:tcPr>
            <w:tcW w:w="2341" w:type="dxa"/>
          </w:tcPr>
          <w:p w14:paraId="65CD4ABD" w14:textId="1D01C250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71" w:type="dxa"/>
          </w:tcPr>
          <w:p w14:paraId="0FB9104D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B31311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EF5CBF" w14:textId="77777777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45" w:type="dxa"/>
          </w:tcPr>
          <w:p w14:paraId="7AC608F7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1A52D60E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00998" w:rsidRPr="00622502" w14:paraId="37E8BBBF" w14:textId="77777777" w:rsidTr="0085608E">
        <w:tc>
          <w:tcPr>
            <w:tcW w:w="2341" w:type="dxa"/>
          </w:tcPr>
          <w:p w14:paraId="17802DAE" w14:textId="237619CC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</w:rPr>
              <w:t xml:space="preserve">   </w:t>
            </w:r>
            <w:r w:rsidRPr="00622502">
              <w:rPr>
                <w:rFonts w:ascii="Angsana New" w:hAnsi="Angsana New"/>
                <w:bCs/>
                <w:spacing w:val="-4"/>
                <w:sz w:val="30"/>
                <w:szCs w:val="30"/>
              </w:rPr>
              <w:t>(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>ส่วนที่เหลือจากผล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</w:rPr>
              <w:br/>
              <w:t xml:space="preserve">   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 xml:space="preserve">การดำเนินงานปี </w:t>
            </w:r>
            <w:r w:rsidRPr="00622502">
              <w:rPr>
                <w:rFonts w:ascii="Angsana New" w:hAnsi="Angsana New"/>
                <w:bCs/>
                <w:spacing w:val="-4"/>
                <w:sz w:val="30"/>
                <w:szCs w:val="30"/>
              </w:rPr>
              <w:t>2562)</w:t>
            </w:r>
          </w:p>
        </w:tc>
        <w:tc>
          <w:tcPr>
            <w:tcW w:w="1871" w:type="dxa"/>
            <w:vAlign w:val="bottom"/>
          </w:tcPr>
          <w:p w14:paraId="2B653664" w14:textId="6FC0BE65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30" w:right="-8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 xml:space="preserve">20 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พฤษภาคม 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64E46D6C" w14:textId="50551DCE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Pr="0062250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พฤษภาคม 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2A46B2EF" w14:textId="6C653E13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0.49</w:t>
            </w:r>
          </w:p>
        </w:tc>
        <w:tc>
          <w:tcPr>
            <w:tcW w:w="345" w:type="dxa"/>
            <w:vAlign w:val="bottom"/>
          </w:tcPr>
          <w:p w14:paraId="754B4779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6401E630" w14:textId="030B61BB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116,880</w:t>
            </w:r>
          </w:p>
        </w:tc>
      </w:tr>
      <w:tr w:rsidR="00F00998" w:rsidRPr="00622502" w14:paraId="69C64484" w14:textId="77777777" w:rsidTr="0085608E">
        <w:tc>
          <w:tcPr>
            <w:tcW w:w="2341" w:type="dxa"/>
          </w:tcPr>
          <w:p w14:paraId="4E4FC734" w14:textId="04C8709E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>เ</w:t>
            </w:r>
            <w:r w:rsidRPr="00622502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 xml:space="preserve">งินปันผลระหว่างกาล </w:t>
            </w:r>
          </w:p>
        </w:tc>
        <w:tc>
          <w:tcPr>
            <w:tcW w:w="1871" w:type="dxa"/>
          </w:tcPr>
          <w:p w14:paraId="6599F69F" w14:textId="3AC2D071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clear" w:pos="1644"/>
                <w:tab w:val="left" w:pos="540"/>
              </w:tabs>
              <w:spacing w:after="0" w:line="240" w:lineRule="auto"/>
              <w:ind w:left="-13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Pr="00622502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มิถุนายน 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E971EB5" w14:textId="10E2EF6B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62250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22502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มิถุนายน </w:t>
            </w:r>
            <w:r w:rsidRPr="0062250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6681E3A3" w14:textId="6D079B42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3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0.60</w:t>
            </w:r>
          </w:p>
        </w:tc>
        <w:tc>
          <w:tcPr>
            <w:tcW w:w="345" w:type="dxa"/>
          </w:tcPr>
          <w:p w14:paraId="2006D4E9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4122A950" w14:textId="57DC2671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622502">
              <w:rPr>
                <w:rFonts w:ascii="Angsana New" w:hAnsi="Angsana New"/>
                <w:bCs/>
                <w:sz w:val="30"/>
                <w:szCs w:val="30"/>
              </w:rPr>
              <w:t>144,240</w:t>
            </w:r>
          </w:p>
        </w:tc>
      </w:tr>
      <w:tr w:rsidR="00F00998" w:rsidRPr="00622502" w14:paraId="17CF17F3" w14:textId="77777777" w:rsidTr="0085608E">
        <w:tc>
          <w:tcPr>
            <w:tcW w:w="2341" w:type="dxa"/>
          </w:tcPr>
          <w:p w14:paraId="14C70EB0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40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338B2897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CA0FA99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BAC64E" w14:textId="33BB9372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3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</w:rPr>
              <w:t>1.09</w:t>
            </w:r>
          </w:p>
        </w:tc>
        <w:tc>
          <w:tcPr>
            <w:tcW w:w="345" w:type="dxa"/>
          </w:tcPr>
          <w:p w14:paraId="06566898" w14:textId="77777777" w:rsidR="00F00998" w:rsidRPr="00622502" w:rsidRDefault="00F00998" w:rsidP="00F009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3BF742EB" w14:textId="29F952EC" w:rsidR="00F00998" w:rsidRPr="00622502" w:rsidRDefault="00F00998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622502">
              <w:rPr>
                <w:rFonts w:ascii="Angsana New" w:hAnsi="Angsana New"/>
                <w:b/>
                <w:sz w:val="30"/>
                <w:szCs w:val="30"/>
              </w:rPr>
              <w:t>261,120</w:t>
            </w:r>
          </w:p>
        </w:tc>
      </w:tr>
    </w:tbl>
    <w:p w14:paraId="369A9244" w14:textId="7E0305F0" w:rsidR="006D52EE" w:rsidRPr="00622502" w:rsidRDefault="006D52EE" w:rsidP="0062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9046D5" w14:textId="77777777" w:rsidR="006D52EE" w:rsidRPr="00622502" w:rsidRDefault="04C85CD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5D0B72B9" w14:textId="77777777" w:rsidR="006D52EE" w:rsidRPr="00622502" w:rsidRDefault="006D52EE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908534" w14:textId="4C34A576" w:rsidR="007D16B6" w:rsidRPr="00622502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>บริษัทไม่มีการจ่ายผลประโยชน์อื่นแก่</w:t>
      </w:r>
      <w:r w:rsidR="00AA1A91">
        <w:rPr>
          <w:rFonts w:asciiTheme="majorBidi" w:hAnsiTheme="majorBidi" w:cstheme="majorBidi" w:hint="cs"/>
          <w:sz w:val="30"/>
          <w:szCs w:val="30"/>
          <w:cs/>
        </w:rPr>
        <w:t>ผู้บริหารสำคัญ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นอกเหนือจากผลประโยชน์ที่พึงจ่ายตามปกติซึ่งได้แก่ เงินเดือน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โบนัส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ค่ายานพาหนะ ค่าตอบแทนกรรมการ และสวัสดิการต่าง ๆ</w:t>
      </w:r>
    </w:p>
    <w:p w14:paraId="15188599" w14:textId="77777777" w:rsidR="009E1D9E" w:rsidRPr="00622502" w:rsidRDefault="009E1D9E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873675" w:rsidRPr="00622502" w14:paraId="774FA370" w14:textId="77777777" w:rsidTr="00882338">
        <w:trPr>
          <w:trHeight w:val="70"/>
        </w:trPr>
        <w:tc>
          <w:tcPr>
            <w:tcW w:w="4680" w:type="dxa"/>
            <w:vAlign w:val="bottom"/>
          </w:tcPr>
          <w:p w14:paraId="0EDC90FA" w14:textId="77777777" w:rsidR="00873675" w:rsidRPr="00622502" w:rsidRDefault="00873675" w:rsidP="001C48F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3EB27307" w14:textId="77777777" w:rsidR="00873675" w:rsidRPr="00622502" w:rsidRDefault="00873675" w:rsidP="001C48F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EF3B3D3" w14:textId="77777777" w:rsidR="00873675" w:rsidRPr="00622502" w:rsidRDefault="00873675" w:rsidP="001C48F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6468F27" w14:textId="77777777" w:rsidR="00873675" w:rsidRPr="00622502" w:rsidRDefault="00873675" w:rsidP="001C48F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1BEE9B6B" w14:textId="77777777" w:rsidR="00873675" w:rsidRPr="00622502" w:rsidRDefault="00873675" w:rsidP="001C48F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BCD1FF4" w14:textId="77777777" w:rsidR="00873675" w:rsidRPr="00622502" w:rsidRDefault="00873675" w:rsidP="001C48F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873675" w:rsidRPr="00622502" w14:paraId="149E9E3B" w14:textId="77777777" w:rsidTr="00882338">
        <w:tc>
          <w:tcPr>
            <w:tcW w:w="4680" w:type="dxa"/>
          </w:tcPr>
          <w:p w14:paraId="453DEAAF" w14:textId="77777777" w:rsidR="00873675" w:rsidRPr="00622502" w:rsidRDefault="00873675" w:rsidP="001C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612419" w14:textId="77777777" w:rsidR="00873675" w:rsidRPr="00622502" w:rsidRDefault="00873675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2BBD4" w14:textId="77777777" w:rsidR="00873675" w:rsidRPr="00622502" w:rsidRDefault="00873675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13DCB1D3" w14:textId="77777777" w:rsidR="00873675" w:rsidRPr="00622502" w:rsidRDefault="00873675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7BEF" w:rsidRPr="00622502" w14:paraId="52D24F09" w14:textId="77777777" w:rsidTr="00882338">
        <w:tc>
          <w:tcPr>
            <w:tcW w:w="4680" w:type="dxa"/>
          </w:tcPr>
          <w:p w14:paraId="24290837" w14:textId="7A42B8BF" w:rsidR="00EB7BEF" w:rsidRPr="00622502" w:rsidRDefault="00EB7BEF" w:rsidP="00EB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552CE418" w14:textId="77777777" w:rsidR="00EB7BEF" w:rsidRPr="00622502" w:rsidRDefault="00EB7BEF" w:rsidP="00EB7B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75CD0" w14:textId="77777777" w:rsidR="00EB7BEF" w:rsidRPr="00622502" w:rsidRDefault="00EB7BEF" w:rsidP="00EB7B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F06737" w14:textId="015C901B" w:rsidR="00EB7BEF" w:rsidRPr="00622502" w:rsidRDefault="00EB7BE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50,216 </w:t>
            </w:r>
          </w:p>
        </w:tc>
        <w:tc>
          <w:tcPr>
            <w:tcW w:w="270" w:type="dxa"/>
          </w:tcPr>
          <w:p w14:paraId="15B45FAE" w14:textId="77777777" w:rsidR="00EB7BEF" w:rsidRPr="00622502" w:rsidRDefault="00EB7BEF" w:rsidP="00EB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C7609D" w14:textId="4B0339E1" w:rsidR="00EB7BEF" w:rsidRPr="00622502" w:rsidRDefault="00EB7BEF" w:rsidP="00EB7B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41,575</w:t>
            </w:r>
          </w:p>
        </w:tc>
      </w:tr>
      <w:tr w:rsidR="00EB7BEF" w:rsidRPr="00622502" w14:paraId="41C74A3F" w14:textId="77777777" w:rsidTr="00882338">
        <w:tc>
          <w:tcPr>
            <w:tcW w:w="4680" w:type="dxa"/>
          </w:tcPr>
          <w:p w14:paraId="692EEA9A" w14:textId="309D9C04" w:rsidR="00EB7BEF" w:rsidRPr="00622502" w:rsidRDefault="00EB7BEF" w:rsidP="00EB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ผลประโยชน์หลังออกจากงานและอื่น ๆ</w:t>
            </w:r>
          </w:p>
        </w:tc>
        <w:tc>
          <w:tcPr>
            <w:tcW w:w="1170" w:type="dxa"/>
          </w:tcPr>
          <w:p w14:paraId="47EB0A16" w14:textId="77777777" w:rsidR="00EB7BEF" w:rsidRPr="00622502" w:rsidRDefault="00EB7BEF" w:rsidP="00EB7B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EB64D" w14:textId="77777777" w:rsidR="00EB7BEF" w:rsidRPr="00622502" w:rsidRDefault="00EB7BEF" w:rsidP="00EB7B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D46650" w14:textId="5711114E" w:rsidR="00EB7BEF" w:rsidRPr="00622502" w:rsidRDefault="00EB7BE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1,308 </w:t>
            </w:r>
          </w:p>
        </w:tc>
        <w:tc>
          <w:tcPr>
            <w:tcW w:w="270" w:type="dxa"/>
          </w:tcPr>
          <w:p w14:paraId="5D65E9B2" w14:textId="77777777" w:rsidR="00EB7BEF" w:rsidRPr="00622502" w:rsidRDefault="00EB7BEF" w:rsidP="00EB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C33B51" w14:textId="3A552D4A" w:rsidR="00EB7BEF" w:rsidRPr="00622502" w:rsidRDefault="00EB7BEF" w:rsidP="00EB7B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1,332</w:t>
            </w:r>
          </w:p>
        </w:tc>
      </w:tr>
      <w:tr w:rsidR="00EB7BEF" w:rsidRPr="00622502" w14:paraId="202EC9CA" w14:textId="77777777" w:rsidTr="00882338">
        <w:tc>
          <w:tcPr>
            <w:tcW w:w="4680" w:type="dxa"/>
          </w:tcPr>
          <w:p w14:paraId="15783918" w14:textId="57746EE3" w:rsidR="00EB7BEF" w:rsidRPr="00622502" w:rsidRDefault="00EB7BEF" w:rsidP="00EB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032F7E7" w14:textId="77777777" w:rsidR="00EB7BEF" w:rsidRPr="00622502" w:rsidRDefault="00EB7BEF" w:rsidP="00EB7B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5D3CDE" w14:textId="77777777" w:rsidR="00EB7BEF" w:rsidRPr="00622502" w:rsidRDefault="00EB7BEF" w:rsidP="00EB7B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F51CB0" w14:textId="44D1D1B3" w:rsidR="00EB7BEF" w:rsidRPr="00622502" w:rsidRDefault="00EB7BE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51,524 </w:t>
            </w:r>
          </w:p>
        </w:tc>
        <w:tc>
          <w:tcPr>
            <w:tcW w:w="270" w:type="dxa"/>
          </w:tcPr>
          <w:p w14:paraId="2B5A7883" w14:textId="77777777" w:rsidR="00EB7BEF" w:rsidRPr="00622502" w:rsidRDefault="00EB7BEF" w:rsidP="00EB7B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CDF4A2" w14:textId="53E89A38" w:rsidR="00EB7BEF" w:rsidRPr="00622502" w:rsidRDefault="00EB7BEF" w:rsidP="00EB7B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42,907</w:t>
            </w:r>
          </w:p>
        </w:tc>
      </w:tr>
    </w:tbl>
    <w:p w14:paraId="12D10A55" w14:textId="78860863" w:rsidR="009E1D9E" w:rsidRPr="00622502" w:rsidRDefault="009E1D9E" w:rsidP="00685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32667" w14:textId="77777777" w:rsidR="00882338" w:rsidRDefault="0088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8768D55" w14:textId="5C989183" w:rsidR="007D16B6" w:rsidRPr="00622502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ภาระผูกพันกับกิจการที่ไม่เกี่ยวข้องกัน</w:t>
      </w:r>
    </w:p>
    <w:p w14:paraId="06ADD0CE" w14:textId="77777777" w:rsidR="00673E7A" w:rsidRPr="00882338" w:rsidRDefault="00673E7A" w:rsidP="004043A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022"/>
        <w:gridCol w:w="1080"/>
        <w:gridCol w:w="1350"/>
        <w:gridCol w:w="270"/>
        <w:gridCol w:w="1352"/>
      </w:tblGrid>
      <w:tr w:rsidR="004D6E72" w:rsidRPr="00622502" w14:paraId="146E6CA3" w14:textId="77777777" w:rsidTr="00882338">
        <w:trPr>
          <w:trHeight w:val="274"/>
          <w:tblHeader/>
        </w:trPr>
        <w:tc>
          <w:tcPr>
            <w:tcW w:w="5022" w:type="dxa"/>
            <w:vAlign w:val="bottom"/>
          </w:tcPr>
          <w:p w14:paraId="7C18411D" w14:textId="77777777" w:rsidR="004D6E72" w:rsidRPr="00622502" w:rsidRDefault="004D6E72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7A063C" w14:textId="77777777" w:rsidR="004D6E72" w:rsidRPr="00622502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4E2209" w14:textId="62A564A0" w:rsidR="004D6E72" w:rsidRPr="00622502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57C7EE0" w14:textId="77777777" w:rsidR="004D6E72" w:rsidRPr="00622502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41C156B" w14:textId="17E9FBBB" w:rsidR="004D6E72" w:rsidRPr="00622502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D6E72" w:rsidRPr="00622502" w14:paraId="105E81B3" w14:textId="77777777" w:rsidTr="00882338">
        <w:trPr>
          <w:trHeight w:val="274"/>
          <w:tblHeader/>
        </w:trPr>
        <w:tc>
          <w:tcPr>
            <w:tcW w:w="5022" w:type="dxa"/>
            <w:vAlign w:val="bottom"/>
          </w:tcPr>
          <w:p w14:paraId="41883553" w14:textId="77777777" w:rsidR="004D6E72" w:rsidRPr="00622502" w:rsidRDefault="004D6E72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5D123" w14:textId="77777777" w:rsidR="004D6E72" w:rsidRPr="00622502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2D50374" w14:textId="6EEA9EFC" w:rsidR="004D6E72" w:rsidRPr="00622502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20F26DE2" w14:textId="77777777" w:rsidR="004D6E72" w:rsidRPr="00622502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F6E2A6E" w14:textId="39E20E2D" w:rsidR="004D6E72" w:rsidRPr="00622502" w:rsidRDefault="004D6E72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4D6E72" w:rsidRPr="00622502" w14:paraId="2CA07E21" w14:textId="77777777" w:rsidTr="00882338">
        <w:trPr>
          <w:trHeight w:val="274"/>
        </w:trPr>
        <w:tc>
          <w:tcPr>
            <w:tcW w:w="5022" w:type="dxa"/>
          </w:tcPr>
          <w:p w14:paraId="0EDAD8EF" w14:textId="77777777" w:rsidR="004D6E72" w:rsidRPr="007957CC" w:rsidRDefault="004D6E72" w:rsidP="007D16B6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EEECE1" w14:textId="77777777" w:rsidR="004D6E72" w:rsidRPr="007957CC" w:rsidRDefault="004D6E72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2" w:type="dxa"/>
            <w:gridSpan w:val="3"/>
            <w:shd w:val="clear" w:color="auto" w:fill="auto"/>
            <w:vAlign w:val="bottom"/>
          </w:tcPr>
          <w:p w14:paraId="51D9D3D5" w14:textId="70511758" w:rsidR="004D6E72" w:rsidRPr="007957CC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6E72" w:rsidRPr="00622502" w14:paraId="1A245221" w14:textId="77777777" w:rsidTr="00882338">
        <w:trPr>
          <w:trHeight w:val="274"/>
        </w:trPr>
        <w:tc>
          <w:tcPr>
            <w:tcW w:w="5022" w:type="dxa"/>
          </w:tcPr>
          <w:p w14:paraId="4EA8ADEB" w14:textId="3046AC17" w:rsidR="004D6E72" w:rsidRPr="007957CC" w:rsidRDefault="004D6E72" w:rsidP="007D16B6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795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DA5072" w:rsidRPr="00795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957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สัญญาบริการที่บอกเลิกไม่ได้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26FF1" w14:textId="77777777" w:rsidR="004D6E72" w:rsidRPr="007957CC" w:rsidRDefault="004D6E72" w:rsidP="007D16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1D6B35" w14:textId="77777777" w:rsidR="004D6E72" w:rsidRPr="007957CC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6B76E" w14:textId="77777777" w:rsidR="004D6E72" w:rsidRPr="007957CC" w:rsidRDefault="004D6E72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D7D572" w14:textId="77777777" w:rsidR="004D6E72" w:rsidRPr="007957CC" w:rsidRDefault="004D6E72" w:rsidP="007D16B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6E72" w:rsidRPr="00622502" w14:paraId="7E1B9610" w14:textId="77777777" w:rsidTr="00882338">
        <w:trPr>
          <w:trHeight w:val="274"/>
        </w:trPr>
        <w:tc>
          <w:tcPr>
            <w:tcW w:w="5022" w:type="dxa"/>
          </w:tcPr>
          <w:p w14:paraId="39F0F0FF" w14:textId="699AB97C" w:rsidR="004D6E72" w:rsidRPr="007957CC" w:rsidRDefault="004D6E72" w:rsidP="004D6E72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957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957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3D97B" w14:textId="77777777" w:rsidR="004D6E72" w:rsidRPr="007957CC" w:rsidRDefault="004D6E72" w:rsidP="004D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6AE65F" w14:textId="2244BCBC" w:rsidR="004D6E72" w:rsidRPr="007957CC" w:rsidRDefault="0092195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5B14CE89" w14:textId="77777777" w:rsidR="004D6E72" w:rsidRPr="007957CC" w:rsidRDefault="004D6E72" w:rsidP="004D6E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444518" w14:textId="42092B9F" w:rsidR="004D6E72" w:rsidRPr="007957CC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 xml:space="preserve">252 </w:t>
            </w:r>
          </w:p>
        </w:tc>
      </w:tr>
      <w:tr w:rsidR="004D6E72" w:rsidRPr="00622502" w14:paraId="7F1CAE02" w14:textId="77777777" w:rsidTr="00882338">
        <w:trPr>
          <w:trHeight w:val="274"/>
        </w:trPr>
        <w:tc>
          <w:tcPr>
            <w:tcW w:w="5022" w:type="dxa"/>
          </w:tcPr>
          <w:p w14:paraId="08E3DBCF" w14:textId="6FCAC706" w:rsidR="004D6E72" w:rsidRPr="007957CC" w:rsidRDefault="004D6E72" w:rsidP="004D6E72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7957C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451CAA" w14:textId="77777777" w:rsidR="004D6E72" w:rsidRPr="007957CC" w:rsidRDefault="004D6E72" w:rsidP="004D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6954E4" w14:textId="74DB5CDB" w:rsidR="004D6E72" w:rsidRPr="007957CC" w:rsidRDefault="0092195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EA6BF8" w14:textId="77777777" w:rsidR="004D6E72" w:rsidRPr="007957CC" w:rsidRDefault="004D6E72" w:rsidP="004D6E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3CEB54" w14:textId="20272624" w:rsidR="004D6E72" w:rsidRPr="007957CC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 xml:space="preserve">126 </w:t>
            </w:r>
          </w:p>
        </w:tc>
      </w:tr>
      <w:tr w:rsidR="004D6E72" w:rsidRPr="00622502" w14:paraId="63BC74AB" w14:textId="77777777" w:rsidTr="00882338">
        <w:trPr>
          <w:trHeight w:val="274"/>
        </w:trPr>
        <w:tc>
          <w:tcPr>
            <w:tcW w:w="5022" w:type="dxa"/>
          </w:tcPr>
          <w:p w14:paraId="35138713" w14:textId="5142307B" w:rsidR="004D6E72" w:rsidRPr="007957CC" w:rsidRDefault="004D6E72" w:rsidP="004D6E72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795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A5E6F" w14:textId="77777777" w:rsidR="004D6E72" w:rsidRPr="007957CC" w:rsidRDefault="004D6E72" w:rsidP="004D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57822" w14:textId="18EEE67B" w:rsidR="004D6E72" w:rsidRPr="007957CC" w:rsidRDefault="0092195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5A3E5F7B" w14:textId="77777777" w:rsidR="004D6E72" w:rsidRPr="007957CC" w:rsidRDefault="004D6E72" w:rsidP="004D6E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1D531" w14:textId="200CC764" w:rsidR="004D6E72" w:rsidRPr="007957CC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</w:tr>
      <w:tr w:rsidR="004D6E72" w:rsidRPr="00622502" w14:paraId="43D4AFA7" w14:textId="77777777" w:rsidTr="00882338">
        <w:trPr>
          <w:trHeight w:val="274"/>
        </w:trPr>
        <w:tc>
          <w:tcPr>
            <w:tcW w:w="5022" w:type="dxa"/>
          </w:tcPr>
          <w:p w14:paraId="04EE7322" w14:textId="77777777" w:rsidR="004D6E72" w:rsidRPr="007957CC" w:rsidRDefault="004D6E72" w:rsidP="004D6E72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A245D" w14:textId="77777777" w:rsidR="004D6E72" w:rsidRPr="007957CC" w:rsidRDefault="004D6E72" w:rsidP="004D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31EF61" w14:textId="77777777" w:rsidR="004D6E72" w:rsidRPr="007957CC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95625" w14:textId="77777777" w:rsidR="004D6E72" w:rsidRPr="007957CC" w:rsidRDefault="004D6E72" w:rsidP="004D6E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AB7AA" w14:textId="77777777" w:rsidR="004D6E72" w:rsidRPr="007957CC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6E72" w:rsidRPr="00622502" w14:paraId="0A2B2142" w14:textId="77777777" w:rsidTr="00882338">
        <w:trPr>
          <w:trHeight w:val="274"/>
        </w:trPr>
        <w:tc>
          <w:tcPr>
            <w:tcW w:w="5022" w:type="dxa"/>
            <w:shd w:val="clear" w:color="auto" w:fill="auto"/>
          </w:tcPr>
          <w:p w14:paraId="0815EBF5" w14:textId="3B9C6A17" w:rsidR="004D6E72" w:rsidRPr="007957CC" w:rsidRDefault="004D6E72" w:rsidP="004D6E72">
            <w:pPr>
              <w:spacing w:line="240" w:lineRule="auto"/>
              <w:ind w:left="180" w:hanging="262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7957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D3C1BC" w14:textId="77777777" w:rsidR="004D6E72" w:rsidRPr="007957CC" w:rsidRDefault="004D6E72" w:rsidP="004D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BC2264" w14:textId="77777777" w:rsidR="004D6E72" w:rsidRPr="007957CC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008AF" w14:textId="77777777" w:rsidR="004D6E72" w:rsidRPr="007957CC" w:rsidRDefault="004D6E72" w:rsidP="004D6E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D9D772" w14:textId="77777777" w:rsidR="004D6E72" w:rsidRPr="007957CC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6E72" w:rsidRPr="00622502" w14:paraId="56AF8321" w14:textId="77777777" w:rsidTr="00882338">
        <w:trPr>
          <w:trHeight w:val="274"/>
        </w:trPr>
        <w:tc>
          <w:tcPr>
            <w:tcW w:w="5022" w:type="dxa"/>
            <w:shd w:val="clear" w:color="auto" w:fill="auto"/>
          </w:tcPr>
          <w:p w14:paraId="01698A36" w14:textId="77777777" w:rsidR="004D6E72" w:rsidRPr="007957CC" w:rsidRDefault="004D6E72" w:rsidP="004D6E72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957CC">
              <w:rPr>
                <w:rFonts w:asciiTheme="majorBidi" w:hAnsiTheme="majorBidi"/>
                <w:b/>
                <w:sz w:val="30"/>
                <w:szCs w:val="30"/>
                <w:cs/>
              </w:rPr>
              <w:t>สัญญารับความช่วยเหลือด้านเทคนิค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FDFDB5" w14:textId="77777777" w:rsidR="004D6E72" w:rsidRPr="007957CC" w:rsidRDefault="004D6E72" w:rsidP="004D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AAB60" w14:textId="0A8B37C1" w:rsidR="004D6E72" w:rsidRPr="007957CC" w:rsidRDefault="00336818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>37,295</w:t>
            </w:r>
          </w:p>
        </w:tc>
        <w:tc>
          <w:tcPr>
            <w:tcW w:w="270" w:type="dxa"/>
            <w:shd w:val="clear" w:color="auto" w:fill="auto"/>
          </w:tcPr>
          <w:p w14:paraId="118D3235" w14:textId="77777777" w:rsidR="004D6E72" w:rsidRPr="007957CC" w:rsidRDefault="004D6E72" w:rsidP="004D6E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D4CC" w14:textId="22B45C2C" w:rsidR="004D6E72" w:rsidRPr="007957CC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7CC">
              <w:rPr>
                <w:rFonts w:asciiTheme="majorBidi" w:hAnsiTheme="majorBidi" w:cstheme="majorBidi"/>
                <w:sz w:val="30"/>
                <w:szCs w:val="30"/>
              </w:rPr>
              <w:t>29,261</w:t>
            </w:r>
          </w:p>
        </w:tc>
      </w:tr>
      <w:tr w:rsidR="004D6E72" w:rsidRPr="00622502" w14:paraId="7AB4BFE6" w14:textId="77777777" w:rsidTr="00882338">
        <w:trPr>
          <w:trHeight w:val="274"/>
        </w:trPr>
        <w:tc>
          <w:tcPr>
            <w:tcW w:w="5022" w:type="dxa"/>
            <w:shd w:val="clear" w:color="auto" w:fill="auto"/>
          </w:tcPr>
          <w:p w14:paraId="26466DEB" w14:textId="77777777" w:rsidR="004D6E72" w:rsidRPr="00622502" w:rsidRDefault="004D6E72" w:rsidP="004D6E72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FE124" w14:textId="77777777" w:rsidR="004D6E72" w:rsidRPr="00622502" w:rsidRDefault="004D6E72" w:rsidP="004D6E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D27D3" w14:textId="52C842CC" w:rsidR="004D6E72" w:rsidRPr="00622502" w:rsidRDefault="00336818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37,295</w:t>
            </w:r>
          </w:p>
        </w:tc>
        <w:tc>
          <w:tcPr>
            <w:tcW w:w="270" w:type="dxa"/>
            <w:shd w:val="clear" w:color="auto" w:fill="auto"/>
          </w:tcPr>
          <w:p w14:paraId="2B0DAC56" w14:textId="77777777" w:rsidR="004D6E72" w:rsidRPr="00622502" w:rsidRDefault="004D6E72" w:rsidP="004D6E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91B2F" w14:textId="5DF56B8F" w:rsidR="004D6E72" w:rsidRPr="00622502" w:rsidRDefault="004D6E7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  <w:tab w:val="left" w:pos="1063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29,261</w:t>
            </w:r>
          </w:p>
        </w:tc>
      </w:tr>
    </w:tbl>
    <w:p w14:paraId="42A5469E" w14:textId="7BFB0A30" w:rsidR="00166EAB" w:rsidRPr="00622502" w:rsidRDefault="00166E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8F5B12" w14:textId="0F7FA29C" w:rsidR="006244F8" w:rsidRPr="00622502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64C359A" w14:textId="77777777" w:rsidR="006244F8" w:rsidRPr="0085608E" w:rsidRDefault="006244F8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5D372F" w14:textId="5E1917D2" w:rsidR="007D16B6" w:rsidRPr="00622502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22502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Pr="00622502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9D6DBB" w:rsidRPr="00622502">
        <w:rPr>
          <w:rFonts w:asciiTheme="majorBidi" w:hAnsiTheme="majorBidi" w:cstheme="majorBidi"/>
          <w:sz w:val="30"/>
          <w:szCs w:val="30"/>
          <w:cs/>
        </w:rPr>
        <w:t>อื่น</w:t>
      </w:r>
      <w:r w:rsidRPr="00622502">
        <w:rPr>
          <w:rFonts w:asciiTheme="majorBidi" w:hAnsiTheme="majorBidi" w:cstheme="majorBidi"/>
          <w:sz w:val="30"/>
          <w:szCs w:val="30"/>
          <w:cs/>
        </w:rPr>
        <w:t>ที่เกี่ยวข้องกันที่มีรายการระหว่างกันที่มีนัยสำคัญกับบริษัทในระหว่าง</w:t>
      </w:r>
      <w:r w:rsidR="004F3E40" w:rsidRPr="00622502">
        <w:rPr>
          <w:rFonts w:asciiTheme="majorBidi" w:hAnsiTheme="majorBidi" w:cstheme="majorBidi"/>
          <w:sz w:val="30"/>
          <w:szCs w:val="30"/>
          <w:cs/>
        </w:rPr>
        <w:t>งวด</w:t>
      </w:r>
      <w:r w:rsidRPr="00622502">
        <w:rPr>
          <w:rFonts w:asciiTheme="majorBidi" w:hAnsiTheme="majorBidi" w:cstheme="majorBidi"/>
          <w:sz w:val="30"/>
          <w:szCs w:val="30"/>
          <w:cs/>
        </w:rPr>
        <w:t>มี</w:t>
      </w:r>
      <w:r w:rsidRPr="00622502">
        <w:rPr>
          <w:rFonts w:asciiTheme="majorBidi" w:hAnsiTheme="majorBidi" w:cstheme="majorBidi"/>
          <w:b/>
          <w:sz w:val="30"/>
          <w:szCs w:val="30"/>
          <w:cs/>
        </w:rPr>
        <w:t xml:space="preserve">ดังต่อไปนี้ </w:t>
      </w:r>
    </w:p>
    <w:p w14:paraId="1F65250B" w14:textId="77777777" w:rsidR="00A92F90" w:rsidRPr="00622502" w:rsidRDefault="00A92F90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88"/>
        <w:gridCol w:w="3960"/>
      </w:tblGrid>
      <w:tr w:rsidR="007D16B6" w:rsidRPr="00622502" w14:paraId="1359A372" w14:textId="77777777" w:rsidTr="007D16B6">
        <w:trPr>
          <w:trHeight w:val="20"/>
          <w:tblHeader/>
        </w:trPr>
        <w:tc>
          <w:tcPr>
            <w:tcW w:w="4122" w:type="dxa"/>
          </w:tcPr>
          <w:p w14:paraId="112F0D1C" w14:textId="77777777" w:rsidR="007D16B6" w:rsidRPr="00622502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16B4D3" w14:textId="77777777" w:rsidR="007D16B6" w:rsidRPr="00622502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88" w:type="dxa"/>
          </w:tcPr>
          <w:p w14:paraId="6323F1B2" w14:textId="77777777" w:rsidR="007D16B6" w:rsidRPr="00622502" w:rsidRDefault="007D16B6" w:rsidP="007D16B6">
            <w:pPr>
              <w:spacing w:line="240" w:lineRule="auto"/>
              <w:ind w:left="-126" w:right="-108" w:firstLine="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74FC1AD8" w14:textId="77777777" w:rsidR="007D16B6" w:rsidRPr="00622502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9EC0DD" w14:textId="77777777" w:rsidR="007D16B6" w:rsidRPr="00622502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D16B6" w:rsidRPr="00622502" w14:paraId="74432ED9" w14:textId="77777777" w:rsidTr="007D16B6">
        <w:tc>
          <w:tcPr>
            <w:tcW w:w="4122" w:type="dxa"/>
          </w:tcPr>
          <w:p w14:paraId="70E018FD" w14:textId="77777777" w:rsidR="007D16B6" w:rsidRPr="00622502" w:rsidRDefault="007D16B6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602B942D" w14:textId="77777777" w:rsidR="007D16B6" w:rsidRPr="00622502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2E05C57" w14:textId="77777777" w:rsidR="007D16B6" w:rsidRPr="00622502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  <w:tr w:rsidR="007D16B6" w:rsidRPr="00622502" w14:paraId="72A20FB0" w14:textId="77777777" w:rsidTr="007D16B6">
        <w:trPr>
          <w:trHeight w:val="423"/>
        </w:trPr>
        <w:tc>
          <w:tcPr>
            <w:tcW w:w="4122" w:type="dxa"/>
          </w:tcPr>
          <w:p w14:paraId="50693258" w14:textId="77777777" w:rsidR="007D16B6" w:rsidRPr="00622502" w:rsidRDefault="007D16B6" w:rsidP="007D16B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ธนาคารไทยพาณิชย์ จำกัด (มหาชน)</w:t>
            </w:r>
          </w:p>
        </w:tc>
        <w:tc>
          <w:tcPr>
            <w:tcW w:w="1188" w:type="dxa"/>
          </w:tcPr>
          <w:p w14:paraId="6EBD3FF2" w14:textId="77777777" w:rsidR="007D16B6" w:rsidRPr="00622502" w:rsidRDefault="007D16B6" w:rsidP="007D16B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D4B08EB" w14:textId="5AC5BBB5" w:rsidR="007D16B6" w:rsidRPr="00622502" w:rsidRDefault="007D16B6" w:rsidP="007D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เป็นบริษัทใหญ่ ถือหุ้นในบริษัทร้อยละ </w:t>
            </w:r>
            <w:r w:rsidR="00C3566A">
              <w:rPr>
                <w:rFonts w:asciiTheme="majorBidi" w:hAnsiTheme="majorBidi" w:cstheme="majorBidi"/>
                <w:sz w:val="30"/>
                <w:szCs w:val="30"/>
              </w:rPr>
              <w:t>99.9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และมีผู้แทนเป็นกรรมการของบริษัท</w:t>
            </w:r>
          </w:p>
        </w:tc>
      </w:tr>
      <w:tr w:rsidR="004A1FE6" w:rsidRPr="00622502" w14:paraId="32AE065B" w14:textId="77777777" w:rsidTr="007D16B6">
        <w:trPr>
          <w:trHeight w:val="423"/>
        </w:trPr>
        <w:tc>
          <w:tcPr>
            <w:tcW w:w="4122" w:type="dxa"/>
          </w:tcPr>
          <w:p w14:paraId="4DD0A199" w14:textId="03B3BBBE" w:rsidR="004A1FE6" w:rsidRPr="00622502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บริษัท เอสซีบี เท็นเอกซ์ จำกัด</w:t>
            </w:r>
          </w:p>
        </w:tc>
        <w:tc>
          <w:tcPr>
            <w:tcW w:w="1188" w:type="dxa"/>
          </w:tcPr>
          <w:p w14:paraId="57D43BBA" w14:textId="0F0EAFBB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40443E9" w14:textId="41785AB9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36568869" w14:textId="77777777" w:rsidTr="007D16B6">
        <w:trPr>
          <w:trHeight w:val="423"/>
        </w:trPr>
        <w:tc>
          <w:tcPr>
            <w:tcW w:w="4122" w:type="dxa"/>
          </w:tcPr>
          <w:p w14:paraId="31752D61" w14:textId="21362372" w:rsidR="004A1FE6" w:rsidRPr="0085608E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Siam Commercial Myanmar Ltd.</w:t>
            </w:r>
          </w:p>
        </w:tc>
        <w:tc>
          <w:tcPr>
            <w:tcW w:w="1188" w:type="dxa"/>
          </w:tcPr>
          <w:p w14:paraId="775AAE96" w14:textId="513EF1D7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พม่า</w:t>
            </w:r>
          </w:p>
        </w:tc>
        <w:tc>
          <w:tcPr>
            <w:tcW w:w="3960" w:type="dxa"/>
          </w:tcPr>
          <w:p w14:paraId="6CE8B437" w14:textId="3DECF3EC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30F8A7AF" w14:textId="77777777" w:rsidTr="007D16B6">
        <w:tc>
          <w:tcPr>
            <w:tcW w:w="4122" w:type="dxa"/>
          </w:tcPr>
          <w:p w14:paraId="6ACAE380" w14:textId="77777777" w:rsidR="004A1FE6" w:rsidRPr="0085608E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Cambodian Commercial Bank Ltd.</w:t>
            </w:r>
          </w:p>
        </w:tc>
        <w:tc>
          <w:tcPr>
            <w:tcW w:w="1188" w:type="dxa"/>
          </w:tcPr>
          <w:p w14:paraId="04868723" w14:textId="77777777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</w:tcPr>
          <w:p w14:paraId="37FAF0E7" w14:textId="77777777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3B21B143" w14:textId="77777777" w:rsidTr="007D16B6">
        <w:tc>
          <w:tcPr>
            <w:tcW w:w="4122" w:type="dxa"/>
          </w:tcPr>
          <w:p w14:paraId="05E99EE7" w14:textId="6C9FCE82" w:rsidR="004A1FE6" w:rsidRPr="0085608E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88" w:type="dxa"/>
          </w:tcPr>
          <w:p w14:paraId="6E81B97D" w14:textId="49C231F5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1B5EBBF" w14:textId="3A037106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39D97471" w14:textId="77777777" w:rsidTr="007D16B6">
        <w:tc>
          <w:tcPr>
            <w:tcW w:w="4122" w:type="dxa"/>
          </w:tcPr>
          <w:p w14:paraId="5FAD3281" w14:textId="01B986EB" w:rsidR="004A1FE6" w:rsidRPr="0085608E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ธ.ท.พ. ศูนย์ฝึกอบรม จำกัด</w:t>
            </w:r>
          </w:p>
        </w:tc>
        <w:tc>
          <w:tcPr>
            <w:tcW w:w="1188" w:type="dxa"/>
          </w:tcPr>
          <w:p w14:paraId="12775E06" w14:textId="45798537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85ED9E2" w14:textId="61F87063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4DBB3D49" w14:textId="77777777" w:rsidTr="007D16B6">
        <w:tc>
          <w:tcPr>
            <w:tcW w:w="4122" w:type="dxa"/>
          </w:tcPr>
          <w:p w14:paraId="538786A9" w14:textId="4E3642ED" w:rsidR="004A1FE6" w:rsidRPr="00622502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88" w:type="dxa"/>
          </w:tcPr>
          <w:p w14:paraId="1145E341" w14:textId="12B26919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12BF0A2" w14:textId="6176A63E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17F02224" w14:textId="77777777" w:rsidTr="007D16B6">
        <w:tc>
          <w:tcPr>
            <w:tcW w:w="4122" w:type="dxa"/>
          </w:tcPr>
          <w:p w14:paraId="1DA577C5" w14:textId="34FA8177" w:rsidR="004A1FE6" w:rsidRPr="0085608E" w:rsidRDefault="004A1FE6" w:rsidP="004A1FE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/>
                <w:sz w:val="30"/>
                <w:szCs w:val="30"/>
                <w:cs/>
              </w:rPr>
              <w:t>บริษัท มันนิกซ์ จำกัด</w:t>
            </w:r>
          </w:p>
        </w:tc>
        <w:tc>
          <w:tcPr>
            <w:tcW w:w="1188" w:type="dxa"/>
          </w:tcPr>
          <w:p w14:paraId="6FF0820D" w14:textId="4D14C699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8BA237B" w14:textId="3113C874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400D0FA2" w14:textId="77777777" w:rsidTr="007D16B6">
        <w:tc>
          <w:tcPr>
            <w:tcW w:w="4122" w:type="dxa"/>
          </w:tcPr>
          <w:p w14:paraId="4E3778B3" w14:textId="02EE3932" w:rsidR="004A1FE6" w:rsidRPr="0085608E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ไทยพาณิชย์ โพรเทค จำกัด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14:paraId="411E4A09" w14:textId="0814DABB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20B2166" w14:textId="2317E7D1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6259AB34" w14:textId="77777777" w:rsidTr="007D16B6">
        <w:tc>
          <w:tcPr>
            <w:tcW w:w="4122" w:type="dxa"/>
          </w:tcPr>
          <w:p w14:paraId="40E5F150" w14:textId="6A23AB8F" w:rsidR="004A1FE6" w:rsidRPr="0085608E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บริหารสินทรัพย์ รัชโยธิน จำกัด</w:t>
            </w:r>
          </w:p>
        </w:tc>
        <w:tc>
          <w:tcPr>
            <w:tcW w:w="1188" w:type="dxa"/>
          </w:tcPr>
          <w:p w14:paraId="5067542A" w14:textId="75796BA8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714C1C0" w14:textId="4E23FCA6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A1FE6" w:rsidRPr="00622502" w14:paraId="263C8373" w14:textId="77777777" w:rsidTr="007D16B6">
        <w:tc>
          <w:tcPr>
            <w:tcW w:w="4122" w:type="dxa"/>
          </w:tcPr>
          <w:p w14:paraId="1A2106C3" w14:textId="18876529" w:rsidR="004A1FE6" w:rsidRPr="0085608E" w:rsidRDefault="004A1FE6" w:rsidP="004A1FE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ไทยพาณิชย์พลัส จำกัด</w:t>
            </w:r>
          </w:p>
        </w:tc>
        <w:tc>
          <w:tcPr>
            <w:tcW w:w="1188" w:type="dxa"/>
          </w:tcPr>
          <w:p w14:paraId="000D2290" w14:textId="1D40A70B" w:rsidR="004A1FE6" w:rsidRPr="00622502" w:rsidRDefault="004A1FE6" w:rsidP="004A1FE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2F398E0" w14:textId="54551FF8" w:rsidR="004A1FE6" w:rsidRPr="00622502" w:rsidRDefault="004A1FE6" w:rsidP="004A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CB17A9" w:rsidRPr="00622502" w14:paraId="0057ADBF" w14:textId="77777777" w:rsidTr="007D16B6">
        <w:tc>
          <w:tcPr>
            <w:tcW w:w="4122" w:type="dxa"/>
          </w:tcPr>
          <w:p w14:paraId="68CD673B" w14:textId="3AC42780" w:rsidR="00CB17A9" w:rsidRPr="00622502" w:rsidRDefault="00CB17A9" w:rsidP="00CB17A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เอสซีบี เทคเอกซ์ จำกัด </w:t>
            </w:r>
            <w:r w:rsidRPr="00622502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88" w:type="dxa"/>
          </w:tcPr>
          <w:p w14:paraId="2AFE391F" w14:textId="122C1CB7" w:rsidR="00CB17A9" w:rsidRPr="00622502" w:rsidRDefault="00CB17A9" w:rsidP="00CB17A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5E2294F" w14:textId="37444F03" w:rsidR="00CB17A9" w:rsidRPr="00622502" w:rsidRDefault="00CB17A9" w:rsidP="00CB1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0C5432" w:rsidRPr="00622502" w14:paraId="23B03265" w14:textId="77777777" w:rsidTr="007D16B6">
        <w:tc>
          <w:tcPr>
            <w:tcW w:w="4122" w:type="dxa"/>
          </w:tcPr>
          <w:p w14:paraId="2774C41D" w14:textId="3B025CE5" w:rsidR="000C5432" w:rsidRPr="00622502" w:rsidRDefault="000C5432" w:rsidP="000C543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88" w:type="dxa"/>
          </w:tcPr>
          <w:p w14:paraId="45945058" w14:textId="64B29348" w:rsidR="000C5432" w:rsidRPr="00622502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5DB2891" w14:textId="31C9260C" w:rsidR="000C5432" w:rsidRPr="00622502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EF14B4" w:rsidRPr="00622502" w14:paraId="1EA0CD3A" w14:textId="77777777" w:rsidTr="007D16B6">
        <w:tc>
          <w:tcPr>
            <w:tcW w:w="4122" w:type="dxa"/>
          </w:tcPr>
          <w:p w14:paraId="3F48049D" w14:textId="56727C0B" w:rsidR="00EF14B4" w:rsidRPr="00622502" w:rsidRDefault="00EF14B4" w:rsidP="00EF14B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ดิจิทัล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เวนเจอร์ส จำกัด</w:t>
            </w:r>
          </w:p>
        </w:tc>
        <w:tc>
          <w:tcPr>
            <w:tcW w:w="1188" w:type="dxa"/>
          </w:tcPr>
          <w:p w14:paraId="48E5DF84" w14:textId="010D8373" w:rsidR="00EF14B4" w:rsidRPr="00622502" w:rsidRDefault="00EF14B4" w:rsidP="00EF14B4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5BC94AF" w14:textId="7E7870E5" w:rsidR="00EF14B4" w:rsidRPr="00622502" w:rsidRDefault="00EF14B4" w:rsidP="00EF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0C5432" w:rsidRPr="00622502" w14:paraId="608A5A36" w14:textId="77777777" w:rsidTr="007D16B6">
        <w:tc>
          <w:tcPr>
            <w:tcW w:w="4122" w:type="dxa"/>
          </w:tcPr>
          <w:p w14:paraId="398A1FDD" w14:textId="6FC619CB" w:rsidR="000C5432" w:rsidRPr="0085608E" w:rsidRDefault="000C5432" w:rsidP="000C543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เอสซีบี อบาคัส จำกัด </w:t>
            </w:r>
          </w:p>
        </w:tc>
        <w:tc>
          <w:tcPr>
            <w:tcW w:w="1188" w:type="dxa"/>
          </w:tcPr>
          <w:p w14:paraId="02F52C98" w14:textId="599077E8" w:rsidR="000C5432" w:rsidRPr="00622502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2BC6564" w14:textId="1654E4D0" w:rsidR="000C5432" w:rsidRPr="00622502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0C5432" w:rsidRPr="00622502" w14:paraId="73B2BE11" w14:textId="77777777" w:rsidTr="0062251E">
        <w:tc>
          <w:tcPr>
            <w:tcW w:w="4122" w:type="dxa"/>
          </w:tcPr>
          <w:p w14:paraId="699C53CF" w14:textId="09457CCA" w:rsidR="000C5432" w:rsidRPr="00622502" w:rsidRDefault="000C5432" w:rsidP="000C5432">
            <w:pPr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/>
                <w:sz w:val="30"/>
                <w:szCs w:val="30"/>
                <w:cs/>
              </w:rPr>
              <w:t>บริษัท เพอร์เพิล เวนเจอร์ส จำกัด</w:t>
            </w:r>
          </w:p>
        </w:tc>
        <w:tc>
          <w:tcPr>
            <w:tcW w:w="1188" w:type="dxa"/>
          </w:tcPr>
          <w:p w14:paraId="2D482762" w14:textId="0CCD976A" w:rsidR="000C5432" w:rsidRPr="00622502" w:rsidRDefault="000C5432" w:rsidP="000C543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41BA5C1" w14:textId="463671A8" w:rsidR="000C5432" w:rsidRPr="00622502" w:rsidRDefault="000C5432" w:rsidP="000C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EF14B4" w:rsidRPr="00622502" w14:paraId="3A9DBF5F" w14:textId="77777777" w:rsidTr="0062251E">
        <w:tc>
          <w:tcPr>
            <w:tcW w:w="4122" w:type="dxa"/>
          </w:tcPr>
          <w:p w14:paraId="06024CB3" w14:textId="03FD1E97" w:rsidR="00EF14B4" w:rsidRPr="00622502" w:rsidRDefault="00EF14B4" w:rsidP="00EF14B4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th-TH" w:eastAsia="zh-CN"/>
              </w:rPr>
              <w:t xml:space="preserve">บริษัท โทเคน เอกซ์ จำกัด </w:t>
            </w:r>
            <w:r w:rsidR="00CB17A9" w:rsidRPr="0085608E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cs/>
                <w:lang w:eastAsia="zh-CN"/>
              </w:rPr>
              <w:t>*</w:t>
            </w:r>
            <w:r w:rsidR="004F35DD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lang w:eastAsia="zh-CN"/>
              </w:rPr>
              <w:t>*</w:t>
            </w:r>
          </w:p>
        </w:tc>
        <w:tc>
          <w:tcPr>
            <w:tcW w:w="1188" w:type="dxa"/>
          </w:tcPr>
          <w:p w14:paraId="21453011" w14:textId="208B481F" w:rsidR="00EF14B4" w:rsidRPr="00622502" w:rsidRDefault="00EF14B4" w:rsidP="00EF14B4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651C920" w14:textId="1A5A88C2" w:rsidR="00EF14B4" w:rsidRPr="0085608E" w:rsidRDefault="00EF14B4" w:rsidP="00EF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EF14B4" w:rsidRPr="00622502" w14:paraId="0C035A9A" w14:textId="77777777" w:rsidTr="0062251E">
        <w:tc>
          <w:tcPr>
            <w:tcW w:w="4122" w:type="dxa"/>
          </w:tcPr>
          <w:p w14:paraId="6D7F132D" w14:textId="72FEA294" w:rsidR="00EF14B4" w:rsidRPr="0085608E" w:rsidRDefault="00EF14B4" w:rsidP="00EF14B4">
            <w:pPr>
              <w:spacing w:line="240" w:lineRule="auto"/>
              <w:ind w:right="-108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62250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th-TH" w:eastAsia="zh-CN"/>
              </w:rPr>
              <w:t xml:space="preserve">บริษัท เทร็กซ์ เวนเจอร์ส จํากัด </w:t>
            </w:r>
            <w:r w:rsidR="00CB17A9" w:rsidRPr="0085608E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cs/>
                <w:lang w:val="th-TH" w:eastAsia="zh-CN"/>
              </w:rPr>
              <w:t>*</w:t>
            </w:r>
            <w:r w:rsidR="00CB17A9" w:rsidRPr="00622502">
              <w:rPr>
                <w:rFonts w:ascii="Angsana New" w:eastAsia="Times New Roman" w:hAnsi="Angsana New"/>
                <w:color w:val="000000"/>
                <w:sz w:val="30"/>
                <w:szCs w:val="30"/>
                <w:vertAlign w:val="superscript"/>
                <w:cs/>
                <w:lang w:val="th-TH" w:eastAsia="zh-CN"/>
              </w:rPr>
              <w:t>*</w:t>
            </w:r>
            <w:r w:rsidR="004F35DD">
              <w:rPr>
                <w:rFonts w:ascii="Angsana New" w:eastAsia="Times New Roman" w:hAnsi="Angsana New" w:hint="cs"/>
                <w:color w:val="000000"/>
                <w:sz w:val="30"/>
                <w:szCs w:val="30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1188" w:type="dxa"/>
          </w:tcPr>
          <w:p w14:paraId="3F0FA63A" w14:textId="0EE76A17" w:rsidR="00EF14B4" w:rsidRPr="00622502" w:rsidRDefault="00EF14B4" w:rsidP="00EF14B4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668C2BB" w14:textId="5EDDBBE9" w:rsidR="00EF14B4" w:rsidRPr="00622502" w:rsidRDefault="00EF14B4" w:rsidP="00EF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4D6E72" w:rsidRPr="00622502" w14:paraId="66D24A62" w14:textId="77777777" w:rsidTr="0085608E">
        <w:trPr>
          <w:trHeight w:val="92"/>
        </w:trPr>
        <w:tc>
          <w:tcPr>
            <w:tcW w:w="4122" w:type="dxa"/>
          </w:tcPr>
          <w:p w14:paraId="536382C1" w14:textId="73294E3A" w:rsidR="004D6E72" w:rsidRPr="00622502" w:rsidRDefault="004D6E72" w:rsidP="004D6E72">
            <w:pPr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SCB-Julius Baer (Singapore) Pte. Ltd.</w:t>
            </w:r>
          </w:p>
        </w:tc>
        <w:tc>
          <w:tcPr>
            <w:tcW w:w="1188" w:type="dxa"/>
          </w:tcPr>
          <w:p w14:paraId="2B9BF876" w14:textId="12AAFB96" w:rsidR="004D6E72" w:rsidRPr="00622502" w:rsidRDefault="004D6E72" w:rsidP="004D6E72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14:paraId="1997923F" w14:textId="44826E5A" w:rsidR="004D6E72" w:rsidRPr="00622502" w:rsidRDefault="004D6E72" w:rsidP="004D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</w:tbl>
    <w:p w14:paraId="780EA802" w14:textId="1786CF59" w:rsidR="00033672" w:rsidRPr="0085608E" w:rsidRDefault="00033672" w:rsidP="0085608E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4DF9E8" w14:textId="75400A62" w:rsidR="004F35DD" w:rsidRPr="0085608E" w:rsidRDefault="004F35DD">
      <w:pPr>
        <w:tabs>
          <w:tab w:val="clear" w:pos="680"/>
          <w:tab w:val="left" w:pos="0"/>
          <w:tab w:val="left" w:pos="340"/>
          <w:tab w:val="left" w:pos="810"/>
        </w:tabs>
        <w:suppressAutoHyphens/>
        <w:spacing w:line="240" w:lineRule="auto"/>
        <w:ind w:left="340" w:firstLine="2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บริษัทจัดตั้งใหม่ในปี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444EC417" w14:textId="7BE99BAA" w:rsidR="009E1D9E" w:rsidRPr="00622502" w:rsidRDefault="009E1D9E" w:rsidP="009E1D9E">
      <w:pPr>
        <w:tabs>
          <w:tab w:val="clear" w:pos="680"/>
          <w:tab w:val="left" w:pos="0"/>
          <w:tab w:val="left" w:pos="340"/>
          <w:tab w:val="left" w:pos="810"/>
        </w:tabs>
        <w:suppressAutoHyphens/>
        <w:spacing w:line="240" w:lineRule="auto"/>
        <w:ind w:left="340" w:firstLine="2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="004F35DD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โดยบริษัทจัดตั้งใหม่ในปี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29CD4EA4" w14:textId="4C05BDDF" w:rsidR="009E1D9E" w:rsidRPr="00622502" w:rsidRDefault="009E1D9E" w:rsidP="0085608E">
      <w:pPr>
        <w:tabs>
          <w:tab w:val="clear" w:pos="680"/>
          <w:tab w:val="left" w:pos="0"/>
          <w:tab w:val="left" w:pos="340"/>
          <w:tab w:val="left" w:pos="810"/>
        </w:tabs>
        <w:suppressAutoHyphens/>
        <w:spacing w:line="240" w:lineRule="auto"/>
        <w:ind w:left="340" w:firstLine="2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4E4939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**</w:t>
      </w:r>
      <w:r w:rsidR="004F35DD" w:rsidRPr="004E4939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*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ab/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51)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โดยบริษัทจัดตั้งใหม่ในปี </w:t>
      </w:r>
      <w:r w:rsidRPr="00622502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732A9A98" w14:textId="77777777" w:rsidR="009E1D9E" w:rsidRPr="0085608E" w:rsidRDefault="009E1D9E" w:rsidP="0085608E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A8B86" w14:textId="00184DB7" w:rsidR="007D16B6" w:rsidRPr="00622502" w:rsidRDefault="007D16B6" w:rsidP="007D16B6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นโยบายการกำหนดราคาสำหรับรายการแต่ละประเภทมีดังต่อไปนี้</w:t>
      </w:r>
    </w:p>
    <w:p w14:paraId="405774F0" w14:textId="77777777" w:rsidR="007D16B6" w:rsidRPr="007D6FFD" w:rsidRDefault="007D16B6" w:rsidP="007D16B6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362" w:type="dxa"/>
        <w:tblInd w:w="468" w:type="dxa"/>
        <w:tblLook w:val="0000" w:firstRow="0" w:lastRow="0" w:firstColumn="0" w:lastColumn="0" w:noHBand="0" w:noVBand="0"/>
      </w:tblPr>
      <w:tblGrid>
        <w:gridCol w:w="4122"/>
        <w:gridCol w:w="3240"/>
      </w:tblGrid>
      <w:tr w:rsidR="007D16B6" w:rsidRPr="00622502" w14:paraId="2C944B46" w14:textId="77777777" w:rsidTr="007D16B6">
        <w:trPr>
          <w:tblHeader/>
        </w:trPr>
        <w:tc>
          <w:tcPr>
            <w:tcW w:w="4122" w:type="dxa"/>
          </w:tcPr>
          <w:p w14:paraId="762DEC2F" w14:textId="77777777" w:rsidR="007D16B6" w:rsidRPr="00622502" w:rsidRDefault="007D16B6" w:rsidP="007D16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240" w:type="dxa"/>
          </w:tcPr>
          <w:p w14:paraId="5ACAAE79" w14:textId="77777777" w:rsidR="007D16B6" w:rsidRPr="00622502" w:rsidRDefault="007D16B6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7D16B6" w:rsidRPr="00622502" w14:paraId="78781986" w14:textId="77777777" w:rsidTr="007D16B6">
        <w:tc>
          <w:tcPr>
            <w:tcW w:w="4122" w:type="dxa"/>
          </w:tcPr>
          <w:p w14:paraId="501884CF" w14:textId="77777777" w:rsidR="007D16B6" w:rsidRPr="00622502" w:rsidRDefault="007D16B6" w:rsidP="007D16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3240" w:type="dxa"/>
          </w:tcPr>
          <w:p w14:paraId="57ABE4DF" w14:textId="149CB265" w:rsidR="007D16B6" w:rsidRPr="00622502" w:rsidRDefault="00F34AB2" w:rsidP="007D16B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F34AB2" w:rsidRPr="00622502" w14:paraId="554FB98D" w14:textId="77777777" w:rsidTr="007D16B6">
        <w:tc>
          <w:tcPr>
            <w:tcW w:w="4122" w:type="dxa"/>
          </w:tcPr>
          <w:p w14:paraId="327813B4" w14:textId="77777777" w:rsidR="00F34AB2" w:rsidRPr="00622502" w:rsidRDefault="00F34AB2" w:rsidP="00F34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3240" w:type="dxa"/>
          </w:tcPr>
          <w:p w14:paraId="4398BB21" w14:textId="5A7488C8" w:rsidR="00F34AB2" w:rsidRPr="00622502" w:rsidRDefault="00F34AB2" w:rsidP="00F34A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F34AB2" w:rsidRPr="00622502" w14:paraId="7F5C2E4A" w14:textId="77777777" w:rsidTr="007D16B6">
        <w:tc>
          <w:tcPr>
            <w:tcW w:w="4122" w:type="dxa"/>
          </w:tcPr>
          <w:p w14:paraId="6E8E4AE2" w14:textId="77777777" w:rsidR="00F34AB2" w:rsidRPr="00622502" w:rsidRDefault="00F34AB2" w:rsidP="00F34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240" w:type="dxa"/>
          </w:tcPr>
          <w:p w14:paraId="63DBB92F" w14:textId="593C9C8C" w:rsidR="00F34AB2" w:rsidRPr="00622502" w:rsidRDefault="00F34AB2" w:rsidP="00F34A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F34AB2" w:rsidRPr="00622502" w14:paraId="1C318411" w14:textId="77777777" w:rsidTr="007D16B6">
        <w:tc>
          <w:tcPr>
            <w:tcW w:w="4122" w:type="dxa"/>
          </w:tcPr>
          <w:p w14:paraId="0E68D482" w14:textId="46155C0B" w:rsidR="00F34AB2" w:rsidRPr="00622502" w:rsidRDefault="000813CD" w:rsidP="00F34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19065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ค่าบริการเพื่อสนับสนุนธุรกิจ</w:t>
            </w:r>
            <w:r w:rsidR="00D6609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ตามปกติ</w:t>
            </w:r>
          </w:p>
        </w:tc>
        <w:tc>
          <w:tcPr>
            <w:tcW w:w="3240" w:type="dxa"/>
          </w:tcPr>
          <w:p w14:paraId="66AD2A02" w14:textId="24B59BC4" w:rsidR="00F34AB2" w:rsidRPr="00622502" w:rsidRDefault="00F34AB2" w:rsidP="00F34A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F34AB2" w:rsidRPr="00622502" w14:paraId="63B0872A" w14:textId="77777777" w:rsidTr="007D16B6">
        <w:tc>
          <w:tcPr>
            <w:tcW w:w="4122" w:type="dxa"/>
          </w:tcPr>
          <w:p w14:paraId="78F1C47F" w14:textId="77777777" w:rsidR="00F34AB2" w:rsidRPr="00622502" w:rsidRDefault="00F34AB2" w:rsidP="00F34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3240" w:type="dxa"/>
          </w:tcPr>
          <w:p w14:paraId="6E0C29E7" w14:textId="1F0CC237" w:rsidR="00F34AB2" w:rsidRPr="00622502" w:rsidRDefault="00F34AB2" w:rsidP="00F34A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F34AB2" w:rsidRPr="00622502" w14:paraId="55FC580B" w14:textId="77777777" w:rsidTr="007D16B6">
        <w:tc>
          <w:tcPr>
            <w:tcW w:w="4122" w:type="dxa"/>
          </w:tcPr>
          <w:p w14:paraId="063E4707" w14:textId="51DD7995" w:rsidR="00F34AB2" w:rsidRPr="00622502" w:rsidRDefault="00F34AB2" w:rsidP="00F34AB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3240" w:type="dxa"/>
          </w:tcPr>
          <w:p w14:paraId="1E37992F" w14:textId="496A08E8" w:rsidR="00F34AB2" w:rsidRPr="00622502" w:rsidRDefault="00F34AB2" w:rsidP="00F34A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364D7E" w:rsidRPr="00622502" w14:paraId="5BD4B6F2" w14:textId="77777777" w:rsidTr="007D16B6">
        <w:tc>
          <w:tcPr>
            <w:tcW w:w="4122" w:type="dxa"/>
          </w:tcPr>
          <w:p w14:paraId="7068BA07" w14:textId="2F8A8364" w:rsidR="00364D7E" w:rsidRPr="00622502" w:rsidRDefault="00364D7E" w:rsidP="0036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="Angsana New" w:eastAsia="Angsana New" w:hAnsi="Angsana New"/>
                <w:sz w:val="30"/>
                <w:szCs w:val="30"/>
                <w:cs/>
                <w:lang w:val="th-TH"/>
              </w:rPr>
              <w:t>ค่าบริการเพื่อสนับสนุนธุรกิจตามปกติ</w:t>
            </w:r>
          </w:p>
        </w:tc>
        <w:tc>
          <w:tcPr>
            <w:tcW w:w="3240" w:type="dxa"/>
          </w:tcPr>
          <w:p w14:paraId="7CB58C4F" w14:textId="6FDF63E0" w:rsidR="00364D7E" w:rsidRPr="00622502" w:rsidRDefault="00364D7E" w:rsidP="0036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64D7E" w:rsidRPr="00622502" w14:paraId="3277CA49" w14:textId="77777777" w:rsidTr="00C3203E">
        <w:trPr>
          <w:trHeight w:val="64"/>
        </w:trPr>
        <w:tc>
          <w:tcPr>
            <w:tcW w:w="4122" w:type="dxa"/>
          </w:tcPr>
          <w:p w14:paraId="56C4B9F3" w14:textId="77777777" w:rsidR="00364D7E" w:rsidRPr="00622502" w:rsidRDefault="00364D7E" w:rsidP="0036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3240" w:type="dxa"/>
          </w:tcPr>
          <w:p w14:paraId="541E88ED" w14:textId="7EFB6FA4" w:rsidR="00364D7E" w:rsidRPr="00622502" w:rsidRDefault="00364D7E" w:rsidP="0036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64D7E" w:rsidRPr="00622502" w14:paraId="0941C50D" w14:textId="77777777" w:rsidTr="007D16B6">
        <w:tc>
          <w:tcPr>
            <w:tcW w:w="4122" w:type="dxa"/>
          </w:tcPr>
          <w:p w14:paraId="3898125C" w14:textId="77777777" w:rsidR="00364D7E" w:rsidRPr="00622502" w:rsidRDefault="00364D7E" w:rsidP="00364D7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3240" w:type="dxa"/>
          </w:tcPr>
          <w:p w14:paraId="3D0523F8" w14:textId="3256CD7B" w:rsidR="00364D7E" w:rsidRPr="00622502" w:rsidRDefault="00364D7E" w:rsidP="00364D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</w:tbl>
    <w:p w14:paraId="6BE59CC3" w14:textId="349B70CE" w:rsidR="007D16B6" w:rsidRPr="00622502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รายการที่สำคัญกับกิจการที่เกี่ยวข้องกัน</w:t>
      </w:r>
      <w:r w:rsidR="004F3E40" w:rsidRPr="00622502">
        <w:rPr>
          <w:rFonts w:asciiTheme="majorBidi" w:hAnsiTheme="majorBidi" w:cstheme="majorBidi"/>
          <w:sz w:val="30"/>
          <w:szCs w:val="30"/>
          <w:cs/>
        </w:rPr>
        <w:t xml:space="preserve">สำหรับงวดหกเดือนสิ้นสุดวันที่ </w:t>
      </w:r>
      <w:r w:rsidR="004F3E40" w:rsidRPr="00622502">
        <w:rPr>
          <w:rFonts w:asciiTheme="majorBidi" w:hAnsiTheme="majorBidi" w:cstheme="majorBidi"/>
          <w:sz w:val="30"/>
          <w:szCs w:val="30"/>
        </w:rPr>
        <w:t xml:space="preserve">30 </w:t>
      </w:r>
      <w:r w:rsidR="004F3E40" w:rsidRPr="0062250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4F3E40" w:rsidRPr="00622502">
        <w:rPr>
          <w:rFonts w:asciiTheme="majorBidi" w:hAnsiTheme="majorBidi" w:cstheme="majorBidi"/>
          <w:sz w:val="30"/>
          <w:szCs w:val="30"/>
        </w:rPr>
        <w:t xml:space="preserve">2564 </w:t>
      </w:r>
      <w:r w:rsidR="004F3E40" w:rsidRPr="006225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F3E40" w:rsidRPr="00622502">
        <w:rPr>
          <w:rFonts w:asciiTheme="majorBidi" w:hAnsiTheme="majorBidi" w:cstheme="majorBidi"/>
          <w:sz w:val="30"/>
          <w:szCs w:val="30"/>
        </w:rPr>
        <w:t xml:space="preserve">2563 </w:t>
      </w:r>
      <w:r w:rsidRPr="00622502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78AA2A31" w14:textId="75C35D94" w:rsidR="00551EFB" w:rsidRPr="0085608E" w:rsidRDefault="00551EFB" w:rsidP="002E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350"/>
        <w:gridCol w:w="270"/>
        <w:gridCol w:w="1350"/>
      </w:tblGrid>
      <w:tr w:rsidR="0029513A" w:rsidRPr="00622502" w14:paraId="7AE53724" w14:textId="77777777" w:rsidTr="004E4939">
        <w:trPr>
          <w:trHeight w:val="70"/>
          <w:tblHeader/>
        </w:trPr>
        <w:tc>
          <w:tcPr>
            <w:tcW w:w="5040" w:type="dxa"/>
            <w:vAlign w:val="bottom"/>
          </w:tcPr>
          <w:p w14:paraId="4109CB4E" w14:textId="77777777" w:rsidR="0029513A" w:rsidRPr="00622502" w:rsidRDefault="0029513A" w:rsidP="004E4939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30 </w:t>
            </w:r>
            <w:r w:rsidRPr="00622502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FC93EC3" w14:textId="77777777" w:rsidR="0029513A" w:rsidRPr="00622502" w:rsidRDefault="0029513A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67986FF" w14:textId="77777777" w:rsidR="0029513A" w:rsidRPr="00622502" w:rsidRDefault="0029513A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0F3CBB68" w14:textId="77777777" w:rsidR="0029513A" w:rsidRPr="00622502" w:rsidRDefault="0029513A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7EE454C" w14:textId="77777777" w:rsidR="0029513A" w:rsidRPr="00622502" w:rsidRDefault="0029513A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29513A" w:rsidRPr="00622502" w:rsidDel="004F3E40" w14:paraId="68DA65DE" w14:textId="77777777" w:rsidTr="004E4939">
        <w:trPr>
          <w:trHeight w:val="70"/>
          <w:tblHeader/>
        </w:trPr>
        <w:tc>
          <w:tcPr>
            <w:tcW w:w="5040" w:type="dxa"/>
            <w:vAlign w:val="bottom"/>
          </w:tcPr>
          <w:p w14:paraId="46816BAB" w14:textId="77777777" w:rsidR="0029513A" w:rsidRPr="00622502" w:rsidRDefault="0029513A" w:rsidP="004E4939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0C683E" w14:textId="77777777" w:rsidR="0029513A" w:rsidRPr="00622502" w:rsidRDefault="0029513A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6D080CA7" w14:textId="77777777" w:rsidR="0029513A" w:rsidRPr="00622502" w:rsidDel="004F3E40" w:rsidRDefault="0029513A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9513A" w:rsidRPr="00622502" w14:paraId="6EFB291B" w14:textId="77777777" w:rsidTr="004E4939">
        <w:tc>
          <w:tcPr>
            <w:tcW w:w="5040" w:type="dxa"/>
          </w:tcPr>
          <w:p w14:paraId="1D82D196" w14:textId="2BB1C3CF" w:rsidR="0029513A" w:rsidRPr="00622502" w:rsidRDefault="0029513A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3EAF3C76" w14:textId="77777777" w:rsidR="0029513A" w:rsidRPr="00622502" w:rsidRDefault="0029513A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AF53F4" w14:textId="77777777" w:rsidR="0029513A" w:rsidRPr="00622502" w:rsidRDefault="0029513A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4B6B8" w14:textId="77777777" w:rsidR="0029513A" w:rsidRPr="00622502" w:rsidRDefault="0029513A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528D14" w14:textId="77777777" w:rsidR="0029513A" w:rsidRPr="00622502" w:rsidRDefault="0029513A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29513A" w:rsidRPr="00622502" w14:paraId="1E64897C" w14:textId="77777777" w:rsidTr="004E4939">
        <w:tc>
          <w:tcPr>
            <w:tcW w:w="5040" w:type="dxa"/>
          </w:tcPr>
          <w:p w14:paraId="3464DFEE" w14:textId="0E0EF26C" w:rsidR="0029513A" w:rsidRPr="0085608E" w:rsidRDefault="0029513A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1CEF6F53" w14:textId="77777777" w:rsidR="0029513A" w:rsidRPr="00622502" w:rsidRDefault="0029513A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8E9008" w14:textId="28F85FB0" w:rsidR="0029513A" w:rsidRPr="00622502" w:rsidRDefault="005607E4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57</w:t>
            </w:r>
          </w:p>
        </w:tc>
        <w:tc>
          <w:tcPr>
            <w:tcW w:w="270" w:type="dxa"/>
            <w:vAlign w:val="bottom"/>
          </w:tcPr>
          <w:p w14:paraId="00384453" w14:textId="77777777" w:rsidR="0029513A" w:rsidRPr="00622502" w:rsidRDefault="0029513A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A1C739" w14:textId="6F675147" w:rsidR="0029513A" w:rsidRPr="00622502" w:rsidRDefault="0029513A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29513A" w:rsidRPr="00622502" w14:paraId="14334BAB" w14:textId="77777777" w:rsidTr="004E4939">
        <w:tc>
          <w:tcPr>
            <w:tcW w:w="5040" w:type="dxa"/>
          </w:tcPr>
          <w:p w14:paraId="73595CEC" w14:textId="77777777" w:rsidR="0029513A" w:rsidRPr="00622502" w:rsidRDefault="0029513A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64EB329" w14:textId="77777777" w:rsidR="0029513A" w:rsidRPr="00622502" w:rsidRDefault="0029513A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3BF540" w14:textId="77777777" w:rsidR="0029513A" w:rsidRPr="00622502" w:rsidRDefault="0029513A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B3C6B6C" w14:textId="77777777" w:rsidR="0029513A" w:rsidRPr="00622502" w:rsidRDefault="0029513A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F1D989" w14:textId="77777777" w:rsidR="0029513A" w:rsidRPr="00622502" w:rsidRDefault="0029513A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29513A" w:rsidRPr="00622502" w14:paraId="1434EDEC" w14:textId="77777777" w:rsidTr="004E4939">
        <w:tc>
          <w:tcPr>
            <w:tcW w:w="5040" w:type="dxa"/>
          </w:tcPr>
          <w:p w14:paraId="0A0508E3" w14:textId="33BD470D" w:rsidR="0029513A" w:rsidRPr="00622502" w:rsidRDefault="001E6973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170" w:type="dxa"/>
            <w:vAlign w:val="bottom"/>
          </w:tcPr>
          <w:p w14:paraId="7E329B97" w14:textId="77777777" w:rsidR="0029513A" w:rsidRPr="00622502" w:rsidRDefault="0029513A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87F9B8" w14:textId="77777777" w:rsidR="0029513A" w:rsidRPr="00622502" w:rsidRDefault="0029513A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9841070" w14:textId="77777777" w:rsidR="0029513A" w:rsidRPr="00622502" w:rsidRDefault="0029513A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77779F" w14:textId="77777777" w:rsidR="0029513A" w:rsidRPr="00622502" w:rsidRDefault="0029513A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D2908" w:rsidRPr="00622502" w14:paraId="366398C9" w14:textId="77777777" w:rsidTr="004E4939">
        <w:tc>
          <w:tcPr>
            <w:tcW w:w="5040" w:type="dxa"/>
          </w:tcPr>
          <w:p w14:paraId="1A05DBC1" w14:textId="77777777" w:rsidR="005D2908" w:rsidRPr="00622502" w:rsidRDefault="005D2908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6DCC4D3B" w14:textId="77777777" w:rsidR="005D2908" w:rsidRPr="00622502" w:rsidRDefault="005D2908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1BBD3A2" w14:textId="4AC32DA1" w:rsidR="005D2908" w:rsidRPr="00622502" w:rsidRDefault="005D290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1,259</w:t>
            </w:r>
          </w:p>
        </w:tc>
        <w:tc>
          <w:tcPr>
            <w:tcW w:w="270" w:type="dxa"/>
            <w:vAlign w:val="bottom"/>
          </w:tcPr>
          <w:p w14:paraId="2DB2C9CA" w14:textId="77777777" w:rsidR="005D2908" w:rsidRPr="00622502" w:rsidRDefault="005D290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F41F5A" w14:textId="53664BD3" w:rsidR="005D2908" w:rsidRPr="00622502" w:rsidRDefault="005D290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1E6973" w:rsidRPr="00622502" w14:paraId="50EC6BB4" w14:textId="77777777" w:rsidTr="004E4939">
        <w:tc>
          <w:tcPr>
            <w:tcW w:w="5040" w:type="dxa"/>
          </w:tcPr>
          <w:p w14:paraId="168C8813" w14:textId="3F034C80" w:rsidR="001E6973" w:rsidRPr="00622502" w:rsidRDefault="001E6973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70" w:type="dxa"/>
            <w:vAlign w:val="bottom"/>
          </w:tcPr>
          <w:p w14:paraId="284CFE7F" w14:textId="77777777" w:rsidR="001E6973" w:rsidRPr="00622502" w:rsidRDefault="001E6973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CCC0D74" w14:textId="5660952B" w:rsidR="001E6973" w:rsidRPr="00622502" w:rsidRDefault="00236BB5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16,170</w:t>
            </w:r>
          </w:p>
        </w:tc>
        <w:tc>
          <w:tcPr>
            <w:tcW w:w="270" w:type="dxa"/>
            <w:vAlign w:val="bottom"/>
          </w:tcPr>
          <w:p w14:paraId="2B2CE146" w14:textId="77777777" w:rsidR="001E6973" w:rsidRPr="00622502" w:rsidRDefault="001E697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CB14DE" w14:textId="4675BFBA" w:rsidR="001E6973" w:rsidRPr="00622502" w:rsidRDefault="001E697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3,510</w:t>
            </w:r>
          </w:p>
        </w:tc>
      </w:tr>
      <w:tr w:rsidR="001E6973" w:rsidRPr="00622502" w14:paraId="04E7DB4D" w14:textId="77777777" w:rsidTr="004E4939">
        <w:tc>
          <w:tcPr>
            <w:tcW w:w="5040" w:type="dxa"/>
          </w:tcPr>
          <w:p w14:paraId="79E975FA" w14:textId="77777777" w:rsidR="001E6973" w:rsidRPr="00622502" w:rsidRDefault="001E6973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C5FFB2C" w14:textId="77777777" w:rsidR="001E6973" w:rsidRPr="00622502" w:rsidRDefault="001E6973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9338A7E" w14:textId="77777777" w:rsidR="001E6973" w:rsidRPr="00622502" w:rsidRDefault="001E697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954F6DD" w14:textId="77777777" w:rsidR="001E6973" w:rsidRPr="00622502" w:rsidRDefault="001E697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8F5620" w14:textId="77777777" w:rsidR="001E6973" w:rsidRPr="00622502" w:rsidRDefault="001E697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1E6973" w:rsidRPr="00622502" w14:paraId="51D8140B" w14:textId="77777777" w:rsidTr="004E4939">
        <w:tc>
          <w:tcPr>
            <w:tcW w:w="5040" w:type="dxa"/>
          </w:tcPr>
          <w:p w14:paraId="3B5A15C0" w14:textId="51ADA58E" w:rsidR="001E6973" w:rsidRPr="00622502" w:rsidRDefault="001E6973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70" w:type="dxa"/>
            <w:vAlign w:val="bottom"/>
          </w:tcPr>
          <w:p w14:paraId="0A0137E7" w14:textId="77777777" w:rsidR="001E6973" w:rsidRPr="00622502" w:rsidRDefault="001E6973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CA4187" w14:textId="77777777" w:rsidR="001E6973" w:rsidRPr="00622502" w:rsidRDefault="001E697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940C31E" w14:textId="77777777" w:rsidR="001E6973" w:rsidRPr="00622502" w:rsidRDefault="001E697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8A1F1A" w14:textId="77777777" w:rsidR="001E6973" w:rsidRPr="00622502" w:rsidRDefault="001E697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1E6973" w:rsidRPr="00622502" w14:paraId="56455F57" w14:textId="77777777" w:rsidTr="004E4939">
        <w:tc>
          <w:tcPr>
            <w:tcW w:w="5040" w:type="dxa"/>
          </w:tcPr>
          <w:p w14:paraId="2F5A1EEE" w14:textId="4B418C91" w:rsidR="001E6973" w:rsidRPr="00622502" w:rsidRDefault="001E6973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2F616222" w14:textId="77777777" w:rsidR="001E6973" w:rsidRPr="00622502" w:rsidRDefault="001E6973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5FE8BBE" w14:textId="3B58CBFF" w:rsidR="001E6973" w:rsidRPr="00622502" w:rsidRDefault="005D290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29,740</w:t>
            </w:r>
          </w:p>
        </w:tc>
        <w:tc>
          <w:tcPr>
            <w:tcW w:w="270" w:type="dxa"/>
            <w:vAlign w:val="bottom"/>
          </w:tcPr>
          <w:p w14:paraId="5143C63F" w14:textId="77777777" w:rsidR="001E6973" w:rsidRPr="00622502" w:rsidRDefault="001E697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195101" w14:textId="55048F59" w:rsidR="001E6973" w:rsidRPr="00622502" w:rsidRDefault="001E697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3,979</w:t>
            </w:r>
          </w:p>
        </w:tc>
      </w:tr>
      <w:tr w:rsidR="00B47F0D" w:rsidRPr="00622502" w14:paraId="62F94534" w14:textId="77777777" w:rsidTr="004E4939">
        <w:tc>
          <w:tcPr>
            <w:tcW w:w="5040" w:type="dxa"/>
          </w:tcPr>
          <w:p w14:paraId="7B8E6EC6" w14:textId="77777777" w:rsidR="00B47F0D" w:rsidRPr="00622502" w:rsidDel="00B47F0D" w:rsidRDefault="00B47F0D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3CA4AF" w14:textId="77777777" w:rsidR="00B47F0D" w:rsidRPr="00622502" w:rsidRDefault="00B47F0D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867FB4" w14:textId="77777777" w:rsidR="00B47F0D" w:rsidRPr="00622502" w:rsidRDefault="00B47F0D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1DDE3B9" w14:textId="77777777" w:rsidR="00B47F0D" w:rsidRPr="00622502" w:rsidRDefault="00B47F0D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76070C" w14:textId="77777777" w:rsidR="00B47F0D" w:rsidRPr="00622502" w:rsidRDefault="00B47F0D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EB4D40" w:rsidRPr="00622502" w14:paraId="4EE25461" w14:textId="77777777" w:rsidTr="004E4939">
        <w:tc>
          <w:tcPr>
            <w:tcW w:w="5040" w:type="dxa"/>
          </w:tcPr>
          <w:p w14:paraId="7BDDC88F" w14:textId="68144057" w:rsidR="00EB4D40" w:rsidRPr="00622502" w:rsidRDefault="00757216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</w:t>
            </w:r>
            <w:r w:rsidR="001A23E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ค่าบริการเพื่อสนับสนุนธุรกิจตามปกติ</w:t>
            </w:r>
          </w:p>
        </w:tc>
        <w:tc>
          <w:tcPr>
            <w:tcW w:w="1170" w:type="dxa"/>
            <w:vAlign w:val="bottom"/>
          </w:tcPr>
          <w:p w14:paraId="0663FF87" w14:textId="77777777" w:rsidR="00EB4D40" w:rsidRPr="00622502" w:rsidRDefault="00EB4D4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54E8EF9" w14:textId="77777777" w:rsidR="00EB4D40" w:rsidRPr="00622502" w:rsidRDefault="00EB4D4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1CFB162" w14:textId="77777777" w:rsidR="00EB4D40" w:rsidRPr="00622502" w:rsidRDefault="00EB4D4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4EF04" w14:textId="77777777" w:rsidR="00EB4D40" w:rsidRPr="00622502" w:rsidRDefault="00EB4D4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EB4D40" w:rsidRPr="00622502" w14:paraId="1100B2C5" w14:textId="77777777" w:rsidTr="004E4939">
        <w:tc>
          <w:tcPr>
            <w:tcW w:w="5040" w:type="dxa"/>
          </w:tcPr>
          <w:p w14:paraId="10F430EC" w14:textId="7715F728" w:rsidR="00EB4D40" w:rsidRPr="00622502" w:rsidRDefault="00EB4D4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030589AE" w14:textId="77777777" w:rsidR="00EB4D40" w:rsidRPr="00622502" w:rsidRDefault="00EB4D4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7F97AE" w14:textId="0FC25FCF" w:rsidR="00EB4D40" w:rsidRPr="00622502" w:rsidRDefault="00143683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  <w:r w:rsidR="005D2908"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622502">
              <w:rPr>
                <w:rFonts w:asciiTheme="majorBidi" w:hAnsiTheme="majorBidi"/>
                <w:sz w:val="30"/>
                <w:szCs w:val="30"/>
                <w:lang w:eastAsia="ja-JP"/>
              </w:rPr>
              <w:t>207</w:t>
            </w:r>
          </w:p>
        </w:tc>
        <w:tc>
          <w:tcPr>
            <w:tcW w:w="270" w:type="dxa"/>
            <w:vAlign w:val="bottom"/>
          </w:tcPr>
          <w:p w14:paraId="67EA9BEB" w14:textId="77777777" w:rsidR="00EB4D40" w:rsidRPr="00622502" w:rsidRDefault="00EB4D4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6C6F90" w14:textId="20B7C161" w:rsidR="00EB4D40" w:rsidRPr="00622502" w:rsidRDefault="00EB4D4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543</w:t>
            </w:r>
          </w:p>
        </w:tc>
      </w:tr>
      <w:tr w:rsidR="00EB4D40" w:rsidRPr="00622502" w14:paraId="6D6711BF" w14:textId="77777777" w:rsidTr="004E4939">
        <w:tc>
          <w:tcPr>
            <w:tcW w:w="5040" w:type="dxa"/>
          </w:tcPr>
          <w:p w14:paraId="5BB7B209" w14:textId="1F1E02B0" w:rsidR="00EB4D40" w:rsidRPr="00622502" w:rsidRDefault="00EB4D4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 ไทยพาณิชย์ จูเลียส</w:t>
            </w:r>
            <w:r w:rsidR="00B915DD"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แบร์ จำกัด</w:t>
            </w:r>
          </w:p>
        </w:tc>
        <w:tc>
          <w:tcPr>
            <w:tcW w:w="1170" w:type="dxa"/>
            <w:vAlign w:val="bottom"/>
          </w:tcPr>
          <w:p w14:paraId="3135F072" w14:textId="77777777" w:rsidR="00EB4D40" w:rsidRPr="00622502" w:rsidRDefault="00EB4D4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D56027A" w14:textId="2EE230E3" w:rsidR="00EB4D40" w:rsidRPr="00622502" w:rsidRDefault="00236BB5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5,604</w:t>
            </w:r>
          </w:p>
        </w:tc>
        <w:tc>
          <w:tcPr>
            <w:tcW w:w="270" w:type="dxa"/>
            <w:vAlign w:val="bottom"/>
          </w:tcPr>
          <w:p w14:paraId="67AA03F2" w14:textId="77777777" w:rsidR="00EB4D40" w:rsidRPr="00622502" w:rsidRDefault="00EB4D4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663E0C" w14:textId="598A3E33" w:rsidR="00EB4D40" w:rsidRPr="00622502" w:rsidRDefault="00EB4D4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5,278</w:t>
            </w:r>
          </w:p>
        </w:tc>
      </w:tr>
      <w:tr w:rsidR="00B16942" w:rsidRPr="00622502" w14:paraId="0E52C636" w14:textId="77777777" w:rsidTr="004E4939">
        <w:tc>
          <w:tcPr>
            <w:tcW w:w="5040" w:type="dxa"/>
          </w:tcPr>
          <w:p w14:paraId="66E403E5" w14:textId="77777777" w:rsidR="00B16942" w:rsidRPr="00622502" w:rsidRDefault="00B16942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4766180" w14:textId="77777777" w:rsidR="00B16942" w:rsidRPr="00622502" w:rsidRDefault="00B16942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C874843" w14:textId="77777777" w:rsidR="00B16942" w:rsidRPr="00622502" w:rsidRDefault="00B16942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CEC073C" w14:textId="77777777" w:rsidR="00B16942" w:rsidRPr="00622502" w:rsidRDefault="00B16942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DE5AEC" w14:textId="77777777" w:rsidR="00B16942" w:rsidRPr="00622502" w:rsidRDefault="00B16942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07010" w:rsidRPr="00622502" w14:paraId="4749A243" w14:textId="77777777" w:rsidTr="004E4939">
        <w:tc>
          <w:tcPr>
            <w:tcW w:w="5040" w:type="dxa"/>
          </w:tcPr>
          <w:p w14:paraId="39FA70B5" w14:textId="2328E43E" w:rsidR="00707010" w:rsidRPr="00622502" w:rsidRDefault="0070701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170" w:type="dxa"/>
            <w:vAlign w:val="bottom"/>
          </w:tcPr>
          <w:p w14:paraId="57C2A22D" w14:textId="77777777" w:rsidR="00707010" w:rsidRPr="00622502" w:rsidRDefault="0070701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D46AB1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00DFA0B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3E477F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07010" w:rsidRPr="00622502" w14:paraId="1AD5B4F7" w14:textId="77777777" w:rsidTr="004E4939">
        <w:tc>
          <w:tcPr>
            <w:tcW w:w="5040" w:type="dxa"/>
          </w:tcPr>
          <w:p w14:paraId="0AA2C10C" w14:textId="3317F47E" w:rsidR="00707010" w:rsidRPr="00622502" w:rsidRDefault="0070701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20D4A71A" w14:textId="77777777" w:rsidR="00707010" w:rsidRPr="00622502" w:rsidRDefault="0070701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91B5DB3" w14:textId="367A4025" w:rsidR="00707010" w:rsidRPr="00622502" w:rsidRDefault="008C0EBF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44,391</w:t>
            </w:r>
          </w:p>
        </w:tc>
        <w:tc>
          <w:tcPr>
            <w:tcW w:w="270" w:type="dxa"/>
            <w:vAlign w:val="bottom"/>
          </w:tcPr>
          <w:p w14:paraId="49E659EB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146790" w14:textId="29180910" w:rsidR="00707010" w:rsidRPr="00622502" w:rsidRDefault="008C0EBF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707010" w:rsidRPr="00622502" w14:paraId="08471A34" w14:textId="77777777" w:rsidTr="004E4939">
        <w:tc>
          <w:tcPr>
            <w:tcW w:w="5040" w:type="dxa"/>
          </w:tcPr>
          <w:p w14:paraId="50043F9D" w14:textId="77777777" w:rsidR="00707010" w:rsidRPr="00622502" w:rsidRDefault="0070701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E094E24" w14:textId="77777777" w:rsidR="00707010" w:rsidRPr="00622502" w:rsidRDefault="0070701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078854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A05E2C4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D97AC1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07010" w:rsidRPr="00622502" w14:paraId="76698D47" w14:textId="77777777" w:rsidTr="004E4939">
        <w:tc>
          <w:tcPr>
            <w:tcW w:w="5040" w:type="dxa"/>
          </w:tcPr>
          <w:p w14:paraId="6D86FD58" w14:textId="70947921" w:rsidR="00707010" w:rsidRPr="00622502" w:rsidRDefault="0070701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170" w:type="dxa"/>
            <w:vAlign w:val="bottom"/>
          </w:tcPr>
          <w:p w14:paraId="6EB1FC3F" w14:textId="77777777" w:rsidR="00707010" w:rsidRPr="00622502" w:rsidRDefault="0070701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26F0A7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9EB0293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CE74F3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07010" w:rsidRPr="00622502" w14:paraId="02B17825" w14:textId="77777777" w:rsidTr="004E4939">
        <w:tc>
          <w:tcPr>
            <w:tcW w:w="5040" w:type="dxa"/>
          </w:tcPr>
          <w:p w14:paraId="7C592736" w14:textId="0AF7D729" w:rsidR="00707010" w:rsidRPr="00622502" w:rsidRDefault="0070701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034245F8" w14:textId="77777777" w:rsidR="00707010" w:rsidRPr="00622502" w:rsidRDefault="0070701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082FE9B" w14:textId="039A2891" w:rsidR="00707010" w:rsidRPr="00622502" w:rsidRDefault="005D290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5,805</w:t>
            </w:r>
          </w:p>
        </w:tc>
        <w:tc>
          <w:tcPr>
            <w:tcW w:w="270" w:type="dxa"/>
            <w:vAlign w:val="bottom"/>
          </w:tcPr>
          <w:p w14:paraId="5C6E4D09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8E431D" w14:textId="6105F039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3,962</w:t>
            </w:r>
          </w:p>
        </w:tc>
      </w:tr>
      <w:tr w:rsidR="00707010" w:rsidRPr="00622502" w14:paraId="31B4B931" w14:textId="77777777" w:rsidTr="004E4939">
        <w:tc>
          <w:tcPr>
            <w:tcW w:w="5040" w:type="dxa"/>
          </w:tcPr>
          <w:p w14:paraId="2DF7DAEA" w14:textId="77777777" w:rsidR="00707010" w:rsidRPr="00622502" w:rsidRDefault="0070701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8961EF3" w14:textId="77777777" w:rsidR="00707010" w:rsidRPr="00622502" w:rsidRDefault="0070701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22DFEE2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997FD31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D91984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07010" w:rsidRPr="00622502" w14:paraId="5F2219F6" w14:textId="77777777" w:rsidTr="004E4939">
        <w:tc>
          <w:tcPr>
            <w:tcW w:w="5040" w:type="dxa"/>
          </w:tcPr>
          <w:p w14:paraId="61EAC400" w14:textId="27811AD9" w:rsidR="00707010" w:rsidRPr="0085608E" w:rsidRDefault="0070701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ค่าบริการเพื่อสนับสนุนธุรกิจตามปกติ</w:t>
            </w:r>
          </w:p>
        </w:tc>
        <w:tc>
          <w:tcPr>
            <w:tcW w:w="1170" w:type="dxa"/>
            <w:vAlign w:val="bottom"/>
          </w:tcPr>
          <w:p w14:paraId="066E304F" w14:textId="77777777" w:rsidR="00707010" w:rsidRPr="00622502" w:rsidRDefault="0070701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C400749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F646B63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789612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07010" w:rsidRPr="00622502" w14:paraId="42AB8176" w14:textId="77777777" w:rsidTr="004E4939">
        <w:tc>
          <w:tcPr>
            <w:tcW w:w="5040" w:type="dxa"/>
          </w:tcPr>
          <w:p w14:paraId="64B0E188" w14:textId="1EEFB506" w:rsidR="00707010" w:rsidRPr="00622502" w:rsidRDefault="0070701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70C90BA6" w14:textId="77777777" w:rsidR="00707010" w:rsidRPr="00622502" w:rsidRDefault="0070701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D0D910" w14:textId="10350F7A" w:rsidR="00707010" w:rsidRPr="00622502" w:rsidRDefault="005D290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34,145</w:t>
            </w:r>
          </w:p>
        </w:tc>
        <w:tc>
          <w:tcPr>
            <w:tcW w:w="270" w:type="dxa"/>
            <w:vAlign w:val="bottom"/>
          </w:tcPr>
          <w:p w14:paraId="46241B18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30514A" w14:textId="4603BE44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29,703</w:t>
            </w:r>
          </w:p>
        </w:tc>
      </w:tr>
      <w:tr w:rsidR="00707010" w:rsidRPr="00622502" w14:paraId="2FAB6509" w14:textId="77777777" w:rsidTr="004E4939">
        <w:tc>
          <w:tcPr>
            <w:tcW w:w="5040" w:type="dxa"/>
          </w:tcPr>
          <w:p w14:paraId="27F6FDDC" w14:textId="77777777" w:rsidR="00707010" w:rsidRPr="00622502" w:rsidRDefault="0070701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975B13F" w14:textId="77777777" w:rsidR="00707010" w:rsidRPr="00622502" w:rsidRDefault="0070701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31D8CF0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FB49EDD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3F6FA9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07010" w:rsidRPr="00622502" w14:paraId="581CF10B" w14:textId="77777777" w:rsidTr="004E4939">
        <w:tc>
          <w:tcPr>
            <w:tcW w:w="5040" w:type="dxa"/>
          </w:tcPr>
          <w:p w14:paraId="65EC84BA" w14:textId="1F0E607A" w:rsidR="00707010" w:rsidRPr="00622502" w:rsidRDefault="0070701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14:paraId="3DACC7EF" w14:textId="77777777" w:rsidR="00707010" w:rsidRPr="00622502" w:rsidRDefault="0070701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7EF909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A24A69D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188E6E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8C0EBF" w:rsidRPr="00622502" w14:paraId="6D13A5A7" w14:textId="77777777" w:rsidTr="004E4939">
        <w:tc>
          <w:tcPr>
            <w:tcW w:w="5040" w:type="dxa"/>
          </w:tcPr>
          <w:p w14:paraId="671C499D" w14:textId="5C709FB9" w:rsidR="008C0EBF" w:rsidRPr="00622502" w:rsidRDefault="008C0EBF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340F78F" w14:textId="77777777" w:rsidR="008C0EBF" w:rsidRPr="00622502" w:rsidRDefault="008C0EBF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65F587" w14:textId="3D5C296A" w:rsidR="008C0EBF" w:rsidRPr="0085608E" w:rsidRDefault="008C0EBF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8,444</w:t>
            </w:r>
          </w:p>
        </w:tc>
        <w:tc>
          <w:tcPr>
            <w:tcW w:w="270" w:type="dxa"/>
            <w:vAlign w:val="bottom"/>
          </w:tcPr>
          <w:p w14:paraId="188907F3" w14:textId="77777777" w:rsidR="008C0EBF" w:rsidRPr="00622502" w:rsidRDefault="008C0EBF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02A8D4" w14:textId="3392FD9C" w:rsidR="008C0EBF" w:rsidRPr="00622502" w:rsidRDefault="008C0EBF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5,676</w:t>
            </w:r>
          </w:p>
        </w:tc>
      </w:tr>
      <w:tr w:rsidR="00707010" w:rsidRPr="00622502" w14:paraId="792EA252" w14:textId="77777777" w:rsidTr="004E4939">
        <w:tc>
          <w:tcPr>
            <w:tcW w:w="5040" w:type="dxa"/>
          </w:tcPr>
          <w:p w14:paraId="11C0FB36" w14:textId="41F49DE2" w:rsidR="00707010" w:rsidRPr="00622502" w:rsidRDefault="00707010" w:rsidP="004E4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3371F872" w14:textId="77777777" w:rsidR="00707010" w:rsidRPr="00622502" w:rsidRDefault="00707010" w:rsidP="004E4939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654FF3D" w14:textId="705F1DF2" w:rsidR="00707010" w:rsidRPr="00622502" w:rsidRDefault="006769E8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6,133</w:t>
            </w:r>
          </w:p>
        </w:tc>
        <w:tc>
          <w:tcPr>
            <w:tcW w:w="270" w:type="dxa"/>
            <w:vAlign w:val="bottom"/>
          </w:tcPr>
          <w:p w14:paraId="75D0881F" w14:textId="77777777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02F99B" w14:textId="6D63949E" w:rsidR="00707010" w:rsidRPr="00622502" w:rsidRDefault="00707010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6,569</w:t>
            </w:r>
          </w:p>
        </w:tc>
      </w:tr>
    </w:tbl>
    <w:p w14:paraId="23DA8FD2" w14:textId="0AFB9074" w:rsidR="009E1D9E" w:rsidRPr="0085608E" w:rsidRDefault="009E1D9E" w:rsidP="004E4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F01AEB" w14:textId="6C87A6A1" w:rsidR="007D16B6" w:rsidRPr="00622502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F82462" w:rsidRPr="00622502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กับกิจการที่เกี่ยวข้องกัน ณ วันที่ </w:t>
      </w:r>
      <w:r w:rsidR="00EB4D40" w:rsidRPr="00622502">
        <w:rPr>
          <w:rFonts w:asciiTheme="majorBidi" w:hAnsiTheme="majorBidi" w:cstheme="majorBidi"/>
          <w:sz w:val="30"/>
          <w:szCs w:val="30"/>
        </w:rPr>
        <w:t xml:space="preserve">30 </w:t>
      </w:r>
      <w:r w:rsidR="00EB4D40" w:rsidRPr="0062250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EB4D40" w:rsidRPr="00622502">
        <w:rPr>
          <w:rFonts w:asciiTheme="majorBidi" w:hAnsiTheme="majorBidi" w:cstheme="majorBidi"/>
          <w:sz w:val="30"/>
          <w:szCs w:val="30"/>
        </w:rPr>
        <w:t xml:space="preserve">2564 </w:t>
      </w:r>
      <w:r w:rsidR="00EB4D40" w:rsidRPr="006225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22502">
        <w:rPr>
          <w:rFonts w:asciiTheme="majorBidi" w:hAnsiTheme="majorBidi" w:cstheme="majorBidi"/>
          <w:sz w:val="30"/>
          <w:szCs w:val="30"/>
        </w:rPr>
        <w:t>3</w:t>
      </w:r>
      <w:r w:rsidR="000930AE" w:rsidRPr="00622502">
        <w:rPr>
          <w:rFonts w:asciiTheme="majorBidi" w:hAnsiTheme="majorBidi" w:cstheme="majorBidi"/>
          <w:sz w:val="30"/>
          <w:szCs w:val="30"/>
        </w:rPr>
        <w:t>1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461A" w:rsidRPr="0062250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B4D40" w:rsidRPr="006225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4D40" w:rsidRPr="00622502">
        <w:rPr>
          <w:rFonts w:asciiTheme="majorBidi" w:hAnsiTheme="majorBidi" w:cstheme="majorBidi"/>
          <w:sz w:val="30"/>
          <w:szCs w:val="30"/>
        </w:rPr>
        <w:t>2563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458070" w14:textId="68AC3ADB" w:rsidR="007D16B6" w:rsidRPr="00622502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350"/>
        <w:gridCol w:w="270"/>
        <w:gridCol w:w="1350"/>
      </w:tblGrid>
      <w:tr w:rsidR="005A38D1" w:rsidRPr="00622502" w14:paraId="58A97551" w14:textId="77777777" w:rsidTr="004E4939">
        <w:trPr>
          <w:trHeight w:val="70"/>
          <w:tblHeader/>
        </w:trPr>
        <w:tc>
          <w:tcPr>
            <w:tcW w:w="5040" w:type="dxa"/>
            <w:vAlign w:val="bottom"/>
          </w:tcPr>
          <w:p w14:paraId="60C50920" w14:textId="77777777" w:rsidR="005A38D1" w:rsidRPr="00622502" w:rsidRDefault="005A38D1" w:rsidP="006A704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FC04B2" w14:textId="77777777" w:rsidR="005A38D1" w:rsidRPr="00622502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C4CC71A" w14:textId="3ED59FC9" w:rsidR="005A38D1" w:rsidRPr="00622502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687F1141" w14:textId="77777777" w:rsidR="005A38D1" w:rsidRPr="00622502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DC5CF2A" w14:textId="3CCFB0F9" w:rsidR="005A38D1" w:rsidRPr="00622502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</w:t>
            </w:r>
            <w:r w:rsidR="00B22EB9"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น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วาคม</w:t>
            </w:r>
          </w:p>
        </w:tc>
      </w:tr>
      <w:tr w:rsidR="005A38D1" w:rsidRPr="00622502" w14:paraId="2F7AB840" w14:textId="77777777" w:rsidTr="004E4939">
        <w:trPr>
          <w:trHeight w:val="70"/>
          <w:tblHeader/>
        </w:trPr>
        <w:tc>
          <w:tcPr>
            <w:tcW w:w="5040" w:type="dxa"/>
            <w:vAlign w:val="bottom"/>
          </w:tcPr>
          <w:p w14:paraId="54EA96A0" w14:textId="28FBB439" w:rsidR="005A38D1" w:rsidRPr="00622502" w:rsidRDefault="005A38D1" w:rsidP="006A704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A16DC3" w14:textId="77777777" w:rsidR="005A38D1" w:rsidRPr="00622502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FCB26C" w14:textId="77777777" w:rsidR="005A38D1" w:rsidRPr="00622502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2E55B83F" w14:textId="77777777" w:rsidR="005A38D1" w:rsidRPr="00622502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98A08A7" w14:textId="77777777" w:rsidR="005A38D1" w:rsidRPr="00622502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5A38D1" w:rsidRPr="00622502" w:rsidDel="004F3E40" w14:paraId="2D27BFD6" w14:textId="77777777" w:rsidTr="004E4939">
        <w:trPr>
          <w:trHeight w:val="70"/>
          <w:tblHeader/>
        </w:trPr>
        <w:tc>
          <w:tcPr>
            <w:tcW w:w="5040" w:type="dxa"/>
            <w:vAlign w:val="bottom"/>
          </w:tcPr>
          <w:p w14:paraId="11FB30F7" w14:textId="77777777" w:rsidR="005A38D1" w:rsidRPr="00622502" w:rsidRDefault="005A38D1" w:rsidP="006A704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9232AB" w14:textId="77777777" w:rsidR="005A38D1" w:rsidRPr="00622502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3FAEBA24" w14:textId="77777777" w:rsidR="005A38D1" w:rsidRPr="00622502" w:rsidDel="004F3E40" w:rsidRDefault="005A38D1" w:rsidP="006A704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A38D1" w:rsidRPr="00622502" w14:paraId="1E113BFB" w14:textId="77777777" w:rsidTr="004E4939">
        <w:tc>
          <w:tcPr>
            <w:tcW w:w="5040" w:type="dxa"/>
          </w:tcPr>
          <w:p w14:paraId="68F73687" w14:textId="7A8F414B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  <w:vAlign w:val="bottom"/>
          </w:tcPr>
          <w:p w14:paraId="6EF3C550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E579F6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49B6C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4B5BE6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622502" w14:paraId="20EE96EA" w14:textId="77777777" w:rsidTr="004E4939">
        <w:tc>
          <w:tcPr>
            <w:tcW w:w="5040" w:type="dxa"/>
          </w:tcPr>
          <w:p w14:paraId="1636D338" w14:textId="1D798D94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5051C650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31C307" w14:textId="36B07CCD" w:rsidR="005A38D1" w:rsidRPr="00622502" w:rsidRDefault="00B47F0D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305,250</w:t>
            </w:r>
          </w:p>
        </w:tc>
        <w:tc>
          <w:tcPr>
            <w:tcW w:w="270" w:type="dxa"/>
            <w:vAlign w:val="bottom"/>
          </w:tcPr>
          <w:p w14:paraId="4C13C6D3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BF5A0E" w14:textId="40F476FC" w:rsidR="005A38D1" w:rsidRPr="00622502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206,554</w:t>
            </w:r>
          </w:p>
        </w:tc>
      </w:tr>
      <w:tr w:rsidR="005A38D1" w:rsidRPr="00622502" w14:paraId="746C332C" w14:textId="77777777" w:rsidTr="004E4939">
        <w:tc>
          <w:tcPr>
            <w:tcW w:w="5040" w:type="dxa"/>
          </w:tcPr>
          <w:p w14:paraId="7C2061F3" w14:textId="77777777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15AAA68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480677" w14:textId="77777777" w:rsidR="005A38D1" w:rsidRPr="00622502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C2CBCEC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58B031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622502" w14:paraId="142F859C" w14:textId="77777777" w:rsidTr="004E4939">
        <w:tc>
          <w:tcPr>
            <w:tcW w:w="5040" w:type="dxa"/>
          </w:tcPr>
          <w:p w14:paraId="75F403FC" w14:textId="654F9B36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2D49D50E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7F5354" w14:textId="77777777" w:rsidR="005A38D1" w:rsidRPr="00622502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3AC7DCE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631BD5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622502" w14:paraId="220EADE5" w14:textId="77777777" w:rsidTr="004E4939">
        <w:tc>
          <w:tcPr>
            <w:tcW w:w="5040" w:type="dxa"/>
          </w:tcPr>
          <w:p w14:paraId="7E25733B" w14:textId="28636D8F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7DC29C29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DEDC94E" w14:textId="2BB09DB7" w:rsidR="005A38D1" w:rsidRPr="00622502" w:rsidRDefault="006179B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11,096</w:t>
            </w:r>
          </w:p>
        </w:tc>
        <w:tc>
          <w:tcPr>
            <w:tcW w:w="270" w:type="dxa"/>
            <w:vAlign w:val="bottom"/>
          </w:tcPr>
          <w:p w14:paraId="16508B48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FC09BF" w14:textId="788D346A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</w:tr>
      <w:tr w:rsidR="005A38D1" w:rsidRPr="00622502" w14:paraId="5722EDD7" w14:textId="77777777" w:rsidTr="004E4939">
        <w:tc>
          <w:tcPr>
            <w:tcW w:w="5040" w:type="dxa"/>
          </w:tcPr>
          <w:p w14:paraId="2D806CEE" w14:textId="7837643A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70" w:type="dxa"/>
            <w:vAlign w:val="bottom"/>
          </w:tcPr>
          <w:p w14:paraId="32DFA6FA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915875B" w14:textId="319F35C5" w:rsidR="005A38D1" w:rsidRPr="00622502" w:rsidRDefault="00236BB5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5,477</w:t>
            </w:r>
          </w:p>
        </w:tc>
        <w:tc>
          <w:tcPr>
            <w:tcW w:w="270" w:type="dxa"/>
            <w:vAlign w:val="bottom"/>
          </w:tcPr>
          <w:p w14:paraId="59F69349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7D4091" w14:textId="0EE12899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3,624</w:t>
            </w:r>
          </w:p>
        </w:tc>
      </w:tr>
      <w:tr w:rsidR="005A38D1" w:rsidRPr="00622502" w14:paraId="1830CD4A" w14:textId="77777777" w:rsidTr="004E4939">
        <w:tc>
          <w:tcPr>
            <w:tcW w:w="5040" w:type="dxa"/>
          </w:tcPr>
          <w:p w14:paraId="720B31E9" w14:textId="14E35F46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70" w:type="dxa"/>
            <w:vAlign w:val="bottom"/>
          </w:tcPr>
          <w:p w14:paraId="3286AB8F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37066C9" w14:textId="1B45F7ED" w:rsidR="005A38D1" w:rsidRPr="00622502" w:rsidRDefault="00895F13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2,562</w:t>
            </w:r>
          </w:p>
        </w:tc>
        <w:tc>
          <w:tcPr>
            <w:tcW w:w="270" w:type="dxa"/>
            <w:vAlign w:val="bottom"/>
          </w:tcPr>
          <w:p w14:paraId="3A24250E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AE63A1" w14:textId="6EDF40A8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5A38D1" w:rsidRPr="00622502" w14:paraId="1ABB44C9" w14:textId="77777777" w:rsidTr="004E4939">
        <w:tc>
          <w:tcPr>
            <w:tcW w:w="5040" w:type="dxa"/>
          </w:tcPr>
          <w:p w14:paraId="3F5FE80B" w14:textId="77777777" w:rsidR="005A38D1" w:rsidRPr="00622502" w:rsidRDefault="005A38D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D55BBB2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0E835E" w14:textId="77777777" w:rsidR="005A38D1" w:rsidRPr="00622502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0D26F9B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1091EE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622502" w14:paraId="02F209F2" w14:textId="77777777" w:rsidTr="004E4939">
        <w:tc>
          <w:tcPr>
            <w:tcW w:w="5040" w:type="dxa"/>
          </w:tcPr>
          <w:p w14:paraId="775C03F5" w14:textId="7CF93C11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170" w:type="dxa"/>
            <w:vAlign w:val="bottom"/>
          </w:tcPr>
          <w:p w14:paraId="2010C8AA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EEE292" w14:textId="77777777" w:rsidR="005A38D1" w:rsidRPr="00622502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D76D972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80E586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622502" w14:paraId="769F97E3" w14:textId="77777777" w:rsidTr="004E4939">
        <w:tc>
          <w:tcPr>
            <w:tcW w:w="5040" w:type="dxa"/>
          </w:tcPr>
          <w:p w14:paraId="1A74283D" w14:textId="675C2368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75385CCA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4C9DCF" w14:textId="729D7F4E" w:rsidR="005A38D1" w:rsidRPr="00622502" w:rsidRDefault="00895F13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2,288</w:t>
            </w:r>
          </w:p>
        </w:tc>
        <w:tc>
          <w:tcPr>
            <w:tcW w:w="270" w:type="dxa"/>
            <w:vAlign w:val="bottom"/>
          </w:tcPr>
          <w:p w14:paraId="2C4EBB62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776662" w14:textId="08CD886B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2,288</w:t>
            </w:r>
          </w:p>
        </w:tc>
      </w:tr>
      <w:tr w:rsidR="005A38D1" w:rsidRPr="00622502" w14:paraId="08A62336" w14:textId="77777777" w:rsidTr="004E4939">
        <w:tc>
          <w:tcPr>
            <w:tcW w:w="5040" w:type="dxa"/>
          </w:tcPr>
          <w:p w14:paraId="6392DAF2" w14:textId="54C72E69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13E65CF2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7885A07" w14:textId="213DDD34" w:rsidR="005A38D1" w:rsidRPr="00622502" w:rsidRDefault="008738F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  <w:vAlign w:val="bottom"/>
          </w:tcPr>
          <w:p w14:paraId="14F2752B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85B60F" w14:textId="4FF72DB6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2C148F" w:rsidRPr="00622502" w14:paraId="58DACF32" w14:textId="77777777" w:rsidTr="004E4939">
        <w:tc>
          <w:tcPr>
            <w:tcW w:w="5040" w:type="dxa"/>
          </w:tcPr>
          <w:p w14:paraId="12CE3549" w14:textId="77777777" w:rsidR="002C148F" w:rsidRPr="00622502" w:rsidRDefault="002C148F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BDEE8D2" w14:textId="77777777" w:rsidR="002C148F" w:rsidRPr="00622502" w:rsidRDefault="002C148F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9675B8" w14:textId="77777777" w:rsidR="002C148F" w:rsidRPr="00622502" w:rsidRDefault="002C148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42EB484" w14:textId="77777777" w:rsidR="002C148F" w:rsidRPr="00622502" w:rsidRDefault="002C148F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CFE6ED" w14:textId="77777777" w:rsidR="002C148F" w:rsidRPr="00622502" w:rsidRDefault="002C148F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622502" w14:paraId="3995147A" w14:textId="77777777" w:rsidTr="004E4939">
        <w:tc>
          <w:tcPr>
            <w:tcW w:w="5040" w:type="dxa"/>
          </w:tcPr>
          <w:p w14:paraId="337FEEFB" w14:textId="6805136A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4DFFCF5A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C28410" w14:textId="77777777" w:rsidR="005A38D1" w:rsidRPr="00622502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65147E1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3F7C6C" w14:textId="1D4A8706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622502" w14:paraId="2ABA85DE" w14:textId="77777777" w:rsidTr="004E4939">
        <w:tc>
          <w:tcPr>
            <w:tcW w:w="5040" w:type="dxa"/>
          </w:tcPr>
          <w:p w14:paraId="273F4C9C" w14:textId="2BE5CD32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26AD0AB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6D3FB5A" w14:textId="00B0BB43" w:rsidR="005A38D1" w:rsidRPr="00622502" w:rsidRDefault="008738F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1,050,000</w:t>
            </w:r>
          </w:p>
        </w:tc>
        <w:tc>
          <w:tcPr>
            <w:tcW w:w="270" w:type="dxa"/>
            <w:vAlign w:val="bottom"/>
          </w:tcPr>
          <w:p w14:paraId="5D5E6D42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925459" w14:textId="3722A217" w:rsidR="005A38D1" w:rsidRPr="00622502" w:rsidRDefault="0092644C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1,750,000</w:t>
            </w:r>
          </w:p>
        </w:tc>
      </w:tr>
      <w:tr w:rsidR="005A38D1" w:rsidRPr="00622502" w14:paraId="15368117" w14:textId="77777777" w:rsidTr="004E4939">
        <w:tc>
          <w:tcPr>
            <w:tcW w:w="5040" w:type="dxa"/>
          </w:tcPr>
          <w:p w14:paraId="50AE5D94" w14:textId="77777777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48DEFE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9F8327" w14:textId="77777777" w:rsidR="005A38D1" w:rsidRPr="00622502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C773094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8F8D8F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622502" w14:paraId="540EC80E" w14:textId="77777777" w:rsidTr="004E4939">
        <w:tc>
          <w:tcPr>
            <w:tcW w:w="5040" w:type="dxa"/>
          </w:tcPr>
          <w:p w14:paraId="67031689" w14:textId="08BBCD2D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ค่าบริการเพื่อสนับสนุนธุรกิจตามปกติค้างจ่าย</w:t>
            </w:r>
          </w:p>
        </w:tc>
        <w:tc>
          <w:tcPr>
            <w:tcW w:w="1170" w:type="dxa"/>
            <w:vAlign w:val="bottom"/>
          </w:tcPr>
          <w:p w14:paraId="7C847509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08AD05C" w14:textId="77777777" w:rsidR="005A38D1" w:rsidRPr="00622502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8681716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4A93A3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622502" w14:paraId="49E06306" w14:textId="77777777" w:rsidTr="004E4939">
        <w:tc>
          <w:tcPr>
            <w:tcW w:w="5040" w:type="dxa"/>
          </w:tcPr>
          <w:p w14:paraId="561D9408" w14:textId="4E4EDD8E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7C4D3AB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F91C03" w14:textId="43DE9A90" w:rsidR="005A38D1" w:rsidRPr="00622502" w:rsidRDefault="006179BF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34</w:t>
            </w:r>
            <w:r w:rsidR="007C7A2E"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,654</w:t>
            </w:r>
          </w:p>
        </w:tc>
        <w:tc>
          <w:tcPr>
            <w:tcW w:w="270" w:type="dxa"/>
            <w:vAlign w:val="bottom"/>
          </w:tcPr>
          <w:p w14:paraId="43B49793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27BF3E" w14:textId="6C3B5DC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69,736</w:t>
            </w:r>
          </w:p>
        </w:tc>
      </w:tr>
      <w:tr w:rsidR="005A38D1" w:rsidRPr="00622502" w14:paraId="612BDF7A" w14:textId="77777777" w:rsidTr="004E4939">
        <w:tc>
          <w:tcPr>
            <w:tcW w:w="5040" w:type="dxa"/>
          </w:tcPr>
          <w:p w14:paraId="4043AB2F" w14:textId="77777777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F0AF7EC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D60E5F" w14:textId="77777777" w:rsidR="005A38D1" w:rsidRPr="00622502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8F2333E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A4BE79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622502" w14:paraId="39BD7EA1" w14:textId="77777777" w:rsidTr="004E4939">
        <w:tc>
          <w:tcPr>
            <w:tcW w:w="5040" w:type="dxa"/>
          </w:tcPr>
          <w:p w14:paraId="6B293C03" w14:textId="321D7F85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7F02020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0D27CB" w14:textId="77777777" w:rsidR="005A38D1" w:rsidRPr="00622502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BC6B1E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66259C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622502" w14:paraId="6C349B84" w14:textId="77777777" w:rsidTr="004E4939">
        <w:tc>
          <w:tcPr>
            <w:tcW w:w="5040" w:type="dxa"/>
          </w:tcPr>
          <w:p w14:paraId="35AFBFBB" w14:textId="0E0ABD73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325B2939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4943B3" w14:textId="31AA8076" w:rsidR="005A38D1" w:rsidRPr="00622502" w:rsidRDefault="009C4F7B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12,931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71B9F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AB6454" w14:textId="4DDC518A" w:rsidR="005A38D1" w:rsidRPr="00622502" w:rsidRDefault="009C4F7B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24,759</w:t>
            </w:r>
          </w:p>
        </w:tc>
      </w:tr>
      <w:tr w:rsidR="005A38D1" w:rsidRPr="00622502" w14:paraId="233EE853" w14:textId="77777777" w:rsidTr="004E4939">
        <w:tc>
          <w:tcPr>
            <w:tcW w:w="5040" w:type="dxa"/>
          </w:tcPr>
          <w:p w14:paraId="393F0F37" w14:textId="4D129A33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433778FD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294ABE" w14:textId="45EB4BC6" w:rsidR="005A38D1" w:rsidRPr="00622502" w:rsidRDefault="00DD0DC2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2523C7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DA7172" w14:textId="18310310" w:rsidR="005A38D1" w:rsidRPr="00622502" w:rsidRDefault="009C4F7B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5A38D1" w:rsidRPr="00622502" w14:paraId="4023D182" w14:textId="77777777" w:rsidTr="004E4939">
        <w:tc>
          <w:tcPr>
            <w:tcW w:w="5040" w:type="dxa"/>
          </w:tcPr>
          <w:p w14:paraId="3F637DB0" w14:textId="247BD611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D991FE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C29AEF" w14:textId="77777777" w:rsidR="005A38D1" w:rsidRPr="00622502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BE9E9D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D7B410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A38D1" w:rsidRPr="00622502" w14:paraId="72539EBF" w14:textId="77777777" w:rsidTr="004E4939">
        <w:tc>
          <w:tcPr>
            <w:tcW w:w="5040" w:type="dxa"/>
          </w:tcPr>
          <w:p w14:paraId="39294045" w14:textId="34393A9C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170" w:type="dxa"/>
            <w:vAlign w:val="bottom"/>
          </w:tcPr>
          <w:p w14:paraId="7E935AF3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150BD8" w14:textId="77777777" w:rsidR="005A38D1" w:rsidRPr="00622502" w:rsidRDefault="005A38D1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0744925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26C4AB" w14:textId="33D74BF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8738F9" w:rsidRPr="00622502" w14:paraId="29515D49" w14:textId="77777777" w:rsidTr="004E4939">
        <w:tc>
          <w:tcPr>
            <w:tcW w:w="5040" w:type="dxa"/>
          </w:tcPr>
          <w:p w14:paraId="0CFE024C" w14:textId="337708C7" w:rsidR="008738F9" w:rsidRPr="00622502" w:rsidRDefault="008738F9" w:rsidP="0087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07AAC94C" w14:textId="77777777" w:rsidR="008738F9" w:rsidRPr="00622502" w:rsidRDefault="008738F9" w:rsidP="008738F9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F9181D" w14:textId="2B4F2DD1" w:rsidR="008738F9" w:rsidRPr="0085608E" w:rsidRDefault="00B47F0D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  <w:r w:rsidRPr="0085608E">
              <w:rPr>
                <w:rFonts w:asciiTheme="majorBidi" w:hAnsiTheme="majorBidi"/>
                <w:sz w:val="30"/>
                <w:szCs w:val="30"/>
              </w:rPr>
              <w:t>26,091</w:t>
            </w:r>
          </w:p>
        </w:tc>
        <w:tc>
          <w:tcPr>
            <w:tcW w:w="270" w:type="dxa"/>
            <w:vAlign w:val="bottom"/>
          </w:tcPr>
          <w:p w14:paraId="181EF085" w14:textId="77777777" w:rsidR="008738F9" w:rsidRPr="00622502" w:rsidRDefault="008738F9" w:rsidP="00873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FDEBF0" w14:textId="7D9F4868" w:rsidR="008738F9" w:rsidRPr="00622502" w:rsidRDefault="008738F9" w:rsidP="00873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/>
                <w:sz w:val="30"/>
                <w:szCs w:val="30"/>
              </w:rPr>
              <w:t>9,096</w:t>
            </w:r>
          </w:p>
        </w:tc>
      </w:tr>
      <w:tr w:rsidR="008738F9" w:rsidRPr="00622502" w14:paraId="0A8BE84B" w14:textId="77777777" w:rsidTr="004E4939">
        <w:tc>
          <w:tcPr>
            <w:tcW w:w="5040" w:type="dxa"/>
          </w:tcPr>
          <w:p w14:paraId="3F49D4B2" w14:textId="345B3B58" w:rsidR="008738F9" w:rsidRPr="00622502" w:rsidRDefault="008738F9" w:rsidP="00873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0E7199CB" w14:textId="77777777" w:rsidR="008738F9" w:rsidRPr="00622502" w:rsidRDefault="008738F9" w:rsidP="008738F9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25AE27" w14:textId="43D72E34" w:rsidR="008738F9" w:rsidRPr="0085608E" w:rsidRDefault="008738F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  <w:r w:rsidRPr="00622502">
              <w:rPr>
                <w:rFonts w:asciiTheme="majorBidi" w:hAnsi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  <w:vAlign w:val="bottom"/>
          </w:tcPr>
          <w:p w14:paraId="3B96EADB" w14:textId="77777777" w:rsidR="008738F9" w:rsidRPr="00622502" w:rsidRDefault="008738F9" w:rsidP="00873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CA17C" w14:textId="62A9BFB5" w:rsidR="008738F9" w:rsidRPr="00622502" w:rsidRDefault="008738F9" w:rsidP="008738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/>
                <w:sz w:val="30"/>
                <w:szCs w:val="30"/>
              </w:rPr>
              <w:t>126</w:t>
            </w:r>
          </w:p>
        </w:tc>
      </w:tr>
      <w:tr w:rsidR="005A38D1" w:rsidRPr="00622502" w14:paraId="0190CFCA" w14:textId="77777777" w:rsidTr="004E4939">
        <w:tc>
          <w:tcPr>
            <w:tcW w:w="5040" w:type="dxa"/>
          </w:tcPr>
          <w:p w14:paraId="330FD315" w14:textId="77777777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121886D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7B6F1F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062FAF0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41A62C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A38D1" w:rsidRPr="00622502" w14:paraId="55BB8B6F" w14:textId="77777777" w:rsidTr="004E4939">
        <w:tc>
          <w:tcPr>
            <w:tcW w:w="5040" w:type="dxa"/>
          </w:tcPr>
          <w:p w14:paraId="509C1062" w14:textId="75A22A38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อนุพันธ์</w:t>
            </w: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จำนวนเงินตามสัญญา)</w:t>
            </w:r>
          </w:p>
        </w:tc>
        <w:tc>
          <w:tcPr>
            <w:tcW w:w="1170" w:type="dxa"/>
            <w:vAlign w:val="bottom"/>
          </w:tcPr>
          <w:p w14:paraId="0E2D679B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EC5D47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CC360EE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6A7947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A38D1" w:rsidRPr="00622502" w14:paraId="36C280C8" w14:textId="77777777" w:rsidTr="004E4939">
        <w:tc>
          <w:tcPr>
            <w:tcW w:w="5040" w:type="dxa"/>
          </w:tcPr>
          <w:p w14:paraId="26970EFF" w14:textId="693AABDD" w:rsidR="005A38D1" w:rsidRPr="00622502" w:rsidRDefault="005A38D1" w:rsidP="005A3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0C27207C" w14:textId="77777777" w:rsidR="005A38D1" w:rsidRPr="00622502" w:rsidRDefault="005A38D1" w:rsidP="005A38D1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15F256" w14:textId="3285A99D" w:rsidR="005A38D1" w:rsidRPr="00622502" w:rsidRDefault="008738F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5,416,672</w:t>
            </w:r>
          </w:p>
        </w:tc>
        <w:tc>
          <w:tcPr>
            <w:tcW w:w="270" w:type="dxa"/>
            <w:vAlign w:val="bottom"/>
          </w:tcPr>
          <w:p w14:paraId="68FEBD68" w14:textId="77777777" w:rsidR="005A38D1" w:rsidRPr="00622502" w:rsidRDefault="005A38D1" w:rsidP="005A38D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B53BC4" w14:textId="49A1A431" w:rsidR="005A38D1" w:rsidRPr="00622502" w:rsidRDefault="005A38D1" w:rsidP="004E49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3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  <w:r w:rsidRPr="00622502">
              <w:rPr>
                <w:rFonts w:asciiTheme="majorBidi" w:hAnsiTheme="majorBidi"/>
                <w:sz w:val="30"/>
                <w:szCs w:val="30"/>
              </w:rPr>
              <w:t>4,424,594</w:t>
            </w:r>
          </w:p>
        </w:tc>
      </w:tr>
    </w:tbl>
    <w:p w14:paraId="09DC592D" w14:textId="77777777" w:rsidR="009E1D9E" w:rsidRPr="004E4939" w:rsidRDefault="009E1D9E" w:rsidP="004E4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E163F0" w14:textId="4BB7179F" w:rsidR="007D16B6" w:rsidRPr="00622502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4DC3E446" w14:textId="77777777" w:rsidR="007D16B6" w:rsidRPr="0085608E" w:rsidRDefault="007D16B6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193575" w14:textId="77777777" w:rsidR="007D16B6" w:rsidRPr="00622502" w:rsidRDefault="007D16B6" w:rsidP="00E8525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2502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สัญญาการรับบริการเพื่อสนับสนุนธุรกิจตามปกติ</w:t>
      </w:r>
    </w:p>
    <w:p w14:paraId="3524B627" w14:textId="77777777" w:rsidR="007D16B6" w:rsidRPr="0085608E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6193B6" w14:textId="4BEB2096" w:rsidR="000B4C05" w:rsidRPr="00622502" w:rsidRDefault="007D16B6" w:rsidP="00AC6B1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บริษัทได้ทำสัญญาการรับบริการเพื่อสนับสนุนธุรกิจตามปกติกับธนาคารไทยพาณิชย์ จำกัด (มหาชน) โดยสัญญามีระยะเวลา </w:t>
      </w:r>
      <w:r w:rsidRPr="00622502">
        <w:rPr>
          <w:rFonts w:asciiTheme="majorBidi" w:hAnsiTheme="majorBidi" w:cstheme="majorBidi"/>
          <w:sz w:val="30"/>
          <w:szCs w:val="30"/>
        </w:rPr>
        <w:t xml:space="preserve">1 </w:t>
      </w:r>
      <w:r w:rsidRPr="00622502">
        <w:rPr>
          <w:rFonts w:asciiTheme="majorBidi" w:hAnsiTheme="majorBidi" w:cstheme="majorBidi"/>
          <w:sz w:val="30"/>
          <w:szCs w:val="30"/>
          <w:cs/>
        </w:rPr>
        <w:t>ปี เมื่อสิ้นสุดระยะเวลาตามสัญญา หากไม่มีคู่สัญญารายใดบอกเลิกสัญญาให้ถือว่าสัญญานี้มีผล</w:t>
      </w:r>
      <w:r w:rsidR="00B16942" w:rsidRPr="0085608E">
        <w:rPr>
          <w:rFonts w:asciiTheme="majorBidi" w:hAnsiTheme="majorBidi" w:cstheme="majorBidi"/>
          <w:sz w:val="30"/>
          <w:szCs w:val="30"/>
          <w:cs/>
        </w:rPr>
        <w:br/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ใช้บังคับต่อไปอีก </w:t>
      </w:r>
      <w:r w:rsidRPr="00622502">
        <w:rPr>
          <w:rFonts w:asciiTheme="majorBidi" w:hAnsiTheme="majorBidi" w:cstheme="majorBidi"/>
          <w:sz w:val="30"/>
          <w:szCs w:val="30"/>
        </w:rPr>
        <w:t xml:space="preserve">1 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นับแต่วันที่ครบกำหนดอายุดังกล่าวเป็นคราว ๆ ไป </w:t>
      </w:r>
      <w:r w:rsidRPr="00622502">
        <w:rPr>
          <w:rFonts w:asciiTheme="majorBidi" w:hAnsiTheme="majorBidi"/>
          <w:sz w:val="30"/>
          <w:szCs w:val="30"/>
          <w:cs/>
        </w:rPr>
        <w:t xml:space="preserve">กรณีที่คู่สัญญาฝ่ายใดไม่ประสงค์จะต่ออายุสัญญาเมื่อสัญญาครบกำหนดในคราวใด ให้คู่สัญญาฝ่ายนั้นบอกกล่าวเป็นลายลักษณ์อักษรให้คู่สัญญาอีกฝ่ายหนึ่งทราบล่วงหน้าไม่น้อยกว่า </w:t>
      </w:r>
      <w:r w:rsidRPr="00622502">
        <w:rPr>
          <w:rFonts w:asciiTheme="majorBidi" w:hAnsiTheme="majorBidi"/>
          <w:sz w:val="30"/>
          <w:szCs w:val="30"/>
        </w:rPr>
        <w:t>90</w:t>
      </w:r>
      <w:r w:rsidRPr="00622502">
        <w:rPr>
          <w:rFonts w:asciiTheme="majorBidi" w:hAnsiTheme="majorBidi"/>
          <w:sz w:val="30"/>
          <w:szCs w:val="30"/>
          <w:cs/>
        </w:rPr>
        <w:t xml:space="preserve"> วันก่อนครบกำหนดระยะเวลาสิ้นสุดสัญญาดังกล่าว 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622502">
        <w:rPr>
          <w:rFonts w:asciiTheme="majorBidi" w:hAnsiTheme="majorBidi"/>
          <w:sz w:val="30"/>
          <w:szCs w:val="30"/>
        </w:rPr>
        <w:t xml:space="preserve">30 </w:t>
      </w:r>
      <w:r w:rsidRPr="00622502">
        <w:rPr>
          <w:rFonts w:asciiTheme="majorBidi" w:hAnsiTheme="majorBidi"/>
          <w:sz w:val="30"/>
          <w:szCs w:val="30"/>
          <w:cs/>
        </w:rPr>
        <w:t xml:space="preserve">วัน </w:t>
      </w:r>
      <w:r w:rsidR="00924BC7" w:rsidRPr="0085608E">
        <w:rPr>
          <w:rFonts w:asciiTheme="majorBidi" w:hAnsiTheme="majorBidi"/>
          <w:sz w:val="30"/>
          <w:szCs w:val="30"/>
          <w:cs/>
        </w:rPr>
        <w:br/>
      </w:r>
      <w:r w:rsidRPr="00622502">
        <w:rPr>
          <w:rFonts w:asciiTheme="majorBidi" w:hAnsiTheme="majorBidi" w:cstheme="majorBidi"/>
          <w:sz w:val="30"/>
          <w:szCs w:val="30"/>
          <w:cs/>
        </w:rPr>
        <w:t>ขอบเขตการรับบริการประกอบด้วย งานบัญชีและการเงิน งานทรัพยากรบุคคล งานอบรม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งาน</w:t>
      </w:r>
      <w:r w:rsidR="009D6DBB"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</w:rPr>
        <w:t xml:space="preserve">Wealth </w:t>
      </w:r>
      <w:r w:rsidR="00B52C00" w:rsidRPr="00622502">
        <w:rPr>
          <w:rFonts w:asciiTheme="majorBidi" w:hAnsiTheme="majorBidi" w:cstheme="majorBidi"/>
          <w:sz w:val="30"/>
          <w:szCs w:val="30"/>
        </w:rPr>
        <w:t>Coverage</w:t>
      </w:r>
      <w:r w:rsidRPr="00622502">
        <w:rPr>
          <w:rFonts w:asciiTheme="majorBidi" w:hAnsiTheme="majorBidi" w:cstheme="majorBidi"/>
          <w:sz w:val="30"/>
          <w:szCs w:val="30"/>
        </w:rPr>
        <w:t xml:space="preserve"> (License)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งานตรวจสอบ งานกำกับและควบคุม งานเลขานุการ งานการตลาด งานประชาสัมพันธ์ งานบริหารงานบริการกลาง งานบริหารงานจัดซื้อ</w:t>
      </w:r>
      <w:r w:rsidR="00B52C00" w:rsidRPr="00622502">
        <w:rPr>
          <w:rFonts w:asciiTheme="majorBidi" w:hAnsiTheme="majorBidi" w:cstheme="majorBidi"/>
          <w:sz w:val="30"/>
          <w:szCs w:val="30"/>
          <w:cs/>
        </w:rPr>
        <w:t>และงานจัดซื้อเทคโนโลยีสารสนเทศ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งานบริหาร</w:t>
      </w:r>
      <w:r w:rsidR="00D77A03" w:rsidRPr="00622502">
        <w:rPr>
          <w:rFonts w:asciiTheme="majorBidi" w:hAnsiTheme="majorBidi" w:cstheme="majorBidi"/>
          <w:sz w:val="30"/>
          <w:szCs w:val="30"/>
          <w:cs/>
        </w:rPr>
        <w:t>จัดการ</w:t>
      </w:r>
      <w:r w:rsidRPr="00622502">
        <w:rPr>
          <w:rFonts w:asciiTheme="majorBidi" w:hAnsiTheme="majorBidi" w:cstheme="majorBidi"/>
          <w:sz w:val="30"/>
          <w:szCs w:val="30"/>
          <w:cs/>
        </w:rPr>
        <w:t>อาคาร งานบริหาร</w:t>
      </w:r>
      <w:r w:rsidR="00D77A03" w:rsidRPr="00622502">
        <w:rPr>
          <w:rFonts w:asciiTheme="majorBidi" w:hAnsiTheme="majorBidi" w:cstheme="majorBidi"/>
          <w:sz w:val="30"/>
          <w:szCs w:val="30"/>
          <w:cs/>
        </w:rPr>
        <w:br/>
      </w:r>
      <w:r w:rsidRPr="00622502">
        <w:rPr>
          <w:rFonts w:asciiTheme="majorBidi" w:hAnsiTheme="majorBidi" w:cstheme="majorBidi"/>
          <w:sz w:val="30"/>
          <w:szCs w:val="30"/>
          <w:cs/>
        </w:rPr>
        <w:t>ความปลอดภัยและรักษาความปลอดภัย งานเทคโนโลยี และงานกฎหมาย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โดยบริษัทตกลงชำระค่าบริการเพื่อสนับสนุนธุรกิจตามปกติตามที่ระบุในสัญญา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</w:p>
    <w:p w14:paraId="4DCD5A17" w14:textId="3DBA728A" w:rsidR="00551EFB" w:rsidRDefault="00764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968A2FE" w14:textId="31F9555C" w:rsidR="007D16B6" w:rsidRPr="00622502" w:rsidRDefault="007D16B6" w:rsidP="00E8525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250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</w:t>
      </w:r>
      <w:r w:rsidR="00447846" w:rsidRPr="00622502">
        <w:rPr>
          <w:rFonts w:asciiTheme="majorBidi" w:hAnsiTheme="majorBidi" w:cstheme="majorBidi"/>
          <w:i/>
          <w:iCs/>
          <w:sz w:val="30"/>
          <w:szCs w:val="30"/>
          <w:cs/>
        </w:rPr>
        <w:t>บริการ</w:t>
      </w:r>
    </w:p>
    <w:p w14:paraId="1E41DB91" w14:textId="77777777" w:rsidR="007D16B6" w:rsidRPr="00106F9B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F9115BA" w14:textId="0F9FAE42" w:rsidR="007D16B6" w:rsidRPr="00622502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>บริษัทได้ทำสัญญ</w:t>
      </w:r>
      <w:r w:rsidR="00C16E1B" w:rsidRPr="00622502">
        <w:rPr>
          <w:rFonts w:asciiTheme="majorBidi" w:hAnsiTheme="majorBidi" w:cstheme="majorBidi"/>
          <w:sz w:val="30"/>
          <w:szCs w:val="30"/>
          <w:cs/>
        </w:rPr>
        <w:t>า</w:t>
      </w:r>
      <w:r w:rsidRPr="00622502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9D6DBB" w:rsidRPr="00622502">
        <w:rPr>
          <w:rFonts w:asciiTheme="majorBidi" w:hAnsiTheme="majorBidi" w:cstheme="majorBidi"/>
          <w:sz w:val="30"/>
          <w:szCs w:val="30"/>
          <w:cs/>
        </w:rPr>
        <w:t>หลาย</w:t>
      </w:r>
      <w:r w:rsidR="00C16E1B" w:rsidRPr="00622502">
        <w:rPr>
          <w:rFonts w:asciiTheme="majorBidi" w:hAnsiTheme="majorBidi" w:cstheme="majorBidi"/>
          <w:sz w:val="30"/>
          <w:szCs w:val="30"/>
          <w:cs/>
        </w:rPr>
        <w:t>ฉบับ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กับธนาคารไทยพาณิชย์ จำกัด (มหาชน) และบริษัท มหิศร จำกัด โดยสัญญามีระยะเวลา </w:t>
      </w:r>
      <w:r w:rsidRPr="00622502">
        <w:rPr>
          <w:rFonts w:asciiTheme="majorBidi" w:hAnsiTheme="majorBidi" w:cstheme="majorBidi"/>
          <w:sz w:val="30"/>
          <w:szCs w:val="30"/>
        </w:rPr>
        <w:t>3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D77A03" w:rsidRPr="00622502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="00D77A03" w:rsidRPr="00622502">
        <w:rPr>
          <w:rFonts w:asciiTheme="majorBidi" w:hAnsiTheme="majorBidi"/>
          <w:sz w:val="30"/>
          <w:szCs w:val="30"/>
        </w:rPr>
        <w:t xml:space="preserve">60 </w:t>
      </w:r>
      <w:r w:rsidR="00D77A03" w:rsidRPr="00622502">
        <w:rPr>
          <w:rFonts w:asciiTheme="majorBidi" w:hAnsiTheme="majorBidi"/>
          <w:sz w:val="30"/>
          <w:szCs w:val="30"/>
          <w:cs/>
        </w:rPr>
        <w:t>วัน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ค่าบริการ</w:t>
      </w:r>
      <w:r w:rsidR="005F289F" w:rsidRPr="00622502">
        <w:rPr>
          <w:rFonts w:asciiTheme="majorBidi" w:hAnsiTheme="majorBidi" w:cstheme="majorBidi"/>
          <w:sz w:val="30"/>
          <w:szCs w:val="30"/>
          <w:cs/>
        </w:rPr>
        <w:t>กำหนดชำระเป็นรายเดือน</w:t>
      </w:r>
      <w:r w:rsidRPr="00622502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</w:p>
    <w:p w14:paraId="7BECDA69" w14:textId="72FFA0B4" w:rsidR="00FD3ADC" w:rsidRPr="00106F9B" w:rsidRDefault="00FD3ADC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6BF8401" w14:textId="689D1ECE" w:rsidR="00290B30" w:rsidRPr="00622502" w:rsidRDefault="00A31D65" w:rsidP="00290B3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31D65">
        <w:rPr>
          <w:rFonts w:asciiTheme="majorBidi" w:hAnsiTheme="majorBidi" w:cstheme="majorBidi"/>
          <w:sz w:val="30"/>
          <w:szCs w:val="30"/>
          <w:cs/>
        </w:rPr>
        <w:t xml:space="preserve">ธนาคารไทยพาณิชย์ จำกัด (มหาชน) </w:t>
      </w:r>
      <w:r w:rsidR="00290B30" w:rsidRPr="00A31D65">
        <w:rPr>
          <w:rFonts w:asciiTheme="majorBidi" w:hAnsiTheme="majorBidi" w:cstheme="majorBidi"/>
          <w:sz w:val="30"/>
          <w:szCs w:val="30"/>
          <w:cs/>
        </w:rPr>
        <w:t>ได้ทำสัญญา</w:t>
      </w:r>
      <w:r w:rsidR="002F1E09" w:rsidRPr="00A31D65">
        <w:rPr>
          <w:rFonts w:asciiTheme="majorBidi" w:hAnsiTheme="majorBidi" w:cstheme="majorBidi" w:hint="cs"/>
          <w:sz w:val="30"/>
          <w:szCs w:val="30"/>
          <w:cs/>
        </w:rPr>
        <w:t>แนะนำผลิตภัณฑ์และบริการ</w:t>
      </w:r>
      <w:r w:rsidR="00290B30" w:rsidRPr="00A31D65">
        <w:rPr>
          <w:rFonts w:asciiTheme="majorBidi" w:hAnsiTheme="majorBidi" w:cstheme="majorBidi"/>
          <w:sz w:val="30"/>
          <w:szCs w:val="30"/>
          <w:cs/>
        </w:rPr>
        <w:t>กับ</w:t>
      </w:r>
      <w:r w:rsidRPr="00A31D6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90B30" w:rsidRPr="00A31D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289B" w:rsidRPr="00A31D65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EE289B" w:rsidRPr="00A31D65">
        <w:rPr>
          <w:rFonts w:asciiTheme="majorBidi" w:hAnsiTheme="majorBidi" w:cstheme="majorBidi"/>
          <w:sz w:val="30"/>
          <w:szCs w:val="30"/>
          <w:cs/>
        </w:rPr>
        <w:t>สัญญานี้จะมีผลบังคับใช้ต่อไปจนกว่าจะมีการยกเลิกสัญญาระหว่างกันเป็นลายลักษณ์อักษร</w:t>
      </w:r>
      <w:r w:rsidR="00EE289B" w:rsidRPr="00A31D65">
        <w:rPr>
          <w:rFonts w:ascii="Angsana New" w:hAnsi="Angsana New"/>
          <w:sz w:val="30"/>
          <w:szCs w:val="30"/>
        </w:rPr>
        <w:t xml:space="preserve"> </w:t>
      </w:r>
      <w:r w:rsidR="00290B30" w:rsidRPr="00A31D65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="00290B30" w:rsidRPr="00A31D65">
        <w:rPr>
          <w:rFonts w:asciiTheme="majorBidi" w:hAnsiTheme="majorBidi"/>
          <w:sz w:val="30"/>
          <w:szCs w:val="30"/>
        </w:rPr>
        <w:t xml:space="preserve">30 </w:t>
      </w:r>
      <w:r w:rsidR="00290B30" w:rsidRPr="00A31D65">
        <w:rPr>
          <w:rFonts w:asciiTheme="majorBidi" w:hAnsiTheme="majorBidi"/>
          <w:sz w:val="30"/>
          <w:szCs w:val="30"/>
          <w:cs/>
        </w:rPr>
        <w:t>วัน</w:t>
      </w:r>
      <w:r w:rsidR="00290B30" w:rsidRPr="00A31D65">
        <w:rPr>
          <w:rFonts w:asciiTheme="majorBidi" w:hAnsiTheme="majorBidi" w:cstheme="majorBidi"/>
          <w:sz w:val="30"/>
          <w:szCs w:val="30"/>
          <w:cs/>
        </w:rPr>
        <w:t xml:space="preserve"> ค่าบริการกำหนดชำระเป็นรายเดือนตาม</w:t>
      </w:r>
      <w:r w:rsidR="002F1E09" w:rsidRPr="00A31D65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="00290B30" w:rsidRPr="00A31D65">
        <w:rPr>
          <w:rFonts w:asciiTheme="majorBidi" w:hAnsiTheme="majorBidi" w:cstheme="majorBidi"/>
          <w:sz w:val="30"/>
          <w:szCs w:val="30"/>
          <w:cs/>
        </w:rPr>
        <w:t>ที่ระบุในสัญญา</w:t>
      </w:r>
    </w:p>
    <w:p w14:paraId="53C51013" w14:textId="77777777" w:rsidR="00290B30" w:rsidRPr="00106F9B" w:rsidRDefault="00290B30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B6E06B" w14:textId="3B18D938" w:rsidR="00FD3ADC" w:rsidRPr="00622502" w:rsidRDefault="00FD3ADC" w:rsidP="00FD3AD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>บริษัทได้ทำสัญญาแต่งตั้งที่ปรึกษาการลงทุนกับ</w:t>
      </w:r>
      <w:r w:rsidR="00C75625" w:rsidRPr="00C75625">
        <w:rPr>
          <w:rFonts w:asciiTheme="majorBidi" w:hAnsiTheme="majorBidi" w:hint="cs"/>
          <w:sz w:val="30"/>
          <w:szCs w:val="30"/>
          <w:cs/>
        </w:rPr>
        <w:t>บริษัท</w:t>
      </w:r>
      <w:r w:rsidR="00C75625" w:rsidRPr="00C75625">
        <w:rPr>
          <w:rFonts w:asciiTheme="majorBidi" w:hAnsiTheme="majorBidi"/>
          <w:sz w:val="30"/>
          <w:szCs w:val="30"/>
          <w:cs/>
        </w:rPr>
        <w:t xml:space="preserve"> </w:t>
      </w:r>
      <w:r w:rsidR="00C75625" w:rsidRPr="00C75625">
        <w:rPr>
          <w:rFonts w:asciiTheme="majorBidi" w:hAnsiTheme="majorBidi" w:hint="cs"/>
          <w:sz w:val="30"/>
          <w:szCs w:val="30"/>
          <w:cs/>
        </w:rPr>
        <w:t>เอสซีบี</w:t>
      </w:r>
      <w:r w:rsidR="00C75625" w:rsidRPr="00C75625">
        <w:rPr>
          <w:rFonts w:asciiTheme="majorBidi" w:hAnsiTheme="majorBidi"/>
          <w:sz w:val="30"/>
          <w:szCs w:val="30"/>
          <w:cs/>
        </w:rPr>
        <w:t xml:space="preserve"> </w:t>
      </w:r>
      <w:r w:rsidR="00C75625" w:rsidRPr="00C75625">
        <w:rPr>
          <w:rFonts w:asciiTheme="majorBidi" w:hAnsiTheme="majorBidi" w:hint="cs"/>
          <w:sz w:val="30"/>
          <w:szCs w:val="30"/>
          <w:cs/>
        </w:rPr>
        <w:t>เท็นเอกซ์</w:t>
      </w:r>
      <w:r w:rsidR="00C75625" w:rsidRPr="00C75625">
        <w:rPr>
          <w:rFonts w:asciiTheme="majorBidi" w:hAnsiTheme="majorBidi"/>
          <w:sz w:val="30"/>
          <w:szCs w:val="30"/>
          <w:cs/>
        </w:rPr>
        <w:t xml:space="preserve"> </w:t>
      </w:r>
      <w:r w:rsidR="00C75625" w:rsidRPr="00C75625">
        <w:rPr>
          <w:rFonts w:asciiTheme="majorBidi" w:hAnsiTheme="majorBidi" w:hint="cs"/>
          <w:sz w:val="30"/>
          <w:szCs w:val="30"/>
          <w:cs/>
        </w:rPr>
        <w:t>จำกัด</w:t>
      </w:r>
      <w:r w:rsidR="00C75625">
        <w:rPr>
          <w:rFonts w:asciiTheme="majorBidi" w:hAnsi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สัญญา</w:t>
      </w:r>
      <w:r w:rsidR="008A6572">
        <w:rPr>
          <w:rFonts w:asciiTheme="majorBidi" w:hAnsiTheme="majorBidi" w:cstheme="majorBidi" w:hint="cs"/>
          <w:sz w:val="30"/>
          <w:szCs w:val="30"/>
          <w:cs/>
        </w:rPr>
        <w:t>นี้จะ</w:t>
      </w:r>
      <w:r w:rsidRPr="00622502">
        <w:rPr>
          <w:rFonts w:asciiTheme="majorBidi" w:hAnsiTheme="majorBidi" w:cstheme="majorBidi"/>
          <w:sz w:val="30"/>
          <w:szCs w:val="30"/>
          <w:cs/>
        </w:rPr>
        <w:t>มีผลบังคับ</w:t>
      </w:r>
      <w:r w:rsidR="00A352B2">
        <w:rPr>
          <w:rFonts w:asciiTheme="majorBidi" w:hAnsiTheme="majorBidi" w:cstheme="majorBidi" w:hint="cs"/>
          <w:sz w:val="30"/>
          <w:szCs w:val="30"/>
          <w:cs/>
        </w:rPr>
        <w:t>ใช้ต่อ</w:t>
      </w:r>
      <w:r w:rsidRPr="00622502">
        <w:rPr>
          <w:rFonts w:asciiTheme="majorBidi" w:hAnsiTheme="majorBidi" w:cstheme="majorBidi"/>
          <w:sz w:val="30"/>
          <w:szCs w:val="30"/>
          <w:cs/>
        </w:rPr>
        <w:t>ไปจนกว่าจะมีการ</w:t>
      </w:r>
      <w:r w:rsidR="007A741A">
        <w:rPr>
          <w:rFonts w:asciiTheme="majorBidi" w:hAnsiTheme="majorBidi" w:cstheme="majorBidi" w:hint="cs"/>
          <w:sz w:val="30"/>
          <w:szCs w:val="30"/>
          <w:cs/>
        </w:rPr>
        <w:t>ยก</w:t>
      </w:r>
      <w:r w:rsidRPr="00622502">
        <w:rPr>
          <w:rFonts w:asciiTheme="majorBidi" w:hAnsiTheme="majorBidi" w:cstheme="majorBidi"/>
          <w:sz w:val="30"/>
          <w:szCs w:val="30"/>
          <w:cs/>
        </w:rPr>
        <w:t>เลิกสัญญา</w:t>
      </w:r>
      <w:r w:rsidR="00531F50">
        <w:rPr>
          <w:rFonts w:asciiTheme="majorBidi" w:hAnsiTheme="majorBidi" w:cstheme="majorBidi" w:hint="cs"/>
          <w:sz w:val="30"/>
          <w:szCs w:val="30"/>
          <w:cs/>
        </w:rPr>
        <w:t>ระหว่างกันเป็นลายลักษณ์อักษร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2502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622502">
        <w:rPr>
          <w:rFonts w:asciiTheme="majorBidi" w:hAnsiTheme="majorBidi"/>
          <w:sz w:val="30"/>
          <w:szCs w:val="30"/>
        </w:rPr>
        <w:t xml:space="preserve">30 </w:t>
      </w:r>
      <w:r w:rsidRPr="00622502">
        <w:rPr>
          <w:rFonts w:asciiTheme="majorBidi" w:hAnsiTheme="majorBidi"/>
          <w:sz w:val="30"/>
          <w:szCs w:val="30"/>
          <w:cs/>
        </w:rPr>
        <w:t>วัน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 ค่าบริการกำหนดชำระเป็นรายครึ่งปีตามที่ระบุในสัญญา</w:t>
      </w:r>
    </w:p>
    <w:p w14:paraId="44C9AB21" w14:textId="77777777" w:rsidR="00FD3ADC" w:rsidRPr="00106F9B" w:rsidRDefault="00FD3ADC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6E1C7A2" w14:textId="77777777" w:rsidR="007D16B6" w:rsidRPr="00622502" w:rsidRDefault="007D16B6" w:rsidP="00E8525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2502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สัญญาการให้บริการ</w:t>
      </w:r>
    </w:p>
    <w:p w14:paraId="2EB467DF" w14:textId="77777777" w:rsidR="007D16B6" w:rsidRPr="00106F9B" w:rsidRDefault="007D16B6" w:rsidP="00A217F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A019D91" w14:textId="0815FA57" w:rsidR="007D16B6" w:rsidRPr="00622502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22502">
        <w:rPr>
          <w:rFonts w:ascii="Angsana New" w:hAnsi="Angsana New"/>
          <w:sz w:val="30"/>
          <w:szCs w:val="30"/>
          <w:cs/>
        </w:rPr>
        <w:t>บริษัทได้ทำสัญญาการให้บริการสนับสนุนงานวาณิชธนกิจกับ</w:t>
      </w:r>
      <w:r w:rsidRPr="00622502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สัญญานี้จะมีผลบังคับใช้ต่อไปจนกว่าจะมีการยกเลิกสัญญาระหว่างกันเป็นลายลักษณ์อักษร</w:t>
      </w:r>
      <w:r w:rsidRPr="00622502">
        <w:rPr>
          <w:rFonts w:ascii="Angsana New" w:hAnsi="Angsana New"/>
          <w:sz w:val="30"/>
          <w:szCs w:val="30"/>
        </w:rPr>
        <w:t xml:space="preserve"> </w:t>
      </w:r>
      <w:r w:rsidRPr="00622502">
        <w:rPr>
          <w:rFonts w:ascii="Angsana New" w:hAnsi="Angsana New"/>
          <w:sz w:val="30"/>
          <w:szCs w:val="30"/>
          <w:cs/>
        </w:rPr>
        <w:t xml:space="preserve">ขอบเขตการให้บริการคือสนับสนุนงานวาณิชธนกิจ ตลาดทุน และ </w:t>
      </w:r>
      <w:r w:rsidRPr="00622502">
        <w:rPr>
          <w:rFonts w:ascii="Angsana New" w:hAnsi="Angsana New"/>
          <w:sz w:val="30"/>
          <w:szCs w:val="30"/>
        </w:rPr>
        <w:t xml:space="preserve">Primary Distribution </w:t>
      </w:r>
      <w:r w:rsidRPr="00622502">
        <w:rPr>
          <w:rFonts w:ascii="Angsana New" w:hAnsi="Angsana New"/>
          <w:sz w:val="30"/>
          <w:szCs w:val="30"/>
          <w:cs/>
        </w:rPr>
        <w:t>ของธนาคาร บริษัทได้รับค่าบริการตามที่ระบุในสัญญา</w:t>
      </w:r>
    </w:p>
    <w:p w14:paraId="319BA68F" w14:textId="77777777" w:rsidR="002C148F" w:rsidRPr="00106F9B" w:rsidRDefault="002C148F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27C2FB47" w14:textId="77777777" w:rsidR="002C148F" w:rsidRPr="00622502" w:rsidRDefault="002C148F" w:rsidP="002C1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22502">
        <w:rPr>
          <w:rFonts w:ascii="Angsana New" w:hAnsi="Angsana New"/>
          <w:sz w:val="30"/>
          <w:szCs w:val="30"/>
          <w:cs/>
        </w:rPr>
        <w:t>บริษัทได้ทำสัญญาการให้บริการด้านผลิตภัณฑ์ฮาร์ดแวร์ ผลิตภัณฑ์ซอฟต์แวร์และบริการที่เกี่ยวข้องกับ</w:t>
      </w:r>
      <w:r w:rsidRPr="00622502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สัญญานี้จะมีผลบังคับใช้ต่อไปจนกว่าจะมีการยกเลิกสัญญาระหว่างกัน</w:t>
      </w:r>
      <w:r w:rsidRPr="00622502">
        <w:rPr>
          <w:rFonts w:ascii="Angsana New" w:hAnsi="Angsana New"/>
          <w:sz w:val="30"/>
          <w:szCs w:val="30"/>
        </w:rPr>
        <w:t xml:space="preserve"> </w:t>
      </w:r>
      <w:r w:rsidRPr="00622502">
        <w:rPr>
          <w:rFonts w:ascii="Angsana New" w:hAnsi="Angsana New"/>
          <w:sz w:val="30"/>
          <w:szCs w:val="30"/>
          <w:cs/>
        </w:rPr>
        <w:t>บริษัทได้รับค่าบริการตามที่ระบุในสัญญา</w:t>
      </w:r>
    </w:p>
    <w:p w14:paraId="66D8F665" w14:textId="77777777" w:rsidR="002C148F" w:rsidRPr="00106F9B" w:rsidRDefault="002C148F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CC414BA" w14:textId="0FB67CA8" w:rsidR="007D16B6" w:rsidRPr="00622502" w:rsidRDefault="007D16B6" w:rsidP="007D16B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>บริษัทได้ทำสัญญาการให้บริการเพื่อสนับสนุนธุรกิจตามปกติกับบริษัทหลักทรัพย์ ไทยพาณิชย์ จูเลียส แบร์ จำกัด สัญญานี้จะมีผลบังคับใช้ต่อไปจนกว่าจะมีการยกเลิกสัญญาระหว่างกันเป็นลายลักษณ์อักษร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  <w:r w:rsidRPr="00622502">
        <w:rPr>
          <w:rFonts w:asciiTheme="majorBidi" w:hAnsiTheme="majorBidi" w:cstheme="majorBidi"/>
          <w:sz w:val="30"/>
          <w:szCs w:val="30"/>
          <w:cs/>
        </w:rPr>
        <w:t>ขอบเขตการให้บริการประกอบด้วย งานสนับสนุนเทคโนโลยีสารสนเทศเกี่ยวกับการลงทุนในหลักทรัพย์ที่จดทะเบียนในตลาดหลักทรัพย์และระบบงานสนับสนุน งานผลิตภัณฑ์และการให้คำปรึกษา และงานกำกับดูแลความเสี่ยงด้าน</w:t>
      </w:r>
      <w:r w:rsidR="005F289F" w:rsidRPr="00622502">
        <w:rPr>
          <w:rFonts w:asciiTheme="majorBidi" w:hAnsiTheme="majorBidi" w:cstheme="majorBidi"/>
          <w:sz w:val="30"/>
          <w:szCs w:val="30"/>
          <w:cs/>
        </w:rPr>
        <w:br/>
      </w:r>
      <w:r w:rsidRPr="00622502">
        <w:rPr>
          <w:rFonts w:asciiTheme="majorBidi" w:hAnsiTheme="majorBidi" w:cstheme="majorBidi"/>
          <w:sz w:val="30"/>
          <w:szCs w:val="30"/>
          <w:cs/>
        </w:rPr>
        <w:t>การลงทุน บริษัทได้รับค่าบริการเพื่อสนับสนุนธุรกิจตามที่ระบุในสัญญา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</w:p>
    <w:p w14:paraId="195C0EB8" w14:textId="779B4556" w:rsidR="007D16B6" w:rsidRPr="00106F9B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64C6757E" w14:textId="2DFA1F1A" w:rsidR="00263B5A" w:rsidRPr="00622502" w:rsidRDefault="00263B5A" w:rsidP="00263B5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2502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E2274B" w:rsidRPr="00622502">
        <w:rPr>
          <w:rFonts w:asciiTheme="majorBidi" w:hAnsiTheme="majorBidi" w:cstheme="majorBidi"/>
          <w:sz w:val="30"/>
          <w:szCs w:val="30"/>
          <w:cs/>
        </w:rPr>
        <w:t>ให้</w:t>
      </w:r>
      <w:r w:rsidRPr="00622502">
        <w:rPr>
          <w:rFonts w:asciiTheme="majorBidi" w:hAnsiTheme="majorBidi" w:cstheme="majorBidi"/>
          <w:sz w:val="30"/>
          <w:szCs w:val="30"/>
          <w:cs/>
        </w:rPr>
        <w:t>การยืมตัว</w:t>
      </w:r>
      <w:r w:rsidR="00E2274B" w:rsidRPr="00622502">
        <w:rPr>
          <w:rFonts w:asciiTheme="majorBidi" w:hAnsiTheme="majorBidi" w:cstheme="majorBidi"/>
          <w:sz w:val="30"/>
          <w:szCs w:val="30"/>
          <w:cs/>
        </w:rPr>
        <w:t>บุคลากรแก่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บริษัทหลักทรัพย์ ไทยพาณิชย์ จูเลียส แบร์ จำกัด โดยสัญญามีผลตั้งแต่วันที่ </w:t>
      </w:r>
      <w:r w:rsidRPr="00622502">
        <w:rPr>
          <w:rFonts w:asciiTheme="majorBidi" w:hAnsiTheme="majorBidi" w:cstheme="majorBidi"/>
          <w:sz w:val="30"/>
          <w:szCs w:val="30"/>
        </w:rPr>
        <w:t xml:space="preserve">1 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622502">
        <w:rPr>
          <w:rFonts w:asciiTheme="majorBidi" w:hAnsiTheme="majorBidi" w:cstheme="majorBidi"/>
          <w:sz w:val="30"/>
          <w:szCs w:val="30"/>
        </w:rPr>
        <w:t xml:space="preserve">2563 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622502">
        <w:rPr>
          <w:rFonts w:asciiTheme="majorBidi" w:hAnsiTheme="majorBidi" w:cstheme="majorBidi"/>
          <w:sz w:val="30"/>
          <w:szCs w:val="30"/>
        </w:rPr>
        <w:t xml:space="preserve">31 </w:t>
      </w:r>
      <w:r w:rsidRPr="006225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22502">
        <w:rPr>
          <w:rFonts w:asciiTheme="majorBidi" w:hAnsiTheme="majorBidi" w:cstheme="majorBidi"/>
          <w:sz w:val="30"/>
          <w:szCs w:val="30"/>
        </w:rPr>
        <w:t xml:space="preserve">2564 </w:t>
      </w:r>
      <w:r w:rsidRPr="00622502">
        <w:rPr>
          <w:rFonts w:asciiTheme="majorBidi" w:hAnsiTheme="majorBidi" w:cstheme="majorBidi"/>
          <w:sz w:val="30"/>
          <w:szCs w:val="30"/>
          <w:cs/>
        </w:rPr>
        <w:t>บริษัทได้รับค่าบริการตามที่ระบุในสัญญา</w:t>
      </w:r>
      <w:r w:rsidRPr="00622502">
        <w:rPr>
          <w:rFonts w:asciiTheme="majorBidi" w:hAnsiTheme="majorBidi" w:cstheme="majorBidi"/>
          <w:sz w:val="30"/>
          <w:szCs w:val="30"/>
        </w:rPr>
        <w:t xml:space="preserve"> </w:t>
      </w:r>
    </w:p>
    <w:p w14:paraId="09665DAB" w14:textId="45E6B469" w:rsidR="00C16E1B" w:rsidRPr="00622502" w:rsidRDefault="00C16E1B" w:rsidP="00C16E1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25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37241747" w14:textId="77777777" w:rsidR="00C16E1B" w:rsidRPr="00732995" w:rsidRDefault="00C16E1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737A04" w:rsidRPr="00622502" w14:paraId="763D4313" w14:textId="77777777" w:rsidTr="0056209C">
        <w:trPr>
          <w:trHeight w:val="274"/>
        </w:trPr>
        <w:tc>
          <w:tcPr>
            <w:tcW w:w="6300" w:type="dxa"/>
          </w:tcPr>
          <w:p w14:paraId="355D80F0" w14:textId="77777777" w:rsidR="00737A04" w:rsidRPr="00622502" w:rsidRDefault="00737A04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F2854D9" w14:textId="3AD96BF7" w:rsidR="00737A04" w:rsidRPr="00622502" w:rsidRDefault="00737A04" w:rsidP="006D68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94BE49F" w14:textId="77777777" w:rsidR="00737A04" w:rsidRPr="00622502" w:rsidRDefault="00737A04" w:rsidP="006D68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F8E6ECB" w14:textId="1BB8DA26" w:rsidR="00737A04" w:rsidRPr="00622502" w:rsidRDefault="00737A04" w:rsidP="006D68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C16E1B" w:rsidRPr="00622502" w14:paraId="61BA02F6" w14:textId="77777777" w:rsidTr="0056209C">
        <w:trPr>
          <w:trHeight w:val="274"/>
        </w:trPr>
        <w:tc>
          <w:tcPr>
            <w:tcW w:w="6300" w:type="dxa"/>
          </w:tcPr>
          <w:p w14:paraId="0D5B3B27" w14:textId="77777777" w:rsidR="00C16E1B" w:rsidRPr="00622502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F91038" w14:textId="33844D60" w:rsidR="00C16E1B" w:rsidRPr="00622502" w:rsidRDefault="00737A04" w:rsidP="006D68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0F0385F" w14:textId="77777777" w:rsidR="00C16E1B" w:rsidRPr="00622502" w:rsidRDefault="00C16E1B" w:rsidP="006D68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AAF4A15" w14:textId="75993D21" w:rsidR="00C16E1B" w:rsidRPr="00622502" w:rsidRDefault="00737A04" w:rsidP="006D685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C16E1B" w:rsidRPr="00622502" w14:paraId="2F1C6D95" w14:textId="77777777" w:rsidTr="0056209C">
        <w:trPr>
          <w:trHeight w:val="274"/>
        </w:trPr>
        <w:tc>
          <w:tcPr>
            <w:tcW w:w="6300" w:type="dxa"/>
          </w:tcPr>
          <w:p w14:paraId="38107075" w14:textId="77777777" w:rsidR="00C16E1B" w:rsidRPr="00622502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9B71137" w14:textId="77777777" w:rsidR="00C16E1B" w:rsidRPr="00622502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240" w:lineRule="auto"/>
              <w:ind w:left="-108" w:right="-18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62250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16E1B" w:rsidRPr="00622502" w14:paraId="1D655A49" w14:textId="77777777" w:rsidTr="0056209C">
        <w:trPr>
          <w:trHeight w:val="274"/>
        </w:trPr>
        <w:tc>
          <w:tcPr>
            <w:tcW w:w="6300" w:type="dxa"/>
          </w:tcPr>
          <w:p w14:paraId="70A4B79B" w14:textId="12CB125A" w:rsidR="00C16E1B" w:rsidRPr="00622502" w:rsidRDefault="00C16E1B" w:rsidP="006D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65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จำนวนเงินขั้นต่ำที่ต้องจ่ายในอนาคตทั้งสิ้นภายใต้สัญญาบริการ</w:t>
            </w:r>
            <w:r w:rsidR="00C12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622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260" w:type="dxa"/>
            <w:vAlign w:val="bottom"/>
          </w:tcPr>
          <w:p w14:paraId="7A24A446" w14:textId="77777777" w:rsidR="00C16E1B" w:rsidRPr="00622502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BF1214" w14:textId="77777777" w:rsidR="00C16E1B" w:rsidRPr="00622502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2584D3" w14:textId="77777777" w:rsidR="00C16E1B" w:rsidRPr="00622502" w:rsidRDefault="00C16E1B" w:rsidP="006D68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737A04" w:rsidRPr="00622502" w14:paraId="12806B64" w14:textId="77777777" w:rsidTr="0056209C">
        <w:trPr>
          <w:trHeight w:val="274"/>
        </w:trPr>
        <w:tc>
          <w:tcPr>
            <w:tcW w:w="6300" w:type="dxa"/>
          </w:tcPr>
          <w:p w14:paraId="54456EDF" w14:textId="77777777" w:rsidR="00737A04" w:rsidRPr="00622502" w:rsidRDefault="00737A04" w:rsidP="0073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6BB3E60" w14:textId="138BC7D0" w:rsidR="00737A04" w:rsidRPr="00622502" w:rsidRDefault="00921959" w:rsidP="00562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8,363</w:t>
            </w:r>
          </w:p>
        </w:tc>
        <w:tc>
          <w:tcPr>
            <w:tcW w:w="270" w:type="dxa"/>
            <w:vAlign w:val="bottom"/>
          </w:tcPr>
          <w:p w14:paraId="5854A8CA" w14:textId="77777777" w:rsidR="00737A04" w:rsidRPr="00622502" w:rsidRDefault="00737A04" w:rsidP="00737A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DC24E6" w14:textId="7FDF7D85" w:rsidR="00737A04" w:rsidRPr="00622502" w:rsidRDefault="00737A04" w:rsidP="00562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10,532</w:t>
            </w:r>
          </w:p>
        </w:tc>
      </w:tr>
      <w:tr w:rsidR="00737A04" w:rsidRPr="00622502" w14:paraId="784AE805" w14:textId="77777777" w:rsidTr="0056209C">
        <w:trPr>
          <w:trHeight w:val="274"/>
        </w:trPr>
        <w:tc>
          <w:tcPr>
            <w:tcW w:w="6300" w:type="dxa"/>
          </w:tcPr>
          <w:p w14:paraId="63A49B04" w14:textId="77777777" w:rsidR="00737A04" w:rsidRPr="00622502" w:rsidRDefault="00737A04" w:rsidP="0073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6225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DBD16E" w14:textId="3BDF4370" w:rsidR="00737A04" w:rsidRPr="00622502" w:rsidRDefault="00921959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right="255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FE2ECB" w14:textId="77777777" w:rsidR="00737A04" w:rsidRPr="00622502" w:rsidRDefault="00737A04" w:rsidP="00737A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5606AD" w14:textId="2F547A79" w:rsidR="00737A04" w:rsidRPr="00622502" w:rsidRDefault="00737A04" w:rsidP="00562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3,367</w:t>
            </w:r>
          </w:p>
        </w:tc>
      </w:tr>
      <w:tr w:rsidR="00737A04" w:rsidRPr="00CF7ED9" w14:paraId="6C224AD8" w14:textId="77777777" w:rsidTr="0056209C">
        <w:trPr>
          <w:trHeight w:val="274"/>
        </w:trPr>
        <w:tc>
          <w:tcPr>
            <w:tcW w:w="6300" w:type="dxa"/>
          </w:tcPr>
          <w:p w14:paraId="6CB40B77" w14:textId="77777777" w:rsidR="00737A04" w:rsidRPr="00622502" w:rsidRDefault="00737A04" w:rsidP="0073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228B39D" w14:textId="56EB4CE5" w:rsidR="00737A04" w:rsidRPr="00622502" w:rsidRDefault="00921959" w:rsidP="00562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8,363</w:t>
            </w:r>
          </w:p>
        </w:tc>
        <w:tc>
          <w:tcPr>
            <w:tcW w:w="270" w:type="dxa"/>
          </w:tcPr>
          <w:p w14:paraId="7E7F70B6" w14:textId="77777777" w:rsidR="00737A04" w:rsidRPr="00622502" w:rsidRDefault="00737A04" w:rsidP="00737A0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A13FEC8" w14:textId="1BF1DE56" w:rsidR="00737A04" w:rsidRPr="0056209C" w:rsidRDefault="00737A04" w:rsidP="0056209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2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13,899</w:t>
            </w:r>
          </w:p>
        </w:tc>
      </w:tr>
    </w:tbl>
    <w:p w14:paraId="76AD7B8B" w14:textId="77777777" w:rsidR="00FD3ADC" w:rsidRPr="0056209C" w:rsidRDefault="00FD3ADC" w:rsidP="00C16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5E4D661" w14:textId="77777777" w:rsidR="007D16B6" w:rsidRPr="00C557E9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14" w:name="_Hlk65053378"/>
      <w:bookmarkStart w:id="15" w:name="_Hlk77673706"/>
      <w:r w:rsidRPr="5E06E70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701409F" w14:textId="77777777" w:rsidR="007D16B6" w:rsidRPr="0056209C" w:rsidRDefault="007D16B6" w:rsidP="006D0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65B6A4D" w14:textId="651D5E26" w:rsidR="00C259A0" w:rsidRDefault="007D16B6" w:rsidP="0056209C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D0105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ผลการดำเนินงานของแต่ละส่วนงานวัดโดยใช้กำไรจากการดำเนินงานตามส่วนงาน ซึ่งนำเสนอในรายงาน</w:t>
      </w:r>
      <w:r w:rsidR="008B755B">
        <w:rPr>
          <w:rFonts w:ascii="Angsana New" w:hAnsi="Angsana New"/>
          <w:sz w:val="30"/>
          <w:szCs w:val="30"/>
          <w:cs/>
        </w:rPr>
        <w:br/>
      </w:r>
      <w:r w:rsidRPr="006D0105">
        <w:rPr>
          <w:rFonts w:ascii="Angsana New" w:hAnsi="Angsana New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การจัดการภายในและสอบทานโดยผู้มีอำนาจตัดสินใจสูงสุดด้านการดำเนินงานของบริษัท</w:t>
      </w:r>
    </w:p>
    <w:p w14:paraId="55FC2808" w14:textId="77777777" w:rsidR="00D138FF" w:rsidRPr="0085608E" w:rsidRDefault="00D138FF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page" w:tblpX="1513" w:tblpY="33"/>
        <w:tblW w:w="9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7"/>
        <w:gridCol w:w="992"/>
        <w:gridCol w:w="190"/>
        <w:gridCol w:w="937"/>
        <w:gridCol w:w="180"/>
        <w:gridCol w:w="996"/>
        <w:gridCol w:w="180"/>
        <w:gridCol w:w="989"/>
        <w:gridCol w:w="181"/>
        <w:gridCol w:w="988"/>
        <w:gridCol w:w="180"/>
        <w:gridCol w:w="973"/>
        <w:gridCol w:w="21"/>
      </w:tblGrid>
      <w:tr w:rsidR="007D16B6" w:rsidRPr="00CF7ED9" w14:paraId="615F7EBC" w14:textId="77777777" w:rsidTr="0085608E">
        <w:trPr>
          <w:cantSplit/>
          <w:trHeight w:val="274"/>
          <w:tblHeader/>
        </w:trPr>
        <w:tc>
          <w:tcPr>
            <w:tcW w:w="2517" w:type="dxa"/>
            <w:shd w:val="clear" w:color="auto" w:fill="auto"/>
            <w:vAlign w:val="bottom"/>
          </w:tcPr>
          <w:p w14:paraId="1C99EE1E" w14:textId="105DB8FB" w:rsidR="007D16B6" w:rsidRPr="0085608E" w:rsidRDefault="00206BE5" w:rsidP="00562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65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620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560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งวดหกเดือนสิ้นสุดวันที่</w:t>
            </w:r>
            <w:r w:rsidRPr="0085608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560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560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295" w:type="dxa"/>
            <w:gridSpan w:val="5"/>
            <w:shd w:val="clear" w:color="auto" w:fill="auto"/>
            <w:vAlign w:val="bottom"/>
          </w:tcPr>
          <w:p w14:paraId="5850C0E0" w14:textId="4C0436F4" w:rsidR="007D16B6" w:rsidRPr="0085608E" w:rsidRDefault="0012773D" w:rsidP="001018BD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043242" w14:textId="77777777" w:rsidR="007D16B6" w:rsidRPr="0085608E" w:rsidRDefault="007D16B6" w:rsidP="001018BD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2" w:type="dxa"/>
            <w:gridSpan w:val="6"/>
            <w:shd w:val="clear" w:color="auto" w:fill="auto"/>
            <w:vAlign w:val="bottom"/>
          </w:tcPr>
          <w:p w14:paraId="10E5F7C8" w14:textId="5BCE004E" w:rsidR="007D16B6" w:rsidRPr="0085608E" w:rsidRDefault="0012773D" w:rsidP="001018BD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608E">
              <w:rPr>
                <w:rFonts w:asciiTheme="majorBidi" w:hAnsiTheme="majorBidi"/>
                <w:sz w:val="28"/>
                <w:szCs w:val="28"/>
                <w:lang w:bidi="th-TH"/>
              </w:rPr>
              <w:t>2563</w:t>
            </w:r>
          </w:p>
        </w:tc>
      </w:tr>
      <w:tr w:rsidR="007D16B6" w:rsidRPr="00CF7ED9" w14:paraId="6AE790C8" w14:textId="77777777" w:rsidTr="0085608E">
        <w:trPr>
          <w:gridAfter w:val="1"/>
          <w:wAfter w:w="21" w:type="dxa"/>
          <w:cantSplit/>
          <w:trHeight w:val="274"/>
          <w:tblHeader/>
        </w:trPr>
        <w:tc>
          <w:tcPr>
            <w:tcW w:w="2517" w:type="dxa"/>
            <w:shd w:val="clear" w:color="auto" w:fill="auto"/>
          </w:tcPr>
          <w:p w14:paraId="278DCC4A" w14:textId="77777777" w:rsidR="007D16B6" w:rsidRPr="0085608E" w:rsidRDefault="007D16B6" w:rsidP="0085608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E2EC22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ส่วนงานนายหน้า</w:t>
            </w:r>
          </w:p>
          <w:p w14:paraId="6D897F22" w14:textId="77777777" w:rsidR="007D16B6" w:rsidRPr="0085608E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61" w:right="-106" w:hanging="6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ซื้อขายหลักทรัพย์และ</w:t>
            </w:r>
          </w:p>
          <w:p w14:paraId="4EDF30B0" w14:textId="77777777" w:rsidR="007D16B6" w:rsidRPr="0085608E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วาณิชธนกิจ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35BBB28" w14:textId="77777777" w:rsidR="007D16B6" w:rsidRPr="0085608E" w:rsidRDefault="007D16B6" w:rsidP="0085608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5127EAF6" w14:textId="77777777" w:rsidR="007D16B6" w:rsidRPr="0085608E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6DBBC2" w14:textId="77777777" w:rsidR="007D16B6" w:rsidRPr="0085608E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C8B388" w14:textId="77777777" w:rsidR="007D16B6" w:rsidRPr="0085608E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9C28C5" w14:textId="77777777" w:rsidR="007D16B6" w:rsidRPr="0085608E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D4E888" w14:textId="77777777" w:rsidR="007D16B6" w:rsidRPr="0085608E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E97084" w14:textId="77777777" w:rsidR="007D16B6" w:rsidRPr="0085608E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8E39E5" w14:textId="77777777" w:rsidR="007D16B6" w:rsidRPr="0085608E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6" w:type="dxa"/>
            <w:shd w:val="clear" w:color="auto" w:fill="auto"/>
          </w:tcPr>
          <w:p w14:paraId="754FB3AC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ACB124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5147C09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E72375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483690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622448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2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38169C33" w14:textId="77777777" w:rsidR="007D16B6" w:rsidRPr="0085608E" w:rsidRDefault="007D16B6" w:rsidP="0085608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673134A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ส่วนงานนายหน้า</w:t>
            </w:r>
          </w:p>
          <w:p w14:paraId="17B7D1A8" w14:textId="77777777" w:rsidR="007D16B6" w:rsidRPr="0085608E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ซื้อขายหลักทรัพย์และ</w:t>
            </w:r>
          </w:p>
          <w:p w14:paraId="01F2D05C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วาณิชธนกิจ</w:t>
            </w:r>
          </w:p>
        </w:tc>
        <w:tc>
          <w:tcPr>
            <w:tcW w:w="181" w:type="dxa"/>
            <w:shd w:val="clear" w:color="auto" w:fill="auto"/>
          </w:tcPr>
          <w:p w14:paraId="5B3000FC" w14:textId="77777777" w:rsidR="007D16B6" w:rsidRPr="0085608E" w:rsidRDefault="007D16B6" w:rsidP="0085608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BA299CA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F2CDDA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CFD427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80A993C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A56E0F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7C186F" w14:textId="77777777" w:rsidR="007D16B6" w:rsidRPr="0085608E" w:rsidRDefault="007D16B6" w:rsidP="0085608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20BC7" w14:textId="77777777" w:rsidR="007D16B6" w:rsidRPr="0085608E" w:rsidRDefault="007D16B6" w:rsidP="0085608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04AA6A3" w14:textId="77777777" w:rsidR="007D16B6" w:rsidRPr="0085608E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D16B6" w:rsidRPr="00CF7ED9" w14:paraId="1FB51930" w14:textId="77777777" w:rsidTr="0085608E">
        <w:trPr>
          <w:gridAfter w:val="1"/>
          <w:wAfter w:w="21" w:type="dxa"/>
          <w:cantSplit/>
          <w:trHeight w:val="274"/>
          <w:tblHeader/>
        </w:trPr>
        <w:tc>
          <w:tcPr>
            <w:tcW w:w="2517" w:type="dxa"/>
            <w:shd w:val="clear" w:color="auto" w:fill="auto"/>
          </w:tcPr>
          <w:p w14:paraId="50AA3321" w14:textId="77777777" w:rsidR="007D16B6" w:rsidRPr="0085608E" w:rsidRDefault="007D16B6" w:rsidP="0085608E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6786" w:type="dxa"/>
            <w:gridSpan w:val="11"/>
            <w:shd w:val="clear" w:color="auto" w:fill="auto"/>
          </w:tcPr>
          <w:p w14:paraId="2C78572D" w14:textId="77777777" w:rsidR="007D16B6" w:rsidRPr="0085608E" w:rsidRDefault="007D16B6" w:rsidP="008560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bookmarkEnd w:id="14"/>
      <w:tr w:rsidR="00C557E9" w:rsidRPr="00CF7ED9" w14:paraId="33399790" w14:textId="77777777" w:rsidTr="0085608E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019416FD" w14:textId="77777777" w:rsidR="00C557E9" w:rsidRPr="0085608E" w:rsidRDefault="00C557E9" w:rsidP="0085608E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2" w:type="dxa"/>
            <w:shd w:val="clear" w:color="auto" w:fill="auto"/>
          </w:tcPr>
          <w:p w14:paraId="2942A581" w14:textId="08EEA201" w:rsidR="00C557E9" w:rsidRPr="0085608E" w:rsidRDefault="00AA6058" w:rsidP="0085608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60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1,344,559</w:t>
            </w:r>
            <w:r w:rsidRPr="00AA6058" w:rsidDel="00C557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CD4052D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6CD78758" w14:textId="45C9C8E5" w:rsidR="00C557E9" w:rsidRPr="0085608E" w:rsidRDefault="00C30EC8" w:rsidP="0085608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4169E">
              <w:rPr>
                <w:rFonts w:asciiTheme="majorBidi" w:hAnsiTheme="majorBidi" w:cstheme="majorBidi"/>
                <w:sz w:val="28"/>
                <w:szCs w:val="28"/>
              </w:rPr>
              <w:t>688,320</w:t>
            </w:r>
            <w:r w:rsidRPr="0094169E" w:rsidDel="001D2B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702418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0258091" w14:textId="692CCC6F" w:rsidR="00C557E9" w:rsidRPr="0085608E" w:rsidRDefault="00C55BAF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55BAF">
              <w:rPr>
                <w:rFonts w:asciiTheme="majorBidi" w:hAnsiTheme="majorBidi" w:cstheme="majorBidi"/>
                <w:sz w:val="28"/>
                <w:szCs w:val="28"/>
              </w:rPr>
              <w:t>2,032,879</w:t>
            </w:r>
            <w:r w:rsidRPr="00C55BAF" w:rsidDel="001D2B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9C1F7F7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152AEE7" w14:textId="76ABB6F5" w:rsidR="00C557E9" w:rsidRPr="0085608E" w:rsidRDefault="00C557E9" w:rsidP="0085608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849,212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0C842C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73764EC" w14:textId="3496BFC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192,934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27AE57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34581C11" w14:textId="164808FE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1,042,146</w:t>
            </w:r>
          </w:p>
        </w:tc>
      </w:tr>
      <w:tr w:rsidR="00944810" w:rsidRPr="00CF7ED9" w14:paraId="7E26474A" w14:textId="77777777" w:rsidTr="00FD3ADC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43782B8E" w14:textId="77777777" w:rsidR="00C557E9" w:rsidRPr="0085608E" w:rsidRDefault="00C557E9" w:rsidP="0085608E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42BC1EC" w14:textId="648DA7A0" w:rsidR="00C557E9" w:rsidRPr="0085608E" w:rsidRDefault="00552F06" w:rsidP="0085608E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557E9" w:rsidRPr="00856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280,562</w:t>
            </w:r>
            <w:r w:rsidRPr="00856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DBB64AF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2912616C" w14:textId="29649D89" w:rsidR="00C557E9" w:rsidRPr="0085608E" w:rsidRDefault="00552F06" w:rsidP="0085608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557E9" w:rsidRPr="0085608E">
              <w:rPr>
                <w:rFonts w:asciiTheme="majorBidi" w:hAnsiTheme="majorBidi" w:cstheme="majorBidi"/>
                <w:sz w:val="28"/>
                <w:szCs w:val="28"/>
              </w:rPr>
              <w:t>343,366</w:t>
            </w:r>
            <w:r w:rsidRPr="008560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302987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6FB5E9D8" w14:textId="13FC66A4" w:rsidR="00C557E9" w:rsidRPr="0085608E" w:rsidRDefault="00552F06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557E9" w:rsidRPr="0085608E">
              <w:rPr>
                <w:rFonts w:asciiTheme="majorBidi" w:hAnsiTheme="majorBidi" w:cstheme="majorBidi"/>
                <w:sz w:val="28"/>
                <w:szCs w:val="28"/>
              </w:rPr>
              <w:t>623,928</w:t>
            </w:r>
            <w:r w:rsidRPr="008560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D90073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314B8" w14:textId="54FA5B32" w:rsidR="00C557E9" w:rsidRPr="0085608E" w:rsidRDefault="00C557E9" w:rsidP="0085608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(241,020)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B6EA19E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5E3B353D" w14:textId="6D2C95E6" w:rsidR="00C557E9" w:rsidRPr="0085608E" w:rsidRDefault="00C557E9" w:rsidP="0085608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(72,484)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765554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76B44E21" w14:textId="51315D89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(313,504)</w:t>
            </w:r>
          </w:p>
        </w:tc>
      </w:tr>
      <w:tr w:rsidR="00944810" w:rsidRPr="00CF7ED9" w14:paraId="7BACF268" w14:textId="77777777" w:rsidTr="00827456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1D89D31A" w14:textId="1EA7D40A" w:rsidR="00C557E9" w:rsidRPr="0085608E" w:rsidRDefault="00C557E9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5" w:right="-79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</w:t>
            </w: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ตามส่วนงาน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4519B" w14:textId="6DDE2908" w:rsidR="00C557E9" w:rsidRPr="0085608E" w:rsidRDefault="0084533F" w:rsidP="0085608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453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1,063,997</w:t>
            </w:r>
            <w:r w:rsidRPr="0084533F" w:rsidDel="00C557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86B73E3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49975E" w14:textId="7ED9170E" w:rsidR="00C557E9" w:rsidRPr="0085608E" w:rsidRDefault="0023556F" w:rsidP="0085608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556F">
              <w:rPr>
                <w:rFonts w:asciiTheme="majorBidi" w:hAnsiTheme="majorBidi" w:cstheme="majorBidi"/>
                <w:sz w:val="28"/>
                <w:szCs w:val="28"/>
              </w:rPr>
              <w:t>344,954</w:t>
            </w:r>
            <w:r w:rsidRPr="0023556F" w:rsidDel="001D2B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0CB0F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AFD74" w14:textId="69567DBA" w:rsidR="00C557E9" w:rsidRPr="0085608E" w:rsidRDefault="00FB660F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B660F">
              <w:rPr>
                <w:rFonts w:asciiTheme="majorBidi" w:hAnsiTheme="majorBidi" w:cstheme="majorBidi"/>
                <w:sz w:val="28"/>
                <w:szCs w:val="28"/>
              </w:rPr>
              <w:t>1,408,951</w:t>
            </w:r>
            <w:r w:rsidRPr="00FB660F" w:rsidDel="001D2B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39A207C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D0A9E" w14:textId="5A717B11" w:rsidR="00C557E9" w:rsidRPr="0085608E" w:rsidRDefault="00C557E9" w:rsidP="0085608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608,192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ED1382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B0279" w14:textId="5D0DBB1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br/>
              <w:t>120,450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DAD6FD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3FD2239C" w14:textId="4C0B1E7D" w:rsidR="00C557E9" w:rsidRPr="0085608E" w:rsidRDefault="00C557E9" w:rsidP="0085608E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br/>
              <w:t>728,642</w:t>
            </w:r>
          </w:p>
        </w:tc>
      </w:tr>
      <w:tr w:rsidR="00C557E9" w:rsidRPr="002477B2" w14:paraId="0D984FDF" w14:textId="77777777" w:rsidTr="0085608E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51B66BA9" w14:textId="77777777" w:rsidR="00C557E9" w:rsidRPr="0085608E" w:rsidRDefault="00C557E9" w:rsidP="0085608E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D1A18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4EEEF38B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4001F9C2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D74E49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CE312F3" w14:textId="619D7661" w:rsidR="00C557E9" w:rsidRPr="0085608E" w:rsidRDefault="00DA45B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34,961</w:t>
            </w:r>
          </w:p>
        </w:tc>
        <w:tc>
          <w:tcPr>
            <w:tcW w:w="180" w:type="dxa"/>
            <w:shd w:val="clear" w:color="auto" w:fill="auto"/>
          </w:tcPr>
          <w:p w14:paraId="1E5AB23F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874D6AF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55CA91A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ED026C1" w14:textId="5B78908F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6BB1EC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28959595" w14:textId="70D34053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13,196</w:t>
            </w:r>
          </w:p>
        </w:tc>
      </w:tr>
      <w:tr w:rsidR="00C557E9" w:rsidRPr="00CF7ED9" w14:paraId="586DB290" w14:textId="77777777" w:rsidTr="0085608E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273CD037" w14:textId="77777777" w:rsidR="00C557E9" w:rsidRPr="0085608E" w:rsidRDefault="00C557E9" w:rsidP="0085608E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0C9C47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5D448E0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6BFCA798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B6538D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BB02044" w14:textId="7357AF3A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(518,126)</w:t>
            </w:r>
          </w:p>
        </w:tc>
        <w:tc>
          <w:tcPr>
            <w:tcW w:w="180" w:type="dxa"/>
            <w:shd w:val="clear" w:color="auto" w:fill="auto"/>
          </w:tcPr>
          <w:p w14:paraId="1ED29497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F9B2E10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F42E10C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3C05CE7" w14:textId="3B4EA0EE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B8F811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74115819" w14:textId="05EA46AD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(348,927)</w:t>
            </w:r>
          </w:p>
        </w:tc>
      </w:tr>
      <w:tr w:rsidR="00C557E9" w:rsidRPr="00CF7ED9" w14:paraId="4359692B" w14:textId="77777777" w:rsidTr="0085608E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03682558" w14:textId="77777777" w:rsidR="00C557E9" w:rsidRPr="0085608E" w:rsidRDefault="00C557E9" w:rsidP="0085608E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6D4B14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74E61B40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3AB0500D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FBC87C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0E46F4A6" w14:textId="07A5FF0B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(182,953)</w:t>
            </w:r>
          </w:p>
        </w:tc>
        <w:tc>
          <w:tcPr>
            <w:tcW w:w="180" w:type="dxa"/>
            <w:shd w:val="clear" w:color="auto" w:fill="auto"/>
          </w:tcPr>
          <w:p w14:paraId="53242F3D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E351413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54FD95F" w14:textId="77777777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2352DB65" w14:textId="5280A24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B768EA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6340ADD3" w14:textId="0635F236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sz w:val="28"/>
                <w:szCs w:val="28"/>
              </w:rPr>
              <w:t>(79,289)</w:t>
            </w:r>
          </w:p>
        </w:tc>
      </w:tr>
      <w:tr w:rsidR="005E6F67" w:rsidRPr="00CF7ED9" w14:paraId="4BC4A164" w14:textId="77777777" w:rsidTr="00FD3ADC">
        <w:trPr>
          <w:gridAfter w:val="1"/>
          <w:wAfter w:w="21" w:type="dxa"/>
          <w:cantSplit/>
          <w:trHeight w:val="274"/>
        </w:trPr>
        <w:tc>
          <w:tcPr>
            <w:tcW w:w="2517" w:type="dxa"/>
            <w:shd w:val="clear" w:color="auto" w:fill="auto"/>
          </w:tcPr>
          <w:p w14:paraId="58247794" w14:textId="5E99B158" w:rsidR="00C557E9" w:rsidRPr="0085608E" w:rsidRDefault="00C557E9" w:rsidP="0085608E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0C4442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" w:type="dxa"/>
            <w:shd w:val="clear" w:color="auto" w:fill="auto"/>
            <w:vAlign w:val="bottom"/>
          </w:tcPr>
          <w:p w14:paraId="13A34323" w14:textId="77777777" w:rsidR="00C557E9" w:rsidRPr="0085608E" w:rsidRDefault="00C557E9" w:rsidP="0085608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7953612A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C38517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58E81" w14:textId="493571DB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742,833</w:t>
            </w:r>
          </w:p>
        </w:tc>
        <w:tc>
          <w:tcPr>
            <w:tcW w:w="180" w:type="dxa"/>
            <w:shd w:val="clear" w:color="auto" w:fill="auto"/>
          </w:tcPr>
          <w:p w14:paraId="04C8F230" w14:textId="77777777" w:rsidR="00C557E9" w:rsidRPr="0085608E" w:rsidRDefault="00C557E9" w:rsidP="0085608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BFFD0B7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FF6B594" w14:textId="77777777" w:rsidR="00C557E9" w:rsidRPr="0085608E" w:rsidRDefault="00C557E9" w:rsidP="0085608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6A0B1FB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D89B09" w14:textId="77777777" w:rsidR="00C557E9" w:rsidRPr="0085608E" w:rsidRDefault="00C557E9" w:rsidP="0085608E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09297" w14:textId="225DC630" w:rsidR="00C557E9" w:rsidRPr="0085608E" w:rsidRDefault="00C557E9" w:rsidP="0085608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313,622</w:t>
            </w:r>
          </w:p>
        </w:tc>
      </w:tr>
    </w:tbl>
    <w:p w14:paraId="27AB8977" w14:textId="391CDBBB" w:rsidR="007D16B6" w:rsidRPr="00CF7ED9" w:rsidRDefault="007D16B6" w:rsidP="007D16B6">
      <w:pPr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7AC571E5" w14:textId="77777777" w:rsidR="007D16B6" w:rsidRPr="00A217FC" w:rsidRDefault="007D16B6" w:rsidP="00A217FC">
      <w:pPr>
        <w:ind w:left="540" w:right="-180"/>
        <w:jc w:val="thaiDistribute"/>
        <w:rPr>
          <w:rFonts w:asciiTheme="majorBidi" w:hAnsiTheme="majorBidi"/>
          <w:sz w:val="30"/>
          <w:szCs w:val="30"/>
        </w:rPr>
      </w:pPr>
    </w:p>
    <w:p w14:paraId="03AF4BF7" w14:textId="0288DAEF" w:rsidR="007D16B6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bookmarkEnd w:id="15"/>
    <w:p w14:paraId="73483757" w14:textId="77777777" w:rsidR="007C199A" w:rsidRPr="00A217FC" w:rsidRDefault="007C199A" w:rsidP="00A217FC">
      <w:pPr>
        <w:ind w:left="540" w:right="-180"/>
        <w:jc w:val="thaiDistribute"/>
        <w:rPr>
          <w:rFonts w:asciiTheme="majorBidi" w:hAnsiTheme="majorBidi"/>
          <w:sz w:val="30"/>
          <w:szCs w:val="30"/>
        </w:rPr>
      </w:pPr>
    </w:p>
    <w:p w14:paraId="4FF3ED17" w14:textId="2F1F4F3A" w:rsidR="00EE298A" w:rsidRPr="00330EA9" w:rsidRDefault="0AA0F885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33AB2AAA" w14:textId="55D32897" w:rsidR="00CB6E0E" w:rsidRPr="00A217FC" w:rsidRDefault="00CB6E0E" w:rsidP="00A217FC">
      <w:pPr>
        <w:ind w:left="540" w:right="-18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9"/>
        <w:gridCol w:w="1169"/>
        <w:gridCol w:w="269"/>
        <w:gridCol w:w="1439"/>
        <w:gridCol w:w="269"/>
        <w:gridCol w:w="1441"/>
      </w:tblGrid>
      <w:tr w:rsidR="001C48F7" w:rsidRPr="00F7446E" w14:paraId="095922FF" w14:textId="77777777" w:rsidTr="0085608E">
        <w:trPr>
          <w:trHeight w:val="69"/>
        </w:trPr>
        <w:tc>
          <w:tcPr>
            <w:tcW w:w="4589" w:type="dxa"/>
            <w:vAlign w:val="bottom"/>
          </w:tcPr>
          <w:p w14:paraId="390792A5" w14:textId="77777777" w:rsidR="001C48F7" w:rsidRPr="00F7446E" w:rsidRDefault="001C48F7" w:rsidP="001C48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29196A9" w14:textId="77777777" w:rsidR="001C48F7" w:rsidRPr="00A54A2F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564DBF9D" w14:textId="77777777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7FBCCB5D" w14:textId="77777777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69" w:type="dxa"/>
          </w:tcPr>
          <w:p w14:paraId="08D2AD1E" w14:textId="77777777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1" w:type="dxa"/>
          </w:tcPr>
          <w:p w14:paraId="154814F8" w14:textId="77777777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1C48F7" w:rsidRPr="00F7446E" w14:paraId="5CC5D1EC" w14:textId="77777777" w:rsidTr="0085608E">
        <w:trPr>
          <w:trHeight w:val="69"/>
        </w:trPr>
        <w:tc>
          <w:tcPr>
            <w:tcW w:w="4589" w:type="dxa"/>
            <w:vAlign w:val="bottom"/>
          </w:tcPr>
          <w:p w14:paraId="3BA04D41" w14:textId="77777777" w:rsidR="001C48F7" w:rsidRPr="00F7446E" w:rsidRDefault="001C48F7" w:rsidP="001C48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FC08E6F" w14:textId="31EA1848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924E74D" w14:textId="77777777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47CA70E7" w14:textId="77777777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69" w:type="dxa"/>
          </w:tcPr>
          <w:p w14:paraId="3C5A3864" w14:textId="77777777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1" w:type="dxa"/>
          </w:tcPr>
          <w:p w14:paraId="6C323270" w14:textId="77777777" w:rsidR="001C48F7" w:rsidRPr="00F7446E" w:rsidRDefault="001C48F7" w:rsidP="001C48F7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E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1C48F7" w:rsidRPr="00F7446E" w14:paraId="30D5FA91" w14:textId="77777777" w:rsidTr="0085608E">
        <w:trPr>
          <w:trHeight w:val="407"/>
        </w:trPr>
        <w:tc>
          <w:tcPr>
            <w:tcW w:w="4589" w:type="dxa"/>
          </w:tcPr>
          <w:p w14:paraId="2C131F7B" w14:textId="77777777" w:rsidR="001C48F7" w:rsidRPr="00F7446E" w:rsidRDefault="001C48F7" w:rsidP="001C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74AB75DE" w14:textId="77777777" w:rsidR="001C48F7" w:rsidRPr="00F7446E" w:rsidDel="00D17042" w:rsidRDefault="001C48F7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D5AAB9" w14:textId="77777777" w:rsidR="001C48F7" w:rsidRPr="00F7446E" w:rsidRDefault="001C48F7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9" w:type="dxa"/>
            <w:gridSpan w:val="3"/>
            <w:shd w:val="clear" w:color="auto" w:fill="auto"/>
          </w:tcPr>
          <w:p w14:paraId="50037CC2" w14:textId="77777777" w:rsidR="001C48F7" w:rsidRPr="00F7446E" w:rsidRDefault="001C48F7" w:rsidP="001C48F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2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8F7" w:rsidRPr="004930EF" w14:paraId="570D6F26" w14:textId="77777777" w:rsidTr="0085608E">
        <w:trPr>
          <w:trHeight w:val="421"/>
        </w:trPr>
        <w:tc>
          <w:tcPr>
            <w:tcW w:w="4589" w:type="dxa"/>
          </w:tcPr>
          <w:p w14:paraId="1BFA4938" w14:textId="4CD827F7" w:rsidR="001C48F7" w:rsidRPr="00F7446E" w:rsidRDefault="001C48F7" w:rsidP="001C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69" w:type="dxa"/>
            <w:vAlign w:val="bottom"/>
          </w:tcPr>
          <w:p w14:paraId="6BD7BA30" w14:textId="77777777" w:rsidR="001C48F7" w:rsidRPr="00F7446E" w:rsidRDefault="001C48F7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0EC344" w14:textId="77777777" w:rsidR="001C48F7" w:rsidRPr="00F7446E" w:rsidRDefault="001C48F7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2765DD0C" w14:textId="77777777" w:rsidR="001C48F7" w:rsidRPr="00F7446E" w:rsidRDefault="001C48F7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9DDEAEE" w14:textId="77777777" w:rsidR="001C48F7" w:rsidRPr="00F7446E" w:rsidRDefault="001C48F7" w:rsidP="001C48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</w:tcPr>
          <w:p w14:paraId="218A7093" w14:textId="0C508C2E" w:rsidR="001C48F7" w:rsidRPr="004930EF" w:rsidRDefault="001C48F7" w:rsidP="001C48F7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76C79" w:rsidRPr="004930EF" w14:paraId="5205C15A" w14:textId="77777777" w:rsidTr="008D7030">
        <w:trPr>
          <w:trHeight w:val="407"/>
        </w:trPr>
        <w:tc>
          <w:tcPr>
            <w:tcW w:w="4589" w:type="dxa"/>
          </w:tcPr>
          <w:p w14:paraId="396DE40A" w14:textId="6495BFDB" w:rsidR="00876C79" w:rsidRPr="00F7446E" w:rsidRDefault="00876C79" w:rsidP="0087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69" w:type="dxa"/>
            <w:vAlign w:val="bottom"/>
          </w:tcPr>
          <w:p w14:paraId="47D2284D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460F58D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</w:tcPr>
          <w:p w14:paraId="76B90B6B" w14:textId="514D552B" w:rsidR="00876C79" w:rsidRPr="00876C79" w:rsidRDefault="00876C79" w:rsidP="0085608E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12,846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F808F9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shd w:val="clear" w:color="auto" w:fill="auto"/>
          </w:tcPr>
          <w:p w14:paraId="4D7D1119" w14:textId="414F7319" w:rsidR="00876C79" w:rsidRPr="001C48F7" w:rsidRDefault="00876C79" w:rsidP="00876C79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24,971</w:t>
            </w:r>
          </w:p>
        </w:tc>
      </w:tr>
      <w:tr w:rsidR="00876C79" w:rsidRPr="004930EF" w14:paraId="3F0D59A9" w14:textId="77777777" w:rsidTr="008D7030">
        <w:trPr>
          <w:trHeight w:val="407"/>
        </w:trPr>
        <w:tc>
          <w:tcPr>
            <w:tcW w:w="4589" w:type="dxa"/>
          </w:tcPr>
          <w:p w14:paraId="41D7684C" w14:textId="4F17BDC6" w:rsidR="00876C79" w:rsidRPr="00F7446E" w:rsidRDefault="00876C79" w:rsidP="0087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9" w:type="dxa"/>
            <w:vAlign w:val="bottom"/>
          </w:tcPr>
          <w:p w14:paraId="7FC8F3D6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3F5CD7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28D986F0" w14:textId="1EC93168" w:rsidR="00876C79" w:rsidRPr="00876C79" w:rsidRDefault="00876C79" w:rsidP="0085608E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2,234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1A6F11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D23BCC2" w14:textId="59AAC709" w:rsidR="00876C79" w:rsidRPr="004930EF" w:rsidRDefault="00876C79" w:rsidP="00876C79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3,007</w:t>
            </w:r>
          </w:p>
        </w:tc>
      </w:tr>
      <w:tr w:rsidR="00876C79" w:rsidRPr="004930EF" w14:paraId="43681092" w14:textId="77777777" w:rsidTr="008D7030">
        <w:trPr>
          <w:trHeight w:val="407"/>
        </w:trPr>
        <w:tc>
          <w:tcPr>
            <w:tcW w:w="4589" w:type="dxa"/>
          </w:tcPr>
          <w:p w14:paraId="7E35738B" w14:textId="6A98A37B" w:rsidR="00876C79" w:rsidRPr="00F7446E" w:rsidRDefault="00876C79" w:rsidP="00876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0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639EA2D1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D90790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3FEC6" w14:textId="27793401" w:rsidR="00876C79" w:rsidRPr="0085608E" w:rsidRDefault="00876C79" w:rsidP="0085608E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15,080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51B525" w14:textId="77777777" w:rsidR="00876C79" w:rsidRPr="00F7446E" w:rsidRDefault="00876C79" w:rsidP="00876C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EFD4B" w14:textId="3D7A5587" w:rsidR="00876C79" w:rsidRPr="0085608E" w:rsidRDefault="00876C79" w:rsidP="00876C79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56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27,978</w:t>
            </w:r>
          </w:p>
        </w:tc>
      </w:tr>
    </w:tbl>
    <w:p w14:paraId="17AE26E9" w14:textId="77777777" w:rsidR="008D7030" w:rsidRPr="0085608E" w:rsidRDefault="008D7030" w:rsidP="0085608E">
      <w:pPr>
        <w:ind w:left="540" w:right="-180"/>
        <w:jc w:val="thaiDistribute"/>
        <w:rPr>
          <w:rFonts w:asciiTheme="majorBidi" w:hAnsiTheme="majorBidi"/>
          <w:sz w:val="30"/>
          <w:szCs w:val="30"/>
        </w:rPr>
      </w:pPr>
    </w:p>
    <w:p w14:paraId="73F84C2E" w14:textId="67A3888D" w:rsidR="00CB6E0E" w:rsidRPr="002B5197" w:rsidRDefault="00CB6E0E" w:rsidP="00CB6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C3415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บริษัทเช่า</w:t>
      </w:r>
      <w:r w:rsidR="005F289F" w:rsidRPr="00C341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อาคาร</w:t>
      </w:r>
      <w:r w:rsidRPr="00C3415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สำนักงานหลายแห่ง</w:t>
      </w:r>
      <w:r w:rsidRPr="00C341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</w:t>
      </w:r>
      <w:r w:rsidRPr="00C3415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ระยะเวลา </w:t>
      </w:r>
      <w:r w:rsidRPr="00C3415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Pr="00C3415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ปี</w:t>
      </w:r>
      <w:r w:rsidR="00E12505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โดย</w:t>
      </w:r>
      <w:r w:rsidRPr="00C341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สิ้นสุดใน</w:t>
      </w:r>
      <w:r w:rsidR="00DE0152" w:rsidRPr="00C34150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876C79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143683" w:rsidRPr="00143683">
        <w:rPr>
          <w:rFonts w:asciiTheme="majorBidi" w:hAnsiTheme="majorBidi" w:cstheme="majorBidi" w:hint="cs"/>
          <w:sz w:val="30"/>
          <w:szCs w:val="30"/>
        </w:rPr>
        <w:t>2564</w:t>
      </w:r>
      <w:r w:rsidR="00DE0152" w:rsidRPr="00C34150">
        <w:rPr>
          <w:rFonts w:asciiTheme="majorBidi" w:hAnsiTheme="majorBidi" w:cstheme="majorBidi"/>
          <w:sz w:val="30"/>
          <w:szCs w:val="30"/>
        </w:rPr>
        <w:t xml:space="preserve"> </w:t>
      </w:r>
      <w:r w:rsidR="00DE0152" w:rsidRPr="00C34150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732995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876C79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143683" w:rsidRPr="00143683">
        <w:rPr>
          <w:rFonts w:asciiTheme="majorBidi" w:hAnsiTheme="majorBidi" w:cstheme="majorBidi" w:hint="cs"/>
          <w:sz w:val="30"/>
          <w:szCs w:val="30"/>
        </w:rPr>
        <w:t>2565</w:t>
      </w:r>
      <w:r w:rsidR="00DE0152" w:rsidRPr="00C341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2620" w:rsidRPr="004930E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(31 </w:t>
      </w:r>
      <w:r w:rsidR="00B82620" w:rsidRPr="004930EF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="00B82620" w:rsidRPr="004930E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2563: </w:t>
      </w:r>
      <w:r w:rsidR="00B82620" w:rsidRPr="004930E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เดือนเมษายน </w:t>
      </w:r>
      <w:r w:rsidR="00B82620" w:rsidRPr="004930EF">
        <w:rPr>
          <w:rFonts w:asciiTheme="majorBidi" w:hAnsiTheme="majorBidi" w:cstheme="majorBidi"/>
          <w:i/>
          <w:iCs/>
          <w:sz w:val="30"/>
          <w:szCs w:val="30"/>
        </w:rPr>
        <w:t xml:space="preserve">2564 </w:t>
      </w:r>
      <w:r w:rsidR="00B82620" w:rsidRPr="004930EF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="0008344D">
        <w:rPr>
          <w:rFonts w:asciiTheme="majorBidi" w:hAnsiTheme="majorBidi" w:cstheme="majorBidi" w:hint="cs"/>
          <w:i/>
          <w:iCs/>
          <w:sz w:val="30"/>
          <w:szCs w:val="30"/>
          <w:cs/>
        </w:rPr>
        <w:t>เดือน</w:t>
      </w:r>
      <w:r w:rsidR="00B82620" w:rsidRPr="004930EF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สิงหาคม</w:t>
      </w:r>
      <w:r w:rsidR="00B82620" w:rsidRPr="004930E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B82620" w:rsidRPr="004930EF">
        <w:rPr>
          <w:rFonts w:asciiTheme="majorBidi" w:hAnsiTheme="majorBidi" w:cstheme="majorBidi" w:hint="cs"/>
          <w:i/>
          <w:iCs/>
          <w:sz w:val="30"/>
          <w:szCs w:val="30"/>
        </w:rPr>
        <w:t>2565</w:t>
      </w:r>
      <w:r w:rsidR="00B82620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B826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D7030" w:rsidRPr="0085608E">
        <w:rPr>
          <w:rFonts w:asciiTheme="majorBidi" w:hAnsiTheme="majorBidi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="008D7030">
        <w:rPr>
          <w:rFonts w:asciiTheme="majorBidi" w:hAnsiTheme="majorBidi"/>
          <w:sz w:val="30"/>
          <w:szCs w:val="30"/>
        </w:rPr>
        <w:t xml:space="preserve"> </w:t>
      </w:r>
      <w:r w:rsidRPr="00C3415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</w:t>
      </w:r>
      <w:r w:rsidR="005F289F" w:rsidRPr="00F34DBA">
        <w:rPr>
          <w:rFonts w:asciiTheme="majorBidi" w:hAnsiTheme="majorBidi" w:cstheme="majorBidi" w:hint="cs"/>
          <w:sz w:val="30"/>
          <w:szCs w:val="30"/>
          <w:cs/>
        </w:rPr>
        <w:t>กำหนดชำระเป็นรายเดือน</w:t>
      </w:r>
      <w:r w:rsidRPr="00F34DB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ตามที่ระบุในสัญญา</w:t>
      </w:r>
      <w:r w:rsidR="001C48F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</w:p>
    <w:p w14:paraId="178F650B" w14:textId="77777777" w:rsidR="00CB6E0E" w:rsidRPr="0085608E" w:rsidRDefault="00CB6E0E" w:rsidP="0085608E">
      <w:pPr>
        <w:ind w:left="540" w:right="-18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p w14:paraId="7B4CD8EE" w14:textId="6FD4070A" w:rsidR="00CB6E0E" w:rsidRPr="00E12505" w:rsidRDefault="00CB6E0E" w:rsidP="00E1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2B519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</w:t>
      </w:r>
      <w:r w:rsidR="005F289F"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ท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เช่ายานพาหนะเป็นระยะเวลา </w:t>
      </w:r>
      <w:r w:rsidRPr="002B519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5 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ปี </w:t>
      </w:r>
      <w:r w:rsidRPr="002B519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สิ้นสุดใน</w:t>
      </w:r>
      <w:r w:rsidR="002C7CDC" w:rsidRPr="002C7CDC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เดือนกุมภาพันธ์</w:t>
      </w:r>
      <w:r w:rsidR="002C7CDC" w:rsidRPr="002C7CDC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43683" w:rsidRPr="00143683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2565</w:t>
      </w:r>
      <w:r w:rsidR="002C7CDC" w:rsidRPr="002C7CDC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2C7CDC" w:rsidRPr="002C7CDC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ถึงเดือนตุลาคม</w:t>
      </w:r>
      <w:r w:rsidR="002C7CDC" w:rsidRPr="002C7CDC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43683" w:rsidRPr="00143683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2566</w:t>
      </w:r>
      <w:r w:rsidR="002C7CDC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B82620" w:rsidRPr="004930E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(31 </w:t>
      </w:r>
      <w:r w:rsidR="00B82620" w:rsidRPr="004930EF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="00B82620" w:rsidRPr="004930E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2563:</w:t>
      </w:r>
      <w:r w:rsidR="002C7CDC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B82620" w:rsidRPr="0085608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เดือนกุมภาพันธ์ </w:t>
      </w:r>
      <w:r w:rsidR="00B82620" w:rsidRPr="0085608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2565</w:t>
      </w:r>
      <w:r w:rsidR="00B82620" w:rsidRPr="0085608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ถึงเดือนตุลาคม </w:t>
      </w:r>
      <w:r w:rsidR="00B82620" w:rsidRPr="0085608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2566)</w:t>
      </w:r>
      <w:r w:rsidR="00B82620" w:rsidRPr="00B82620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B07BE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ค่าเช่ากำหนดชำระเป็นรายเดือน</w:t>
      </w:r>
      <w:r w:rsidRPr="002B5197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ตามที่ระบุในสัญญา</w:t>
      </w:r>
    </w:p>
    <w:p w14:paraId="5EAD5622" w14:textId="1B4B105F" w:rsidR="00CB6E0E" w:rsidRDefault="00CB6E0E" w:rsidP="00CB6E0E">
      <w:pPr>
        <w:ind w:left="540" w:right="-18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440"/>
        <w:gridCol w:w="270"/>
        <w:gridCol w:w="1400"/>
      </w:tblGrid>
      <w:tr w:rsidR="009A0020" w:rsidRPr="00CF7ED9" w14:paraId="6B4B2C06" w14:textId="77777777" w:rsidTr="0085608E">
        <w:trPr>
          <w:trHeight w:val="68"/>
          <w:tblHeader/>
        </w:trPr>
        <w:tc>
          <w:tcPr>
            <w:tcW w:w="5040" w:type="dxa"/>
            <w:vAlign w:val="bottom"/>
          </w:tcPr>
          <w:p w14:paraId="607D7B3D" w14:textId="0F4F260A" w:rsidR="009A0020" w:rsidRPr="00B5297A" w:rsidRDefault="009A0020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9A00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9A0020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9D6628" w:rsidRPr="009D6628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</w:rPr>
              <w:t>30</w:t>
            </w:r>
            <w:r w:rsidRPr="009A0020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9A0020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21C53D15" w14:textId="77777777" w:rsidR="009A0020" w:rsidRPr="00CF7ED9" w:rsidRDefault="009A0020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6C5130A" w14:textId="579CD0C0" w:rsidR="009A0020" w:rsidRPr="0085608E" w:rsidRDefault="009A0020" w:rsidP="00B920A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1783A40" w14:textId="77777777" w:rsidR="009A0020" w:rsidRPr="00CF7ED9" w:rsidRDefault="009A0020" w:rsidP="00AF1BD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00" w:type="dxa"/>
          </w:tcPr>
          <w:p w14:paraId="2C5F9E5D" w14:textId="3601374F" w:rsidR="009A0020" w:rsidRPr="00CF7ED9" w:rsidRDefault="009A0020" w:rsidP="00B920A0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7D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A3475" w:rsidRPr="00CF7ED9" w14:paraId="6E0C1830" w14:textId="77777777" w:rsidTr="0085608E">
        <w:trPr>
          <w:trHeight w:val="360"/>
        </w:trPr>
        <w:tc>
          <w:tcPr>
            <w:tcW w:w="5040" w:type="dxa"/>
          </w:tcPr>
          <w:p w14:paraId="366F3477" w14:textId="77777777" w:rsidR="00EA3475" w:rsidRPr="000A1FA7" w:rsidRDefault="00EA3475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E6EA25" w14:textId="77777777" w:rsidR="00EA3475" w:rsidRPr="00CF7ED9" w:rsidRDefault="00EA3475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dxa"/>
            <w:gridSpan w:val="3"/>
          </w:tcPr>
          <w:p w14:paraId="68430462" w14:textId="32AC15B8" w:rsidR="00EA3475" w:rsidRPr="00EA3475" w:rsidRDefault="00EA3475" w:rsidP="00EA347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347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0020" w:rsidRPr="00CF7ED9" w14:paraId="2250D03E" w14:textId="77777777" w:rsidTr="0085608E">
        <w:trPr>
          <w:trHeight w:val="374"/>
        </w:trPr>
        <w:tc>
          <w:tcPr>
            <w:tcW w:w="5040" w:type="dxa"/>
          </w:tcPr>
          <w:p w14:paraId="5B440264" w14:textId="77777777" w:rsidR="009A0020" w:rsidRPr="000A1FA7" w:rsidRDefault="009A0020" w:rsidP="00A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A1FA7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990" w:type="dxa"/>
          </w:tcPr>
          <w:p w14:paraId="2BE12237" w14:textId="77777777" w:rsidR="009A0020" w:rsidRPr="00CF7ED9" w:rsidRDefault="009A0020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EA5891" w14:textId="77777777" w:rsidR="009A0020" w:rsidRPr="00CF7ED9" w:rsidRDefault="009A0020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54A28C" w14:textId="77777777" w:rsidR="009A0020" w:rsidRPr="00CF7ED9" w:rsidRDefault="009A0020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24EC8FAE" w14:textId="77777777" w:rsidR="009A0020" w:rsidRPr="00CF7ED9" w:rsidRDefault="009A0020" w:rsidP="00AF1BD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0020" w:rsidRPr="00CF7ED9" w14:paraId="07194AF2" w14:textId="77777777" w:rsidTr="0085608E">
        <w:trPr>
          <w:trHeight w:val="374"/>
        </w:trPr>
        <w:tc>
          <w:tcPr>
            <w:tcW w:w="5040" w:type="dxa"/>
          </w:tcPr>
          <w:p w14:paraId="708EB818" w14:textId="066E8C8F" w:rsidR="009A0020" w:rsidRPr="00307D43" w:rsidRDefault="009A0020" w:rsidP="00CB6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50B6049B" w14:textId="77777777" w:rsidR="009A0020" w:rsidRPr="00CF7ED9" w:rsidRDefault="009A0020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DB9675" w14:textId="77777777" w:rsidR="009A0020" w:rsidRPr="00CF7ED9" w:rsidRDefault="009A0020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7F2C7" w14:textId="77777777" w:rsidR="009A0020" w:rsidRPr="00CF7ED9" w:rsidRDefault="009A0020" w:rsidP="00CB6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679981E6" w14:textId="77777777" w:rsidR="009A0020" w:rsidRPr="00CF7ED9" w:rsidRDefault="009A0020" w:rsidP="00CB6E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6E6" w:rsidRPr="00CF7ED9" w14:paraId="6E4B0CBE" w14:textId="77777777" w:rsidTr="0085608E">
        <w:trPr>
          <w:trHeight w:val="374"/>
        </w:trPr>
        <w:tc>
          <w:tcPr>
            <w:tcW w:w="5040" w:type="dxa"/>
          </w:tcPr>
          <w:p w14:paraId="4270A142" w14:textId="7AC7AE66" w:rsidR="009046E6" w:rsidRPr="00307D43" w:rsidRDefault="009046E6" w:rsidP="009046E6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236"/>
              </w:tabs>
              <w:spacing w:line="380" w:lineRule="exact"/>
              <w:ind w:left="246" w:hanging="246"/>
              <w:rPr>
                <w:rFonts w:asciiTheme="majorBidi" w:hAnsiTheme="majorBidi"/>
                <w:b/>
                <w:sz w:val="30"/>
                <w:szCs w:val="30"/>
              </w:rPr>
            </w:pPr>
            <w:r w:rsidRPr="00307D43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990" w:type="dxa"/>
          </w:tcPr>
          <w:p w14:paraId="27CF0B6A" w14:textId="77777777" w:rsidR="009046E6" w:rsidRPr="00CF7ED9" w:rsidRDefault="009046E6" w:rsidP="009046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F5BB7F" w14:textId="728A666E" w:rsidR="009046E6" w:rsidRPr="00CF7ED9" w:rsidRDefault="009046E6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9,325 </w:t>
            </w:r>
          </w:p>
        </w:tc>
        <w:tc>
          <w:tcPr>
            <w:tcW w:w="270" w:type="dxa"/>
          </w:tcPr>
          <w:p w14:paraId="0A26D6C0" w14:textId="77777777" w:rsidR="009046E6" w:rsidRPr="00CF7ED9" w:rsidRDefault="009046E6" w:rsidP="0090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0F092E8A" w14:textId="4288910F" w:rsidR="009046E6" w:rsidRPr="00CF7ED9" w:rsidRDefault="009046E6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11,053</w:t>
            </w:r>
          </w:p>
        </w:tc>
      </w:tr>
      <w:tr w:rsidR="009046E6" w:rsidRPr="00CF7ED9" w14:paraId="4C5614DA" w14:textId="77777777" w:rsidTr="0085608E">
        <w:trPr>
          <w:trHeight w:val="374"/>
        </w:trPr>
        <w:tc>
          <w:tcPr>
            <w:tcW w:w="5040" w:type="dxa"/>
          </w:tcPr>
          <w:p w14:paraId="15B56F8D" w14:textId="29329BEC" w:rsidR="009046E6" w:rsidRPr="00307D43" w:rsidRDefault="009046E6" w:rsidP="009046E6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236"/>
              </w:tabs>
              <w:spacing w:line="380" w:lineRule="exact"/>
              <w:ind w:left="246" w:hanging="246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307D43">
              <w:rPr>
                <w:rFonts w:asciiTheme="majorBidi" w:hAnsiTheme="majorBidi" w:hint="cs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5F519D28" w14:textId="77777777" w:rsidR="009046E6" w:rsidRPr="00CF7ED9" w:rsidRDefault="009046E6" w:rsidP="009046E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06DF45" w14:textId="4519FAF7" w:rsidR="009046E6" w:rsidRPr="00CF7ED9" w:rsidRDefault="009046E6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772 </w:t>
            </w:r>
          </w:p>
        </w:tc>
        <w:tc>
          <w:tcPr>
            <w:tcW w:w="270" w:type="dxa"/>
          </w:tcPr>
          <w:p w14:paraId="77B04ECD" w14:textId="77777777" w:rsidR="009046E6" w:rsidRPr="00CF7ED9" w:rsidRDefault="009046E6" w:rsidP="00904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41CC0E86" w14:textId="10BDB724" w:rsidR="009046E6" w:rsidRPr="00CF7ED9" w:rsidRDefault="009046E6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9A0020" w:rsidRPr="00AE478C" w14:paraId="675BA4CE" w14:textId="77777777" w:rsidTr="0085608E">
        <w:trPr>
          <w:trHeight w:val="374"/>
        </w:trPr>
        <w:tc>
          <w:tcPr>
            <w:tcW w:w="5040" w:type="dxa"/>
          </w:tcPr>
          <w:p w14:paraId="11519FAF" w14:textId="77777777" w:rsidR="009A0020" w:rsidRPr="00AE478C" w:rsidRDefault="009A0020" w:rsidP="0099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E478C">
              <w:rPr>
                <w:rFonts w:asciiTheme="majorBidi" w:hAnsiTheme="majorBidi" w:hint="cs"/>
                <w:b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7051C7C7" w14:textId="77777777" w:rsidR="009A0020" w:rsidRPr="00AE478C" w:rsidRDefault="009A0020" w:rsidP="00993D9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6A1901" w14:textId="592798A6" w:rsidR="009A0020" w:rsidRPr="00AE478C" w:rsidRDefault="009046E6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E478C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</w:p>
        </w:tc>
        <w:tc>
          <w:tcPr>
            <w:tcW w:w="270" w:type="dxa"/>
          </w:tcPr>
          <w:p w14:paraId="5D4DEAA4" w14:textId="77777777" w:rsidR="009A0020" w:rsidRPr="00AE478C" w:rsidRDefault="009A0020" w:rsidP="00993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112F8706" w14:textId="5F17F776" w:rsidR="009A0020" w:rsidRPr="00AE478C" w:rsidRDefault="00B20FCC" w:rsidP="0085608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E478C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</w:tbl>
    <w:p w14:paraId="3A01443A" w14:textId="77777777" w:rsidR="00566CBD" w:rsidRPr="00AE478C" w:rsidRDefault="00566CBD" w:rsidP="0099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5B9167DD" w14:textId="3BD94D64" w:rsidR="00CB6E0E" w:rsidRDefault="00CB6E0E" w:rsidP="00993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E478C">
        <w:rPr>
          <w:rFonts w:asciiTheme="majorBidi" w:hAnsiTheme="majorBidi" w:hint="cs"/>
          <w:sz w:val="30"/>
          <w:szCs w:val="30"/>
          <w:cs/>
        </w:rPr>
        <w:t>กระแสเงินสดจ่ายทั้งหมดของสัญญาเช่าของบริษัท</w:t>
      </w:r>
      <w:r w:rsidR="0008344D" w:rsidRPr="00AE478C">
        <w:rPr>
          <w:rFonts w:asciiTheme="majorBidi" w:hAnsiTheme="majorBidi" w:hint="cs"/>
          <w:sz w:val="30"/>
          <w:szCs w:val="30"/>
          <w:cs/>
        </w:rPr>
        <w:t>สำหรับงวดหกเดือนสิ้นสุดวันที่</w:t>
      </w:r>
      <w:r w:rsidR="0008344D" w:rsidRPr="00AE478C">
        <w:rPr>
          <w:rFonts w:asciiTheme="majorBidi" w:hAnsiTheme="majorBidi"/>
          <w:sz w:val="30"/>
          <w:szCs w:val="30"/>
          <w:cs/>
        </w:rPr>
        <w:t xml:space="preserve"> </w:t>
      </w:r>
      <w:r w:rsidR="0008344D" w:rsidRPr="00AE478C">
        <w:rPr>
          <w:rFonts w:asciiTheme="majorBidi" w:hAnsiTheme="majorBidi"/>
          <w:sz w:val="30"/>
          <w:szCs w:val="30"/>
        </w:rPr>
        <w:t>30</w:t>
      </w:r>
      <w:r w:rsidR="0008344D" w:rsidRPr="00AE478C">
        <w:rPr>
          <w:rFonts w:asciiTheme="majorBidi" w:hAnsiTheme="majorBidi"/>
          <w:sz w:val="30"/>
          <w:szCs w:val="30"/>
          <w:cs/>
        </w:rPr>
        <w:t xml:space="preserve"> </w:t>
      </w:r>
      <w:r w:rsidR="0008344D" w:rsidRPr="00AE478C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08344D" w:rsidRPr="00AE478C">
        <w:rPr>
          <w:rFonts w:asciiTheme="majorBidi" w:hAnsiTheme="majorBidi"/>
          <w:sz w:val="30"/>
          <w:szCs w:val="30"/>
        </w:rPr>
        <w:t xml:space="preserve">2564 </w:t>
      </w:r>
      <w:r w:rsidR="0008344D" w:rsidRPr="00AE478C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08344D" w:rsidRPr="00AE478C">
        <w:rPr>
          <w:rFonts w:asciiTheme="majorBidi" w:hAnsiTheme="majorBidi"/>
          <w:sz w:val="30"/>
          <w:szCs w:val="30"/>
        </w:rPr>
        <w:t>2563</w:t>
      </w:r>
      <w:r w:rsidR="003B1E8A" w:rsidRPr="00AE478C">
        <w:rPr>
          <w:rFonts w:asciiTheme="majorBidi" w:hAnsiTheme="majorBidi" w:hint="cs"/>
          <w:sz w:val="30"/>
          <w:szCs w:val="30"/>
          <w:cs/>
        </w:rPr>
        <w:t xml:space="preserve"> </w:t>
      </w:r>
      <w:r w:rsidR="00EE2BD3">
        <w:rPr>
          <w:rFonts w:asciiTheme="majorBidi" w:hAnsiTheme="majorBidi"/>
          <w:sz w:val="30"/>
          <w:szCs w:val="30"/>
        </w:rPr>
        <w:br/>
      </w:r>
      <w:r w:rsidR="003B1E8A" w:rsidRPr="00AE478C">
        <w:rPr>
          <w:rFonts w:asciiTheme="majorBidi" w:hAnsiTheme="majorBidi" w:hint="cs"/>
          <w:sz w:val="30"/>
          <w:szCs w:val="30"/>
          <w:cs/>
        </w:rPr>
        <w:t>มี</w:t>
      </w:r>
      <w:r w:rsidRPr="00AE478C">
        <w:rPr>
          <w:rFonts w:asciiTheme="majorBidi" w:hAnsiTheme="majorBidi" w:hint="cs"/>
          <w:sz w:val="30"/>
          <w:szCs w:val="30"/>
          <w:cs/>
        </w:rPr>
        <w:t>จำนวน</w:t>
      </w:r>
      <w:r w:rsidRPr="00AE478C">
        <w:rPr>
          <w:rFonts w:asciiTheme="majorBidi" w:hAnsiTheme="majorBidi"/>
          <w:sz w:val="30"/>
          <w:szCs w:val="30"/>
          <w:cs/>
        </w:rPr>
        <w:t xml:space="preserve"> </w:t>
      </w:r>
      <w:r w:rsidR="00B33C18" w:rsidRPr="0085608E">
        <w:rPr>
          <w:rFonts w:asciiTheme="majorBidi" w:hAnsiTheme="majorBidi"/>
          <w:sz w:val="30"/>
          <w:szCs w:val="30"/>
        </w:rPr>
        <w:t>10.3</w:t>
      </w:r>
      <w:r w:rsidR="00993D99" w:rsidRPr="00AE478C">
        <w:rPr>
          <w:rFonts w:asciiTheme="majorBidi" w:hAnsiTheme="majorBidi"/>
          <w:sz w:val="30"/>
          <w:szCs w:val="30"/>
        </w:rPr>
        <w:t xml:space="preserve"> </w:t>
      </w:r>
      <w:r w:rsidRPr="00AE478C">
        <w:rPr>
          <w:rFonts w:asciiTheme="majorBidi" w:hAnsiTheme="majorBidi"/>
          <w:sz w:val="30"/>
          <w:szCs w:val="30"/>
          <w:cs/>
        </w:rPr>
        <w:t>ล้</w:t>
      </w:r>
      <w:r w:rsidRPr="00AE478C">
        <w:rPr>
          <w:rFonts w:asciiTheme="majorBidi" w:hAnsiTheme="majorBidi" w:hint="cs"/>
          <w:sz w:val="30"/>
          <w:szCs w:val="30"/>
          <w:cs/>
        </w:rPr>
        <w:t>านบาท</w:t>
      </w:r>
      <w:r w:rsidRPr="00AE478C">
        <w:rPr>
          <w:rFonts w:asciiTheme="majorBidi" w:hAnsiTheme="majorBidi"/>
          <w:sz w:val="30"/>
          <w:szCs w:val="30"/>
          <w:cs/>
        </w:rPr>
        <w:t xml:space="preserve"> </w:t>
      </w:r>
      <w:r w:rsidR="00B20FCC" w:rsidRPr="00AE478C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B20FCC" w:rsidRPr="00AE478C">
        <w:rPr>
          <w:rFonts w:asciiTheme="majorBidi" w:hAnsiTheme="majorBidi"/>
          <w:sz w:val="30"/>
          <w:szCs w:val="30"/>
        </w:rPr>
        <w:t xml:space="preserve">12.1 </w:t>
      </w:r>
      <w:r w:rsidR="00B20FCC" w:rsidRPr="00AE478C">
        <w:rPr>
          <w:rFonts w:asciiTheme="majorBidi" w:hAnsiTheme="majorBidi" w:hint="cs"/>
          <w:sz w:val="30"/>
          <w:szCs w:val="30"/>
          <w:cs/>
        </w:rPr>
        <w:t>ล้านบาท ตามลำดับ</w:t>
      </w:r>
    </w:p>
    <w:p w14:paraId="1F0E5436" w14:textId="77777777" w:rsidR="009619AD" w:rsidRPr="009419FD" w:rsidRDefault="1F994A49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5E06E70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</w:p>
    <w:p w14:paraId="4529C062" w14:textId="77777777" w:rsidR="009619AD" w:rsidRPr="004C3AB9" w:rsidRDefault="009619AD" w:rsidP="00206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28"/>
          <w:szCs w:val="28"/>
          <w:cs/>
        </w:rPr>
      </w:pPr>
    </w:p>
    <w:p w14:paraId="3DF30015" w14:textId="42EB6318" w:rsidR="002D0E4D" w:rsidRDefault="002D0E4D" w:rsidP="002D0E4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0C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566CBD">
        <w:rPr>
          <w:rFonts w:asciiTheme="majorBidi" w:hAnsiTheme="majorBidi" w:cstheme="majorBidi"/>
          <w:sz w:val="30"/>
          <w:szCs w:val="30"/>
        </w:rPr>
        <w:br/>
      </w:r>
      <w:r w:rsidRPr="004540C4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94F9565" w14:textId="1D230003" w:rsidR="003050B6" w:rsidRDefault="003050B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3050B6" w:rsidRPr="00620EFE" w14:paraId="22A5BAD1" w14:textId="77777777" w:rsidTr="001C69E8">
        <w:trPr>
          <w:cantSplit/>
          <w:tblHeader/>
        </w:trPr>
        <w:tc>
          <w:tcPr>
            <w:tcW w:w="5040" w:type="dxa"/>
            <w:shd w:val="clear" w:color="auto" w:fill="auto"/>
          </w:tcPr>
          <w:p w14:paraId="55FA8D8A" w14:textId="77777777" w:rsidR="003050B6" w:rsidRPr="002A452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70" w:type="dxa"/>
            <w:gridSpan w:val="4"/>
          </w:tcPr>
          <w:p w14:paraId="0814D7C1" w14:textId="7249FDE3" w:rsidR="003050B6" w:rsidRPr="0085608E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มิถุนายน</w:t>
            </w:r>
            <w:r w:rsidRPr="00620E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20E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3050B6" w:rsidRPr="00620EFE" w14:paraId="6589C928" w14:textId="77777777" w:rsidTr="001C69E8">
        <w:trPr>
          <w:cantSplit/>
          <w:tblHeader/>
        </w:trPr>
        <w:tc>
          <w:tcPr>
            <w:tcW w:w="5040" w:type="dxa"/>
            <w:shd w:val="clear" w:color="auto" w:fill="auto"/>
          </w:tcPr>
          <w:p w14:paraId="4AFCA424" w14:textId="77777777" w:rsidR="003050B6" w:rsidRPr="002A452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70" w:type="dxa"/>
            <w:gridSpan w:val="4"/>
          </w:tcPr>
          <w:p w14:paraId="5931C61A" w14:textId="77777777" w:rsidR="003050B6" w:rsidRPr="00620EFE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0E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050B6" w:rsidRPr="000B4C05" w14:paraId="0370CE0A" w14:textId="77777777" w:rsidTr="001C69E8">
        <w:trPr>
          <w:cantSplit/>
          <w:tblHeader/>
        </w:trPr>
        <w:tc>
          <w:tcPr>
            <w:tcW w:w="5040" w:type="dxa"/>
            <w:shd w:val="clear" w:color="auto" w:fill="auto"/>
          </w:tcPr>
          <w:p w14:paraId="71F6EB14" w14:textId="77777777" w:rsidR="003050B6" w:rsidRPr="002A452D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8A55F85" w14:textId="77777777" w:rsidR="003050B6" w:rsidRPr="000B4C05" w:rsidRDefault="003050B6" w:rsidP="001C69E8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6B4E3187" w14:textId="77777777" w:rsidR="003050B6" w:rsidRPr="000B4C05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31CEFB6F" w14:textId="77777777" w:rsidR="003050B6" w:rsidRPr="000B4C05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6C90A0AC" w14:textId="77777777" w:rsidR="003050B6" w:rsidRPr="000B4C05" w:rsidRDefault="003050B6" w:rsidP="001C69E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050B6" w:rsidRPr="00EF3EC1" w14:paraId="1E24FE1C" w14:textId="77777777" w:rsidTr="001C69E8">
        <w:trPr>
          <w:cantSplit/>
          <w:tblHeader/>
        </w:trPr>
        <w:tc>
          <w:tcPr>
            <w:tcW w:w="5040" w:type="dxa"/>
            <w:shd w:val="clear" w:color="auto" w:fill="auto"/>
          </w:tcPr>
          <w:p w14:paraId="199D0A4F" w14:textId="77777777" w:rsidR="003050B6" w:rsidRPr="00245154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38A146C6" w14:textId="77777777" w:rsidR="003050B6" w:rsidRPr="00622502" w:rsidRDefault="003050B6" w:rsidP="001C69E8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0B6" w:rsidRPr="00245154" w14:paraId="7A944F94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0C354C65" w14:textId="77777777" w:rsidR="003050B6" w:rsidRPr="00F121A3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3C07875" w14:textId="77777777" w:rsidR="003050B6" w:rsidRPr="00622502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DA226E" w14:textId="77777777" w:rsidR="003050B6" w:rsidRPr="00622502" w:rsidRDefault="003050B6" w:rsidP="001C69E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7AE9B" w14:textId="77777777" w:rsidR="003050B6" w:rsidRPr="00622502" w:rsidRDefault="003050B6" w:rsidP="001C6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A21F37" w14:textId="77777777" w:rsidR="003050B6" w:rsidRPr="00622502" w:rsidRDefault="003050B6" w:rsidP="001C69E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1F7" w:rsidRPr="00D934FA" w14:paraId="63BE1D9F" w14:textId="77777777" w:rsidTr="0085608E">
        <w:trPr>
          <w:cantSplit/>
        </w:trPr>
        <w:tc>
          <w:tcPr>
            <w:tcW w:w="5040" w:type="dxa"/>
            <w:shd w:val="clear" w:color="auto" w:fill="auto"/>
          </w:tcPr>
          <w:p w14:paraId="26BDDDBF" w14:textId="77777777" w:rsidR="00FA41F7" w:rsidRPr="00ED7E39" w:rsidRDefault="00FA41F7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ED7E3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5CF0C153" w14:textId="565F8659" w:rsidR="00FA41F7" w:rsidRPr="00622502" w:rsidRDefault="00FA41F7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B357E4C" w14:textId="3966DECD" w:rsidR="00FA41F7" w:rsidRPr="00622502" w:rsidRDefault="00382472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203,229</w:t>
            </w:r>
          </w:p>
        </w:tc>
        <w:tc>
          <w:tcPr>
            <w:tcW w:w="1170" w:type="dxa"/>
            <w:shd w:val="clear" w:color="auto" w:fill="auto"/>
          </w:tcPr>
          <w:p w14:paraId="6E3AE7B9" w14:textId="3A7E3A0A" w:rsidR="00FA41F7" w:rsidRPr="00622502" w:rsidRDefault="0049649F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332,154</w:t>
            </w:r>
          </w:p>
        </w:tc>
        <w:tc>
          <w:tcPr>
            <w:tcW w:w="1170" w:type="dxa"/>
            <w:shd w:val="clear" w:color="auto" w:fill="auto"/>
          </w:tcPr>
          <w:p w14:paraId="64D8944C" w14:textId="71F7CF77" w:rsidR="00FA41F7" w:rsidRPr="00622502" w:rsidRDefault="001A003A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535,38</w:t>
            </w:r>
            <w:r w:rsidR="0028433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F6FC8" w:rsidRPr="00245154" w14:paraId="75C7D6B3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0F8339D3" w14:textId="77777777" w:rsidR="001F6FC8" w:rsidRPr="0085608E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E39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384E1E0F" w14:textId="77777777" w:rsidR="001F6FC8" w:rsidRPr="00622502" w:rsidRDefault="001F6FC8" w:rsidP="001F6FC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E3E717" w14:textId="77777777" w:rsidR="001F6FC8" w:rsidRPr="00622502" w:rsidRDefault="001F6FC8" w:rsidP="001F6FC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251553" w14:textId="77777777" w:rsidR="001F6FC8" w:rsidRPr="00622502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0054B" w14:textId="77777777" w:rsidR="001F6FC8" w:rsidRPr="00622502" w:rsidRDefault="001F6FC8" w:rsidP="001F6FC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1F7" w:rsidRPr="00F7446E" w14:paraId="217BD03C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0E8483AC" w14:textId="77777777" w:rsidR="00FA41F7" w:rsidRPr="00ED7E39" w:rsidRDefault="00FA41F7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E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ED7E3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กำไรหรือขาดทุน</w:t>
            </w:r>
          </w:p>
        </w:tc>
        <w:tc>
          <w:tcPr>
            <w:tcW w:w="1170" w:type="dxa"/>
          </w:tcPr>
          <w:p w14:paraId="14984EE8" w14:textId="77777777" w:rsidR="0066680D" w:rsidRPr="00622502" w:rsidRDefault="0066680D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6504BB" w14:textId="4ADF0642" w:rsidR="00FA41F7" w:rsidRPr="00622502" w:rsidRDefault="00FA41F7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3,565,</w:t>
            </w:r>
            <w:r w:rsidR="0049649F" w:rsidRPr="00622502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1260" w:type="dxa"/>
          </w:tcPr>
          <w:p w14:paraId="596518CE" w14:textId="77777777" w:rsidR="0066680D" w:rsidRPr="00622502" w:rsidRDefault="0066680D" w:rsidP="00FA41F7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BDF77B" w14:textId="4008DFF0" w:rsidR="00FA41F7" w:rsidRPr="00622502" w:rsidRDefault="0006327B" w:rsidP="00FA41F7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55,075</w:t>
            </w:r>
          </w:p>
        </w:tc>
        <w:tc>
          <w:tcPr>
            <w:tcW w:w="1170" w:type="dxa"/>
          </w:tcPr>
          <w:p w14:paraId="370DD95E" w14:textId="77777777" w:rsidR="0066680D" w:rsidRPr="00622502" w:rsidRDefault="0066680D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8CD0F0" w14:textId="2F83DBAC" w:rsidR="00FA41F7" w:rsidRPr="00622502" w:rsidRDefault="00FA41F7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70" w:type="dxa"/>
          </w:tcPr>
          <w:p w14:paraId="4C9B5A51" w14:textId="77777777" w:rsidR="0066680D" w:rsidRPr="00622502" w:rsidRDefault="0066680D" w:rsidP="00FA41F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2E2CDC" w14:textId="3C266238" w:rsidR="00FA41F7" w:rsidRPr="00622502" w:rsidRDefault="00FA41F7" w:rsidP="00FA41F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31B1">
              <w:rPr>
                <w:rFonts w:asciiTheme="majorBidi" w:hAnsiTheme="majorBidi" w:cstheme="majorBidi"/>
                <w:sz w:val="30"/>
                <w:szCs w:val="30"/>
              </w:rPr>
              <w:t>,620,975</w:t>
            </w:r>
          </w:p>
        </w:tc>
      </w:tr>
      <w:tr w:rsidR="009419FD" w:rsidRPr="00F7446E" w14:paraId="32F1C079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25F05F3F" w14:textId="77777777" w:rsidR="009419FD" w:rsidRPr="00ED7E39" w:rsidRDefault="009419FD" w:rsidP="009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E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ED7E3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70" w:type="dxa"/>
          </w:tcPr>
          <w:p w14:paraId="22C20F9C" w14:textId="77777777" w:rsidR="009419FD" w:rsidRPr="00622502" w:rsidRDefault="009419FD" w:rsidP="009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E7EF19" w14:textId="09DDA99E" w:rsidR="009419FD" w:rsidRPr="00622502" w:rsidRDefault="009419FD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B6AFD6A" w14:textId="77777777" w:rsidR="009419FD" w:rsidRPr="00622502" w:rsidRDefault="009419FD" w:rsidP="009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CD4671" w14:textId="3288AC9E" w:rsidR="009419FD" w:rsidRPr="00622502" w:rsidRDefault="009419FD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786EBE7" w14:textId="77777777" w:rsidR="009419FD" w:rsidRPr="00622502" w:rsidRDefault="009419FD" w:rsidP="009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1C9CF2" w14:textId="45BBE8EC" w:rsidR="009419FD" w:rsidRPr="00622502" w:rsidRDefault="009419FD" w:rsidP="00941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1170" w:type="dxa"/>
          </w:tcPr>
          <w:p w14:paraId="64D30C06" w14:textId="77777777" w:rsidR="009419FD" w:rsidRPr="00622502" w:rsidRDefault="009419FD" w:rsidP="009419F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6B56E7" w14:textId="352C4CE3" w:rsidR="009419FD" w:rsidRPr="00622502" w:rsidRDefault="009419FD" w:rsidP="009419F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502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</w:tr>
      <w:tr w:rsidR="001F6FC8" w:rsidRPr="00F7446E" w14:paraId="4F7CBE5A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7F71B2A7" w14:textId="77777777" w:rsidR="001F6FC8" w:rsidRPr="00ED7E39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DFA28F" w14:textId="77777777" w:rsidR="001F6FC8" w:rsidRPr="00622502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6C2562" w14:textId="77777777" w:rsidR="001F6FC8" w:rsidRPr="00622502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E30DD8" w14:textId="77777777" w:rsidR="001F6FC8" w:rsidRPr="00622502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7113A" w14:textId="77777777" w:rsidR="001F6FC8" w:rsidRPr="00622502" w:rsidRDefault="001F6FC8" w:rsidP="001F6FC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FC8" w:rsidRPr="001F0E13" w14:paraId="58C5EB3A" w14:textId="77777777" w:rsidTr="001C69E8">
        <w:trPr>
          <w:cantSplit/>
        </w:trPr>
        <w:tc>
          <w:tcPr>
            <w:tcW w:w="5040" w:type="dxa"/>
            <w:shd w:val="clear" w:color="auto" w:fill="auto"/>
          </w:tcPr>
          <w:p w14:paraId="7F9F6C31" w14:textId="77777777" w:rsidR="001F6FC8" w:rsidRPr="00ED7E39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D7E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22068A6A" w14:textId="77777777" w:rsidR="001F6FC8" w:rsidRPr="00622502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F8CCA9" w14:textId="77777777" w:rsidR="001F6FC8" w:rsidRPr="00622502" w:rsidRDefault="001F6FC8" w:rsidP="001F6FC8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06C87" w14:textId="77777777" w:rsidR="001F6FC8" w:rsidRPr="00622502" w:rsidRDefault="001F6FC8" w:rsidP="001F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E037B4" w14:textId="77777777" w:rsidR="001F6FC8" w:rsidRPr="00622502" w:rsidRDefault="001F6FC8" w:rsidP="001F6FC8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1F7" w:rsidRPr="00B304E1" w14:paraId="58861D98" w14:textId="77777777" w:rsidTr="0085608E">
        <w:trPr>
          <w:cantSplit/>
        </w:trPr>
        <w:tc>
          <w:tcPr>
            <w:tcW w:w="5040" w:type="dxa"/>
            <w:shd w:val="clear" w:color="auto" w:fill="auto"/>
          </w:tcPr>
          <w:p w14:paraId="3BDDED35" w14:textId="77777777" w:rsidR="00FA41F7" w:rsidRPr="00ED7E39" w:rsidRDefault="00FA41F7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E3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4BE1DBA0" w14:textId="4C156FFB" w:rsidR="00FA41F7" w:rsidRPr="00622502" w:rsidRDefault="00B04525" w:rsidP="00FA4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2B36D01" w14:textId="17B1D71D" w:rsidR="00FA41F7" w:rsidRPr="0085608E" w:rsidRDefault="00400C61" w:rsidP="00FA41F7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322,473</w:t>
            </w:r>
            <w:r w:rsidR="00FA41F7"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8699E13" w14:textId="1C963CE4" w:rsidR="00FA41F7" w:rsidRPr="00622502" w:rsidRDefault="00FA41F7" w:rsidP="00FA41F7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649F" w:rsidRPr="00622502">
              <w:rPr>
                <w:rFonts w:asciiTheme="majorBidi" w:hAnsiTheme="majorBidi" w:cstheme="majorBidi"/>
                <w:sz w:val="30"/>
                <w:szCs w:val="30"/>
              </w:rPr>
              <w:t>9,335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6E20927" w14:textId="4AAACA00" w:rsidR="00FA41F7" w:rsidRPr="0085608E" w:rsidRDefault="00FA41F7" w:rsidP="00FA41F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0C61">
              <w:rPr>
                <w:rFonts w:asciiTheme="majorBidi" w:hAnsiTheme="majorBidi" w:cstheme="majorBidi"/>
                <w:sz w:val="30"/>
                <w:szCs w:val="30"/>
              </w:rPr>
              <w:t>331,808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3940771D" w14:textId="15142D4E" w:rsidR="00B0372E" w:rsidRPr="0085608E" w:rsidRDefault="00B0372E" w:rsidP="00E125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3050B6" w:rsidRPr="00D81524" w14:paraId="180F6A83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667AC534" w14:textId="77777777" w:rsidR="003050B6" w:rsidRPr="002A452D" w:rsidRDefault="003050B6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bookmarkStart w:id="16" w:name="_Hlk65053965"/>
          </w:p>
        </w:tc>
        <w:tc>
          <w:tcPr>
            <w:tcW w:w="4770" w:type="dxa"/>
            <w:gridSpan w:val="4"/>
          </w:tcPr>
          <w:p w14:paraId="0EEC3DE6" w14:textId="48261C96" w:rsidR="003050B6" w:rsidRPr="0085608E" w:rsidRDefault="003050B6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60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5608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560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950E3" w:rsidRPr="00D81524" w14:paraId="0C5890BD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75F609BC" w14:textId="77777777" w:rsidR="00C950E3" w:rsidRPr="002A452D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70" w:type="dxa"/>
            <w:gridSpan w:val="4"/>
          </w:tcPr>
          <w:p w14:paraId="7AE05CE4" w14:textId="77777777" w:rsidR="00C950E3" w:rsidRPr="003050B6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050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50E3" w:rsidRPr="00D81524" w14:paraId="17EF7DF6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3CB56A84" w14:textId="22AC8B46" w:rsidR="00C950E3" w:rsidRPr="002A452D" w:rsidRDefault="00C950E3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6C42B36" w14:textId="77777777" w:rsidR="00C950E3" w:rsidRPr="000B4C05" w:rsidRDefault="00C950E3" w:rsidP="00A10246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7EBA879C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54F1796F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B4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4ECC8AA3" w14:textId="77777777" w:rsidR="00C950E3" w:rsidRPr="000B4C05" w:rsidRDefault="00C950E3" w:rsidP="00A10246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4C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0E3" w:rsidRPr="00D81524" w14:paraId="2EA2A172" w14:textId="77777777" w:rsidTr="004C3D16">
        <w:trPr>
          <w:cantSplit/>
          <w:tblHeader/>
        </w:trPr>
        <w:tc>
          <w:tcPr>
            <w:tcW w:w="5040" w:type="dxa"/>
            <w:shd w:val="clear" w:color="auto" w:fill="auto"/>
          </w:tcPr>
          <w:p w14:paraId="59C00BAD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378CC65D" w14:textId="77777777" w:rsidR="00C950E3" w:rsidRPr="00EF3EC1" w:rsidRDefault="00C950E3" w:rsidP="00A10246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E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0E3" w:rsidRPr="00D81524" w14:paraId="050AC928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30186D14" w14:textId="77777777" w:rsidR="00C950E3" w:rsidRPr="00F121A3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341D69DD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7315B4" w14:textId="77777777" w:rsidR="00C950E3" w:rsidRPr="00245154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4931A" w14:textId="77777777" w:rsidR="00C950E3" w:rsidRPr="00245154" w:rsidRDefault="00C950E3" w:rsidP="00A1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C17D3" w14:textId="77777777" w:rsidR="00C950E3" w:rsidRPr="00245154" w:rsidRDefault="00C950E3" w:rsidP="00A10246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E1D" w:rsidRPr="00D81524" w14:paraId="64FE7A3C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09D3AC4C" w14:textId="06AA3F67" w:rsidR="00D46E1D" w:rsidRPr="007B526A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8858BE5" w14:textId="21E81778" w:rsidR="00D46E1D" w:rsidRPr="00D934FA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934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6549114" w14:textId="2526F04B" w:rsidR="00D46E1D" w:rsidRPr="00D934FA" w:rsidRDefault="00127072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072">
              <w:rPr>
                <w:rFonts w:asciiTheme="majorBidi" w:hAnsiTheme="majorBidi" w:cstheme="majorBidi"/>
                <w:sz w:val="30"/>
                <w:szCs w:val="30"/>
              </w:rPr>
              <w:t>91,842</w:t>
            </w:r>
          </w:p>
        </w:tc>
        <w:tc>
          <w:tcPr>
            <w:tcW w:w="1170" w:type="dxa"/>
          </w:tcPr>
          <w:p w14:paraId="054E91A6" w14:textId="54FF9595" w:rsidR="00D46E1D" w:rsidRPr="00D934FA" w:rsidRDefault="00127072" w:rsidP="0012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072">
              <w:rPr>
                <w:rFonts w:asciiTheme="majorBidi" w:hAnsiTheme="majorBidi" w:cstheme="majorBidi"/>
                <w:sz w:val="30"/>
                <w:szCs w:val="30"/>
              </w:rPr>
              <w:t>394,637</w:t>
            </w:r>
          </w:p>
        </w:tc>
        <w:tc>
          <w:tcPr>
            <w:tcW w:w="1170" w:type="dxa"/>
          </w:tcPr>
          <w:p w14:paraId="32363791" w14:textId="12434D52" w:rsidR="00D46E1D" w:rsidRPr="00D934FA" w:rsidRDefault="00EB0D30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D30">
              <w:rPr>
                <w:rFonts w:asciiTheme="majorBidi" w:hAnsiTheme="majorBidi" w:cstheme="majorBidi"/>
                <w:sz w:val="30"/>
                <w:szCs w:val="30"/>
              </w:rPr>
              <w:t>486,479</w:t>
            </w:r>
          </w:p>
        </w:tc>
      </w:tr>
      <w:tr w:rsidR="00D46E1D" w:rsidRPr="00D81524" w14:paraId="11D92EA9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1A4315B" w14:textId="105C9FF3" w:rsidR="00D46E1D" w:rsidRPr="00E129E0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C4DCD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63063690" w14:textId="6A7C4AEC" w:rsidR="00D46E1D" w:rsidRPr="00245154" w:rsidRDefault="00D46E1D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682F99" w14:textId="737DDF8E" w:rsidR="00D46E1D" w:rsidRPr="00245154" w:rsidRDefault="00D46E1D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6A8AB" w14:textId="55748E24" w:rsidR="00D46E1D" w:rsidRPr="00245154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B188C9" w14:textId="54B24100" w:rsidR="00D46E1D" w:rsidRPr="00245154" w:rsidRDefault="00D46E1D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E1D" w:rsidRPr="00D81524" w14:paraId="0ABD563F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53DFC03E" w14:textId="23FA804D" w:rsidR="00D46E1D" w:rsidRPr="007B526A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70" w:type="dxa"/>
          </w:tcPr>
          <w:p w14:paraId="1DB801B0" w14:textId="77777777" w:rsidR="00816762" w:rsidRDefault="00816762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DEE2DD" w14:textId="74D290C0" w:rsidR="00D46E1D" w:rsidRPr="00245154" w:rsidRDefault="00816762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2,137,72</w:t>
            </w:r>
            <w:r w:rsidR="00002D7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34B7C8C3" w14:textId="77777777" w:rsidR="00816762" w:rsidRPr="00F7446E" w:rsidRDefault="00816762" w:rsidP="00D46E1D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B2180C" w14:textId="11FCC830" w:rsidR="00D46E1D" w:rsidRPr="00F7446E" w:rsidRDefault="00B304E1" w:rsidP="00D46E1D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93,198</w:t>
            </w:r>
          </w:p>
        </w:tc>
        <w:tc>
          <w:tcPr>
            <w:tcW w:w="1170" w:type="dxa"/>
          </w:tcPr>
          <w:p w14:paraId="044BA8A9" w14:textId="77777777" w:rsidR="00816762" w:rsidRPr="00F7446E" w:rsidRDefault="00816762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513D14" w14:textId="099DC2ED" w:rsidR="00D46E1D" w:rsidRPr="00F7446E" w:rsidRDefault="00D46E1D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04E474E" w14:textId="77777777" w:rsidR="00816762" w:rsidRPr="00F7446E" w:rsidRDefault="00816762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1155D" w14:textId="0B9DA019" w:rsidR="00D46E1D" w:rsidRPr="00F7446E" w:rsidRDefault="00B304E1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2,230,92</w:t>
            </w:r>
            <w:r w:rsidR="00566CB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46E1D" w:rsidRPr="00D81524" w14:paraId="6AD98F5B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2916B48D" w14:textId="32C29785" w:rsidR="00D46E1D" w:rsidRPr="007B526A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7B526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44C70DA7" w14:textId="77777777" w:rsidR="00D46E1D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195AB7" w14:textId="236392D7" w:rsidR="00D46E1D" w:rsidRPr="00245154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2E03DAC" w14:textId="77777777" w:rsidR="00D46E1D" w:rsidRPr="00F7446E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BA01FC" w14:textId="4FAAE918" w:rsidR="00D46E1D" w:rsidRPr="00F7446E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21B47AE" w14:textId="77777777" w:rsidR="00D46E1D" w:rsidRPr="00F7446E" w:rsidRDefault="00D46E1D" w:rsidP="00816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B02C7" w14:textId="69C4216C" w:rsidR="00D46E1D" w:rsidRPr="00F7446E" w:rsidRDefault="00B304E1" w:rsidP="00B30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1170" w:type="dxa"/>
          </w:tcPr>
          <w:p w14:paraId="5D1A1B2D" w14:textId="77777777" w:rsidR="00D46E1D" w:rsidRPr="00F7446E" w:rsidRDefault="00D46E1D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D66B28" w14:textId="24F6BE36" w:rsidR="00D46E1D" w:rsidRPr="00F7446E" w:rsidRDefault="00B304E1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46E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</w:tr>
      <w:tr w:rsidR="00D46E1D" w:rsidRPr="00D81524" w14:paraId="3E0847DC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CA270FA" w14:textId="77777777" w:rsidR="00D46E1D" w:rsidRPr="007B526A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70" w:type="dxa"/>
          </w:tcPr>
          <w:p w14:paraId="1ED4E23E" w14:textId="08A783CE" w:rsidR="00D46E1D" w:rsidRPr="00153203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81992" w14:textId="6DC3B945" w:rsidR="00D46E1D" w:rsidRPr="001F0E13" w:rsidRDefault="00D46E1D" w:rsidP="00D46E1D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F9E6F5" w14:textId="58CDE47F" w:rsidR="00D46E1D" w:rsidRPr="00153203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1E1495" w14:textId="19AB399C" w:rsidR="00D46E1D" w:rsidRPr="001F0E13" w:rsidRDefault="00D46E1D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E1D" w:rsidRPr="00D81524" w14:paraId="6EC1FD16" w14:textId="77777777" w:rsidTr="004C3D16">
        <w:trPr>
          <w:cantSplit/>
        </w:trPr>
        <w:tc>
          <w:tcPr>
            <w:tcW w:w="5040" w:type="dxa"/>
            <w:shd w:val="clear" w:color="auto" w:fill="auto"/>
          </w:tcPr>
          <w:p w14:paraId="19741FBF" w14:textId="7CE026EB" w:rsidR="00D46E1D" w:rsidRPr="007B526A" w:rsidRDefault="00D46E1D" w:rsidP="00D46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16F294AB" w14:textId="436F11CD" w:rsidR="00D46E1D" w:rsidRPr="007E6115" w:rsidRDefault="007E6115" w:rsidP="007E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3E1306" w14:textId="7CB1107A" w:rsidR="00D46E1D" w:rsidRPr="00772E14" w:rsidRDefault="00127072" w:rsidP="00D46E1D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127072">
              <w:rPr>
                <w:rFonts w:asciiTheme="majorBidi" w:hAnsiTheme="majorBidi" w:cstheme="majorBidi"/>
                <w:sz w:val="30"/>
                <w:szCs w:val="30"/>
              </w:rPr>
              <w:t>152,351</w:t>
            </w:r>
          </w:p>
        </w:tc>
        <w:tc>
          <w:tcPr>
            <w:tcW w:w="1170" w:type="dxa"/>
          </w:tcPr>
          <w:p w14:paraId="2F6CC225" w14:textId="761B7DC1" w:rsidR="00D46E1D" w:rsidRPr="00D934FA" w:rsidRDefault="00127072" w:rsidP="00127072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7072">
              <w:rPr>
                <w:rFonts w:asciiTheme="majorBidi" w:hAnsiTheme="majorBidi" w:cstheme="majorBidi"/>
                <w:sz w:val="30"/>
                <w:szCs w:val="30"/>
              </w:rPr>
              <w:t>90,294</w:t>
            </w:r>
          </w:p>
        </w:tc>
        <w:tc>
          <w:tcPr>
            <w:tcW w:w="1170" w:type="dxa"/>
          </w:tcPr>
          <w:p w14:paraId="7A60CDBE" w14:textId="21A2E493" w:rsidR="00D46E1D" w:rsidRPr="00B304E1" w:rsidRDefault="00EB0D30" w:rsidP="00D46E1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B0D30">
              <w:rPr>
                <w:rFonts w:asciiTheme="majorBidi" w:hAnsiTheme="majorBidi" w:cstheme="majorBidi"/>
                <w:sz w:val="30"/>
                <w:szCs w:val="30"/>
              </w:rPr>
              <w:t>242,645</w:t>
            </w:r>
          </w:p>
        </w:tc>
      </w:tr>
      <w:bookmarkEnd w:id="16"/>
    </w:tbl>
    <w:p w14:paraId="3044F21A" w14:textId="77777777" w:rsidR="004C3D16" w:rsidRDefault="004C3D16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6AAAD" w14:textId="7D9AEE69" w:rsidR="009619AD" w:rsidRDefault="0010254E" w:rsidP="0096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619AD" w:rsidRPr="008C555F">
        <w:rPr>
          <w:rFonts w:asciiTheme="majorBidi" w:hAnsiTheme="majorBidi" w:cstheme="majorBidi"/>
          <w:sz w:val="30"/>
          <w:szCs w:val="30"/>
          <w:cs/>
        </w:rPr>
        <w:t>ใช้วิธีการและข้อสมมติ</w:t>
      </w:r>
      <w:r>
        <w:rPr>
          <w:rFonts w:asciiTheme="majorBidi" w:hAnsiTheme="majorBidi" w:cstheme="majorBidi" w:hint="cs"/>
          <w:sz w:val="30"/>
          <w:szCs w:val="30"/>
          <w:cs/>
        </w:rPr>
        <w:t>ในการประมาณมูลค่ายุติธรรมของเครื่องมือทางการเงินสรุปได้ดังนี้</w:t>
      </w:r>
      <w:r w:rsidR="009619AD" w:rsidRPr="008C555F">
        <w:rPr>
          <w:rFonts w:asciiTheme="majorBidi" w:hAnsiTheme="majorBidi" w:cstheme="majorBidi"/>
          <w:sz w:val="30"/>
          <w:szCs w:val="30"/>
        </w:rPr>
        <w:t xml:space="preserve"> </w:t>
      </w:r>
    </w:p>
    <w:p w14:paraId="2ADE7DF9" w14:textId="77777777" w:rsidR="009619AD" w:rsidRPr="002C413D" w:rsidRDefault="009619AD" w:rsidP="00A9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300"/>
      </w:tblGrid>
      <w:tr w:rsidR="0010254E" w14:paraId="4A3FEB8F" w14:textId="77777777" w:rsidTr="007C1C58">
        <w:tc>
          <w:tcPr>
            <w:tcW w:w="2880" w:type="dxa"/>
          </w:tcPr>
          <w:p w14:paraId="71CF2266" w14:textId="34A1F292" w:rsidR="0010254E" w:rsidRPr="00ED0488" w:rsidRDefault="0010254E" w:rsidP="00DA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0" w:type="dxa"/>
          </w:tcPr>
          <w:p w14:paraId="3267915A" w14:textId="48C29CDF" w:rsidR="0010254E" w:rsidRPr="00ED0488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</w:t>
            </w:r>
            <w:r w:rsidR="009710E6"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ุ</w:t>
            </w: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ติธรรมโดยประมาณแสดง</w:t>
            </w:r>
            <w:r w:rsidR="009710E6"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10254E" w:rsidRPr="002C413D" w14:paraId="44F7390E" w14:textId="77777777" w:rsidTr="007C1C58">
        <w:tc>
          <w:tcPr>
            <w:tcW w:w="2880" w:type="dxa"/>
          </w:tcPr>
          <w:p w14:paraId="3965383D" w14:textId="77777777" w:rsidR="0010254E" w:rsidRPr="00ED0488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B2B3E05" w14:textId="77777777" w:rsidR="0010254E" w:rsidRPr="00ED0488" w:rsidRDefault="0010254E" w:rsidP="00220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26167E70" w14:textId="77777777" w:rsidTr="007C1C58">
        <w:tc>
          <w:tcPr>
            <w:tcW w:w="2880" w:type="dxa"/>
          </w:tcPr>
          <w:p w14:paraId="00DFCCA6" w14:textId="24E8D2C2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สำนักหักบัญชีและบริษัท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6300" w:type="dxa"/>
          </w:tcPr>
          <w:p w14:paraId="24BA9C9A" w14:textId="357A0781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BE0583" w14:paraId="54D868B2" w14:textId="77777777" w:rsidTr="007C1C58">
        <w:tc>
          <w:tcPr>
            <w:tcW w:w="2880" w:type="dxa"/>
          </w:tcPr>
          <w:p w14:paraId="47FD6066" w14:textId="77777777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E67F2BF" w14:textId="77777777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18BE9A0B" w14:textId="77777777" w:rsidTr="007C1C58">
        <w:tc>
          <w:tcPr>
            <w:tcW w:w="2880" w:type="dxa"/>
          </w:tcPr>
          <w:p w14:paraId="34938C1B" w14:textId="77777777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6300" w:type="dxa"/>
          </w:tcPr>
          <w:p w14:paraId="1B72A8B3" w14:textId="627909C3" w:rsidR="00BE0583" w:rsidRPr="00ED0488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ED048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โดยประมาณแสดงตาม</w:t>
            </w: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ED04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0488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เนื่องจากลูกหนี้ธุรกิจหลักทรัพย์มีระยะเวลาสั้นและอัตราดอกเบี้ยเป็นไปตามราคาตลาด</w:t>
            </w:r>
          </w:p>
        </w:tc>
      </w:tr>
      <w:tr w:rsidR="009514F5" w:rsidRPr="002C413D" w14:paraId="04D0B33D" w14:textId="77777777" w:rsidTr="007C1C58">
        <w:tc>
          <w:tcPr>
            <w:tcW w:w="2880" w:type="dxa"/>
          </w:tcPr>
          <w:p w14:paraId="7EFFD5B9" w14:textId="77777777" w:rsidR="009514F5" w:rsidRPr="002C413D" w:rsidRDefault="009514F5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37B70F3F" w14:textId="77777777" w:rsidR="009514F5" w:rsidRPr="002C413D" w:rsidRDefault="009514F5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49B85AA1" w14:textId="77777777" w:rsidTr="007C1C58">
        <w:tc>
          <w:tcPr>
            <w:tcW w:w="2880" w:type="dxa"/>
          </w:tcPr>
          <w:p w14:paraId="249E1BD7" w14:textId="77777777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6300" w:type="dxa"/>
          </w:tcPr>
          <w:p w14:paraId="30C093DD" w14:textId="47FD4D2E" w:rsidR="00BE0583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ของออปชั่น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ที่ซื้อขายนอกตลาดหลักทรัพย์อ้างอิงราคาจากนายหน้าในตลาดที่มีสภาพคล่อง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หรือจากผู้ให้บริการข้อมูลที่มีความน่าเชื่อถือ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สามารถทดสอบหาความสมเหตุสมผลได้โดยการคิดลดประมาณการกระแสเงินสดในอนาคต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มูลค่ายุติธรรมสะท้อนผลกระทบของความเสี่ยงด้านเครดิตของคู่สัญญา </w:t>
            </w:r>
          </w:p>
          <w:p w14:paraId="5B86AA23" w14:textId="77777777" w:rsidR="00200CAF" w:rsidRDefault="00200CAF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9EDE05" w14:textId="4E8C827A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16B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สำหรับข้อมูลที่ไม่สามารถสังเกตได้ที่มีนัยสำคัญ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E4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ส่วนคิดลดอันเนื่องมาจา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</w:rPr>
              <w:t>การขายธุรกรรมทั้งหมดในออปชั่นให้คู่สัญญาอื่น</w:t>
            </w:r>
            <w:r w:rsidRPr="006E4C16">
              <w:rPr>
                <w:rFonts w:asciiTheme="majorBidi" w:hAnsiTheme="majorBidi" w:cstheme="majorBidi"/>
                <w:sz w:val="30"/>
                <w:szCs w:val="30"/>
              </w:rPr>
              <w:t xml:space="preserve"> (unwind risk premium)</w:t>
            </w:r>
            <w:r w:rsidRPr="006E4C1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คำนวณมาจาก</w:t>
            </w:r>
            <w:r w:rsidRPr="006E4C16">
              <w:rPr>
                <w:rFonts w:asciiTheme="majorBidi" w:hAnsiTheme="majorBidi" w:hint="cs"/>
                <w:sz w:val="30"/>
                <w:szCs w:val="30"/>
                <w:cs/>
              </w:rPr>
              <w:t>ผลตอบแทนของหลักทรัพย์อ้างอิงย้อนหลัง</w:t>
            </w:r>
          </w:p>
        </w:tc>
      </w:tr>
      <w:tr w:rsidR="00BE0583" w:rsidRPr="002C413D" w14:paraId="6CAD5CE7" w14:textId="77777777" w:rsidTr="007C1C58">
        <w:tc>
          <w:tcPr>
            <w:tcW w:w="2880" w:type="dxa"/>
          </w:tcPr>
          <w:p w14:paraId="0A7585AE" w14:textId="77777777" w:rsidR="00BE0583" w:rsidRPr="002C413D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9960E3F" w14:textId="77777777" w:rsidR="00BE0583" w:rsidRPr="002C413D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061EF" w14:paraId="4772A9E5" w14:textId="77777777" w:rsidTr="007C1C58">
        <w:tc>
          <w:tcPr>
            <w:tcW w:w="2880" w:type="dxa"/>
          </w:tcPr>
          <w:p w14:paraId="55360B56" w14:textId="77777777" w:rsidR="007061EF" w:rsidRPr="007B526A" w:rsidRDefault="007061EF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8" w:hanging="7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155DB843" w14:textId="77777777" w:rsidR="007061EF" w:rsidRPr="009710E6" w:rsidRDefault="007061EF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330ED9" w14:paraId="488514B2" w14:textId="77777777" w:rsidTr="007C1C58">
        <w:tc>
          <w:tcPr>
            <w:tcW w:w="2880" w:type="dxa"/>
          </w:tcPr>
          <w:p w14:paraId="2931B8FA" w14:textId="77777777" w:rsidR="00330ED9" w:rsidRPr="007B526A" w:rsidRDefault="00330ED9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8" w:hanging="7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392243C" w14:textId="77777777" w:rsidR="00330ED9" w:rsidRPr="009710E6" w:rsidRDefault="00330ED9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BE0583" w14:paraId="462FF310" w14:textId="77777777" w:rsidTr="007C1C58">
        <w:tc>
          <w:tcPr>
            <w:tcW w:w="2880" w:type="dxa"/>
          </w:tcPr>
          <w:p w14:paraId="4C8BBBB1" w14:textId="77777777" w:rsidR="00BE0583" w:rsidRPr="007B526A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8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26A">
              <w:rPr>
                <w:rFonts w:asciiTheme="majorBidi" w:hAnsiTheme="majorBidi" w:hint="cs"/>
                <w:sz w:val="30"/>
                <w:szCs w:val="30"/>
                <w:cs/>
              </w:rPr>
              <w:lastRenderedPageBreak/>
              <w:t>เงินลงทุนที่ไม่ได้วางเป็นประกัน</w:t>
            </w:r>
          </w:p>
        </w:tc>
        <w:tc>
          <w:tcPr>
            <w:tcW w:w="6300" w:type="dxa"/>
          </w:tcPr>
          <w:p w14:paraId="19FFF742" w14:textId="340B4033" w:rsidR="00BE0583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ภาครัฐคำนวณโดยใช้อัตราผลตอบแทนหรือราคาที่ประกาศโดยสมาคมตลาดตราสารหนี้ไทย</w:t>
            </w:r>
            <w:r w:rsidRPr="009710E6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br/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ตราสารหนี้ไทย</w:t>
            </w:r>
            <w:r w:rsidRPr="009710E6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ปรับด้วยปัจจัยความเสี่ยงตามความเหมาะสม</w:t>
            </w:r>
          </w:p>
          <w:p w14:paraId="5A0189D4" w14:textId="4CBBEEA8" w:rsidR="00BE0583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6B2755C6" w14:textId="77777777" w:rsidR="00BE0583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425B75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สำหรับเงินลงทุนในตราสารทุนที่อยู่ในความต้องการของตลาดจะใช้ราคาเสนอซื้อครั้งสุดท้ายของตลาดหลักทรัพย์แห่งประเทศไทย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ณ วันที่รายงาน </w:t>
            </w:r>
            <w:r w:rsidRPr="00425B75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มูลค่ายุติธรรมของหน่วยลงทุนใช้มูลค่าสินทรัพย์สุทธิที่ประกาศ ณ วัน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ที่</w:t>
            </w:r>
            <w:r w:rsidRPr="00425B75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รายงาน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ที่ใช้แพร่หลายในตลาดได้แก่วิธีราคาทุน (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 xml:space="preserve">Cost Approach) 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หรือการปรับปรุงมูลค่าตามบัญชี (</w:t>
            </w:r>
            <w:r w:rsidRPr="00425B75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Adjusted Book Value)</w:t>
            </w:r>
          </w:p>
          <w:p w14:paraId="61F74E8D" w14:textId="77777777" w:rsidR="004646C4" w:rsidRDefault="004646C4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67CD3325" w14:textId="54E5F085" w:rsidR="004646C4" w:rsidRPr="004646C4" w:rsidRDefault="004646C4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9710E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ต่างประเทศ</w:t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คำนวณจากราคาปิด</w:t>
            </w:r>
            <w:r w:rsidR="00D83D92" w:rsidRPr="00D83D9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="00D83D92" w:rsidRPr="00D83D9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วันที่รายงาน</w:t>
            </w:r>
            <w:r w:rsidR="00D83D92" w:rsidRPr="00D83D92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D83D92" w:rsidRPr="00D83D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หรือดัชนีกลุ่มหลักทรัพย์อ้างอิงจากผู้ให้บริการข้อมูลที่มีความน่าเชื่อถือ</w:t>
            </w:r>
          </w:p>
        </w:tc>
      </w:tr>
      <w:tr w:rsidR="00BE0583" w:rsidRPr="007D58E2" w14:paraId="7843F3C1" w14:textId="77777777" w:rsidTr="007C1C58">
        <w:tc>
          <w:tcPr>
            <w:tcW w:w="2880" w:type="dxa"/>
          </w:tcPr>
          <w:p w14:paraId="38BB2846" w14:textId="60B23808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F04DA9F" w14:textId="50943496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623C4895" w14:textId="77777777" w:rsidTr="007C1C58">
        <w:tc>
          <w:tcPr>
            <w:tcW w:w="2880" w:type="dxa"/>
          </w:tcPr>
          <w:p w14:paraId="193AC6CE" w14:textId="09BD4DB1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0" w:type="dxa"/>
          </w:tcPr>
          <w:p w14:paraId="7EE99669" w14:textId="09081413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E1160B" w14:paraId="6AE3543E" w14:textId="77777777" w:rsidTr="007C1C58">
        <w:tc>
          <w:tcPr>
            <w:tcW w:w="2880" w:type="dxa"/>
          </w:tcPr>
          <w:p w14:paraId="1F51B654" w14:textId="77777777" w:rsidR="00E1160B" w:rsidRDefault="00E1160B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1CCC764E" w14:textId="77777777" w:rsidR="00E1160B" w:rsidRDefault="00E1160B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01AED" w:rsidRPr="007D58E2" w14:paraId="30A271E2" w14:textId="77777777" w:rsidTr="007C1C58">
        <w:tc>
          <w:tcPr>
            <w:tcW w:w="2880" w:type="dxa"/>
          </w:tcPr>
          <w:p w14:paraId="0F8717BF" w14:textId="189286EC" w:rsidR="00401AED" w:rsidRPr="007D58E2" w:rsidRDefault="00433D8C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6300" w:type="dxa"/>
          </w:tcPr>
          <w:p w14:paraId="4CA6A8B1" w14:textId="7ECC9CCA" w:rsidR="00401AED" w:rsidRPr="0024464C" w:rsidRDefault="00C42004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64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มูลค่ายุติธรรมของเงิน</w:t>
            </w:r>
            <w:r w:rsidRPr="0024464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</w:t>
            </w:r>
            <w:r w:rsidR="008B1999" w:rsidRPr="0024464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  <w:r w:rsidRPr="0024464C">
              <w:rPr>
                <w:rFonts w:asciiTheme="majorBidi" w:hAnsiTheme="majorBidi" w:cstheme="majorBidi"/>
                <w:sz w:val="30"/>
                <w:szCs w:val="30"/>
                <w:cs/>
              </w:rPr>
              <w:t>ที่ต้องจ่ายคืนเมื่อทวงถาม</w:t>
            </w:r>
            <w:r w:rsidRPr="002446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64C">
              <w:rPr>
                <w:rFonts w:asciiTheme="majorBidi" w:hAnsiTheme="majorBidi" w:cstheme="majorBidi"/>
                <w:sz w:val="30"/>
                <w:szCs w:val="30"/>
                <w:cs/>
              </w:rPr>
              <w:t>โดยประมาณเท่ากับมูลค่าตามบัญช</w:t>
            </w:r>
            <w:r w:rsidR="008B1999" w:rsidRPr="0024464C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</w:p>
        </w:tc>
      </w:tr>
      <w:tr w:rsidR="00401AED" w:rsidRPr="007D58E2" w14:paraId="5D221EA9" w14:textId="77777777" w:rsidTr="007C1C58">
        <w:tc>
          <w:tcPr>
            <w:tcW w:w="2880" w:type="dxa"/>
          </w:tcPr>
          <w:p w14:paraId="62F7ADF0" w14:textId="77777777" w:rsidR="00401AED" w:rsidRPr="007D58E2" w:rsidRDefault="00401AED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52D8AAED" w14:textId="77777777" w:rsidR="00401AED" w:rsidRPr="007D58E2" w:rsidRDefault="00401AED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907" w:rsidRPr="007D58E2" w14:paraId="0B637AFD" w14:textId="77777777" w:rsidTr="007C1C58">
        <w:tc>
          <w:tcPr>
            <w:tcW w:w="2880" w:type="dxa"/>
          </w:tcPr>
          <w:p w14:paraId="442124F0" w14:textId="28F414B3" w:rsidR="00E42907" w:rsidRPr="007D58E2" w:rsidRDefault="00E42907" w:rsidP="00FE1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1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สำนักหักบัญชี</w:t>
            </w:r>
            <w:r w:rsidR="00FE148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และบริษัท</w:t>
            </w:r>
            <w:r w:rsidR="00FE148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FE14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1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6300" w:type="dxa"/>
          </w:tcPr>
          <w:p w14:paraId="4692DE35" w14:textId="610B6243" w:rsidR="00FE1486" w:rsidRPr="00CF33A2" w:rsidRDefault="00CF33A2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BE0583" w:rsidRPr="007D58E2" w14:paraId="4A5D6B5C" w14:textId="77777777" w:rsidTr="007C1C58">
        <w:tc>
          <w:tcPr>
            <w:tcW w:w="2880" w:type="dxa"/>
          </w:tcPr>
          <w:p w14:paraId="157F4011" w14:textId="77777777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4DC99B73" w14:textId="77777777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583" w14:paraId="3FA9D503" w14:textId="77777777" w:rsidTr="007C1C58">
        <w:tc>
          <w:tcPr>
            <w:tcW w:w="2880" w:type="dxa"/>
          </w:tcPr>
          <w:p w14:paraId="7CEC876D" w14:textId="77777777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300" w:type="dxa"/>
          </w:tcPr>
          <w:p w14:paraId="19146D17" w14:textId="398FAC5E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โดยประมาณแสดงตาม</w:t>
            </w: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565E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เนื่องจากเจ้าหนี้ธุรกิจหลักทรัพย์มีระยะเวลาสั้น</w:t>
            </w:r>
          </w:p>
        </w:tc>
      </w:tr>
      <w:tr w:rsidR="00BE0583" w:rsidRPr="007D58E2" w14:paraId="07ACB7F9" w14:textId="77777777" w:rsidTr="007C1C58">
        <w:tc>
          <w:tcPr>
            <w:tcW w:w="2880" w:type="dxa"/>
          </w:tcPr>
          <w:p w14:paraId="229D84BD" w14:textId="77777777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0FFA12B7" w14:textId="77777777" w:rsidR="00BE0583" w:rsidRPr="007D58E2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6140F832" w14:textId="77777777" w:rsidTr="007C1C58">
        <w:tc>
          <w:tcPr>
            <w:tcW w:w="2880" w:type="dxa"/>
          </w:tcPr>
          <w:p w14:paraId="5B018B4D" w14:textId="7A00EFE0" w:rsidR="00BE0583" w:rsidRPr="00D16270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ภาระที่ต้องส่งมอบหลักทรัพย์</w:t>
            </w:r>
          </w:p>
        </w:tc>
        <w:tc>
          <w:tcPr>
            <w:tcW w:w="6300" w:type="dxa"/>
          </w:tcPr>
          <w:p w14:paraId="6549F4CB" w14:textId="3CD27EC2" w:rsidR="00BE0583" w:rsidRPr="00565EA7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มูลค่ายุติธรรมสำหรับภาระที่ต้องส่งมอบหลักทรัพย์จะใช้ราคาเสนอซื้อ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ครั้งสุดท้ายของตลาดหลักทรัพย์แห่งประเทศไทย ณ วันที่รายงาน</w:t>
            </w:r>
          </w:p>
        </w:tc>
      </w:tr>
      <w:tr w:rsidR="00BE0583" w14:paraId="6EE869DA" w14:textId="77777777" w:rsidTr="007C1C58">
        <w:tc>
          <w:tcPr>
            <w:tcW w:w="2880" w:type="dxa"/>
          </w:tcPr>
          <w:p w14:paraId="4C42FD00" w14:textId="7C199F1B" w:rsidR="00BE0583" w:rsidRPr="0071670F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หนี้สินอนุพันธ์</w:t>
            </w:r>
          </w:p>
        </w:tc>
        <w:tc>
          <w:tcPr>
            <w:tcW w:w="6300" w:type="dxa"/>
          </w:tcPr>
          <w:p w14:paraId="1DD46385" w14:textId="77777777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65E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มูลค่ายุติธรรมสำหรับหนี้สินอนุพันธ์ซึ่งไม่มีสภาพคล่องคำนวณจากราคา</w:t>
            </w:r>
            <w:r w:rsidRPr="00565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ปิด ณ วันที่รายงาน หรือดัชนีกลุ่มหลักทรัพย์อ้างอิงจากผู้ให้บริการข้อมูลที่มีความน่าเชื่อถือ</w:t>
            </w:r>
          </w:p>
          <w:p w14:paraId="6878DF3A" w14:textId="77777777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969F828" w14:textId="442BF1A0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ของออปชั่น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ที่ซื้อขายนอกตลาดหลักทรัพย์อ้างอิงราคาจากนายหน้าในตลาดที่มีสภาพคล่อ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หรือจากผู้ให้บริการข้อมูลที่มีความน่าเชื่อถือ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สามารถทดสอบหาความสมเหตุสมผลได้โดยการคิดลดประมาณการกระแสเงินสดในอนาคต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2D0E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D0E4D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CE5FFF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E5FFF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มูลค่ายุติธรรมสะท้อนผลกระทบของความเสี่ย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7167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ด้านเครดิตของคู่สัญญา </w:t>
            </w:r>
          </w:p>
          <w:p w14:paraId="1049F289" w14:textId="77777777" w:rsidR="00BE0583" w:rsidRDefault="00BE0583" w:rsidP="00BE0583">
            <w:pPr>
              <w:pStyle w:val="BodyText2"/>
              <w:ind w:left="0" w:firstLine="0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  <w:p w14:paraId="2908351F" w14:textId="77777777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E12EB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มูลค่ายุติธรรมของใบสำคัญแสดงสิทธิอนุพันธ์จะใช้ราคาเสนอขาย</w:t>
            </w:r>
            <w:r w:rsidRPr="00E12EB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E12EB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ณ</w:t>
            </w:r>
            <w:r w:rsidRPr="00E12EB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E12EB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วันที่รายงาน</w:t>
            </w:r>
          </w:p>
          <w:p w14:paraId="57A25C1A" w14:textId="77777777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0F0BF51" w14:textId="031B431B" w:rsidR="00BE0583" w:rsidRPr="0071670F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616B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สำหรับข้อมูลที่ไม่สามารถสังเกตได้ที่มีนัยสำคัญ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E4C1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ส่วนคิดลดอันเนื่องมาจา</w:t>
            </w:r>
            <w:r w:rsidRPr="006E4C16">
              <w:rPr>
                <w:rFonts w:ascii="Angsana New" w:hAnsi="Angsana New" w:hint="cs"/>
                <w:sz w:val="30"/>
                <w:szCs w:val="30"/>
                <w:cs/>
              </w:rPr>
              <w:t>การขายธุรกรรมทั้งหมดในออปชั่นให้คู่สัญญาอื่น</w:t>
            </w:r>
            <w:r w:rsidRPr="006E4C16">
              <w:rPr>
                <w:rFonts w:asciiTheme="majorBidi" w:hAnsiTheme="majorBidi" w:cstheme="majorBidi"/>
                <w:sz w:val="30"/>
                <w:szCs w:val="30"/>
              </w:rPr>
              <w:t xml:space="preserve"> (unwind risk premium)</w:t>
            </w:r>
            <w:r w:rsidRPr="006E4C1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คำนวณมาจาก</w:t>
            </w:r>
            <w:r w:rsidRPr="006E4C16">
              <w:rPr>
                <w:rFonts w:asciiTheme="majorBidi" w:hAnsiTheme="majorBidi" w:hint="cs"/>
                <w:sz w:val="30"/>
                <w:szCs w:val="30"/>
                <w:cs/>
              </w:rPr>
              <w:t>ผลตอบแทนของหลักทรัพย์อ้างอิงย้อนหลัง</w:t>
            </w:r>
          </w:p>
        </w:tc>
      </w:tr>
      <w:tr w:rsidR="00200CAF" w14:paraId="3A792BAE" w14:textId="77777777" w:rsidTr="007C1C58">
        <w:tc>
          <w:tcPr>
            <w:tcW w:w="2880" w:type="dxa"/>
          </w:tcPr>
          <w:p w14:paraId="178D8736" w14:textId="77777777" w:rsidR="00200CAF" w:rsidRPr="0071670F" w:rsidRDefault="00200CAF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2B88CEFB" w14:textId="77777777" w:rsidR="00200CAF" w:rsidRPr="00565EA7" w:rsidRDefault="00200CAF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0583" w14:paraId="641B4628" w14:textId="77777777" w:rsidTr="007C1C58">
        <w:tc>
          <w:tcPr>
            <w:tcW w:w="2880" w:type="dxa"/>
          </w:tcPr>
          <w:p w14:paraId="497D121A" w14:textId="77777777" w:rsidR="00BE0583" w:rsidRPr="001B0A0D" w:rsidRDefault="00BE0583" w:rsidP="00BE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0A0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6300" w:type="dxa"/>
          </w:tcPr>
          <w:p w14:paraId="772AF41A" w14:textId="6DC71AA3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C1C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7C1C5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แสดงตาม</w:t>
            </w:r>
            <w:r w:rsidRPr="007C1C5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7C1C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เนื่องจากตราสารหนี้ที่ออกมีระยะเวลาสั้นและอัตราดอกเบี้ยเป็นไปตามราคาตลาด</w:t>
            </w:r>
          </w:p>
          <w:p w14:paraId="41DA4868" w14:textId="77777777" w:rsidR="00BE0583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2C49E2" w14:textId="21C58566" w:rsidR="00BE0583" w:rsidRPr="001B0A0D" w:rsidRDefault="00BE0583" w:rsidP="00BE0583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12EB5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มูลค่ายุติธรรมของอนุพันธ์แฝงคำนวณโดย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ใช้</w:t>
            </w:r>
            <w:r w:rsidRPr="00E12EB5">
              <w:rPr>
                <w:rFonts w:asciiTheme="majorBidi" w:hAnsiTheme="majorBidi" w:hint="cs"/>
                <w:sz w:val="30"/>
                <w:szCs w:val="30"/>
                <w:cs/>
              </w:rPr>
              <w:t>แบบจำลองที่เหมาะสม</w:t>
            </w:r>
            <w:r w:rsidRPr="00E12EB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12EB5">
              <w:rPr>
                <w:rFonts w:asciiTheme="majorBidi" w:hAnsiTheme="majorBidi" w:hint="cs"/>
                <w:sz w:val="30"/>
                <w:szCs w:val="30"/>
                <w:cs/>
              </w:rPr>
              <w:t>ซึ่งใช้ข้อมูลที่หาได้จากตลาดอ้างอิง</w:t>
            </w:r>
          </w:p>
        </w:tc>
      </w:tr>
    </w:tbl>
    <w:p w14:paraId="0EBB6603" w14:textId="3FD0D305" w:rsidR="0099121F" w:rsidRPr="0085608E" w:rsidRDefault="0099121F" w:rsidP="0085608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99121F" w:rsidRPr="0085608E" w:rsidSect="00B85F16">
      <w:headerReference w:type="default" r:id="rId15"/>
      <w:footerReference w:type="default" r:id="rId16"/>
      <w:headerReference w:type="first" r:id="rId17"/>
      <w:pgSz w:w="11907" w:h="16839" w:code="9"/>
      <w:pgMar w:top="691" w:right="1152" w:bottom="576" w:left="1170" w:header="720" w:footer="720" w:gutter="0"/>
      <w:pgNumType w:start="10"/>
      <w:cols w:space="720"/>
      <w:docGrid w:linePitch="245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" w:author="Punchanit, Chayangam" w:date="2021-07-26T10:22:00Z" w:initials="PC">
    <w:p w14:paraId="6D026034" w14:textId="0F319285" w:rsidR="00B8273E" w:rsidRDefault="00B8273E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D02603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90B54" w16cex:dateUtc="2021-07-26T0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D026034" w16cid:durableId="24A90B5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12AD7" w14:textId="77777777" w:rsidR="005D5518" w:rsidRDefault="005D5518">
      <w:r>
        <w:separator/>
      </w:r>
    </w:p>
  </w:endnote>
  <w:endnote w:type="continuationSeparator" w:id="0">
    <w:p w14:paraId="2DE025B7" w14:textId="77777777" w:rsidR="005D5518" w:rsidRDefault="005D5518">
      <w:r>
        <w:continuationSeparator/>
      </w:r>
    </w:p>
  </w:endnote>
  <w:endnote w:type="continuationNotice" w:id="1">
    <w:p w14:paraId="09874EDA" w14:textId="77777777" w:rsidR="005D5518" w:rsidRDefault="005D55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ULDIC+AngsanaNew">
    <w:altName w:val="Angsan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Bold">
    <w:altName w:val="PMingLiU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31710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73553EEB" w14:textId="77777777" w:rsidR="00B8273E" w:rsidRPr="0085608E" w:rsidRDefault="00B8273E" w:rsidP="008560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5608E">
          <w:rPr>
            <w:rFonts w:ascii="Angsana New" w:hAnsi="Angsana New"/>
            <w:sz w:val="30"/>
            <w:szCs w:val="30"/>
          </w:rPr>
          <w:fldChar w:fldCharType="begin"/>
        </w:r>
        <w:r w:rsidRPr="0085608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5608E">
          <w:rPr>
            <w:rFonts w:ascii="Angsana New" w:hAnsi="Angsana New"/>
            <w:sz w:val="30"/>
            <w:szCs w:val="30"/>
          </w:rPr>
          <w:fldChar w:fldCharType="separate"/>
        </w:r>
        <w:r w:rsidRPr="0085608E">
          <w:rPr>
            <w:rFonts w:ascii="Angsana New" w:hAnsi="Angsana New"/>
            <w:noProof/>
            <w:sz w:val="30"/>
            <w:szCs w:val="30"/>
          </w:rPr>
          <w:t>2</w:t>
        </w:r>
        <w:r w:rsidRPr="0085608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E9F674" w14:textId="77777777" w:rsidR="005D5518" w:rsidRDefault="005D5518">
      <w:r>
        <w:separator/>
      </w:r>
    </w:p>
  </w:footnote>
  <w:footnote w:type="continuationSeparator" w:id="0">
    <w:p w14:paraId="0BD5A8A5" w14:textId="77777777" w:rsidR="005D5518" w:rsidRDefault="005D5518">
      <w:r>
        <w:continuationSeparator/>
      </w:r>
    </w:p>
  </w:footnote>
  <w:footnote w:type="continuationNotice" w:id="1">
    <w:p w14:paraId="6575BE00" w14:textId="77777777" w:rsidR="005D5518" w:rsidRDefault="005D55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899BD" w14:textId="49955D2D" w:rsidR="00B8273E" w:rsidRDefault="00B8273E" w:rsidP="002B413A">
    <w:pPr>
      <w:tabs>
        <w:tab w:val="clear" w:pos="454"/>
        <w:tab w:val="clear" w:pos="680"/>
        <w:tab w:val="left" w:pos="45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ไทยพาณิชย์ จำกัด </w:t>
    </w:r>
  </w:p>
  <w:p w14:paraId="0CDE92BF" w14:textId="772A389D" w:rsidR="00B8273E" w:rsidRDefault="00B8273E" w:rsidP="002B413A">
    <w:pPr>
      <w:tabs>
        <w:tab w:val="clear" w:pos="227"/>
        <w:tab w:val="clear" w:pos="454"/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51B06DDF" w14:textId="6CAFF5E1" w:rsidR="00B8273E" w:rsidRDefault="00B8273E" w:rsidP="002B413A">
    <w:pPr>
      <w:tabs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</w:t>
    </w:r>
  </w:p>
  <w:p w14:paraId="7873DE99" w14:textId="77777777" w:rsidR="00B8273E" w:rsidRPr="000E0B3D" w:rsidRDefault="00B8273E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5"/>
      <w:gridCol w:w="3195"/>
      <w:gridCol w:w="3195"/>
    </w:tblGrid>
    <w:tr w:rsidR="00B8273E" w14:paraId="1DDEF762" w14:textId="77777777" w:rsidTr="5E06E701">
      <w:tc>
        <w:tcPr>
          <w:tcW w:w="3195" w:type="dxa"/>
        </w:tcPr>
        <w:p w14:paraId="40B6EFC1" w14:textId="18D15D8C" w:rsidR="00B8273E" w:rsidRDefault="00B8273E" w:rsidP="5E06E701">
          <w:pPr>
            <w:pStyle w:val="Header"/>
            <w:ind w:left="-115"/>
          </w:pPr>
        </w:p>
      </w:tc>
      <w:tc>
        <w:tcPr>
          <w:tcW w:w="3195" w:type="dxa"/>
        </w:tcPr>
        <w:p w14:paraId="6DB00499" w14:textId="4AD9043E" w:rsidR="00B8273E" w:rsidRDefault="00B8273E" w:rsidP="5E06E701">
          <w:pPr>
            <w:pStyle w:val="Header"/>
            <w:jc w:val="center"/>
          </w:pPr>
        </w:p>
      </w:tc>
      <w:tc>
        <w:tcPr>
          <w:tcW w:w="3195" w:type="dxa"/>
        </w:tcPr>
        <w:p w14:paraId="2D88359E" w14:textId="14095E21" w:rsidR="00B8273E" w:rsidRDefault="00B8273E" w:rsidP="5E06E701">
          <w:pPr>
            <w:pStyle w:val="Header"/>
            <w:ind w:right="-115"/>
            <w:jc w:val="right"/>
          </w:pPr>
        </w:p>
      </w:tc>
    </w:tr>
  </w:tbl>
  <w:p w14:paraId="0A58CC42" w14:textId="0E66F576" w:rsidR="00B8273E" w:rsidRDefault="00B8273E" w:rsidP="5E06E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867D46"/>
    <w:multiLevelType w:val="multilevel"/>
    <w:tmpl w:val="2C4854F6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99548E5"/>
    <w:multiLevelType w:val="hybridMultilevel"/>
    <w:tmpl w:val="7FD0ECF4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046AD"/>
    <w:multiLevelType w:val="hybridMultilevel"/>
    <w:tmpl w:val="6F207D5C"/>
    <w:lvl w:ilvl="0" w:tplc="3280BD1E">
      <w:start w:val="1"/>
      <w:numFmt w:val="decimal"/>
      <w:lvlText w:val="4.%1"/>
      <w:lvlJc w:val="left"/>
      <w:pPr>
        <w:ind w:left="360" w:hanging="360"/>
      </w:pPr>
      <w:rPr>
        <w:rFonts w:ascii="Angsana New" w:hAnsi="Angsana New" w:cs="Angsana New" w:hint="default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610239"/>
    <w:multiLevelType w:val="multilevel"/>
    <w:tmpl w:val="E35A8E02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0A40B2A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246013"/>
    <w:multiLevelType w:val="hybridMultilevel"/>
    <w:tmpl w:val="10920D88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31B2C57"/>
    <w:multiLevelType w:val="multilevel"/>
    <w:tmpl w:val="1C401E5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4" w15:restartNumberingAfterBreak="0">
    <w:nsid w:val="4F907FEB"/>
    <w:multiLevelType w:val="multilevel"/>
    <w:tmpl w:val="7D0A7A4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5" w15:restartNumberingAfterBreak="0">
    <w:nsid w:val="57A654FB"/>
    <w:multiLevelType w:val="hybridMultilevel"/>
    <w:tmpl w:val="E2A45FF4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269A6"/>
    <w:multiLevelType w:val="hybridMultilevel"/>
    <w:tmpl w:val="98880716"/>
    <w:lvl w:ilvl="0" w:tplc="0278ED5E">
      <w:start w:val="23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A4221"/>
    <w:multiLevelType w:val="hybridMultilevel"/>
    <w:tmpl w:val="6876FD72"/>
    <w:lvl w:ilvl="0" w:tplc="6316CFBA">
      <w:start w:val="19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F4CBE"/>
    <w:multiLevelType w:val="hybridMultilevel"/>
    <w:tmpl w:val="ADF86DA4"/>
    <w:lvl w:ilvl="0" w:tplc="6A386054">
      <w:start w:val="2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459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2" w15:restartNumberingAfterBreak="0">
    <w:nsid w:val="7B1B132D"/>
    <w:multiLevelType w:val="hybridMultilevel"/>
    <w:tmpl w:val="A1BC2642"/>
    <w:lvl w:ilvl="0" w:tplc="1166E7D2">
      <w:start w:val="1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2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21"/>
  </w:num>
  <w:num w:numId="10">
    <w:abstractNumId w:val="17"/>
  </w:num>
  <w:num w:numId="11">
    <w:abstractNumId w:val="15"/>
  </w:num>
  <w:num w:numId="12">
    <w:abstractNumId w:val="8"/>
  </w:num>
  <w:num w:numId="13">
    <w:abstractNumId w:val="18"/>
  </w:num>
  <w:num w:numId="14">
    <w:abstractNumId w:val="16"/>
  </w:num>
  <w:num w:numId="15">
    <w:abstractNumId w:val="22"/>
  </w:num>
  <w:num w:numId="16">
    <w:abstractNumId w:val="19"/>
  </w:num>
  <w:num w:numId="17">
    <w:abstractNumId w:val="20"/>
  </w:num>
  <w:num w:numId="18">
    <w:abstractNumId w:val="9"/>
  </w:num>
  <w:num w:numId="19">
    <w:abstractNumId w:val="0"/>
  </w:num>
  <w:num w:numId="20">
    <w:abstractNumId w:val="11"/>
  </w:num>
  <w:num w:numId="21">
    <w:abstractNumId w:val="14"/>
  </w:num>
  <w:num w:numId="22">
    <w:abstractNumId w:val="13"/>
  </w:num>
  <w:num w:numId="23">
    <w:abstractNumId w:val="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unchanit, Chayangam">
    <w15:presenceInfo w15:providerId="AD" w15:userId="S::punchanit@kpmg.co.th::d5b87737-47ff-45a0-bfdf-38dd6ee5ff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11A"/>
    <w:rsid w:val="00000130"/>
    <w:rsid w:val="0000028B"/>
    <w:rsid w:val="00000291"/>
    <w:rsid w:val="00000746"/>
    <w:rsid w:val="000009CF"/>
    <w:rsid w:val="00000BDA"/>
    <w:rsid w:val="00000C46"/>
    <w:rsid w:val="000010F7"/>
    <w:rsid w:val="000011BC"/>
    <w:rsid w:val="000015C8"/>
    <w:rsid w:val="00001772"/>
    <w:rsid w:val="000018E6"/>
    <w:rsid w:val="00001BCA"/>
    <w:rsid w:val="00001DBA"/>
    <w:rsid w:val="00002417"/>
    <w:rsid w:val="00002447"/>
    <w:rsid w:val="0000282F"/>
    <w:rsid w:val="00002CB9"/>
    <w:rsid w:val="00002D5F"/>
    <w:rsid w:val="00002D76"/>
    <w:rsid w:val="00002E8C"/>
    <w:rsid w:val="000031CB"/>
    <w:rsid w:val="0000363C"/>
    <w:rsid w:val="00003917"/>
    <w:rsid w:val="00003A4F"/>
    <w:rsid w:val="00003A58"/>
    <w:rsid w:val="00004546"/>
    <w:rsid w:val="00004632"/>
    <w:rsid w:val="000050B0"/>
    <w:rsid w:val="000051AA"/>
    <w:rsid w:val="00005329"/>
    <w:rsid w:val="00005904"/>
    <w:rsid w:val="000059B1"/>
    <w:rsid w:val="00005DB9"/>
    <w:rsid w:val="0000613C"/>
    <w:rsid w:val="00006987"/>
    <w:rsid w:val="000069A9"/>
    <w:rsid w:val="00006E08"/>
    <w:rsid w:val="00007133"/>
    <w:rsid w:val="0000769D"/>
    <w:rsid w:val="00007ACF"/>
    <w:rsid w:val="00007AED"/>
    <w:rsid w:val="00007D7C"/>
    <w:rsid w:val="00007E52"/>
    <w:rsid w:val="000100A1"/>
    <w:rsid w:val="00010458"/>
    <w:rsid w:val="000105A8"/>
    <w:rsid w:val="00010F3A"/>
    <w:rsid w:val="000110B5"/>
    <w:rsid w:val="000111CC"/>
    <w:rsid w:val="00011238"/>
    <w:rsid w:val="000112F4"/>
    <w:rsid w:val="00011570"/>
    <w:rsid w:val="00011E02"/>
    <w:rsid w:val="00011F73"/>
    <w:rsid w:val="00012234"/>
    <w:rsid w:val="0001235C"/>
    <w:rsid w:val="00012FCB"/>
    <w:rsid w:val="000131F6"/>
    <w:rsid w:val="00013215"/>
    <w:rsid w:val="00013A3F"/>
    <w:rsid w:val="00013AD1"/>
    <w:rsid w:val="00014725"/>
    <w:rsid w:val="0001493A"/>
    <w:rsid w:val="00014F0A"/>
    <w:rsid w:val="00015109"/>
    <w:rsid w:val="00015115"/>
    <w:rsid w:val="0001547D"/>
    <w:rsid w:val="0001584D"/>
    <w:rsid w:val="00015A02"/>
    <w:rsid w:val="00015D71"/>
    <w:rsid w:val="00015EFB"/>
    <w:rsid w:val="000160D9"/>
    <w:rsid w:val="00016580"/>
    <w:rsid w:val="00016F39"/>
    <w:rsid w:val="00017021"/>
    <w:rsid w:val="00017458"/>
    <w:rsid w:val="000176BC"/>
    <w:rsid w:val="0001795E"/>
    <w:rsid w:val="00017BF5"/>
    <w:rsid w:val="00020233"/>
    <w:rsid w:val="00020286"/>
    <w:rsid w:val="000202F5"/>
    <w:rsid w:val="00020602"/>
    <w:rsid w:val="00020676"/>
    <w:rsid w:val="0002083B"/>
    <w:rsid w:val="00020A44"/>
    <w:rsid w:val="00020D50"/>
    <w:rsid w:val="00021082"/>
    <w:rsid w:val="00021127"/>
    <w:rsid w:val="00021439"/>
    <w:rsid w:val="0002178F"/>
    <w:rsid w:val="00021A8B"/>
    <w:rsid w:val="000223D4"/>
    <w:rsid w:val="000227C1"/>
    <w:rsid w:val="00022A53"/>
    <w:rsid w:val="000234F0"/>
    <w:rsid w:val="00023765"/>
    <w:rsid w:val="0002404C"/>
    <w:rsid w:val="00024184"/>
    <w:rsid w:val="00024463"/>
    <w:rsid w:val="00024789"/>
    <w:rsid w:val="00024940"/>
    <w:rsid w:val="000251B9"/>
    <w:rsid w:val="00025581"/>
    <w:rsid w:val="00025D5B"/>
    <w:rsid w:val="00025D72"/>
    <w:rsid w:val="0002648A"/>
    <w:rsid w:val="00026601"/>
    <w:rsid w:val="00026691"/>
    <w:rsid w:val="0002694F"/>
    <w:rsid w:val="00026BD3"/>
    <w:rsid w:val="0002710E"/>
    <w:rsid w:val="00027135"/>
    <w:rsid w:val="000277C4"/>
    <w:rsid w:val="00027C74"/>
    <w:rsid w:val="00027EC0"/>
    <w:rsid w:val="00030270"/>
    <w:rsid w:val="000307D1"/>
    <w:rsid w:val="00030815"/>
    <w:rsid w:val="000308B9"/>
    <w:rsid w:val="000308D6"/>
    <w:rsid w:val="00030F01"/>
    <w:rsid w:val="000311BF"/>
    <w:rsid w:val="00032097"/>
    <w:rsid w:val="000326C2"/>
    <w:rsid w:val="00032923"/>
    <w:rsid w:val="00032DB1"/>
    <w:rsid w:val="00033192"/>
    <w:rsid w:val="000335EA"/>
    <w:rsid w:val="00033672"/>
    <w:rsid w:val="000337F5"/>
    <w:rsid w:val="000338D9"/>
    <w:rsid w:val="0003397D"/>
    <w:rsid w:val="00033BEC"/>
    <w:rsid w:val="00033CAE"/>
    <w:rsid w:val="00034130"/>
    <w:rsid w:val="0003428F"/>
    <w:rsid w:val="00034507"/>
    <w:rsid w:val="00034ABD"/>
    <w:rsid w:val="00034FE8"/>
    <w:rsid w:val="00035795"/>
    <w:rsid w:val="00035A5F"/>
    <w:rsid w:val="00035B05"/>
    <w:rsid w:val="00035C9C"/>
    <w:rsid w:val="000361B0"/>
    <w:rsid w:val="000366C0"/>
    <w:rsid w:val="00036A17"/>
    <w:rsid w:val="00036BCE"/>
    <w:rsid w:val="00036DDE"/>
    <w:rsid w:val="00036F7C"/>
    <w:rsid w:val="000371BA"/>
    <w:rsid w:val="000371E3"/>
    <w:rsid w:val="000372CC"/>
    <w:rsid w:val="000373E1"/>
    <w:rsid w:val="0003758E"/>
    <w:rsid w:val="00037620"/>
    <w:rsid w:val="00037723"/>
    <w:rsid w:val="00037C68"/>
    <w:rsid w:val="00037E11"/>
    <w:rsid w:val="00037EE2"/>
    <w:rsid w:val="000401F2"/>
    <w:rsid w:val="00040704"/>
    <w:rsid w:val="000409DA"/>
    <w:rsid w:val="00040AE3"/>
    <w:rsid w:val="000415FC"/>
    <w:rsid w:val="000417F5"/>
    <w:rsid w:val="00041A9E"/>
    <w:rsid w:val="00041AD4"/>
    <w:rsid w:val="00042494"/>
    <w:rsid w:val="00042622"/>
    <w:rsid w:val="0004272D"/>
    <w:rsid w:val="00042A6E"/>
    <w:rsid w:val="00043123"/>
    <w:rsid w:val="00043261"/>
    <w:rsid w:val="00043A61"/>
    <w:rsid w:val="00043AC4"/>
    <w:rsid w:val="00043E9A"/>
    <w:rsid w:val="000440BC"/>
    <w:rsid w:val="00044585"/>
    <w:rsid w:val="00044E8C"/>
    <w:rsid w:val="00045866"/>
    <w:rsid w:val="000459DE"/>
    <w:rsid w:val="00045BCC"/>
    <w:rsid w:val="00045C18"/>
    <w:rsid w:val="0004647A"/>
    <w:rsid w:val="00046739"/>
    <w:rsid w:val="00046821"/>
    <w:rsid w:val="000468CB"/>
    <w:rsid w:val="00046B9F"/>
    <w:rsid w:val="00046D49"/>
    <w:rsid w:val="0004753E"/>
    <w:rsid w:val="00047581"/>
    <w:rsid w:val="00047BD5"/>
    <w:rsid w:val="00050000"/>
    <w:rsid w:val="0005037F"/>
    <w:rsid w:val="000503D2"/>
    <w:rsid w:val="00050B45"/>
    <w:rsid w:val="00050C6B"/>
    <w:rsid w:val="00050EE4"/>
    <w:rsid w:val="00051228"/>
    <w:rsid w:val="0005181C"/>
    <w:rsid w:val="0005191E"/>
    <w:rsid w:val="00051E1E"/>
    <w:rsid w:val="00052243"/>
    <w:rsid w:val="00052307"/>
    <w:rsid w:val="00052890"/>
    <w:rsid w:val="00052B2A"/>
    <w:rsid w:val="00052D09"/>
    <w:rsid w:val="00052D91"/>
    <w:rsid w:val="00052DF5"/>
    <w:rsid w:val="000539DB"/>
    <w:rsid w:val="00053C0A"/>
    <w:rsid w:val="00053DB4"/>
    <w:rsid w:val="00053F4D"/>
    <w:rsid w:val="0005419A"/>
    <w:rsid w:val="00054541"/>
    <w:rsid w:val="00054C5C"/>
    <w:rsid w:val="00054D5D"/>
    <w:rsid w:val="00054DE4"/>
    <w:rsid w:val="00054DF1"/>
    <w:rsid w:val="0005516F"/>
    <w:rsid w:val="00055595"/>
    <w:rsid w:val="00055941"/>
    <w:rsid w:val="00055D25"/>
    <w:rsid w:val="0005621E"/>
    <w:rsid w:val="0005648D"/>
    <w:rsid w:val="0005653B"/>
    <w:rsid w:val="00056588"/>
    <w:rsid w:val="0005658D"/>
    <w:rsid w:val="000565F1"/>
    <w:rsid w:val="00056795"/>
    <w:rsid w:val="00056A54"/>
    <w:rsid w:val="00056B23"/>
    <w:rsid w:val="00056D2F"/>
    <w:rsid w:val="00056FE0"/>
    <w:rsid w:val="000579E9"/>
    <w:rsid w:val="00060190"/>
    <w:rsid w:val="0006041B"/>
    <w:rsid w:val="00060718"/>
    <w:rsid w:val="000608D5"/>
    <w:rsid w:val="000609D1"/>
    <w:rsid w:val="00060C56"/>
    <w:rsid w:val="00060F16"/>
    <w:rsid w:val="000614DB"/>
    <w:rsid w:val="00061815"/>
    <w:rsid w:val="00061BC4"/>
    <w:rsid w:val="00061C68"/>
    <w:rsid w:val="00062056"/>
    <w:rsid w:val="00062118"/>
    <w:rsid w:val="000621A3"/>
    <w:rsid w:val="000623A6"/>
    <w:rsid w:val="000627EE"/>
    <w:rsid w:val="0006280C"/>
    <w:rsid w:val="00062827"/>
    <w:rsid w:val="00062948"/>
    <w:rsid w:val="00062A53"/>
    <w:rsid w:val="00062EEC"/>
    <w:rsid w:val="00062FD2"/>
    <w:rsid w:val="00063001"/>
    <w:rsid w:val="0006325B"/>
    <w:rsid w:val="0006327B"/>
    <w:rsid w:val="0006347D"/>
    <w:rsid w:val="000634F4"/>
    <w:rsid w:val="00063D10"/>
    <w:rsid w:val="00063E05"/>
    <w:rsid w:val="00063FD7"/>
    <w:rsid w:val="00064032"/>
    <w:rsid w:val="00064357"/>
    <w:rsid w:val="000646D8"/>
    <w:rsid w:val="000647A2"/>
    <w:rsid w:val="000648DF"/>
    <w:rsid w:val="00064F4F"/>
    <w:rsid w:val="00065023"/>
    <w:rsid w:val="000650B1"/>
    <w:rsid w:val="00065135"/>
    <w:rsid w:val="00065986"/>
    <w:rsid w:val="00065D2F"/>
    <w:rsid w:val="00065E0A"/>
    <w:rsid w:val="00065E5E"/>
    <w:rsid w:val="00065FC9"/>
    <w:rsid w:val="00066328"/>
    <w:rsid w:val="00067142"/>
    <w:rsid w:val="00067270"/>
    <w:rsid w:val="000679A3"/>
    <w:rsid w:val="00067FED"/>
    <w:rsid w:val="00070143"/>
    <w:rsid w:val="00070166"/>
    <w:rsid w:val="00070256"/>
    <w:rsid w:val="000703B5"/>
    <w:rsid w:val="00070A2F"/>
    <w:rsid w:val="00070D45"/>
    <w:rsid w:val="00070E4C"/>
    <w:rsid w:val="0007126A"/>
    <w:rsid w:val="000712A2"/>
    <w:rsid w:val="000713D2"/>
    <w:rsid w:val="000716BC"/>
    <w:rsid w:val="00071729"/>
    <w:rsid w:val="000717B0"/>
    <w:rsid w:val="00071C02"/>
    <w:rsid w:val="00072117"/>
    <w:rsid w:val="00072425"/>
    <w:rsid w:val="000724EE"/>
    <w:rsid w:val="0007250A"/>
    <w:rsid w:val="000726FB"/>
    <w:rsid w:val="00072A37"/>
    <w:rsid w:val="00072B4A"/>
    <w:rsid w:val="00072BB3"/>
    <w:rsid w:val="00072BDC"/>
    <w:rsid w:val="00073040"/>
    <w:rsid w:val="0007311D"/>
    <w:rsid w:val="00073179"/>
    <w:rsid w:val="000734D8"/>
    <w:rsid w:val="000736B1"/>
    <w:rsid w:val="000737FC"/>
    <w:rsid w:val="00073840"/>
    <w:rsid w:val="00074189"/>
    <w:rsid w:val="000743CA"/>
    <w:rsid w:val="000743FA"/>
    <w:rsid w:val="000746B3"/>
    <w:rsid w:val="00074B8E"/>
    <w:rsid w:val="00074EA0"/>
    <w:rsid w:val="00074F87"/>
    <w:rsid w:val="0007596D"/>
    <w:rsid w:val="00075B86"/>
    <w:rsid w:val="00076373"/>
    <w:rsid w:val="00076666"/>
    <w:rsid w:val="000768DA"/>
    <w:rsid w:val="00076C37"/>
    <w:rsid w:val="0007718E"/>
    <w:rsid w:val="0007719B"/>
    <w:rsid w:val="00077235"/>
    <w:rsid w:val="00077987"/>
    <w:rsid w:val="00077C5B"/>
    <w:rsid w:val="00077D31"/>
    <w:rsid w:val="00077F1F"/>
    <w:rsid w:val="000808C6"/>
    <w:rsid w:val="000813CD"/>
    <w:rsid w:val="0008167F"/>
    <w:rsid w:val="00081973"/>
    <w:rsid w:val="00081AD8"/>
    <w:rsid w:val="00081F5A"/>
    <w:rsid w:val="00081FAD"/>
    <w:rsid w:val="000823E6"/>
    <w:rsid w:val="00082762"/>
    <w:rsid w:val="00082888"/>
    <w:rsid w:val="00082EA3"/>
    <w:rsid w:val="00083167"/>
    <w:rsid w:val="0008321A"/>
    <w:rsid w:val="0008344D"/>
    <w:rsid w:val="000834DB"/>
    <w:rsid w:val="000837AF"/>
    <w:rsid w:val="00083A76"/>
    <w:rsid w:val="00083B5D"/>
    <w:rsid w:val="00083C92"/>
    <w:rsid w:val="00083EC8"/>
    <w:rsid w:val="00084265"/>
    <w:rsid w:val="00084AF3"/>
    <w:rsid w:val="00084C7D"/>
    <w:rsid w:val="00085056"/>
    <w:rsid w:val="000851FC"/>
    <w:rsid w:val="000852CB"/>
    <w:rsid w:val="000854C8"/>
    <w:rsid w:val="00085C25"/>
    <w:rsid w:val="00086BCF"/>
    <w:rsid w:val="00087061"/>
    <w:rsid w:val="00087127"/>
    <w:rsid w:val="0008757D"/>
    <w:rsid w:val="0008768D"/>
    <w:rsid w:val="00087B3E"/>
    <w:rsid w:val="00087C09"/>
    <w:rsid w:val="00087E01"/>
    <w:rsid w:val="00090A0B"/>
    <w:rsid w:val="00091164"/>
    <w:rsid w:val="00091673"/>
    <w:rsid w:val="00091781"/>
    <w:rsid w:val="0009188A"/>
    <w:rsid w:val="00091904"/>
    <w:rsid w:val="00091C1D"/>
    <w:rsid w:val="0009221D"/>
    <w:rsid w:val="00092883"/>
    <w:rsid w:val="00092CD0"/>
    <w:rsid w:val="000930AE"/>
    <w:rsid w:val="000937E5"/>
    <w:rsid w:val="000938D9"/>
    <w:rsid w:val="00093CA7"/>
    <w:rsid w:val="00093CF7"/>
    <w:rsid w:val="000940FD"/>
    <w:rsid w:val="0009457A"/>
    <w:rsid w:val="00094919"/>
    <w:rsid w:val="00094965"/>
    <w:rsid w:val="00094A59"/>
    <w:rsid w:val="00094F22"/>
    <w:rsid w:val="000956C2"/>
    <w:rsid w:val="000956FF"/>
    <w:rsid w:val="000961BE"/>
    <w:rsid w:val="00096292"/>
    <w:rsid w:val="00096367"/>
    <w:rsid w:val="0009656B"/>
    <w:rsid w:val="000966CE"/>
    <w:rsid w:val="0009693D"/>
    <w:rsid w:val="00096ED8"/>
    <w:rsid w:val="000974FC"/>
    <w:rsid w:val="000976F8"/>
    <w:rsid w:val="00097DD5"/>
    <w:rsid w:val="00097DE2"/>
    <w:rsid w:val="000A05E2"/>
    <w:rsid w:val="000A0893"/>
    <w:rsid w:val="000A0933"/>
    <w:rsid w:val="000A0951"/>
    <w:rsid w:val="000A0AD3"/>
    <w:rsid w:val="000A0DBF"/>
    <w:rsid w:val="000A0E7D"/>
    <w:rsid w:val="000A1119"/>
    <w:rsid w:val="000A1235"/>
    <w:rsid w:val="000A1344"/>
    <w:rsid w:val="000A1468"/>
    <w:rsid w:val="000A16F2"/>
    <w:rsid w:val="000A1D00"/>
    <w:rsid w:val="000A1F08"/>
    <w:rsid w:val="000A1FA7"/>
    <w:rsid w:val="000A2333"/>
    <w:rsid w:val="000A2904"/>
    <w:rsid w:val="000A2B6D"/>
    <w:rsid w:val="000A2C6F"/>
    <w:rsid w:val="000A2D91"/>
    <w:rsid w:val="000A3F2F"/>
    <w:rsid w:val="000A41A2"/>
    <w:rsid w:val="000A48E8"/>
    <w:rsid w:val="000A508E"/>
    <w:rsid w:val="000A51CA"/>
    <w:rsid w:val="000A5470"/>
    <w:rsid w:val="000A54E6"/>
    <w:rsid w:val="000A5780"/>
    <w:rsid w:val="000A578B"/>
    <w:rsid w:val="000A5B56"/>
    <w:rsid w:val="000A5C68"/>
    <w:rsid w:val="000A5C71"/>
    <w:rsid w:val="000A60CD"/>
    <w:rsid w:val="000A64DC"/>
    <w:rsid w:val="000A667C"/>
    <w:rsid w:val="000A6767"/>
    <w:rsid w:val="000A70E3"/>
    <w:rsid w:val="000A736B"/>
    <w:rsid w:val="000A75EC"/>
    <w:rsid w:val="000A7AB4"/>
    <w:rsid w:val="000B01EE"/>
    <w:rsid w:val="000B0399"/>
    <w:rsid w:val="000B0511"/>
    <w:rsid w:val="000B08A4"/>
    <w:rsid w:val="000B1018"/>
    <w:rsid w:val="000B1246"/>
    <w:rsid w:val="000B1AD1"/>
    <w:rsid w:val="000B1F87"/>
    <w:rsid w:val="000B20A0"/>
    <w:rsid w:val="000B23D0"/>
    <w:rsid w:val="000B2667"/>
    <w:rsid w:val="000B26D0"/>
    <w:rsid w:val="000B2DFF"/>
    <w:rsid w:val="000B30AE"/>
    <w:rsid w:val="000B392C"/>
    <w:rsid w:val="000B39EE"/>
    <w:rsid w:val="000B39F2"/>
    <w:rsid w:val="000B3D07"/>
    <w:rsid w:val="000B4873"/>
    <w:rsid w:val="000B4881"/>
    <w:rsid w:val="000B48AE"/>
    <w:rsid w:val="000B4C05"/>
    <w:rsid w:val="000B54E7"/>
    <w:rsid w:val="000B567A"/>
    <w:rsid w:val="000B58C6"/>
    <w:rsid w:val="000B58E4"/>
    <w:rsid w:val="000B5CFB"/>
    <w:rsid w:val="000B5DBF"/>
    <w:rsid w:val="000B6552"/>
    <w:rsid w:val="000B6B5B"/>
    <w:rsid w:val="000B7434"/>
    <w:rsid w:val="000B749E"/>
    <w:rsid w:val="000B7744"/>
    <w:rsid w:val="000B77E4"/>
    <w:rsid w:val="000C0237"/>
    <w:rsid w:val="000C02CF"/>
    <w:rsid w:val="000C0739"/>
    <w:rsid w:val="000C0AA4"/>
    <w:rsid w:val="000C1178"/>
    <w:rsid w:val="000C119E"/>
    <w:rsid w:val="000C1559"/>
    <w:rsid w:val="000C15C2"/>
    <w:rsid w:val="000C15C7"/>
    <w:rsid w:val="000C16D0"/>
    <w:rsid w:val="000C1A7C"/>
    <w:rsid w:val="000C1CAA"/>
    <w:rsid w:val="000C1F81"/>
    <w:rsid w:val="000C2175"/>
    <w:rsid w:val="000C29C6"/>
    <w:rsid w:val="000C29D6"/>
    <w:rsid w:val="000C313B"/>
    <w:rsid w:val="000C32F6"/>
    <w:rsid w:val="000C34CD"/>
    <w:rsid w:val="000C392A"/>
    <w:rsid w:val="000C3988"/>
    <w:rsid w:val="000C3BC8"/>
    <w:rsid w:val="000C3C50"/>
    <w:rsid w:val="000C454F"/>
    <w:rsid w:val="000C4C41"/>
    <w:rsid w:val="000C51D9"/>
    <w:rsid w:val="000C5283"/>
    <w:rsid w:val="000C5339"/>
    <w:rsid w:val="000C5432"/>
    <w:rsid w:val="000C571C"/>
    <w:rsid w:val="000C59AA"/>
    <w:rsid w:val="000C5F09"/>
    <w:rsid w:val="000C638A"/>
    <w:rsid w:val="000C63C5"/>
    <w:rsid w:val="000C6946"/>
    <w:rsid w:val="000C6AE6"/>
    <w:rsid w:val="000C6C63"/>
    <w:rsid w:val="000C6CBE"/>
    <w:rsid w:val="000C7062"/>
    <w:rsid w:val="000C726E"/>
    <w:rsid w:val="000C735E"/>
    <w:rsid w:val="000C754C"/>
    <w:rsid w:val="000C794A"/>
    <w:rsid w:val="000C7C57"/>
    <w:rsid w:val="000C7D7E"/>
    <w:rsid w:val="000C7FE5"/>
    <w:rsid w:val="000D0259"/>
    <w:rsid w:val="000D07CC"/>
    <w:rsid w:val="000D0A82"/>
    <w:rsid w:val="000D0BD6"/>
    <w:rsid w:val="000D0DDB"/>
    <w:rsid w:val="000D1817"/>
    <w:rsid w:val="000D1B59"/>
    <w:rsid w:val="000D2141"/>
    <w:rsid w:val="000D245F"/>
    <w:rsid w:val="000D261F"/>
    <w:rsid w:val="000D26C8"/>
    <w:rsid w:val="000D2816"/>
    <w:rsid w:val="000D2B11"/>
    <w:rsid w:val="000D3DDE"/>
    <w:rsid w:val="000D46C0"/>
    <w:rsid w:val="000D484E"/>
    <w:rsid w:val="000D48E5"/>
    <w:rsid w:val="000D4950"/>
    <w:rsid w:val="000D4D89"/>
    <w:rsid w:val="000D4DF3"/>
    <w:rsid w:val="000D543F"/>
    <w:rsid w:val="000D57A4"/>
    <w:rsid w:val="000D588B"/>
    <w:rsid w:val="000D59FC"/>
    <w:rsid w:val="000D5D04"/>
    <w:rsid w:val="000D5EB7"/>
    <w:rsid w:val="000D6820"/>
    <w:rsid w:val="000D6A69"/>
    <w:rsid w:val="000D6CD3"/>
    <w:rsid w:val="000D6F93"/>
    <w:rsid w:val="000D72D9"/>
    <w:rsid w:val="000D74AE"/>
    <w:rsid w:val="000D75D9"/>
    <w:rsid w:val="000D79A5"/>
    <w:rsid w:val="000D79AE"/>
    <w:rsid w:val="000D7B1C"/>
    <w:rsid w:val="000D7C9E"/>
    <w:rsid w:val="000D7D79"/>
    <w:rsid w:val="000E075D"/>
    <w:rsid w:val="000E0903"/>
    <w:rsid w:val="000E0961"/>
    <w:rsid w:val="000E0A82"/>
    <w:rsid w:val="000E0B2F"/>
    <w:rsid w:val="000E0B3D"/>
    <w:rsid w:val="000E0C3D"/>
    <w:rsid w:val="000E0CE1"/>
    <w:rsid w:val="000E0D61"/>
    <w:rsid w:val="000E0E1A"/>
    <w:rsid w:val="000E100E"/>
    <w:rsid w:val="000E13F5"/>
    <w:rsid w:val="000E1626"/>
    <w:rsid w:val="000E1A67"/>
    <w:rsid w:val="000E246C"/>
    <w:rsid w:val="000E2B4A"/>
    <w:rsid w:val="000E2BFF"/>
    <w:rsid w:val="000E2EA5"/>
    <w:rsid w:val="000E2ED7"/>
    <w:rsid w:val="000E31C8"/>
    <w:rsid w:val="000E3395"/>
    <w:rsid w:val="000E36FD"/>
    <w:rsid w:val="000E3815"/>
    <w:rsid w:val="000E3ABE"/>
    <w:rsid w:val="000E3BAF"/>
    <w:rsid w:val="000E3BE5"/>
    <w:rsid w:val="000E45F0"/>
    <w:rsid w:val="000E461C"/>
    <w:rsid w:val="000E488C"/>
    <w:rsid w:val="000E49C6"/>
    <w:rsid w:val="000E4A90"/>
    <w:rsid w:val="000E533B"/>
    <w:rsid w:val="000E5570"/>
    <w:rsid w:val="000E584E"/>
    <w:rsid w:val="000E5C3D"/>
    <w:rsid w:val="000E5FFF"/>
    <w:rsid w:val="000E6028"/>
    <w:rsid w:val="000E6941"/>
    <w:rsid w:val="000E6BC7"/>
    <w:rsid w:val="000E6E03"/>
    <w:rsid w:val="000E6E0A"/>
    <w:rsid w:val="000E7188"/>
    <w:rsid w:val="000E7392"/>
    <w:rsid w:val="000E7559"/>
    <w:rsid w:val="000E7A29"/>
    <w:rsid w:val="000E7B79"/>
    <w:rsid w:val="000E7BA2"/>
    <w:rsid w:val="000F014B"/>
    <w:rsid w:val="000F07E1"/>
    <w:rsid w:val="000F0868"/>
    <w:rsid w:val="000F087B"/>
    <w:rsid w:val="000F0912"/>
    <w:rsid w:val="000F0D27"/>
    <w:rsid w:val="000F1024"/>
    <w:rsid w:val="000F18FD"/>
    <w:rsid w:val="000F1D4A"/>
    <w:rsid w:val="000F224A"/>
    <w:rsid w:val="000F23F1"/>
    <w:rsid w:val="000F2BD4"/>
    <w:rsid w:val="000F2E80"/>
    <w:rsid w:val="000F3413"/>
    <w:rsid w:val="000F382C"/>
    <w:rsid w:val="000F3B16"/>
    <w:rsid w:val="000F3B78"/>
    <w:rsid w:val="000F3B83"/>
    <w:rsid w:val="000F3C1A"/>
    <w:rsid w:val="000F3D3B"/>
    <w:rsid w:val="000F4329"/>
    <w:rsid w:val="000F4623"/>
    <w:rsid w:val="000F4932"/>
    <w:rsid w:val="000F5010"/>
    <w:rsid w:val="000F548F"/>
    <w:rsid w:val="000F5816"/>
    <w:rsid w:val="000F5A63"/>
    <w:rsid w:val="000F5D98"/>
    <w:rsid w:val="000F5D9A"/>
    <w:rsid w:val="000F624F"/>
    <w:rsid w:val="000F6320"/>
    <w:rsid w:val="000F6444"/>
    <w:rsid w:val="000F6515"/>
    <w:rsid w:val="000F6592"/>
    <w:rsid w:val="000F69D3"/>
    <w:rsid w:val="000F6D3F"/>
    <w:rsid w:val="000F6F39"/>
    <w:rsid w:val="000F7203"/>
    <w:rsid w:val="000F7592"/>
    <w:rsid w:val="000F79B0"/>
    <w:rsid w:val="000F79F6"/>
    <w:rsid w:val="000F7A08"/>
    <w:rsid w:val="000F7A7F"/>
    <w:rsid w:val="000F7BA4"/>
    <w:rsid w:val="000F7CC9"/>
    <w:rsid w:val="000F7D66"/>
    <w:rsid w:val="000F7E3B"/>
    <w:rsid w:val="0010066E"/>
    <w:rsid w:val="00100696"/>
    <w:rsid w:val="0010076E"/>
    <w:rsid w:val="001008A9"/>
    <w:rsid w:val="001008EC"/>
    <w:rsid w:val="00100CAD"/>
    <w:rsid w:val="00100D48"/>
    <w:rsid w:val="00100F11"/>
    <w:rsid w:val="00100F19"/>
    <w:rsid w:val="001010EE"/>
    <w:rsid w:val="00101233"/>
    <w:rsid w:val="00101349"/>
    <w:rsid w:val="0010149F"/>
    <w:rsid w:val="0010170B"/>
    <w:rsid w:val="001018BD"/>
    <w:rsid w:val="00101B1B"/>
    <w:rsid w:val="00101CEA"/>
    <w:rsid w:val="00101D7A"/>
    <w:rsid w:val="00101F86"/>
    <w:rsid w:val="00102079"/>
    <w:rsid w:val="0010254E"/>
    <w:rsid w:val="00102638"/>
    <w:rsid w:val="0010278F"/>
    <w:rsid w:val="00102A8C"/>
    <w:rsid w:val="00102D19"/>
    <w:rsid w:val="00102EEF"/>
    <w:rsid w:val="00103028"/>
    <w:rsid w:val="0010305A"/>
    <w:rsid w:val="00103142"/>
    <w:rsid w:val="00103261"/>
    <w:rsid w:val="00103B97"/>
    <w:rsid w:val="00104064"/>
    <w:rsid w:val="001040B4"/>
    <w:rsid w:val="00104805"/>
    <w:rsid w:val="001049EA"/>
    <w:rsid w:val="00104C04"/>
    <w:rsid w:val="00104C6F"/>
    <w:rsid w:val="00104E92"/>
    <w:rsid w:val="00105008"/>
    <w:rsid w:val="001050B8"/>
    <w:rsid w:val="00105431"/>
    <w:rsid w:val="0010560B"/>
    <w:rsid w:val="0010565B"/>
    <w:rsid w:val="0010591E"/>
    <w:rsid w:val="00106054"/>
    <w:rsid w:val="0010645C"/>
    <w:rsid w:val="00106629"/>
    <w:rsid w:val="001066B1"/>
    <w:rsid w:val="001066F3"/>
    <w:rsid w:val="00106954"/>
    <w:rsid w:val="00106ACA"/>
    <w:rsid w:val="00106B7E"/>
    <w:rsid w:val="00106D49"/>
    <w:rsid w:val="00106F38"/>
    <w:rsid w:val="00106F9B"/>
    <w:rsid w:val="0010703A"/>
    <w:rsid w:val="001072F8"/>
    <w:rsid w:val="0010736B"/>
    <w:rsid w:val="00107408"/>
    <w:rsid w:val="001074A1"/>
    <w:rsid w:val="001074DC"/>
    <w:rsid w:val="00107821"/>
    <w:rsid w:val="00107B27"/>
    <w:rsid w:val="00107D2D"/>
    <w:rsid w:val="00107FC3"/>
    <w:rsid w:val="001107F3"/>
    <w:rsid w:val="00110862"/>
    <w:rsid w:val="00110BA5"/>
    <w:rsid w:val="00110CF9"/>
    <w:rsid w:val="00110E36"/>
    <w:rsid w:val="00111074"/>
    <w:rsid w:val="00111503"/>
    <w:rsid w:val="00111554"/>
    <w:rsid w:val="00111687"/>
    <w:rsid w:val="001118B9"/>
    <w:rsid w:val="00111A99"/>
    <w:rsid w:val="00111B9E"/>
    <w:rsid w:val="00111DFD"/>
    <w:rsid w:val="00111E17"/>
    <w:rsid w:val="001120A6"/>
    <w:rsid w:val="00112108"/>
    <w:rsid w:val="00112511"/>
    <w:rsid w:val="0011261F"/>
    <w:rsid w:val="00112B3C"/>
    <w:rsid w:val="00112E29"/>
    <w:rsid w:val="00112E8B"/>
    <w:rsid w:val="001134A9"/>
    <w:rsid w:val="0011365C"/>
    <w:rsid w:val="00113D23"/>
    <w:rsid w:val="00113D74"/>
    <w:rsid w:val="0011412F"/>
    <w:rsid w:val="0011467F"/>
    <w:rsid w:val="001146AC"/>
    <w:rsid w:val="0011498D"/>
    <w:rsid w:val="00114C24"/>
    <w:rsid w:val="001152E0"/>
    <w:rsid w:val="00115613"/>
    <w:rsid w:val="00115A41"/>
    <w:rsid w:val="00115B7F"/>
    <w:rsid w:val="00115EF3"/>
    <w:rsid w:val="001163D3"/>
    <w:rsid w:val="001164EA"/>
    <w:rsid w:val="00116867"/>
    <w:rsid w:val="00116A45"/>
    <w:rsid w:val="00116BC4"/>
    <w:rsid w:val="00116CA5"/>
    <w:rsid w:val="00117473"/>
    <w:rsid w:val="001175E8"/>
    <w:rsid w:val="00117629"/>
    <w:rsid w:val="00117B7F"/>
    <w:rsid w:val="00117C28"/>
    <w:rsid w:val="00117DCF"/>
    <w:rsid w:val="00117FCF"/>
    <w:rsid w:val="001201AE"/>
    <w:rsid w:val="001202F0"/>
    <w:rsid w:val="001208C0"/>
    <w:rsid w:val="00120948"/>
    <w:rsid w:val="00120A48"/>
    <w:rsid w:val="00120FD0"/>
    <w:rsid w:val="0012115D"/>
    <w:rsid w:val="001216ED"/>
    <w:rsid w:val="00121711"/>
    <w:rsid w:val="001217BC"/>
    <w:rsid w:val="0012189D"/>
    <w:rsid w:val="00121C46"/>
    <w:rsid w:val="00122400"/>
    <w:rsid w:val="001224D9"/>
    <w:rsid w:val="0012321E"/>
    <w:rsid w:val="0012332C"/>
    <w:rsid w:val="001234B1"/>
    <w:rsid w:val="001235A6"/>
    <w:rsid w:val="00123839"/>
    <w:rsid w:val="00123872"/>
    <w:rsid w:val="00123C9A"/>
    <w:rsid w:val="00123F2D"/>
    <w:rsid w:val="00124098"/>
    <w:rsid w:val="0012427C"/>
    <w:rsid w:val="001242F7"/>
    <w:rsid w:val="00124415"/>
    <w:rsid w:val="001246B6"/>
    <w:rsid w:val="00124766"/>
    <w:rsid w:val="00124AAE"/>
    <w:rsid w:val="00124B3C"/>
    <w:rsid w:val="00124B65"/>
    <w:rsid w:val="00124C81"/>
    <w:rsid w:val="00124EB4"/>
    <w:rsid w:val="00124F73"/>
    <w:rsid w:val="001252FD"/>
    <w:rsid w:val="00125484"/>
    <w:rsid w:val="00125751"/>
    <w:rsid w:val="00125B49"/>
    <w:rsid w:val="001266DF"/>
    <w:rsid w:val="00126F06"/>
    <w:rsid w:val="00127066"/>
    <w:rsid w:val="00127072"/>
    <w:rsid w:val="00127216"/>
    <w:rsid w:val="001273F7"/>
    <w:rsid w:val="0012773D"/>
    <w:rsid w:val="00127897"/>
    <w:rsid w:val="001279AC"/>
    <w:rsid w:val="001279B2"/>
    <w:rsid w:val="0013010E"/>
    <w:rsid w:val="00130335"/>
    <w:rsid w:val="00130C20"/>
    <w:rsid w:val="00130CCE"/>
    <w:rsid w:val="00130D5F"/>
    <w:rsid w:val="0013113B"/>
    <w:rsid w:val="0013119B"/>
    <w:rsid w:val="001315F2"/>
    <w:rsid w:val="0013210E"/>
    <w:rsid w:val="00132BC2"/>
    <w:rsid w:val="0013311F"/>
    <w:rsid w:val="00133BDF"/>
    <w:rsid w:val="001342E9"/>
    <w:rsid w:val="001343E5"/>
    <w:rsid w:val="001346E2"/>
    <w:rsid w:val="001347A1"/>
    <w:rsid w:val="00134890"/>
    <w:rsid w:val="0013489C"/>
    <w:rsid w:val="00134E0D"/>
    <w:rsid w:val="00134F8B"/>
    <w:rsid w:val="00135128"/>
    <w:rsid w:val="00135488"/>
    <w:rsid w:val="00135816"/>
    <w:rsid w:val="00135938"/>
    <w:rsid w:val="00135D64"/>
    <w:rsid w:val="00135E28"/>
    <w:rsid w:val="0013654B"/>
    <w:rsid w:val="0013672D"/>
    <w:rsid w:val="00136809"/>
    <w:rsid w:val="00136B0D"/>
    <w:rsid w:val="00137219"/>
    <w:rsid w:val="00137236"/>
    <w:rsid w:val="00137BF7"/>
    <w:rsid w:val="00137DAB"/>
    <w:rsid w:val="00140268"/>
    <w:rsid w:val="00140277"/>
    <w:rsid w:val="00140381"/>
    <w:rsid w:val="0014056F"/>
    <w:rsid w:val="00140578"/>
    <w:rsid w:val="00141044"/>
    <w:rsid w:val="001410F1"/>
    <w:rsid w:val="00141163"/>
    <w:rsid w:val="001411F5"/>
    <w:rsid w:val="00141351"/>
    <w:rsid w:val="00141477"/>
    <w:rsid w:val="00141BCB"/>
    <w:rsid w:val="00141BED"/>
    <w:rsid w:val="00141D67"/>
    <w:rsid w:val="00142A1B"/>
    <w:rsid w:val="00142A22"/>
    <w:rsid w:val="00142E17"/>
    <w:rsid w:val="00142FA5"/>
    <w:rsid w:val="0014334F"/>
    <w:rsid w:val="00143468"/>
    <w:rsid w:val="00143680"/>
    <w:rsid w:val="00143683"/>
    <w:rsid w:val="0014369C"/>
    <w:rsid w:val="0014410B"/>
    <w:rsid w:val="00144A8C"/>
    <w:rsid w:val="00144EC2"/>
    <w:rsid w:val="001455A3"/>
    <w:rsid w:val="001455B1"/>
    <w:rsid w:val="001459F6"/>
    <w:rsid w:val="00145AAA"/>
    <w:rsid w:val="00145BDE"/>
    <w:rsid w:val="00145DEF"/>
    <w:rsid w:val="00145E8C"/>
    <w:rsid w:val="001460EF"/>
    <w:rsid w:val="001462C8"/>
    <w:rsid w:val="00146D26"/>
    <w:rsid w:val="00147169"/>
    <w:rsid w:val="00147201"/>
    <w:rsid w:val="00147237"/>
    <w:rsid w:val="001474D8"/>
    <w:rsid w:val="00147A74"/>
    <w:rsid w:val="00147DE9"/>
    <w:rsid w:val="00147F49"/>
    <w:rsid w:val="001501FB"/>
    <w:rsid w:val="001502AB"/>
    <w:rsid w:val="00150415"/>
    <w:rsid w:val="0015084A"/>
    <w:rsid w:val="00150969"/>
    <w:rsid w:val="00150AB5"/>
    <w:rsid w:val="00150F7E"/>
    <w:rsid w:val="001511A6"/>
    <w:rsid w:val="001513DF"/>
    <w:rsid w:val="001518EF"/>
    <w:rsid w:val="00151A78"/>
    <w:rsid w:val="00151B5A"/>
    <w:rsid w:val="00152074"/>
    <w:rsid w:val="00152166"/>
    <w:rsid w:val="001524EF"/>
    <w:rsid w:val="00152506"/>
    <w:rsid w:val="00152BCE"/>
    <w:rsid w:val="00152CA4"/>
    <w:rsid w:val="00152DB6"/>
    <w:rsid w:val="00153203"/>
    <w:rsid w:val="001539E2"/>
    <w:rsid w:val="00153FED"/>
    <w:rsid w:val="001542D1"/>
    <w:rsid w:val="001542F4"/>
    <w:rsid w:val="001543AB"/>
    <w:rsid w:val="00154827"/>
    <w:rsid w:val="00154ADA"/>
    <w:rsid w:val="00154C13"/>
    <w:rsid w:val="00154C92"/>
    <w:rsid w:val="00155040"/>
    <w:rsid w:val="001552FA"/>
    <w:rsid w:val="00155357"/>
    <w:rsid w:val="0015539A"/>
    <w:rsid w:val="00155810"/>
    <w:rsid w:val="00156197"/>
    <w:rsid w:val="001562E5"/>
    <w:rsid w:val="001565E5"/>
    <w:rsid w:val="00156A9E"/>
    <w:rsid w:val="001571D1"/>
    <w:rsid w:val="001574CA"/>
    <w:rsid w:val="00157698"/>
    <w:rsid w:val="00157AED"/>
    <w:rsid w:val="00157B01"/>
    <w:rsid w:val="00157D76"/>
    <w:rsid w:val="001604FA"/>
    <w:rsid w:val="001605D6"/>
    <w:rsid w:val="001606B8"/>
    <w:rsid w:val="001607DE"/>
    <w:rsid w:val="00160874"/>
    <w:rsid w:val="00160A3C"/>
    <w:rsid w:val="00160CE1"/>
    <w:rsid w:val="00160E3D"/>
    <w:rsid w:val="00160F4D"/>
    <w:rsid w:val="00160F83"/>
    <w:rsid w:val="00161286"/>
    <w:rsid w:val="00161391"/>
    <w:rsid w:val="00161BDD"/>
    <w:rsid w:val="00161C3B"/>
    <w:rsid w:val="00161D8D"/>
    <w:rsid w:val="00161FF1"/>
    <w:rsid w:val="0016221E"/>
    <w:rsid w:val="00162C2C"/>
    <w:rsid w:val="00162C64"/>
    <w:rsid w:val="00162DDB"/>
    <w:rsid w:val="0016308B"/>
    <w:rsid w:val="00163936"/>
    <w:rsid w:val="00163E92"/>
    <w:rsid w:val="00164102"/>
    <w:rsid w:val="00164792"/>
    <w:rsid w:val="00164946"/>
    <w:rsid w:val="00164992"/>
    <w:rsid w:val="00164AC8"/>
    <w:rsid w:val="00164BD8"/>
    <w:rsid w:val="00164D4C"/>
    <w:rsid w:val="00164E43"/>
    <w:rsid w:val="0016515A"/>
    <w:rsid w:val="00165272"/>
    <w:rsid w:val="001653A4"/>
    <w:rsid w:val="001654C1"/>
    <w:rsid w:val="0016590E"/>
    <w:rsid w:val="001659AC"/>
    <w:rsid w:val="001659DE"/>
    <w:rsid w:val="00165D27"/>
    <w:rsid w:val="00165EA3"/>
    <w:rsid w:val="00165F65"/>
    <w:rsid w:val="00166234"/>
    <w:rsid w:val="00166473"/>
    <w:rsid w:val="0016657E"/>
    <w:rsid w:val="00166B47"/>
    <w:rsid w:val="00166EAB"/>
    <w:rsid w:val="00167096"/>
    <w:rsid w:val="0016750E"/>
    <w:rsid w:val="001675C8"/>
    <w:rsid w:val="00167893"/>
    <w:rsid w:val="00167984"/>
    <w:rsid w:val="00170008"/>
    <w:rsid w:val="00170CFA"/>
    <w:rsid w:val="00170D70"/>
    <w:rsid w:val="00170DA7"/>
    <w:rsid w:val="00170FB3"/>
    <w:rsid w:val="001711C7"/>
    <w:rsid w:val="0017153A"/>
    <w:rsid w:val="00171862"/>
    <w:rsid w:val="001718B8"/>
    <w:rsid w:val="00171A84"/>
    <w:rsid w:val="00171C10"/>
    <w:rsid w:val="00171D1D"/>
    <w:rsid w:val="00171DCD"/>
    <w:rsid w:val="001722B0"/>
    <w:rsid w:val="0017243D"/>
    <w:rsid w:val="001724B9"/>
    <w:rsid w:val="001724E1"/>
    <w:rsid w:val="001729AE"/>
    <w:rsid w:val="00172ABA"/>
    <w:rsid w:val="00172CC5"/>
    <w:rsid w:val="00173083"/>
    <w:rsid w:val="00173289"/>
    <w:rsid w:val="001732F4"/>
    <w:rsid w:val="0017339C"/>
    <w:rsid w:val="001733B9"/>
    <w:rsid w:val="001737A1"/>
    <w:rsid w:val="0017393C"/>
    <w:rsid w:val="00173B10"/>
    <w:rsid w:val="00173EC6"/>
    <w:rsid w:val="001741E4"/>
    <w:rsid w:val="001742BE"/>
    <w:rsid w:val="0017437D"/>
    <w:rsid w:val="00174501"/>
    <w:rsid w:val="0017466D"/>
    <w:rsid w:val="001748E8"/>
    <w:rsid w:val="00174A45"/>
    <w:rsid w:val="00174C7F"/>
    <w:rsid w:val="00174EB5"/>
    <w:rsid w:val="00175174"/>
    <w:rsid w:val="0017524A"/>
    <w:rsid w:val="0017532D"/>
    <w:rsid w:val="00175755"/>
    <w:rsid w:val="00175A2A"/>
    <w:rsid w:val="00175AA4"/>
    <w:rsid w:val="00175ACB"/>
    <w:rsid w:val="00175B59"/>
    <w:rsid w:val="00175D88"/>
    <w:rsid w:val="00175EF6"/>
    <w:rsid w:val="00175FA7"/>
    <w:rsid w:val="00176141"/>
    <w:rsid w:val="00176409"/>
    <w:rsid w:val="00176ECB"/>
    <w:rsid w:val="00176F1E"/>
    <w:rsid w:val="001776EB"/>
    <w:rsid w:val="0017772B"/>
    <w:rsid w:val="0018012B"/>
    <w:rsid w:val="001802FF"/>
    <w:rsid w:val="0018053D"/>
    <w:rsid w:val="001807F8"/>
    <w:rsid w:val="0018120B"/>
    <w:rsid w:val="0018129C"/>
    <w:rsid w:val="00181514"/>
    <w:rsid w:val="001816EC"/>
    <w:rsid w:val="00181BC4"/>
    <w:rsid w:val="00181D96"/>
    <w:rsid w:val="00181DE1"/>
    <w:rsid w:val="001824CF"/>
    <w:rsid w:val="001826B9"/>
    <w:rsid w:val="00182A0E"/>
    <w:rsid w:val="00182A7D"/>
    <w:rsid w:val="00182A94"/>
    <w:rsid w:val="00182ADF"/>
    <w:rsid w:val="00182C3B"/>
    <w:rsid w:val="00182FC3"/>
    <w:rsid w:val="001834EA"/>
    <w:rsid w:val="00183779"/>
    <w:rsid w:val="00184834"/>
    <w:rsid w:val="00184917"/>
    <w:rsid w:val="00184B65"/>
    <w:rsid w:val="00184F5E"/>
    <w:rsid w:val="00185075"/>
    <w:rsid w:val="00185123"/>
    <w:rsid w:val="001851B0"/>
    <w:rsid w:val="00185521"/>
    <w:rsid w:val="00185B15"/>
    <w:rsid w:val="00185B3F"/>
    <w:rsid w:val="00185E97"/>
    <w:rsid w:val="00186500"/>
    <w:rsid w:val="00186F8F"/>
    <w:rsid w:val="0018707D"/>
    <w:rsid w:val="0018737B"/>
    <w:rsid w:val="00187507"/>
    <w:rsid w:val="00187C28"/>
    <w:rsid w:val="001900C1"/>
    <w:rsid w:val="00190237"/>
    <w:rsid w:val="00190492"/>
    <w:rsid w:val="0019065B"/>
    <w:rsid w:val="001906C2"/>
    <w:rsid w:val="001907CA"/>
    <w:rsid w:val="00190E92"/>
    <w:rsid w:val="00191041"/>
    <w:rsid w:val="00191061"/>
    <w:rsid w:val="00191792"/>
    <w:rsid w:val="001918D3"/>
    <w:rsid w:val="00191918"/>
    <w:rsid w:val="001919F3"/>
    <w:rsid w:val="00191C81"/>
    <w:rsid w:val="00191C98"/>
    <w:rsid w:val="00191EB2"/>
    <w:rsid w:val="00192019"/>
    <w:rsid w:val="00192244"/>
    <w:rsid w:val="001922AD"/>
    <w:rsid w:val="001922EB"/>
    <w:rsid w:val="001924FB"/>
    <w:rsid w:val="00192561"/>
    <w:rsid w:val="00192BE5"/>
    <w:rsid w:val="00192D23"/>
    <w:rsid w:val="001931BA"/>
    <w:rsid w:val="0019340E"/>
    <w:rsid w:val="001934EC"/>
    <w:rsid w:val="00193592"/>
    <w:rsid w:val="00193680"/>
    <w:rsid w:val="0019390A"/>
    <w:rsid w:val="00193E9B"/>
    <w:rsid w:val="00193F89"/>
    <w:rsid w:val="00194032"/>
    <w:rsid w:val="00194219"/>
    <w:rsid w:val="001948F3"/>
    <w:rsid w:val="00194C42"/>
    <w:rsid w:val="00194C68"/>
    <w:rsid w:val="00194C90"/>
    <w:rsid w:val="00194D92"/>
    <w:rsid w:val="001954CB"/>
    <w:rsid w:val="00195687"/>
    <w:rsid w:val="001958BD"/>
    <w:rsid w:val="00195F1F"/>
    <w:rsid w:val="00195FB0"/>
    <w:rsid w:val="00196020"/>
    <w:rsid w:val="001962B2"/>
    <w:rsid w:val="00196950"/>
    <w:rsid w:val="00196BA8"/>
    <w:rsid w:val="00196E7D"/>
    <w:rsid w:val="00196FAF"/>
    <w:rsid w:val="001A003A"/>
    <w:rsid w:val="001A00B4"/>
    <w:rsid w:val="001A02E6"/>
    <w:rsid w:val="001A044C"/>
    <w:rsid w:val="001A07A7"/>
    <w:rsid w:val="001A08F5"/>
    <w:rsid w:val="001A0CC8"/>
    <w:rsid w:val="001A10FC"/>
    <w:rsid w:val="001A117D"/>
    <w:rsid w:val="001A1400"/>
    <w:rsid w:val="001A15E1"/>
    <w:rsid w:val="001A17A8"/>
    <w:rsid w:val="001A1A5B"/>
    <w:rsid w:val="001A1B04"/>
    <w:rsid w:val="001A22B0"/>
    <w:rsid w:val="001A23EB"/>
    <w:rsid w:val="001A25F3"/>
    <w:rsid w:val="001A2962"/>
    <w:rsid w:val="001A2A72"/>
    <w:rsid w:val="001A2F2B"/>
    <w:rsid w:val="001A30D8"/>
    <w:rsid w:val="001A32D8"/>
    <w:rsid w:val="001A3359"/>
    <w:rsid w:val="001A34D1"/>
    <w:rsid w:val="001A37BD"/>
    <w:rsid w:val="001A3874"/>
    <w:rsid w:val="001A3AE6"/>
    <w:rsid w:val="001A3D23"/>
    <w:rsid w:val="001A3DAB"/>
    <w:rsid w:val="001A422A"/>
    <w:rsid w:val="001A42A6"/>
    <w:rsid w:val="001A43DB"/>
    <w:rsid w:val="001A48A5"/>
    <w:rsid w:val="001A4ABE"/>
    <w:rsid w:val="001A4CFE"/>
    <w:rsid w:val="001A50DB"/>
    <w:rsid w:val="001A548A"/>
    <w:rsid w:val="001A57A7"/>
    <w:rsid w:val="001A6299"/>
    <w:rsid w:val="001A6565"/>
    <w:rsid w:val="001A6997"/>
    <w:rsid w:val="001A6BE6"/>
    <w:rsid w:val="001A6C7B"/>
    <w:rsid w:val="001A7014"/>
    <w:rsid w:val="001A7F9E"/>
    <w:rsid w:val="001A7FF5"/>
    <w:rsid w:val="001B01AF"/>
    <w:rsid w:val="001B032F"/>
    <w:rsid w:val="001B06C5"/>
    <w:rsid w:val="001B0A0D"/>
    <w:rsid w:val="001B0CA9"/>
    <w:rsid w:val="001B0DE6"/>
    <w:rsid w:val="001B0EA3"/>
    <w:rsid w:val="001B122D"/>
    <w:rsid w:val="001B14D2"/>
    <w:rsid w:val="001B15C7"/>
    <w:rsid w:val="001B1766"/>
    <w:rsid w:val="001B19DB"/>
    <w:rsid w:val="001B1F0B"/>
    <w:rsid w:val="001B1F6D"/>
    <w:rsid w:val="001B207B"/>
    <w:rsid w:val="001B2150"/>
    <w:rsid w:val="001B22B4"/>
    <w:rsid w:val="001B25C1"/>
    <w:rsid w:val="001B291F"/>
    <w:rsid w:val="001B2BC4"/>
    <w:rsid w:val="001B2DC7"/>
    <w:rsid w:val="001B2E24"/>
    <w:rsid w:val="001B30A4"/>
    <w:rsid w:val="001B3AC5"/>
    <w:rsid w:val="001B3D20"/>
    <w:rsid w:val="001B3EAB"/>
    <w:rsid w:val="001B42DC"/>
    <w:rsid w:val="001B43B8"/>
    <w:rsid w:val="001B441E"/>
    <w:rsid w:val="001B4672"/>
    <w:rsid w:val="001B4817"/>
    <w:rsid w:val="001B482D"/>
    <w:rsid w:val="001B4A95"/>
    <w:rsid w:val="001B4CB2"/>
    <w:rsid w:val="001B4D12"/>
    <w:rsid w:val="001B5041"/>
    <w:rsid w:val="001B540D"/>
    <w:rsid w:val="001B5951"/>
    <w:rsid w:val="001B5C37"/>
    <w:rsid w:val="001B5D2A"/>
    <w:rsid w:val="001B5E61"/>
    <w:rsid w:val="001B61F6"/>
    <w:rsid w:val="001B6505"/>
    <w:rsid w:val="001B6991"/>
    <w:rsid w:val="001B6A63"/>
    <w:rsid w:val="001B6AB7"/>
    <w:rsid w:val="001B6AE9"/>
    <w:rsid w:val="001B6F01"/>
    <w:rsid w:val="001B70EF"/>
    <w:rsid w:val="001B7931"/>
    <w:rsid w:val="001B7BC9"/>
    <w:rsid w:val="001B7DCC"/>
    <w:rsid w:val="001C0483"/>
    <w:rsid w:val="001C04AE"/>
    <w:rsid w:val="001C0632"/>
    <w:rsid w:val="001C076B"/>
    <w:rsid w:val="001C08C4"/>
    <w:rsid w:val="001C1847"/>
    <w:rsid w:val="001C2104"/>
    <w:rsid w:val="001C28C8"/>
    <w:rsid w:val="001C2FA6"/>
    <w:rsid w:val="001C300B"/>
    <w:rsid w:val="001C315E"/>
    <w:rsid w:val="001C345C"/>
    <w:rsid w:val="001C3497"/>
    <w:rsid w:val="001C35C5"/>
    <w:rsid w:val="001C384B"/>
    <w:rsid w:val="001C3F73"/>
    <w:rsid w:val="001C45C8"/>
    <w:rsid w:val="001C48F7"/>
    <w:rsid w:val="001C49DF"/>
    <w:rsid w:val="001C4D04"/>
    <w:rsid w:val="001C4DE8"/>
    <w:rsid w:val="001C5A91"/>
    <w:rsid w:val="001C67B3"/>
    <w:rsid w:val="001C69E8"/>
    <w:rsid w:val="001C6C9E"/>
    <w:rsid w:val="001C7156"/>
    <w:rsid w:val="001C7BFE"/>
    <w:rsid w:val="001C7E0E"/>
    <w:rsid w:val="001C7F07"/>
    <w:rsid w:val="001D0125"/>
    <w:rsid w:val="001D015E"/>
    <w:rsid w:val="001D076B"/>
    <w:rsid w:val="001D0E63"/>
    <w:rsid w:val="001D1227"/>
    <w:rsid w:val="001D1244"/>
    <w:rsid w:val="001D160D"/>
    <w:rsid w:val="001D18C4"/>
    <w:rsid w:val="001D1966"/>
    <w:rsid w:val="001D1E83"/>
    <w:rsid w:val="001D1EEC"/>
    <w:rsid w:val="001D2032"/>
    <w:rsid w:val="001D2404"/>
    <w:rsid w:val="001D243A"/>
    <w:rsid w:val="001D24E7"/>
    <w:rsid w:val="001D2576"/>
    <w:rsid w:val="001D2710"/>
    <w:rsid w:val="001D288B"/>
    <w:rsid w:val="001D2F47"/>
    <w:rsid w:val="001D325F"/>
    <w:rsid w:val="001D35D6"/>
    <w:rsid w:val="001D36D8"/>
    <w:rsid w:val="001D399D"/>
    <w:rsid w:val="001D3F7F"/>
    <w:rsid w:val="001D4025"/>
    <w:rsid w:val="001D4515"/>
    <w:rsid w:val="001D4C57"/>
    <w:rsid w:val="001D50E1"/>
    <w:rsid w:val="001D5177"/>
    <w:rsid w:val="001D5450"/>
    <w:rsid w:val="001D552A"/>
    <w:rsid w:val="001D5D74"/>
    <w:rsid w:val="001D5E39"/>
    <w:rsid w:val="001D61E1"/>
    <w:rsid w:val="001D6CA1"/>
    <w:rsid w:val="001D6D02"/>
    <w:rsid w:val="001D6EA8"/>
    <w:rsid w:val="001D72DD"/>
    <w:rsid w:val="001D7339"/>
    <w:rsid w:val="001D7686"/>
    <w:rsid w:val="001D7AC3"/>
    <w:rsid w:val="001D7B68"/>
    <w:rsid w:val="001D7FBC"/>
    <w:rsid w:val="001D7FE9"/>
    <w:rsid w:val="001E03BA"/>
    <w:rsid w:val="001E0457"/>
    <w:rsid w:val="001E0918"/>
    <w:rsid w:val="001E0F2F"/>
    <w:rsid w:val="001E0FEA"/>
    <w:rsid w:val="001E1802"/>
    <w:rsid w:val="001E19D0"/>
    <w:rsid w:val="001E1BF7"/>
    <w:rsid w:val="001E2004"/>
    <w:rsid w:val="001E2633"/>
    <w:rsid w:val="001E2709"/>
    <w:rsid w:val="001E28F9"/>
    <w:rsid w:val="001E2AE8"/>
    <w:rsid w:val="001E2B03"/>
    <w:rsid w:val="001E2B59"/>
    <w:rsid w:val="001E2B65"/>
    <w:rsid w:val="001E2D8F"/>
    <w:rsid w:val="001E2E7C"/>
    <w:rsid w:val="001E35C3"/>
    <w:rsid w:val="001E3615"/>
    <w:rsid w:val="001E37DA"/>
    <w:rsid w:val="001E3944"/>
    <w:rsid w:val="001E3B52"/>
    <w:rsid w:val="001E3DD6"/>
    <w:rsid w:val="001E4153"/>
    <w:rsid w:val="001E464E"/>
    <w:rsid w:val="001E4C87"/>
    <w:rsid w:val="001E4D1C"/>
    <w:rsid w:val="001E4EF3"/>
    <w:rsid w:val="001E51F5"/>
    <w:rsid w:val="001E554F"/>
    <w:rsid w:val="001E57C8"/>
    <w:rsid w:val="001E58C1"/>
    <w:rsid w:val="001E597F"/>
    <w:rsid w:val="001E5AD1"/>
    <w:rsid w:val="001E5C67"/>
    <w:rsid w:val="001E5C6C"/>
    <w:rsid w:val="001E5F53"/>
    <w:rsid w:val="001E6362"/>
    <w:rsid w:val="001E6370"/>
    <w:rsid w:val="001E63D6"/>
    <w:rsid w:val="001E6973"/>
    <w:rsid w:val="001E6BA8"/>
    <w:rsid w:val="001E6C92"/>
    <w:rsid w:val="001E6CCA"/>
    <w:rsid w:val="001E6D68"/>
    <w:rsid w:val="001E6D9E"/>
    <w:rsid w:val="001E6DED"/>
    <w:rsid w:val="001E7024"/>
    <w:rsid w:val="001E717B"/>
    <w:rsid w:val="001E71C6"/>
    <w:rsid w:val="001E722E"/>
    <w:rsid w:val="001E7384"/>
    <w:rsid w:val="001E7508"/>
    <w:rsid w:val="001E7B34"/>
    <w:rsid w:val="001E7C72"/>
    <w:rsid w:val="001E7D36"/>
    <w:rsid w:val="001E7FAE"/>
    <w:rsid w:val="001F0198"/>
    <w:rsid w:val="001F0695"/>
    <w:rsid w:val="001F0976"/>
    <w:rsid w:val="001F09F5"/>
    <w:rsid w:val="001F0C4C"/>
    <w:rsid w:val="001F0E13"/>
    <w:rsid w:val="001F1352"/>
    <w:rsid w:val="001F14A5"/>
    <w:rsid w:val="001F171B"/>
    <w:rsid w:val="001F19B5"/>
    <w:rsid w:val="001F1AF7"/>
    <w:rsid w:val="001F1D2F"/>
    <w:rsid w:val="001F2115"/>
    <w:rsid w:val="001F274C"/>
    <w:rsid w:val="001F2770"/>
    <w:rsid w:val="001F2AD4"/>
    <w:rsid w:val="001F2DDD"/>
    <w:rsid w:val="001F3587"/>
    <w:rsid w:val="001F3CC9"/>
    <w:rsid w:val="001F3D23"/>
    <w:rsid w:val="001F448E"/>
    <w:rsid w:val="001F469D"/>
    <w:rsid w:val="001F4714"/>
    <w:rsid w:val="001F4C03"/>
    <w:rsid w:val="001F4EAB"/>
    <w:rsid w:val="001F512B"/>
    <w:rsid w:val="001F53D1"/>
    <w:rsid w:val="001F54D5"/>
    <w:rsid w:val="001F578F"/>
    <w:rsid w:val="001F57F4"/>
    <w:rsid w:val="001F5B20"/>
    <w:rsid w:val="001F5C60"/>
    <w:rsid w:val="001F617A"/>
    <w:rsid w:val="001F6863"/>
    <w:rsid w:val="001F6952"/>
    <w:rsid w:val="001F6B72"/>
    <w:rsid w:val="001F6C25"/>
    <w:rsid w:val="001F6CB9"/>
    <w:rsid w:val="001F6FC8"/>
    <w:rsid w:val="001F7082"/>
    <w:rsid w:val="001F7193"/>
    <w:rsid w:val="001F798A"/>
    <w:rsid w:val="001F79F4"/>
    <w:rsid w:val="001F7F99"/>
    <w:rsid w:val="0020007F"/>
    <w:rsid w:val="002004AC"/>
    <w:rsid w:val="00200CAF"/>
    <w:rsid w:val="00200E0A"/>
    <w:rsid w:val="0020135D"/>
    <w:rsid w:val="002014D1"/>
    <w:rsid w:val="0020151A"/>
    <w:rsid w:val="002015C7"/>
    <w:rsid w:val="00201823"/>
    <w:rsid w:val="00201BA5"/>
    <w:rsid w:val="00201C15"/>
    <w:rsid w:val="00201C3F"/>
    <w:rsid w:val="002022E8"/>
    <w:rsid w:val="00202976"/>
    <w:rsid w:val="00202B41"/>
    <w:rsid w:val="00202D79"/>
    <w:rsid w:val="00202E6A"/>
    <w:rsid w:val="00202E78"/>
    <w:rsid w:val="00203391"/>
    <w:rsid w:val="00203446"/>
    <w:rsid w:val="002034D0"/>
    <w:rsid w:val="0020361B"/>
    <w:rsid w:val="00203D49"/>
    <w:rsid w:val="002043CC"/>
    <w:rsid w:val="00204744"/>
    <w:rsid w:val="00204877"/>
    <w:rsid w:val="00204A7F"/>
    <w:rsid w:val="00204DA7"/>
    <w:rsid w:val="00204FA5"/>
    <w:rsid w:val="00205109"/>
    <w:rsid w:val="00205186"/>
    <w:rsid w:val="002052FB"/>
    <w:rsid w:val="002055B8"/>
    <w:rsid w:val="00205798"/>
    <w:rsid w:val="00205976"/>
    <w:rsid w:val="00205C0C"/>
    <w:rsid w:val="00205FE9"/>
    <w:rsid w:val="00206218"/>
    <w:rsid w:val="0020630E"/>
    <w:rsid w:val="002067FE"/>
    <w:rsid w:val="002069E1"/>
    <w:rsid w:val="00206AAE"/>
    <w:rsid w:val="00206BE5"/>
    <w:rsid w:val="00206EBC"/>
    <w:rsid w:val="00207249"/>
    <w:rsid w:val="002075D8"/>
    <w:rsid w:val="00207BDA"/>
    <w:rsid w:val="00207C94"/>
    <w:rsid w:val="00207EFF"/>
    <w:rsid w:val="0021034F"/>
    <w:rsid w:val="0021043A"/>
    <w:rsid w:val="002106A9"/>
    <w:rsid w:val="00210818"/>
    <w:rsid w:val="00210A5C"/>
    <w:rsid w:val="00210B05"/>
    <w:rsid w:val="00210E84"/>
    <w:rsid w:val="00210FC1"/>
    <w:rsid w:val="002111B8"/>
    <w:rsid w:val="002111F7"/>
    <w:rsid w:val="00211357"/>
    <w:rsid w:val="00211970"/>
    <w:rsid w:val="00211C7C"/>
    <w:rsid w:val="00211E0A"/>
    <w:rsid w:val="00211E13"/>
    <w:rsid w:val="002120D3"/>
    <w:rsid w:val="0021216E"/>
    <w:rsid w:val="002124F2"/>
    <w:rsid w:val="00212653"/>
    <w:rsid w:val="00212BC7"/>
    <w:rsid w:val="00212CD7"/>
    <w:rsid w:val="00212DD0"/>
    <w:rsid w:val="00213073"/>
    <w:rsid w:val="00213341"/>
    <w:rsid w:val="002133C7"/>
    <w:rsid w:val="00213453"/>
    <w:rsid w:val="002135CF"/>
    <w:rsid w:val="00214016"/>
    <w:rsid w:val="002140F9"/>
    <w:rsid w:val="002142C1"/>
    <w:rsid w:val="00214373"/>
    <w:rsid w:val="0021488E"/>
    <w:rsid w:val="002149F8"/>
    <w:rsid w:val="00214B8A"/>
    <w:rsid w:val="00214DDF"/>
    <w:rsid w:val="002152F2"/>
    <w:rsid w:val="0021531B"/>
    <w:rsid w:val="0021566A"/>
    <w:rsid w:val="00215AB8"/>
    <w:rsid w:val="00215B42"/>
    <w:rsid w:val="00215BA3"/>
    <w:rsid w:val="00215DB1"/>
    <w:rsid w:val="00215F36"/>
    <w:rsid w:val="002161F0"/>
    <w:rsid w:val="0021620D"/>
    <w:rsid w:val="002163BD"/>
    <w:rsid w:val="00216716"/>
    <w:rsid w:val="002169B0"/>
    <w:rsid w:val="00216B7A"/>
    <w:rsid w:val="00216BDF"/>
    <w:rsid w:val="002173A9"/>
    <w:rsid w:val="002176A8"/>
    <w:rsid w:val="00217919"/>
    <w:rsid w:val="00217986"/>
    <w:rsid w:val="00217987"/>
    <w:rsid w:val="00217DC6"/>
    <w:rsid w:val="0022035A"/>
    <w:rsid w:val="00220396"/>
    <w:rsid w:val="002206E9"/>
    <w:rsid w:val="002208E5"/>
    <w:rsid w:val="00220EFA"/>
    <w:rsid w:val="00221B74"/>
    <w:rsid w:val="00221CEC"/>
    <w:rsid w:val="00221F39"/>
    <w:rsid w:val="00221F9B"/>
    <w:rsid w:val="002229BF"/>
    <w:rsid w:val="00222AB1"/>
    <w:rsid w:val="00222B7A"/>
    <w:rsid w:val="00222D10"/>
    <w:rsid w:val="00222DCC"/>
    <w:rsid w:val="0022307C"/>
    <w:rsid w:val="00223086"/>
    <w:rsid w:val="0022321C"/>
    <w:rsid w:val="00223266"/>
    <w:rsid w:val="00223382"/>
    <w:rsid w:val="00223804"/>
    <w:rsid w:val="00223A3C"/>
    <w:rsid w:val="002240E9"/>
    <w:rsid w:val="002243AA"/>
    <w:rsid w:val="002248C0"/>
    <w:rsid w:val="0022495B"/>
    <w:rsid w:val="00224BAF"/>
    <w:rsid w:val="0022501F"/>
    <w:rsid w:val="00225231"/>
    <w:rsid w:val="00225277"/>
    <w:rsid w:val="002255B9"/>
    <w:rsid w:val="00225754"/>
    <w:rsid w:val="00225763"/>
    <w:rsid w:val="00225AFC"/>
    <w:rsid w:val="00225C25"/>
    <w:rsid w:val="0022610C"/>
    <w:rsid w:val="002261CC"/>
    <w:rsid w:val="0022693F"/>
    <w:rsid w:val="00226CBD"/>
    <w:rsid w:val="00226EF2"/>
    <w:rsid w:val="0022716B"/>
    <w:rsid w:val="00227242"/>
    <w:rsid w:val="002274B7"/>
    <w:rsid w:val="00227627"/>
    <w:rsid w:val="00227F13"/>
    <w:rsid w:val="002302E0"/>
    <w:rsid w:val="002305AB"/>
    <w:rsid w:val="002307B0"/>
    <w:rsid w:val="00230CF7"/>
    <w:rsid w:val="00230FAB"/>
    <w:rsid w:val="0023107B"/>
    <w:rsid w:val="0023125A"/>
    <w:rsid w:val="00231804"/>
    <w:rsid w:val="00231A84"/>
    <w:rsid w:val="00231C1F"/>
    <w:rsid w:val="00231CDF"/>
    <w:rsid w:val="00232039"/>
    <w:rsid w:val="0023246C"/>
    <w:rsid w:val="002324D6"/>
    <w:rsid w:val="002325B6"/>
    <w:rsid w:val="00232722"/>
    <w:rsid w:val="002327C6"/>
    <w:rsid w:val="0023292C"/>
    <w:rsid w:val="00232FB1"/>
    <w:rsid w:val="00232FE4"/>
    <w:rsid w:val="00233127"/>
    <w:rsid w:val="0023321F"/>
    <w:rsid w:val="00233253"/>
    <w:rsid w:val="00233953"/>
    <w:rsid w:val="002339B8"/>
    <w:rsid w:val="00233A85"/>
    <w:rsid w:val="00233DD0"/>
    <w:rsid w:val="00233E7A"/>
    <w:rsid w:val="00234033"/>
    <w:rsid w:val="00234230"/>
    <w:rsid w:val="002347C6"/>
    <w:rsid w:val="00234859"/>
    <w:rsid w:val="0023556F"/>
    <w:rsid w:val="00235571"/>
    <w:rsid w:val="00235708"/>
    <w:rsid w:val="0023583F"/>
    <w:rsid w:val="00235C72"/>
    <w:rsid w:val="00235F21"/>
    <w:rsid w:val="0023624E"/>
    <w:rsid w:val="00236721"/>
    <w:rsid w:val="002367A0"/>
    <w:rsid w:val="00236BB5"/>
    <w:rsid w:val="002376B6"/>
    <w:rsid w:val="002378A6"/>
    <w:rsid w:val="00237AA3"/>
    <w:rsid w:val="00237BB2"/>
    <w:rsid w:val="0024006D"/>
    <w:rsid w:val="00240368"/>
    <w:rsid w:val="0024093C"/>
    <w:rsid w:val="00240B7B"/>
    <w:rsid w:val="00240DE5"/>
    <w:rsid w:val="002418D5"/>
    <w:rsid w:val="002429CC"/>
    <w:rsid w:val="00242CAB"/>
    <w:rsid w:val="00242E29"/>
    <w:rsid w:val="00242EE7"/>
    <w:rsid w:val="00242F17"/>
    <w:rsid w:val="00243578"/>
    <w:rsid w:val="0024388B"/>
    <w:rsid w:val="00243FE0"/>
    <w:rsid w:val="0024464C"/>
    <w:rsid w:val="00244874"/>
    <w:rsid w:val="00244AEC"/>
    <w:rsid w:val="00244D3C"/>
    <w:rsid w:val="00244F0D"/>
    <w:rsid w:val="00245154"/>
    <w:rsid w:val="002454E5"/>
    <w:rsid w:val="002456FF"/>
    <w:rsid w:val="00245A97"/>
    <w:rsid w:val="00245D01"/>
    <w:rsid w:val="00245D7D"/>
    <w:rsid w:val="00246029"/>
    <w:rsid w:val="0024694C"/>
    <w:rsid w:val="00246F33"/>
    <w:rsid w:val="00246F41"/>
    <w:rsid w:val="00247393"/>
    <w:rsid w:val="002477B2"/>
    <w:rsid w:val="00247AA2"/>
    <w:rsid w:val="00247C37"/>
    <w:rsid w:val="00247CAD"/>
    <w:rsid w:val="00247DD9"/>
    <w:rsid w:val="00247DE5"/>
    <w:rsid w:val="00250651"/>
    <w:rsid w:val="0025092E"/>
    <w:rsid w:val="0025124D"/>
    <w:rsid w:val="00251348"/>
    <w:rsid w:val="002517D9"/>
    <w:rsid w:val="00251821"/>
    <w:rsid w:val="00252500"/>
    <w:rsid w:val="002532CD"/>
    <w:rsid w:val="00253343"/>
    <w:rsid w:val="00253432"/>
    <w:rsid w:val="00253837"/>
    <w:rsid w:val="00253CD4"/>
    <w:rsid w:val="002541D9"/>
    <w:rsid w:val="002548B5"/>
    <w:rsid w:val="00254DD6"/>
    <w:rsid w:val="002554F4"/>
    <w:rsid w:val="00255D39"/>
    <w:rsid w:val="00255E36"/>
    <w:rsid w:val="002562CA"/>
    <w:rsid w:val="0025632D"/>
    <w:rsid w:val="002563A9"/>
    <w:rsid w:val="00256470"/>
    <w:rsid w:val="00256528"/>
    <w:rsid w:val="00256B74"/>
    <w:rsid w:val="00256BCF"/>
    <w:rsid w:val="00256C3A"/>
    <w:rsid w:val="00256D65"/>
    <w:rsid w:val="00256E0C"/>
    <w:rsid w:val="00257066"/>
    <w:rsid w:val="002571B5"/>
    <w:rsid w:val="00257370"/>
    <w:rsid w:val="00257457"/>
    <w:rsid w:val="002576E1"/>
    <w:rsid w:val="0025796D"/>
    <w:rsid w:val="00257A6D"/>
    <w:rsid w:val="00257B61"/>
    <w:rsid w:val="00260368"/>
    <w:rsid w:val="0026037C"/>
    <w:rsid w:val="00260593"/>
    <w:rsid w:val="00260995"/>
    <w:rsid w:val="00260D5D"/>
    <w:rsid w:val="002610EF"/>
    <w:rsid w:val="0026110E"/>
    <w:rsid w:val="002611E8"/>
    <w:rsid w:val="002617FF"/>
    <w:rsid w:val="00261D70"/>
    <w:rsid w:val="002628B9"/>
    <w:rsid w:val="00262C4B"/>
    <w:rsid w:val="00262C70"/>
    <w:rsid w:val="00262CBD"/>
    <w:rsid w:val="00262DFC"/>
    <w:rsid w:val="00263971"/>
    <w:rsid w:val="00263B5A"/>
    <w:rsid w:val="00263BE3"/>
    <w:rsid w:val="00263CE9"/>
    <w:rsid w:val="00263EE5"/>
    <w:rsid w:val="00263EF9"/>
    <w:rsid w:val="00264602"/>
    <w:rsid w:val="0026461B"/>
    <w:rsid w:val="00264837"/>
    <w:rsid w:val="00264A19"/>
    <w:rsid w:val="00264CAC"/>
    <w:rsid w:val="00264FE2"/>
    <w:rsid w:val="002652A4"/>
    <w:rsid w:val="0026540A"/>
    <w:rsid w:val="00265B61"/>
    <w:rsid w:val="00266163"/>
    <w:rsid w:val="00266278"/>
    <w:rsid w:val="002662C2"/>
    <w:rsid w:val="00266638"/>
    <w:rsid w:val="002701F0"/>
    <w:rsid w:val="00270E66"/>
    <w:rsid w:val="00270F3A"/>
    <w:rsid w:val="00271039"/>
    <w:rsid w:val="0027104F"/>
    <w:rsid w:val="0027121C"/>
    <w:rsid w:val="00271263"/>
    <w:rsid w:val="0027170C"/>
    <w:rsid w:val="00271CA8"/>
    <w:rsid w:val="00272185"/>
    <w:rsid w:val="002727AC"/>
    <w:rsid w:val="00272924"/>
    <w:rsid w:val="0027295D"/>
    <w:rsid w:val="00272C24"/>
    <w:rsid w:val="00272D92"/>
    <w:rsid w:val="002732FD"/>
    <w:rsid w:val="00273533"/>
    <w:rsid w:val="002736B0"/>
    <w:rsid w:val="0027371D"/>
    <w:rsid w:val="00274253"/>
    <w:rsid w:val="00274316"/>
    <w:rsid w:val="002746FE"/>
    <w:rsid w:val="0027484E"/>
    <w:rsid w:val="00274E6F"/>
    <w:rsid w:val="00275314"/>
    <w:rsid w:val="002762B7"/>
    <w:rsid w:val="002767D3"/>
    <w:rsid w:val="00276AFA"/>
    <w:rsid w:val="00276AFB"/>
    <w:rsid w:val="00276B5F"/>
    <w:rsid w:val="00276CD1"/>
    <w:rsid w:val="00276F65"/>
    <w:rsid w:val="00276FD6"/>
    <w:rsid w:val="0027740E"/>
    <w:rsid w:val="00277676"/>
    <w:rsid w:val="002777B5"/>
    <w:rsid w:val="00277DD3"/>
    <w:rsid w:val="002800FE"/>
    <w:rsid w:val="00280178"/>
    <w:rsid w:val="00280329"/>
    <w:rsid w:val="00280441"/>
    <w:rsid w:val="00280851"/>
    <w:rsid w:val="0028092D"/>
    <w:rsid w:val="00280968"/>
    <w:rsid w:val="00280A05"/>
    <w:rsid w:val="00280BE3"/>
    <w:rsid w:val="002810AB"/>
    <w:rsid w:val="00281552"/>
    <w:rsid w:val="00281F10"/>
    <w:rsid w:val="002821EF"/>
    <w:rsid w:val="00282228"/>
    <w:rsid w:val="002824B7"/>
    <w:rsid w:val="002826C7"/>
    <w:rsid w:val="002826E1"/>
    <w:rsid w:val="0028270C"/>
    <w:rsid w:val="00282767"/>
    <w:rsid w:val="002827B6"/>
    <w:rsid w:val="00282E98"/>
    <w:rsid w:val="00282F07"/>
    <w:rsid w:val="002831B8"/>
    <w:rsid w:val="00283365"/>
    <w:rsid w:val="00283ADA"/>
    <w:rsid w:val="00283C5C"/>
    <w:rsid w:val="00283DB5"/>
    <w:rsid w:val="00283FA7"/>
    <w:rsid w:val="0028433D"/>
    <w:rsid w:val="00284354"/>
    <w:rsid w:val="00284614"/>
    <w:rsid w:val="0028462A"/>
    <w:rsid w:val="002846C3"/>
    <w:rsid w:val="00284C69"/>
    <w:rsid w:val="00284F5B"/>
    <w:rsid w:val="002850BA"/>
    <w:rsid w:val="0028514B"/>
    <w:rsid w:val="0028534E"/>
    <w:rsid w:val="002854A3"/>
    <w:rsid w:val="00285702"/>
    <w:rsid w:val="00285A29"/>
    <w:rsid w:val="00285E44"/>
    <w:rsid w:val="002860B3"/>
    <w:rsid w:val="002863EF"/>
    <w:rsid w:val="002869F3"/>
    <w:rsid w:val="00286F33"/>
    <w:rsid w:val="00286FEC"/>
    <w:rsid w:val="0028702D"/>
    <w:rsid w:val="002874CE"/>
    <w:rsid w:val="00287563"/>
    <w:rsid w:val="00287777"/>
    <w:rsid w:val="00287781"/>
    <w:rsid w:val="00287EC2"/>
    <w:rsid w:val="002904BE"/>
    <w:rsid w:val="00290899"/>
    <w:rsid w:val="002909EC"/>
    <w:rsid w:val="00290AF2"/>
    <w:rsid w:val="00290B30"/>
    <w:rsid w:val="00290BDD"/>
    <w:rsid w:val="00290F3F"/>
    <w:rsid w:val="0029175D"/>
    <w:rsid w:val="00291CEC"/>
    <w:rsid w:val="0029204F"/>
    <w:rsid w:val="00292353"/>
    <w:rsid w:val="00292661"/>
    <w:rsid w:val="002927B9"/>
    <w:rsid w:val="00292B37"/>
    <w:rsid w:val="002930FE"/>
    <w:rsid w:val="0029381B"/>
    <w:rsid w:val="002938BA"/>
    <w:rsid w:val="00293B8F"/>
    <w:rsid w:val="00293E07"/>
    <w:rsid w:val="00293FA2"/>
    <w:rsid w:val="0029439B"/>
    <w:rsid w:val="002945AF"/>
    <w:rsid w:val="002947BD"/>
    <w:rsid w:val="00294AA8"/>
    <w:rsid w:val="0029513A"/>
    <w:rsid w:val="0029525A"/>
    <w:rsid w:val="002956DE"/>
    <w:rsid w:val="002958EB"/>
    <w:rsid w:val="00295B8C"/>
    <w:rsid w:val="00295C85"/>
    <w:rsid w:val="00296279"/>
    <w:rsid w:val="00296610"/>
    <w:rsid w:val="00296656"/>
    <w:rsid w:val="00296E97"/>
    <w:rsid w:val="00296F9C"/>
    <w:rsid w:val="0029753A"/>
    <w:rsid w:val="00297817"/>
    <w:rsid w:val="0029786B"/>
    <w:rsid w:val="002978C7"/>
    <w:rsid w:val="00297E3D"/>
    <w:rsid w:val="002A00D8"/>
    <w:rsid w:val="002A00E8"/>
    <w:rsid w:val="002A03E2"/>
    <w:rsid w:val="002A079D"/>
    <w:rsid w:val="002A0BB4"/>
    <w:rsid w:val="002A0DF9"/>
    <w:rsid w:val="002A0F5C"/>
    <w:rsid w:val="002A133F"/>
    <w:rsid w:val="002A13D1"/>
    <w:rsid w:val="002A1AA8"/>
    <w:rsid w:val="002A20CB"/>
    <w:rsid w:val="002A2422"/>
    <w:rsid w:val="002A2462"/>
    <w:rsid w:val="002A2ABA"/>
    <w:rsid w:val="002A2F06"/>
    <w:rsid w:val="002A3315"/>
    <w:rsid w:val="002A3CD6"/>
    <w:rsid w:val="002A3FBB"/>
    <w:rsid w:val="002A3FDB"/>
    <w:rsid w:val="002A3FF0"/>
    <w:rsid w:val="002A452D"/>
    <w:rsid w:val="002A4982"/>
    <w:rsid w:val="002A4A53"/>
    <w:rsid w:val="002A4F0A"/>
    <w:rsid w:val="002A57C7"/>
    <w:rsid w:val="002A626E"/>
    <w:rsid w:val="002A646E"/>
    <w:rsid w:val="002A6647"/>
    <w:rsid w:val="002A6803"/>
    <w:rsid w:val="002A690E"/>
    <w:rsid w:val="002A6B42"/>
    <w:rsid w:val="002A6C6E"/>
    <w:rsid w:val="002A6F7E"/>
    <w:rsid w:val="002A6F8D"/>
    <w:rsid w:val="002A7136"/>
    <w:rsid w:val="002A7454"/>
    <w:rsid w:val="002A750D"/>
    <w:rsid w:val="002A7763"/>
    <w:rsid w:val="002A79B0"/>
    <w:rsid w:val="002A7EFC"/>
    <w:rsid w:val="002B1060"/>
    <w:rsid w:val="002B142F"/>
    <w:rsid w:val="002B1B14"/>
    <w:rsid w:val="002B1DCC"/>
    <w:rsid w:val="002B1F7D"/>
    <w:rsid w:val="002B25B0"/>
    <w:rsid w:val="002B28A9"/>
    <w:rsid w:val="002B2987"/>
    <w:rsid w:val="002B2B00"/>
    <w:rsid w:val="002B2CD9"/>
    <w:rsid w:val="002B2DD1"/>
    <w:rsid w:val="002B2E56"/>
    <w:rsid w:val="002B3103"/>
    <w:rsid w:val="002B34E9"/>
    <w:rsid w:val="002B3648"/>
    <w:rsid w:val="002B3C20"/>
    <w:rsid w:val="002B413A"/>
    <w:rsid w:val="002B43A4"/>
    <w:rsid w:val="002B4A0F"/>
    <w:rsid w:val="002B4A64"/>
    <w:rsid w:val="002B4A9B"/>
    <w:rsid w:val="002B4B26"/>
    <w:rsid w:val="002B4CA9"/>
    <w:rsid w:val="002B4E8C"/>
    <w:rsid w:val="002B5197"/>
    <w:rsid w:val="002B5381"/>
    <w:rsid w:val="002B5888"/>
    <w:rsid w:val="002B5DCF"/>
    <w:rsid w:val="002B5E80"/>
    <w:rsid w:val="002B6040"/>
    <w:rsid w:val="002B622C"/>
    <w:rsid w:val="002B68EC"/>
    <w:rsid w:val="002B693A"/>
    <w:rsid w:val="002B6DAB"/>
    <w:rsid w:val="002B6FE8"/>
    <w:rsid w:val="002B7187"/>
    <w:rsid w:val="002B760A"/>
    <w:rsid w:val="002B76E1"/>
    <w:rsid w:val="002B7758"/>
    <w:rsid w:val="002B7903"/>
    <w:rsid w:val="002C01DB"/>
    <w:rsid w:val="002C0252"/>
    <w:rsid w:val="002C04E9"/>
    <w:rsid w:val="002C055E"/>
    <w:rsid w:val="002C08B8"/>
    <w:rsid w:val="002C0CC5"/>
    <w:rsid w:val="002C126B"/>
    <w:rsid w:val="002C13BF"/>
    <w:rsid w:val="002C148F"/>
    <w:rsid w:val="002C15DA"/>
    <w:rsid w:val="002C1688"/>
    <w:rsid w:val="002C16A1"/>
    <w:rsid w:val="002C16B9"/>
    <w:rsid w:val="002C1827"/>
    <w:rsid w:val="002C1913"/>
    <w:rsid w:val="002C1A1A"/>
    <w:rsid w:val="002C1C92"/>
    <w:rsid w:val="002C1EF7"/>
    <w:rsid w:val="002C232F"/>
    <w:rsid w:val="002C291F"/>
    <w:rsid w:val="002C2B70"/>
    <w:rsid w:val="002C2CF5"/>
    <w:rsid w:val="002C2E9D"/>
    <w:rsid w:val="002C2ED5"/>
    <w:rsid w:val="002C376F"/>
    <w:rsid w:val="002C3C31"/>
    <w:rsid w:val="002C3C70"/>
    <w:rsid w:val="002C413D"/>
    <w:rsid w:val="002C47C7"/>
    <w:rsid w:val="002C48BE"/>
    <w:rsid w:val="002C4BBF"/>
    <w:rsid w:val="002C4BCC"/>
    <w:rsid w:val="002C5239"/>
    <w:rsid w:val="002C549F"/>
    <w:rsid w:val="002C54D8"/>
    <w:rsid w:val="002C5881"/>
    <w:rsid w:val="002C662C"/>
    <w:rsid w:val="002C699C"/>
    <w:rsid w:val="002C6A9A"/>
    <w:rsid w:val="002C7A59"/>
    <w:rsid w:val="002C7CDC"/>
    <w:rsid w:val="002C7D79"/>
    <w:rsid w:val="002C7D87"/>
    <w:rsid w:val="002C7E11"/>
    <w:rsid w:val="002C7F43"/>
    <w:rsid w:val="002D0452"/>
    <w:rsid w:val="002D05D7"/>
    <w:rsid w:val="002D0665"/>
    <w:rsid w:val="002D0745"/>
    <w:rsid w:val="002D0938"/>
    <w:rsid w:val="002D0AB5"/>
    <w:rsid w:val="002D0B96"/>
    <w:rsid w:val="002D0E4D"/>
    <w:rsid w:val="002D0F74"/>
    <w:rsid w:val="002D1023"/>
    <w:rsid w:val="002D135C"/>
    <w:rsid w:val="002D149F"/>
    <w:rsid w:val="002D1A4D"/>
    <w:rsid w:val="002D1CFF"/>
    <w:rsid w:val="002D217C"/>
    <w:rsid w:val="002D2520"/>
    <w:rsid w:val="002D270B"/>
    <w:rsid w:val="002D2903"/>
    <w:rsid w:val="002D2A31"/>
    <w:rsid w:val="002D2A37"/>
    <w:rsid w:val="002D2BF3"/>
    <w:rsid w:val="002D2C85"/>
    <w:rsid w:val="002D2FDD"/>
    <w:rsid w:val="002D3392"/>
    <w:rsid w:val="002D364D"/>
    <w:rsid w:val="002D375D"/>
    <w:rsid w:val="002D3809"/>
    <w:rsid w:val="002D3EC0"/>
    <w:rsid w:val="002D3ED3"/>
    <w:rsid w:val="002D4739"/>
    <w:rsid w:val="002D4841"/>
    <w:rsid w:val="002D4AA9"/>
    <w:rsid w:val="002D50A4"/>
    <w:rsid w:val="002D50D3"/>
    <w:rsid w:val="002D50EE"/>
    <w:rsid w:val="002D567E"/>
    <w:rsid w:val="002D579E"/>
    <w:rsid w:val="002D5983"/>
    <w:rsid w:val="002D5A66"/>
    <w:rsid w:val="002D5A72"/>
    <w:rsid w:val="002D5DE8"/>
    <w:rsid w:val="002D6088"/>
    <w:rsid w:val="002D6287"/>
    <w:rsid w:val="002D645D"/>
    <w:rsid w:val="002D6530"/>
    <w:rsid w:val="002D6CB0"/>
    <w:rsid w:val="002D6FB6"/>
    <w:rsid w:val="002D723F"/>
    <w:rsid w:val="002D7321"/>
    <w:rsid w:val="002D750D"/>
    <w:rsid w:val="002D76ED"/>
    <w:rsid w:val="002D77DC"/>
    <w:rsid w:val="002D7882"/>
    <w:rsid w:val="002D7A06"/>
    <w:rsid w:val="002E0034"/>
    <w:rsid w:val="002E0151"/>
    <w:rsid w:val="002E05EE"/>
    <w:rsid w:val="002E098F"/>
    <w:rsid w:val="002E0FB9"/>
    <w:rsid w:val="002E15BF"/>
    <w:rsid w:val="002E1A0F"/>
    <w:rsid w:val="002E1E3B"/>
    <w:rsid w:val="002E210B"/>
    <w:rsid w:val="002E215D"/>
    <w:rsid w:val="002E2167"/>
    <w:rsid w:val="002E21E1"/>
    <w:rsid w:val="002E22F2"/>
    <w:rsid w:val="002E24F9"/>
    <w:rsid w:val="002E283E"/>
    <w:rsid w:val="002E291A"/>
    <w:rsid w:val="002E30CF"/>
    <w:rsid w:val="002E32B1"/>
    <w:rsid w:val="002E3677"/>
    <w:rsid w:val="002E3EE2"/>
    <w:rsid w:val="002E3F6E"/>
    <w:rsid w:val="002E40FF"/>
    <w:rsid w:val="002E50A6"/>
    <w:rsid w:val="002E50A8"/>
    <w:rsid w:val="002E50AA"/>
    <w:rsid w:val="002E5115"/>
    <w:rsid w:val="002E5437"/>
    <w:rsid w:val="002E5566"/>
    <w:rsid w:val="002E5761"/>
    <w:rsid w:val="002E59FF"/>
    <w:rsid w:val="002E5A6A"/>
    <w:rsid w:val="002E5AD4"/>
    <w:rsid w:val="002E5D05"/>
    <w:rsid w:val="002E60CA"/>
    <w:rsid w:val="002E663B"/>
    <w:rsid w:val="002E6A15"/>
    <w:rsid w:val="002E7491"/>
    <w:rsid w:val="002E797C"/>
    <w:rsid w:val="002E7B35"/>
    <w:rsid w:val="002E7C4A"/>
    <w:rsid w:val="002F0046"/>
    <w:rsid w:val="002F00CF"/>
    <w:rsid w:val="002F0B4C"/>
    <w:rsid w:val="002F0B9B"/>
    <w:rsid w:val="002F0C91"/>
    <w:rsid w:val="002F0FD8"/>
    <w:rsid w:val="002F11F2"/>
    <w:rsid w:val="002F1942"/>
    <w:rsid w:val="002F1AE5"/>
    <w:rsid w:val="002F1B05"/>
    <w:rsid w:val="002F1C66"/>
    <w:rsid w:val="002F1E09"/>
    <w:rsid w:val="002F1E49"/>
    <w:rsid w:val="002F1F26"/>
    <w:rsid w:val="002F1F5A"/>
    <w:rsid w:val="002F1FE8"/>
    <w:rsid w:val="002F21D8"/>
    <w:rsid w:val="002F26C0"/>
    <w:rsid w:val="002F2D41"/>
    <w:rsid w:val="002F2D77"/>
    <w:rsid w:val="002F2F5F"/>
    <w:rsid w:val="002F320A"/>
    <w:rsid w:val="002F33DB"/>
    <w:rsid w:val="002F340B"/>
    <w:rsid w:val="002F34A8"/>
    <w:rsid w:val="002F40F3"/>
    <w:rsid w:val="002F4415"/>
    <w:rsid w:val="002F4678"/>
    <w:rsid w:val="002F46BE"/>
    <w:rsid w:val="002F4763"/>
    <w:rsid w:val="002F48A8"/>
    <w:rsid w:val="002F49E6"/>
    <w:rsid w:val="002F4D9D"/>
    <w:rsid w:val="002F505A"/>
    <w:rsid w:val="002F51E2"/>
    <w:rsid w:val="002F53D2"/>
    <w:rsid w:val="002F55BB"/>
    <w:rsid w:val="002F5852"/>
    <w:rsid w:val="002F5AE2"/>
    <w:rsid w:val="002F639B"/>
    <w:rsid w:val="002F6438"/>
    <w:rsid w:val="002F6654"/>
    <w:rsid w:val="002F6686"/>
    <w:rsid w:val="002F6F98"/>
    <w:rsid w:val="002F7110"/>
    <w:rsid w:val="002F731E"/>
    <w:rsid w:val="002F74B3"/>
    <w:rsid w:val="002F7664"/>
    <w:rsid w:val="002F7B5F"/>
    <w:rsid w:val="002F7F94"/>
    <w:rsid w:val="00300063"/>
    <w:rsid w:val="00300168"/>
    <w:rsid w:val="003001E5"/>
    <w:rsid w:val="00300415"/>
    <w:rsid w:val="003006CA"/>
    <w:rsid w:val="00300CC7"/>
    <w:rsid w:val="003016B2"/>
    <w:rsid w:val="003019AD"/>
    <w:rsid w:val="00301B49"/>
    <w:rsid w:val="00302114"/>
    <w:rsid w:val="003026BC"/>
    <w:rsid w:val="0030279C"/>
    <w:rsid w:val="00303F03"/>
    <w:rsid w:val="003041FF"/>
    <w:rsid w:val="003043F6"/>
    <w:rsid w:val="003044C2"/>
    <w:rsid w:val="00304D51"/>
    <w:rsid w:val="00304E7B"/>
    <w:rsid w:val="0030503D"/>
    <w:rsid w:val="003050B6"/>
    <w:rsid w:val="00305114"/>
    <w:rsid w:val="00305385"/>
    <w:rsid w:val="003057CC"/>
    <w:rsid w:val="00305A35"/>
    <w:rsid w:val="00305FD5"/>
    <w:rsid w:val="00306709"/>
    <w:rsid w:val="003067DF"/>
    <w:rsid w:val="00306D76"/>
    <w:rsid w:val="0030742F"/>
    <w:rsid w:val="00307D43"/>
    <w:rsid w:val="00307DEC"/>
    <w:rsid w:val="00307EF4"/>
    <w:rsid w:val="00310095"/>
    <w:rsid w:val="0031064A"/>
    <w:rsid w:val="00310CB1"/>
    <w:rsid w:val="00310D9D"/>
    <w:rsid w:val="00310DBB"/>
    <w:rsid w:val="00310FFC"/>
    <w:rsid w:val="0031100B"/>
    <w:rsid w:val="0031104C"/>
    <w:rsid w:val="003112A8"/>
    <w:rsid w:val="00311494"/>
    <w:rsid w:val="00311CF3"/>
    <w:rsid w:val="00312093"/>
    <w:rsid w:val="00312717"/>
    <w:rsid w:val="00312825"/>
    <w:rsid w:val="00312B68"/>
    <w:rsid w:val="0031307D"/>
    <w:rsid w:val="0031380B"/>
    <w:rsid w:val="00313A82"/>
    <w:rsid w:val="00313B67"/>
    <w:rsid w:val="00313C5F"/>
    <w:rsid w:val="00314048"/>
    <w:rsid w:val="003141A3"/>
    <w:rsid w:val="003142F8"/>
    <w:rsid w:val="00314A3B"/>
    <w:rsid w:val="00315044"/>
    <w:rsid w:val="00315185"/>
    <w:rsid w:val="003152C6"/>
    <w:rsid w:val="003157C7"/>
    <w:rsid w:val="003158BF"/>
    <w:rsid w:val="00315934"/>
    <w:rsid w:val="003159C0"/>
    <w:rsid w:val="00316180"/>
    <w:rsid w:val="0031662C"/>
    <w:rsid w:val="0031667E"/>
    <w:rsid w:val="00316DEA"/>
    <w:rsid w:val="00316ECF"/>
    <w:rsid w:val="00316FF2"/>
    <w:rsid w:val="00317037"/>
    <w:rsid w:val="0031763F"/>
    <w:rsid w:val="0031780C"/>
    <w:rsid w:val="0031795A"/>
    <w:rsid w:val="00317A89"/>
    <w:rsid w:val="00317C2D"/>
    <w:rsid w:val="00317D57"/>
    <w:rsid w:val="00317E84"/>
    <w:rsid w:val="003202B6"/>
    <w:rsid w:val="003203FF"/>
    <w:rsid w:val="00320701"/>
    <w:rsid w:val="0032079F"/>
    <w:rsid w:val="00320891"/>
    <w:rsid w:val="00320AC5"/>
    <w:rsid w:val="00320BDE"/>
    <w:rsid w:val="0032158B"/>
    <w:rsid w:val="00321800"/>
    <w:rsid w:val="00321F95"/>
    <w:rsid w:val="0032214E"/>
    <w:rsid w:val="0032222B"/>
    <w:rsid w:val="00322295"/>
    <w:rsid w:val="003224E3"/>
    <w:rsid w:val="00322565"/>
    <w:rsid w:val="003226D8"/>
    <w:rsid w:val="00322A58"/>
    <w:rsid w:val="00322BBB"/>
    <w:rsid w:val="00323889"/>
    <w:rsid w:val="00323C43"/>
    <w:rsid w:val="00323CFB"/>
    <w:rsid w:val="0032461A"/>
    <w:rsid w:val="003248B1"/>
    <w:rsid w:val="003248CC"/>
    <w:rsid w:val="003248E6"/>
    <w:rsid w:val="003255BB"/>
    <w:rsid w:val="003259D3"/>
    <w:rsid w:val="00325E28"/>
    <w:rsid w:val="00325E3B"/>
    <w:rsid w:val="00325F20"/>
    <w:rsid w:val="00326220"/>
    <w:rsid w:val="00326327"/>
    <w:rsid w:val="003268A3"/>
    <w:rsid w:val="003268FD"/>
    <w:rsid w:val="0032690B"/>
    <w:rsid w:val="003269C3"/>
    <w:rsid w:val="00326C2A"/>
    <w:rsid w:val="00326D88"/>
    <w:rsid w:val="0032732E"/>
    <w:rsid w:val="00327459"/>
    <w:rsid w:val="0032761F"/>
    <w:rsid w:val="00327900"/>
    <w:rsid w:val="00327AA3"/>
    <w:rsid w:val="00327E4D"/>
    <w:rsid w:val="00330192"/>
    <w:rsid w:val="00330548"/>
    <w:rsid w:val="003307FC"/>
    <w:rsid w:val="00330893"/>
    <w:rsid w:val="00330EA9"/>
    <w:rsid w:val="00330ED9"/>
    <w:rsid w:val="00330F80"/>
    <w:rsid w:val="003311E8"/>
    <w:rsid w:val="003312F5"/>
    <w:rsid w:val="0033161E"/>
    <w:rsid w:val="00331772"/>
    <w:rsid w:val="00331BD0"/>
    <w:rsid w:val="00331CA4"/>
    <w:rsid w:val="00331D7E"/>
    <w:rsid w:val="00331DA3"/>
    <w:rsid w:val="00331DB4"/>
    <w:rsid w:val="00331E08"/>
    <w:rsid w:val="00331F4E"/>
    <w:rsid w:val="00332C3E"/>
    <w:rsid w:val="00332C9A"/>
    <w:rsid w:val="00332FC5"/>
    <w:rsid w:val="00333080"/>
    <w:rsid w:val="00333220"/>
    <w:rsid w:val="00333606"/>
    <w:rsid w:val="003336E1"/>
    <w:rsid w:val="00333ABA"/>
    <w:rsid w:val="00333B7A"/>
    <w:rsid w:val="00333BC6"/>
    <w:rsid w:val="00333C34"/>
    <w:rsid w:val="00333F6A"/>
    <w:rsid w:val="003340C5"/>
    <w:rsid w:val="00334301"/>
    <w:rsid w:val="003346DF"/>
    <w:rsid w:val="00334A21"/>
    <w:rsid w:val="00334CD3"/>
    <w:rsid w:val="0033506A"/>
    <w:rsid w:val="003358B1"/>
    <w:rsid w:val="00335C54"/>
    <w:rsid w:val="00335E1A"/>
    <w:rsid w:val="003363AF"/>
    <w:rsid w:val="00336541"/>
    <w:rsid w:val="00336547"/>
    <w:rsid w:val="003367D1"/>
    <w:rsid w:val="00336818"/>
    <w:rsid w:val="003368DE"/>
    <w:rsid w:val="00336C65"/>
    <w:rsid w:val="00336D23"/>
    <w:rsid w:val="00336D28"/>
    <w:rsid w:val="00337101"/>
    <w:rsid w:val="0033796E"/>
    <w:rsid w:val="00337C86"/>
    <w:rsid w:val="00337D5C"/>
    <w:rsid w:val="00337E97"/>
    <w:rsid w:val="003400C8"/>
    <w:rsid w:val="0034019E"/>
    <w:rsid w:val="00340730"/>
    <w:rsid w:val="00340B2B"/>
    <w:rsid w:val="00340DB8"/>
    <w:rsid w:val="00340E20"/>
    <w:rsid w:val="00340F67"/>
    <w:rsid w:val="0034118E"/>
    <w:rsid w:val="00341218"/>
    <w:rsid w:val="0034148F"/>
    <w:rsid w:val="003414E3"/>
    <w:rsid w:val="00341BB9"/>
    <w:rsid w:val="003420DB"/>
    <w:rsid w:val="00342332"/>
    <w:rsid w:val="003425DD"/>
    <w:rsid w:val="00342A05"/>
    <w:rsid w:val="00342BF2"/>
    <w:rsid w:val="003430C2"/>
    <w:rsid w:val="003434F0"/>
    <w:rsid w:val="003438B4"/>
    <w:rsid w:val="003439B0"/>
    <w:rsid w:val="00343BD8"/>
    <w:rsid w:val="00343ED2"/>
    <w:rsid w:val="003441A5"/>
    <w:rsid w:val="00344583"/>
    <w:rsid w:val="00344D62"/>
    <w:rsid w:val="00345B87"/>
    <w:rsid w:val="00345B9F"/>
    <w:rsid w:val="00345C43"/>
    <w:rsid w:val="00345F85"/>
    <w:rsid w:val="00346604"/>
    <w:rsid w:val="00346B74"/>
    <w:rsid w:val="00346EF1"/>
    <w:rsid w:val="00346F55"/>
    <w:rsid w:val="00347446"/>
    <w:rsid w:val="0034752F"/>
    <w:rsid w:val="0034758E"/>
    <w:rsid w:val="003475A4"/>
    <w:rsid w:val="0034796E"/>
    <w:rsid w:val="00347A4C"/>
    <w:rsid w:val="00347C0F"/>
    <w:rsid w:val="003502FA"/>
    <w:rsid w:val="00350607"/>
    <w:rsid w:val="00350E00"/>
    <w:rsid w:val="00350F69"/>
    <w:rsid w:val="00351BEB"/>
    <w:rsid w:val="00352115"/>
    <w:rsid w:val="003523EE"/>
    <w:rsid w:val="0035292F"/>
    <w:rsid w:val="003529FB"/>
    <w:rsid w:val="00352C3A"/>
    <w:rsid w:val="00352E87"/>
    <w:rsid w:val="00352F2A"/>
    <w:rsid w:val="00352FBF"/>
    <w:rsid w:val="00353359"/>
    <w:rsid w:val="003533D5"/>
    <w:rsid w:val="003536D5"/>
    <w:rsid w:val="00353809"/>
    <w:rsid w:val="00353996"/>
    <w:rsid w:val="003539D5"/>
    <w:rsid w:val="00353B13"/>
    <w:rsid w:val="00354050"/>
    <w:rsid w:val="003543FD"/>
    <w:rsid w:val="00354790"/>
    <w:rsid w:val="00354B98"/>
    <w:rsid w:val="00355106"/>
    <w:rsid w:val="0035521A"/>
    <w:rsid w:val="00355A30"/>
    <w:rsid w:val="00355C08"/>
    <w:rsid w:val="00355C7B"/>
    <w:rsid w:val="00356012"/>
    <w:rsid w:val="003560C5"/>
    <w:rsid w:val="00356641"/>
    <w:rsid w:val="0035690A"/>
    <w:rsid w:val="00356B48"/>
    <w:rsid w:val="00356B6F"/>
    <w:rsid w:val="00356C4F"/>
    <w:rsid w:val="0035722F"/>
    <w:rsid w:val="00357CC5"/>
    <w:rsid w:val="00357CEE"/>
    <w:rsid w:val="00357D34"/>
    <w:rsid w:val="003601C0"/>
    <w:rsid w:val="0036020A"/>
    <w:rsid w:val="0036086D"/>
    <w:rsid w:val="00360874"/>
    <w:rsid w:val="003608D6"/>
    <w:rsid w:val="003610A5"/>
    <w:rsid w:val="00361497"/>
    <w:rsid w:val="003616B8"/>
    <w:rsid w:val="00361890"/>
    <w:rsid w:val="003619F9"/>
    <w:rsid w:val="00361A48"/>
    <w:rsid w:val="0036200D"/>
    <w:rsid w:val="00362B9E"/>
    <w:rsid w:val="00362DB8"/>
    <w:rsid w:val="00362EE7"/>
    <w:rsid w:val="00363071"/>
    <w:rsid w:val="00363202"/>
    <w:rsid w:val="003632E9"/>
    <w:rsid w:val="00363562"/>
    <w:rsid w:val="00363600"/>
    <w:rsid w:val="0036399D"/>
    <w:rsid w:val="00363F46"/>
    <w:rsid w:val="00364A14"/>
    <w:rsid w:val="00364BB4"/>
    <w:rsid w:val="00364D7A"/>
    <w:rsid w:val="00364D7E"/>
    <w:rsid w:val="00365DC4"/>
    <w:rsid w:val="00365EB3"/>
    <w:rsid w:val="00366121"/>
    <w:rsid w:val="0036619E"/>
    <w:rsid w:val="003664DD"/>
    <w:rsid w:val="003668B3"/>
    <w:rsid w:val="00366BC9"/>
    <w:rsid w:val="00366E49"/>
    <w:rsid w:val="00366F9B"/>
    <w:rsid w:val="0036714D"/>
    <w:rsid w:val="0036720C"/>
    <w:rsid w:val="003675DF"/>
    <w:rsid w:val="00367F79"/>
    <w:rsid w:val="0037001A"/>
    <w:rsid w:val="0037007B"/>
    <w:rsid w:val="0037035D"/>
    <w:rsid w:val="00370559"/>
    <w:rsid w:val="00370C00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32F"/>
    <w:rsid w:val="003724C6"/>
    <w:rsid w:val="003727F1"/>
    <w:rsid w:val="00372E1B"/>
    <w:rsid w:val="003731E1"/>
    <w:rsid w:val="00373320"/>
    <w:rsid w:val="003738CE"/>
    <w:rsid w:val="00374173"/>
    <w:rsid w:val="003742CF"/>
    <w:rsid w:val="0037458D"/>
    <w:rsid w:val="0037465F"/>
    <w:rsid w:val="003748F5"/>
    <w:rsid w:val="00374974"/>
    <w:rsid w:val="00374A87"/>
    <w:rsid w:val="00374ABF"/>
    <w:rsid w:val="0037549B"/>
    <w:rsid w:val="003754E0"/>
    <w:rsid w:val="003754E6"/>
    <w:rsid w:val="0037557F"/>
    <w:rsid w:val="00375588"/>
    <w:rsid w:val="0037562C"/>
    <w:rsid w:val="003758CE"/>
    <w:rsid w:val="00375A01"/>
    <w:rsid w:val="00375BE1"/>
    <w:rsid w:val="00375E44"/>
    <w:rsid w:val="003762E8"/>
    <w:rsid w:val="00376CDB"/>
    <w:rsid w:val="00376F2F"/>
    <w:rsid w:val="00377197"/>
    <w:rsid w:val="003779B1"/>
    <w:rsid w:val="00380269"/>
    <w:rsid w:val="00380383"/>
    <w:rsid w:val="003804CE"/>
    <w:rsid w:val="00380769"/>
    <w:rsid w:val="00380783"/>
    <w:rsid w:val="00380E53"/>
    <w:rsid w:val="00381059"/>
    <w:rsid w:val="0038108B"/>
    <w:rsid w:val="003814D7"/>
    <w:rsid w:val="003822CD"/>
    <w:rsid w:val="00382472"/>
    <w:rsid w:val="003826AB"/>
    <w:rsid w:val="00382E2E"/>
    <w:rsid w:val="003831D8"/>
    <w:rsid w:val="00383482"/>
    <w:rsid w:val="003839C8"/>
    <w:rsid w:val="00384005"/>
    <w:rsid w:val="003840EA"/>
    <w:rsid w:val="00384261"/>
    <w:rsid w:val="003846A1"/>
    <w:rsid w:val="00384718"/>
    <w:rsid w:val="00384908"/>
    <w:rsid w:val="00384B1A"/>
    <w:rsid w:val="003850DD"/>
    <w:rsid w:val="003852B8"/>
    <w:rsid w:val="003855CA"/>
    <w:rsid w:val="003857CB"/>
    <w:rsid w:val="00385ABF"/>
    <w:rsid w:val="00386267"/>
    <w:rsid w:val="00386316"/>
    <w:rsid w:val="003869C4"/>
    <w:rsid w:val="003869EF"/>
    <w:rsid w:val="00386BF6"/>
    <w:rsid w:val="00387033"/>
    <w:rsid w:val="00387348"/>
    <w:rsid w:val="00387B34"/>
    <w:rsid w:val="0039021A"/>
    <w:rsid w:val="00390666"/>
    <w:rsid w:val="00390BF7"/>
    <w:rsid w:val="00391159"/>
    <w:rsid w:val="003912FD"/>
    <w:rsid w:val="003913B8"/>
    <w:rsid w:val="003915F3"/>
    <w:rsid w:val="00392153"/>
    <w:rsid w:val="0039236B"/>
    <w:rsid w:val="003923A3"/>
    <w:rsid w:val="00392527"/>
    <w:rsid w:val="003928CE"/>
    <w:rsid w:val="00392B5A"/>
    <w:rsid w:val="00392F82"/>
    <w:rsid w:val="00393280"/>
    <w:rsid w:val="00393BF1"/>
    <w:rsid w:val="00393E5C"/>
    <w:rsid w:val="00394068"/>
    <w:rsid w:val="00394981"/>
    <w:rsid w:val="00394BFC"/>
    <w:rsid w:val="00394D96"/>
    <w:rsid w:val="00395177"/>
    <w:rsid w:val="0039529B"/>
    <w:rsid w:val="003957BD"/>
    <w:rsid w:val="00395AE8"/>
    <w:rsid w:val="00395B49"/>
    <w:rsid w:val="00395C37"/>
    <w:rsid w:val="00395CED"/>
    <w:rsid w:val="00395FD1"/>
    <w:rsid w:val="003967D4"/>
    <w:rsid w:val="003967DD"/>
    <w:rsid w:val="00396AC2"/>
    <w:rsid w:val="00396BC1"/>
    <w:rsid w:val="00396CCD"/>
    <w:rsid w:val="00397185"/>
    <w:rsid w:val="00397518"/>
    <w:rsid w:val="0039757C"/>
    <w:rsid w:val="003976F4"/>
    <w:rsid w:val="00397761"/>
    <w:rsid w:val="00397AD5"/>
    <w:rsid w:val="00397C2B"/>
    <w:rsid w:val="00397F4D"/>
    <w:rsid w:val="003A0290"/>
    <w:rsid w:val="003A0308"/>
    <w:rsid w:val="003A0956"/>
    <w:rsid w:val="003A1D13"/>
    <w:rsid w:val="003A26EF"/>
    <w:rsid w:val="003A2776"/>
    <w:rsid w:val="003A2966"/>
    <w:rsid w:val="003A29E4"/>
    <w:rsid w:val="003A2E97"/>
    <w:rsid w:val="003A2EA9"/>
    <w:rsid w:val="003A2FBF"/>
    <w:rsid w:val="003A3653"/>
    <w:rsid w:val="003A374E"/>
    <w:rsid w:val="003A3B44"/>
    <w:rsid w:val="003A3C53"/>
    <w:rsid w:val="003A3CB0"/>
    <w:rsid w:val="003A3F7D"/>
    <w:rsid w:val="003A403E"/>
    <w:rsid w:val="003A4373"/>
    <w:rsid w:val="003A44D6"/>
    <w:rsid w:val="003A4829"/>
    <w:rsid w:val="003A4BCD"/>
    <w:rsid w:val="003A4D9F"/>
    <w:rsid w:val="003A4EA2"/>
    <w:rsid w:val="003A548A"/>
    <w:rsid w:val="003A5E56"/>
    <w:rsid w:val="003A5EA1"/>
    <w:rsid w:val="003A633B"/>
    <w:rsid w:val="003A72CC"/>
    <w:rsid w:val="003A7FDC"/>
    <w:rsid w:val="003B00A8"/>
    <w:rsid w:val="003B0531"/>
    <w:rsid w:val="003B05D1"/>
    <w:rsid w:val="003B0A72"/>
    <w:rsid w:val="003B1E8A"/>
    <w:rsid w:val="003B1F94"/>
    <w:rsid w:val="003B2ADE"/>
    <w:rsid w:val="003B344E"/>
    <w:rsid w:val="003B37D0"/>
    <w:rsid w:val="003B399D"/>
    <w:rsid w:val="003B3D06"/>
    <w:rsid w:val="003B3D2E"/>
    <w:rsid w:val="003B3DA2"/>
    <w:rsid w:val="003B3DAC"/>
    <w:rsid w:val="003B3DDA"/>
    <w:rsid w:val="003B4E99"/>
    <w:rsid w:val="003B5294"/>
    <w:rsid w:val="003B561E"/>
    <w:rsid w:val="003B56F8"/>
    <w:rsid w:val="003B5DD3"/>
    <w:rsid w:val="003B5E40"/>
    <w:rsid w:val="003B5E55"/>
    <w:rsid w:val="003B5FD4"/>
    <w:rsid w:val="003B64C2"/>
    <w:rsid w:val="003B6A17"/>
    <w:rsid w:val="003B6A2A"/>
    <w:rsid w:val="003C023A"/>
    <w:rsid w:val="003C07E6"/>
    <w:rsid w:val="003C0A47"/>
    <w:rsid w:val="003C0B15"/>
    <w:rsid w:val="003C0BE8"/>
    <w:rsid w:val="003C116C"/>
    <w:rsid w:val="003C1476"/>
    <w:rsid w:val="003C18DB"/>
    <w:rsid w:val="003C19D6"/>
    <w:rsid w:val="003C1C5E"/>
    <w:rsid w:val="003C1CAC"/>
    <w:rsid w:val="003C1E9E"/>
    <w:rsid w:val="003C1EF0"/>
    <w:rsid w:val="003C1FB7"/>
    <w:rsid w:val="003C22D0"/>
    <w:rsid w:val="003C2443"/>
    <w:rsid w:val="003C26E9"/>
    <w:rsid w:val="003C2DE1"/>
    <w:rsid w:val="003C3029"/>
    <w:rsid w:val="003C304E"/>
    <w:rsid w:val="003C33F0"/>
    <w:rsid w:val="003C4331"/>
    <w:rsid w:val="003C4545"/>
    <w:rsid w:val="003C4BC7"/>
    <w:rsid w:val="003C4F11"/>
    <w:rsid w:val="003C5000"/>
    <w:rsid w:val="003C5307"/>
    <w:rsid w:val="003C53DB"/>
    <w:rsid w:val="003C550D"/>
    <w:rsid w:val="003C5618"/>
    <w:rsid w:val="003C57F9"/>
    <w:rsid w:val="003C58C8"/>
    <w:rsid w:val="003C5951"/>
    <w:rsid w:val="003C5B3C"/>
    <w:rsid w:val="003C5B4C"/>
    <w:rsid w:val="003C664D"/>
    <w:rsid w:val="003C6D01"/>
    <w:rsid w:val="003C6D05"/>
    <w:rsid w:val="003C70F0"/>
    <w:rsid w:val="003C73C9"/>
    <w:rsid w:val="003C7630"/>
    <w:rsid w:val="003C768B"/>
    <w:rsid w:val="003C7784"/>
    <w:rsid w:val="003C7942"/>
    <w:rsid w:val="003D0162"/>
    <w:rsid w:val="003D0446"/>
    <w:rsid w:val="003D09B4"/>
    <w:rsid w:val="003D0C18"/>
    <w:rsid w:val="003D10C5"/>
    <w:rsid w:val="003D1145"/>
    <w:rsid w:val="003D13E6"/>
    <w:rsid w:val="003D14E2"/>
    <w:rsid w:val="003D1651"/>
    <w:rsid w:val="003D16DA"/>
    <w:rsid w:val="003D1704"/>
    <w:rsid w:val="003D1758"/>
    <w:rsid w:val="003D1BC1"/>
    <w:rsid w:val="003D1D86"/>
    <w:rsid w:val="003D1F7A"/>
    <w:rsid w:val="003D2620"/>
    <w:rsid w:val="003D268C"/>
    <w:rsid w:val="003D26BC"/>
    <w:rsid w:val="003D26C5"/>
    <w:rsid w:val="003D2921"/>
    <w:rsid w:val="003D2954"/>
    <w:rsid w:val="003D2E9C"/>
    <w:rsid w:val="003D2EDF"/>
    <w:rsid w:val="003D2F1F"/>
    <w:rsid w:val="003D33C2"/>
    <w:rsid w:val="003D4820"/>
    <w:rsid w:val="003D4D51"/>
    <w:rsid w:val="003D50F0"/>
    <w:rsid w:val="003D51C0"/>
    <w:rsid w:val="003D51EA"/>
    <w:rsid w:val="003D5333"/>
    <w:rsid w:val="003D540A"/>
    <w:rsid w:val="003D5725"/>
    <w:rsid w:val="003D5BDB"/>
    <w:rsid w:val="003D5C3C"/>
    <w:rsid w:val="003D5EE4"/>
    <w:rsid w:val="003D614A"/>
    <w:rsid w:val="003D6340"/>
    <w:rsid w:val="003D65D1"/>
    <w:rsid w:val="003D6C14"/>
    <w:rsid w:val="003D7025"/>
    <w:rsid w:val="003D709F"/>
    <w:rsid w:val="003D7141"/>
    <w:rsid w:val="003D7310"/>
    <w:rsid w:val="003D757D"/>
    <w:rsid w:val="003D783E"/>
    <w:rsid w:val="003D7C0B"/>
    <w:rsid w:val="003D7E83"/>
    <w:rsid w:val="003E02ED"/>
    <w:rsid w:val="003E0418"/>
    <w:rsid w:val="003E065B"/>
    <w:rsid w:val="003E0938"/>
    <w:rsid w:val="003E0EC6"/>
    <w:rsid w:val="003E12BF"/>
    <w:rsid w:val="003E1455"/>
    <w:rsid w:val="003E1750"/>
    <w:rsid w:val="003E1C66"/>
    <w:rsid w:val="003E1C78"/>
    <w:rsid w:val="003E1F64"/>
    <w:rsid w:val="003E2A7D"/>
    <w:rsid w:val="003E2AA6"/>
    <w:rsid w:val="003E2E41"/>
    <w:rsid w:val="003E37AE"/>
    <w:rsid w:val="003E3992"/>
    <w:rsid w:val="003E3A4D"/>
    <w:rsid w:val="003E3D7B"/>
    <w:rsid w:val="003E475E"/>
    <w:rsid w:val="003E4944"/>
    <w:rsid w:val="003E5503"/>
    <w:rsid w:val="003E55EE"/>
    <w:rsid w:val="003E58FC"/>
    <w:rsid w:val="003E5E98"/>
    <w:rsid w:val="003E610D"/>
    <w:rsid w:val="003E61FC"/>
    <w:rsid w:val="003E62E6"/>
    <w:rsid w:val="003E6906"/>
    <w:rsid w:val="003E6A2A"/>
    <w:rsid w:val="003E748E"/>
    <w:rsid w:val="003E75D1"/>
    <w:rsid w:val="003E7A53"/>
    <w:rsid w:val="003F000C"/>
    <w:rsid w:val="003F03E9"/>
    <w:rsid w:val="003F093F"/>
    <w:rsid w:val="003F0980"/>
    <w:rsid w:val="003F0A75"/>
    <w:rsid w:val="003F0C5D"/>
    <w:rsid w:val="003F10FF"/>
    <w:rsid w:val="003F18DB"/>
    <w:rsid w:val="003F1EA7"/>
    <w:rsid w:val="003F1F94"/>
    <w:rsid w:val="003F2015"/>
    <w:rsid w:val="003F2108"/>
    <w:rsid w:val="003F2915"/>
    <w:rsid w:val="003F31A6"/>
    <w:rsid w:val="003F3236"/>
    <w:rsid w:val="003F3722"/>
    <w:rsid w:val="003F37D9"/>
    <w:rsid w:val="003F3FE0"/>
    <w:rsid w:val="003F4462"/>
    <w:rsid w:val="003F4648"/>
    <w:rsid w:val="003F490A"/>
    <w:rsid w:val="003F4CEB"/>
    <w:rsid w:val="003F4E5E"/>
    <w:rsid w:val="003F4F13"/>
    <w:rsid w:val="003F5072"/>
    <w:rsid w:val="003F5325"/>
    <w:rsid w:val="003F5332"/>
    <w:rsid w:val="003F5448"/>
    <w:rsid w:val="003F57BE"/>
    <w:rsid w:val="003F5978"/>
    <w:rsid w:val="003F5D89"/>
    <w:rsid w:val="003F6135"/>
    <w:rsid w:val="003F6877"/>
    <w:rsid w:val="003F70FB"/>
    <w:rsid w:val="003F77A6"/>
    <w:rsid w:val="003F7E68"/>
    <w:rsid w:val="00400267"/>
    <w:rsid w:val="004002B4"/>
    <w:rsid w:val="00400622"/>
    <w:rsid w:val="00400C61"/>
    <w:rsid w:val="00400F28"/>
    <w:rsid w:val="004015C1"/>
    <w:rsid w:val="004019F2"/>
    <w:rsid w:val="00401AED"/>
    <w:rsid w:val="00401B31"/>
    <w:rsid w:val="00401B52"/>
    <w:rsid w:val="00401B66"/>
    <w:rsid w:val="00401BD1"/>
    <w:rsid w:val="004021E2"/>
    <w:rsid w:val="00402A7B"/>
    <w:rsid w:val="00402E28"/>
    <w:rsid w:val="00403344"/>
    <w:rsid w:val="00403473"/>
    <w:rsid w:val="0040353E"/>
    <w:rsid w:val="0040385E"/>
    <w:rsid w:val="0040390F"/>
    <w:rsid w:val="004041A7"/>
    <w:rsid w:val="004043AD"/>
    <w:rsid w:val="00404473"/>
    <w:rsid w:val="004046EB"/>
    <w:rsid w:val="004047D7"/>
    <w:rsid w:val="00404ACA"/>
    <w:rsid w:val="00404C60"/>
    <w:rsid w:val="00404C7F"/>
    <w:rsid w:val="004050A6"/>
    <w:rsid w:val="00405211"/>
    <w:rsid w:val="0040583A"/>
    <w:rsid w:val="00405944"/>
    <w:rsid w:val="00405D22"/>
    <w:rsid w:val="00405D52"/>
    <w:rsid w:val="00405E9A"/>
    <w:rsid w:val="004062CA"/>
    <w:rsid w:val="004062F5"/>
    <w:rsid w:val="00406418"/>
    <w:rsid w:val="0040661F"/>
    <w:rsid w:val="00406D08"/>
    <w:rsid w:val="0040710C"/>
    <w:rsid w:val="0040777E"/>
    <w:rsid w:val="00407DCA"/>
    <w:rsid w:val="0041003D"/>
    <w:rsid w:val="00410374"/>
    <w:rsid w:val="00410585"/>
    <w:rsid w:val="00410A9F"/>
    <w:rsid w:val="00410C24"/>
    <w:rsid w:val="00410C2B"/>
    <w:rsid w:val="00411460"/>
    <w:rsid w:val="00411A90"/>
    <w:rsid w:val="00411A9B"/>
    <w:rsid w:val="00411D69"/>
    <w:rsid w:val="004124B5"/>
    <w:rsid w:val="00412A85"/>
    <w:rsid w:val="00412BA3"/>
    <w:rsid w:val="00412E92"/>
    <w:rsid w:val="00413347"/>
    <w:rsid w:val="00413530"/>
    <w:rsid w:val="0041362F"/>
    <w:rsid w:val="004136E8"/>
    <w:rsid w:val="004139BF"/>
    <w:rsid w:val="00413DCA"/>
    <w:rsid w:val="00413FEB"/>
    <w:rsid w:val="00414483"/>
    <w:rsid w:val="0041462D"/>
    <w:rsid w:val="00414676"/>
    <w:rsid w:val="0041470A"/>
    <w:rsid w:val="00414934"/>
    <w:rsid w:val="00414DE3"/>
    <w:rsid w:val="004150C5"/>
    <w:rsid w:val="0041526F"/>
    <w:rsid w:val="00415297"/>
    <w:rsid w:val="00415498"/>
    <w:rsid w:val="004156B9"/>
    <w:rsid w:val="004157AF"/>
    <w:rsid w:val="00415B87"/>
    <w:rsid w:val="00415C46"/>
    <w:rsid w:val="00415E1F"/>
    <w:rsid w:val="00415FC3"/>
    <w:rsid w:val="00416127"/>
    <w:rsid w:val="004166FA"/>
    <w:rsid w:val="00417153"/>
    <w:rsid w:val="0041716E"/>
    <w:rsid w:val="004172C6"/>
    <w:rsid w:val="004172D1"/>
    <w:rsid w:val="00417416"/>
    <w:rsid w:val="00417772"/>
    <w:rsid w:val="00417A0F"/>
    <w:rsid w:val="00417E9C"/>
    <w:rsid w:val="00420130"/>
    <w:rsid w:val="0042025A"/>
    <w:rsid w:val="0042048B"/>
    <w:rsid w:val="00420972"/>
    <w:rsid w:val="00420ADD"/>
    <w:rsid w:val="004210CB"/>
    <w:rsid w:val="0042126A"/>
    <w:rsid w:val="004214A2"/>
    <w:rsid w:val="004215D6"/>
    <w:rsid w:val="004216C5"/>
    <w:rsid w:val="00421D71"/>
    <w:rsid w:val="00421E4C"/>
    <w:rsid w:val="0042265B"/>
    <w:rsid w:val="00422975"/>
    <w:rsid w:val="00422D8C"/>
    <w:rsid w:val="00423308"/>
    <w:rsid w:val="00423381"/>
    <w:rsid w:val="00423491"/>
    <w:rsid w:val="004234AC"/>
    <w:rsid w:val="00423683"/>
    <w:rsid w:val="0042369C"/>
    <w:rsid w:val="00423788"/>
    <w:rsid w:val="00423B75"/>
    <w:rsid w:val="00424126"/>
    <w:rsid w:val="00424521"/>
    <w:rsid w:val="00424551"/>
    <w:rsid w:val="004247B7"/>
    <w:rsid w:val="00424A46"/>
    <w:rsid w:val="00424EF7"/>
    <w:rsid w:val="00425071"/>
    <w:rsid w:val="004250B5"/>
    <w:rsid w:val="004255BB"/>
    <w:rsid w:val="0042567E"/>
    <w:rsid w:val="00425B75"/>
    <w:rsid w:val="00425B8B"/>
    <w:rsid w:val="00425D23"/>
    <w:rsid w:val="00426392"/>
    <w:rsid w:val="0042664E"/>
    <w:rsid w:val="00426C30"/>
    <w:rsid w:val="00426C37"/>
    <w:rsid w:val="00427008"/>
    <w:rsid w:val="00427B04"/>
    <w:rsid w:val="004304C3"/>
    <w:rsid w:val="004306D9"/>
    <w:rsid w:val="00430905"/>
    <w:rsid w:val="0043091F"/>
    <w:rsid w:val="00430B6B"/>
    <w:rsid w:val="00431025"/>
    <w:rsid w:val="004310D7"/>
    <w:rsid w:val="004314FF"/>
    <w:rsid w:val="00431693"/>
    <w:rsid w:val="004316EA"/>
    <w:rsid w:val="0043186A"/>
    <w:rsid w:val="00431BE0"/>
    <w:rsid w:val="00431F93"/>
    <w:rsid w:val="004326BA"/>
    <w:rsid w:val="00432C17"/>
    <w:rsid w:val="00432EB8"/>
    <w:rsid w:val="00433528"/>
    <w:rsid w:val="004336D9"/>
    <w:rsid w:val="00433CAE"/>
    <w:rsid w:val="00433D8C"/>
    <w:rsid w:val="00433F79"/>
    <w:rsid w:val="00434A1C"/>
    <w:rsid w:val="00434CCA"/>
    <w:rsid w:val="0043533B"/>
    <w:rsid w:val="004356C1"/>
    <w:rsid w:val="00435811"/>
    <w:rsid w:val="00435A76"/>
    <w:rsid w:val="00435C9E"/>
    <w:rsid w:val="00436087"/>
    <w:rsid w:val="0043661C"/>
    <w:rsid w:val="00436747"/>
    <w:rsid w:val="004368DC"/>
    <w:rsid w:val="00436C6E"/>
    <w:rsid w:val="00436DA3"/>
    <w:rsid w:val="00436E50"/>
    <w:rsid w:val="00437350"/>
    <w:rsid w:val="00437705"/>
    <w:rsid w:val="00437826"/>
    <w:rsid w:val="00437D62"/>
    <w:rsid w:val="00437DE2"/>
    <w:rsid w:val="004403D2"/>
    <w:rsid w:val="004404B8"/>
    <w:rsid w:val="00440806"/>
    <w:rsid w:val="00440F9B"/>
    <w:rsid w:val="004416E5"/>
    <w:rsid w:val="00441F35"/>
    <w:rsid w:val="00441F91"/>
    <w:rsid w:val="00441F92"/>
    <w:rsid w:val="004421EB"/>
    <w:rsid w:val="0044292E"/>
    <w:rsid w:val="00442989"/>
    <w:rsid w:val="00442BDE"/>
    <w:rsid w:val="00442CBB"/>
    <w:rsid w:val="00443468"/>
    <w:rsid w:val="004434A2"/>
    <w:rsid w:val="004437BC"/>
    <w:rsid w:val="004437F1"/>
    <w:rsid w:val="00443966"/>
    <w:rsid w:val="00443A0B"/>
    <w:rsid w:val="00443F03"/>
    <w:rsid w:val="00443FF3"/>
    <w:rsid w:val="004442C1"/>
    <w:rsid w:val="00444498"/>
    <w:rsid w:val="0044458F"/>
    <w:rsid w:val="0044487E"/>
    <w:rsid w:val="0044496A"/>
    <w:rsid w:val="00444F00"/>
    <w:rsid w:val="0044541F"/>
    <w:rsid w:val="0044554E"/>
    <w:rsid w:val="00445799"/>
    <w:rsid w:val="004457C9"/>
    <w:rsid w:val="0044603B"/>
    <w:rsid w:val="00446046"/>
    <w:rsid w:val="00446680"/>
    <w:rsid w:val="0044689F"/>
    <w:rsid w:val="0044699F"/>
    <w:rsid w:val="004470BC"/>
    <w:rsid w:val="00447229"/>
    <w:rsid w:val="004473EB"/>
    <w:rsid w:val="00447846"/>
    <w:rsid w:val="004504DE"/>
    <w:rsid w:val="00450DE5"/>
    <w:rsid w:val="0045119D"/>
    <w:rsid w:val="0045292F"/>
    <w:rsid w:val="00452D75"/>
    <w:rsid w:val="00452EE8"/>
    <w:rsid w:val="00452F90"/>
    <w:rsid w:val="00453561"/>
    <w:rsid w:val="004538BB"/>
    <w:rsid w:val="00453B9D"/>
    <w:rsid w:val="0045424C"/>
    <w:rsid w:val="0045426C"/>
    <w:rsid w:val="00454B04"/>
    <w:rsid w:val="00454BF4"/>
    <w:rsid w:val="00454E1E"/>
    <w:rsid w:val="0045512C"/>
    <w:rsid w:val="00455224"/>
    <w:rsid w:val="0045536C"/>
    <w:rsid w:val="004554FD"/>
    <w:rsid w:val="004556E2"/>
    <w:rsid w:val="00455A73"/>
    <w:rsid w:val="00455CD5"/>
    <w:rsid w:val="00456160"/>
    <w:rsid w:val="004562E2"/>
    <w:rsid w:val="00456342"/>
    <w:rsid w:val="0045651F"/>
    <w:rsid w:val="004565CB"/>
    <w:rsid w:val="00456BCF"/>
    <w:rsid w:val="00456E86"/>
    <w:rsid w:val="00456FF6"/>
    <w:rsid w:val="00457002"/>
    <w:rsid w:val="004601DB"/>
    <w:rsid w:val="004605C6"/>
    <w:rsid w:val="00460E26"/>
    <w:rsid w:val="004610AB"/>
    <w:rsid w:val="004614EE"/>
    <w:rsid w:val="0046185E"/>
    <w:rsid w:val="00461DD9"/>
    <w:rsid w:val="0046236B"/>
    <w:rsid w:val="004627AF"/>
    <w:rsid w:val="00462970"/>
    <w:rsid w:val="00462C2C"/>
    <w:rsid w:val="00462CF9"/>
    <w:rsid w:val="00463307"/>
    <w:rsid w:val="0046348C"/>
    <w:rsid w:val="00463540"/>
    <w:rsid w:val="004638D4"/>
    <w:rsid w:val="00463984"/>
    <w:rsid w:val="00463A66"/>
    <w:rsid w:val="00463EDD"/>
    <w:rsid w:val="00463EF8"/>
    <w:rsid w:val="00464313"/>
    <w:rsid w:val="004644AB"/>
    <w:rsid w:val="0046458A"/>
    <w:rsid w:val="004646C4"/>
    <w:rsid w:val="00464D69"/>
    <w:rsid w:val="00465AA5"/>
    <w:rsid w:val="00465AFF"/>
    <w:rsid w:val="00465D77"/>
    <w:rsid w:val="00465DE7"/>
    <w:rsid w:val="00465FA5"/>
    <w:rsid w:val="004666DF"/>
    <w:rsid w:val="004666F4"/>
    <w:rsid w:val="00466985"/>
    <w:rsid w:val="00466B2C"/>
    <w:rsid w:val="00466B39"/>
    <w:rsid w:val="00466C4B"/>
    <w:rsid w:val="00467E3D"/>
    <w:rsid w:val="00467F3E"/>
    <w:rsid w:val="00467FF6"/>
    <w:rsid w:val="0047019D"/>
    <w:rsid w:val="004702CB"/>
    <w:rsid w:val="00470658"/>
    <w:rsid w:val="00470AED"/>
    <w:rsid w:val="0047116B"/>
    <w:rsid w:val="004721C6"/>
    <w:rsid w:val="00472534"/>
    <w:rsid w:val="00472A6A"/>
    <w:rsid w:val="0047316A"/>
    <w:rsid w:val="00473258"/>
    <w:rsid w:val="0047395C"/>
    <w:rsid w:val="0047396F"/>
    <w:rsid w:val="00473988"/>
    <w:rsid w:val="004742C8"/>
    <w:rsid w:val="00474EEC"/>
    <w:rsid w:val="00475238"/>
    <w:rsid w:val="00475634"/>
    <w:rsid w:val="00475714"/>
    <w:rsid w:val="004759EE"/>
    <w:rsid w:val="00475CC8"/>
    <w:rsid w:val="00475D7E"/>
    <w:rsid w:val="00475EA0"/>
    <w:rsid w:val="004763B8"/>
    <w:rsid w:val="00476632"/>
    <w:rsid w:val="004766F0"/>
    <w:rsid w:val="00476D45"/>
    <w:rsid w:val="00476F1F"/>
    <w:rsid w:val="004770EC"/>
    <w:rsid w:val="0047712C"/>
    <w:rsid w:val="0047724D"/>
    <w:rsid w:val="00477310"/>
    <w:rsid w:val="004778B7"/>
    <w:rsid w:val="00477B8F"/>
    <w:rsid w:val="00477C41"/>
    <w:rsid w:val="00477DD7"/>
    <w:rsid w:val="00477E0F"/>
    <w:rsid w:val="00480458"/>
    <w:rsid w:val="00480526"/>
    <w:rsid w:val="00480F07"/>
    <w:rsid w:val="00480F88"/>
    <w:rsid w:val="004813A3"/>
    <w:rsid w:val="004816C8"/>
    <w:rsid w:val="00481AC3"/>
    <w:rsid w:val="00481EFE"/>
    <w:rsid w:val="00482563"/>
    <w:rsid w:val="004825CC"/>
    <w:rsid w:val="00482A36"/>
    <w:rsid w:val="00482D90"/>
    <w:rsid w:val="00482F9F"/>
    <w:rsid w:val="00483961"/>
    <w:rsid w:val="00483AC5"/>
    <w:rsid w:val="00483E31"/>
    <w:rsid w:val="00484620"/>
    <w:rsid w:val="00484B41"/>
    <w:rsid w:val="00485537"/>
    <w:rsid w:val="004856B8"/>
    <w:rsid w:val="00485730"/>
    <w:rsid w:val="00485775"/>
    <w:rsid w:val="0048601F"/>
    <w:rsid w:val="00486337"/>
    <w:rsid w:val="004863AC"/>
    <w:rsid w:val="0048688D"/>
    <w:rsid w:val="0048692A"/>
    <w:rsid w:val="00486D52"/>
    <w:rsid w:val="00487281"/>
    <w:rsid w:val="004875EE"/>
    <w:rsid w:val="0048770F"/>
    <w:rsid w:val="004877F0"/>
    <w:rsid w:val="00487EA9"/>
    <w:rsid w:val="00487FDB"/>
    <w:rsid w:val="004900C7"/>
    <w:rsid w:val="004901B3"/>
    <w:rsid w:val="004907D5"/>
    <w:rsid w:val="00490975"/>
    <w:rsid w:val="00491417"/>
    <w:rsid w:val="004915F0"/>
    <w:rsid w:val="00491748"/>
    <w:rsid w:val="004917FF"/>
    <w:rsid w:val="0049196C"/>
    <w:rsid w:val="004919E2"/>
    <w:rsid w:val="00491B8B"/>
    <w:rsid w:val="00492061"/>
    <w:rsid w:val="004926B4"/>
    <w:rsid w:val="004929DA"/>
    <w:rsid w:val="00492E39"/>
    <w:rsid w:val="0049329D"/>
    <w:rsid w:val="004932F6"/>
    <w:rsid w:val="0049347A"/>
    <w:rsid w:val="004934EB"/>
    <w:rsid w:val="00493919"/>
    <w:rsid w:val="00493954"/>
    <w:rsid w:val="00493AA1"/>
    <w:rsid w:val="00494103"/>
    <w:rsid w:val="0049448C"/>
    <w:rsid w:val="00494646"/>
    <w:rsid w:val="004947DC"/>
    <w:rsid w:val="004947FC"/>
    <w:rsid w:val="00494988"/>
    <w:rsid w:val="00494C7F"/>
    <w:rsid w:val="004950FE"/>
    <w:rsid w:val="00495563"/>
    <w:rsid w:val="004955B5"/>
    <w:rsid w:val="00495B64"/>
    <w:rsid w:val="00495B90"/>
    <w:rsid w:val="0049608F"/>
    <w:rsid w:val="00496311"/>
    <w:rsid w:val="0049647F"/>
    <w:rsid w:val="0049649F"/>
    <w:rsid w:val="0049662A"/>
    <w:rsid w:val="00496645"/>
    <w:rsid w:val="00496A2E"/>
    <w:rsid w:val="00496E6E"/>
    <w:rsid w:val="00497054"/>
    <w:rsid w:val="004972B1"/>
    <w:rsid w:val="00497389"/>
    <w:rsid w:val="004977DF"/>
    <w:rsid w:val="004A0309"/>
    <w:rsid w:val="004A0749"/>
    <w:rsid w:val="004A0A20"/>
    <w:rsid w:val="004A12EE"/>
    <w:rsid w:val="004A13CA"/>
    <w:rsid w:val="004A14BA"/>
    <w:rsid w:val="004A164B"/>
    <w:rsid w:val="004A1D88"/>
    <w:rsid w:val="004A1FE6"/>
    <w:rsid w:val="004A255E"/>
    <w:rsid w:val="004A29F8"/>
    <w:rsid w:val="004A318B"/>
    <w:rsid w:val="004A38D4"/>
    <w:rsid w:val="004A3BCD"/>
    <w:rsid w:val="004A3CC8"/>
    <w:rsid w:val="004A46CC"/>
    <w:rsid w:val="004A4AAE"/>
    <w:rsid w:val="004A4ADA"/>
    <w:rsid w:val="004A4FF5"/>
    <w:rsid w:val="004A5239"/>
    <w:rsid w:val="004A5251"/>
    <w:rsid w:val="004A552F"/>
    <w:rsid w:val="004A55A8"/>
    <w:rsid w:val="004A5878"/>
    <w:rsid w:val="004A5CD3"/>
    <w:rsid w:val="004A5E38"/>
    <w:rsid w:val="004A6167"/>
    <w:rsid w:val="004A61ED"/>
    <w:rsid w:val="004A6668"/>
    <w:rsid w:val="004A66A0"/>
    <w:rsid w:val="004A66C0"/>
    <w:rsid w:val="004A6732"/>
    <w:rsid w:val="004A6A06"/>
    <w:rsid w:val="004A6FC1"/>
    <w:rsid w:val="004A7115"/>
    <w:rsid w:val="004A712C"/>
    <w:rsid w:val="004A7704"/>
    <w:rsid w:val="004A7955"/>
    <w:rsid w:val="004A798D"/>
    <w:rsid w:val="004A7A6C"/>
    <w:rsid w:val="004A7E0E"/>
    <w:rsid w:val="004A7FB4"/>
    <w:rsid w:val="004B0197"/>
    <w:rsid w:val="004B02B2"/>
    <w:rsid w:val="004B04C1"/>
    <w:rsid w:val="004B05D0"/>
    <w:rsid w:val="004B0DA0"/>
    <w:rsid w:val="004B0F12"/>
    <w:rsid w:val="004B1344"/>
    <w:rsid w:val="004B1BFC"/>
    <w:rsid w:val="004B1E4A"/>
    <w:rsid w:val="004B1FC3"/>
    <w:rsid w:val="004B2871"/>
    <w:rsid w:val="004B29C4"/>
    <w:rsid w:val="004B2C30"/>
    <w:rsid w:val="004B2CB4"/>
    <w:rsid w:val="004B30BB"/>
    <w:rsid w:val="004B3542"/>
    <w:rsid w:val="004B3B84"/>
    <w:rsid w:val="004B3C52"/>
    <w:rsid w:val="004B3E55"/>
    <w:rsid w:val="004B400F"/>
    <w:rsid w:val="004B4341"/>
    <w:rsid w:val="004B43C8"/>
    <w:rsid w:val="004B4410"/>
    <w:rsid w:val="004B4438"/>
    <w:rsid w:val="004B4A5E"/>
    <w:rsid w:val="004B4BEF"/>
    <w:rsid w:val="004B4C48"/>
    <w:rsid w:val="004B5373"/>
    <w:rsid w:val="004B56A2"/>
    <w:rsid w:val="004B59E7"/>
    <w:rsid w:val="004B5E4E"/>
    <w:rsid w:val="004B66C1"/>
    <w:rsid w:val="004B6AA2"/>
    <w:rsid w:val="004B6C67"/>
    <w:rsid w:val="004B6F7C"/>
    <w:rsid w:val="004B73C1"/>
    <w:rsid w:val="004B7816"/>
    <w:rsid w:val="004B7875"/>
    <w:rsid w:val="004C00C0"/>
    <w:rsid w:val="004C0757"/>
    <w:rsid w:val="004C07AC"/>
    <w:rsid w:val="004C091C"/>
    <w:rsid w:val="004C0A45"/>
    <w:rsid w:val="004C0C33"/>
    <w:rsid w:val="004C0C70"/>
    <w:rsid w:val="004C10C4"/>
    <w:rsid w:val="004C1151"/>
    <w:rsid w:val="004C1197"/>
    <w:rsid w:val="004C1276"/>
    <w:rsid w:val="004C14D1"/>
    <w:rsid w:val="004C16E2"/>
    <w:rsid w:val="004C17C2"/>
    <w:rsid w:val="004C1927"/>
    <w:rsid w:val="004C1A69"/>
    <w:rsid w:val="004C1E06"/>
    <w:rsid w:val="004C1FA0"/>
    <w:rsid w:val="004C1FC6"/>
    <w:rsid w:val="004C23D7"/>
    <w:rsid w:val="004C280F"/>
    <w:rsid w:val="004C28E7"/>
    <w:rsid w:val="004C2BDD"/>
    <w:rsid w:val="004C2BED"/>
    <w:rsid w:val="004C3110"/>
    <w:rsid w:val="004C32D1"/>
    <w:rsid w:val="004C3AB9"/>
    <w:rsid w:val="004C3C3F"/>
    <w:rsid w:val="004C3CA2"/>
    <w:rsid w:val="004C3D16"/>
    <w:rsid w:val="004C3FC6"/>
    <w:rsid w:val="004C3FF7"/>
    <w:rsid w:val="004C40E3"/>
    <w:rsid w:val="004C4356"/>
    <w:rsid w:val="004C45A4"/>
    <w:rsid w:val="004C4998"/>
    <w:rsid w:val="004C49EB"/>
    <w:rsid w:val="004C4D8E"/>
    <w:rsid w:val="004C50EE"/>
    <w:rsid w:val="004C5439"/>
    <w:rsid w:val="004C5486"/>
    <w:rsid w:val="004C5528"/>
    <w:rsid w:val="004C588B"/>
    <w:rsid w:val="004C5890"/>
    <w:rsid w:val="004C5910"/>
    <w:rsid w:val="004C5D94"/>
    <w:rsid w:val="004C64BE"/>
    <w:rsid w:val="004C698D"/>
    <w:rsid w:val="004C6EC7"/>
    <w:rsid w:val="004C72DB"/>
    <w:rsid w:val="004C76DD"/>
    <w:rsid w:val="004C7CA5"/>
    <w:rsid w:val="004D0371"/>
    <w:rsid w:val="004D06F2"/>
    <w:rsid w:val="004D0A17"/>
    <w:rsid w:val="004D0F2C"/>
    <w:rsid w:val="004D1834"/>
    <w:rsid w:val="004D1B13"/>
    <w:rsid w:val="004D1DAD"/>
    <w:rsid w:val="004D1EC2"/>
    <w:rsid w:val="004D1FE4"/>
    <w:rsid w:val="004D2807"/>
    <w:rsid w:val="004D2857"/>
    <w:rsid w:val="004D2863"/>
    <w:rsid w:val="004D2A83"/>
    <w:rsid w:val="004D2AF6"/>
    <w:rsid w:val="004D2BCD"/>
    <w:rsid w:val="004D2D9A"/>
    <w:rsid w:val="004D2DFB"/>
    <w:rsid w:val="004D2EDB"/>
    <w:rsid w:val="004D33B7"/>
    <w:rsid w:val="004D355C"/>
    <w:rsid w:val="004D3D23"/>
    <w:rsid w:val="004D4020"/>
    <w:rsid w:val="004D405B"/>
    <w:rsid w:val="004D423E"/>
    <w:rsid w:val="004D4301"/>
    <w:rsid w:val="004D4491"/>
    <w:rsid w:val="004D4498"/>
    <w:rsid w:val="004D46B8"/>
    <w:rsid w:val="004D472B"/>
    <w:rsid w:val="004D50B1"/>
    <w:rsid w:val="004D5C5B"/>
    <w:rsid w:val="004D5D18"/>
    <w:rsid w:val="004D6B2A"/>
    <w:rsid w:val="004D6CB2"/>
    <w:rsid w:val="004D6E72"/>
    <w:rsid w:val="004D6EE5"/>
    <w:rsid w:val="004D7752"/>
    <w:rsid w:val="004D7982"/>
    <w:rsid w:val="004D79CD"/>
    <w:rsid w:val="004D7DF4"/>
    <w:rsid w:val="004D7DFB"/>
    <w:rsid w:val="004D7F0D"/>
    <w:rsid w:val="004E03C9"/>
    <w:rsid w:val="004E03EB"/>
    <w:rsid w:val="004E0438"/>
    <w:rsid w:val="004E0A2C"/>
    <w:rsid w:val="004E0DD2"/>
    <w:rsid w:val="004E18B3"/>
    <w:rsid w:val="004E1AB9"/>
    <w:rsid w:val="004E1CD5"/>
    <w:rsid w:val="004E21B5"/>
    <w:rsid w:val="004E254E"/>
    <w:rsid w:val="004E2572"/>
    <w:rsid w:val="004E3534"/>
    <w:rsid w:val="004E39EB"/>
    <w:rsid w:val="004E3A8F"/>
    <w:rsid w:val="004E3DF0"/>
    <w:rsid w:val="004E4574"/>
    <w:rsid w:val="004E45DE"/>
    <w:rsid w:val="004E474D"/>
    <w:rsid w:val="004E4939"/>
    <w:rsid w:val="004E5101"/>
    <w:rsid w:val="004E5C34"/>
    <w:rsid w:val="004E5E73"/>
    <w:rsid w:val="004E645E"/>
    <w:rsid w:val="004E6519"/>
    <w:rsid w:val="004E688E"/>
    <w:rsid w:val="004E68D5"/>
    <w:rsid w:val="004E6950"/>
    <w:rsid w:val="004E6B4E"/>
    <w:rsid w:val="004E6C8E"/>
    <w:rsid w:val="004E6D4C"/>
    <w:rsid w:val="004E7010"/>
    <w:rsid w:val="004E79D9"/>
    <w:rsid w:val="004E7FF5"/>
    <w:rsid w:val="004F01E9"/>
    <w:rsid w:val="004F02C4"/>
    <w:rsid w:val="004F03D0"/>
    <w:rsid w:val="004F06DC"/>
    <w:rsid w:val="004F0A90"/>
    <w:rsid w:val="004F1035"/>
    <w:rsid w:val="004F1308"/>
    <w:rsid w:val="004F13DA"/>
    <w:rsid w:val="004F18C4"/>
    <w:rsid w:val="004F1ACB"/>
    <w:rsid w:val="004F1AEC"/>
    <w:rsid w:val="004F1EC6"/>
    <w:rsid w:val="004F216F"/>
    <w:rsid w:val="004F255C"/>
    <w:rsid w:val="004F269A"/>
    <w:rsid w:val="004F28C5"/>
    <w:rsid w:val="004F29D6"/>
    <w:rsid w:val="004F2A4F"/>
    <w:rsid w:val="004F2BEB"/>
    <w:rsid w:val="004F2C0A"/>
    <w:rsid w:val="004F3181"/>
    <w:rsid w:val="004F3499"/>
    <w:rsid w:val="004F34B1"/>
    <w:rsid w:val="004F34FB"/>
    <w:rsid w:val="004F35DD"/>
    <w:rsid w:val="004F39CA"/>
    <w:rsid w:val="004F3E40"/>
    <w:rsid w:val="004F3F2A"/>
    <w:rsid w:val="004F3FFA"/>
    <w:rsid w:val="004F4584"/>
    <w:rsid w:val="004F480C"/>
    <w:rsid w:val="004F49C3"/>
    <w:rsid w:val="004F4C13"/>
    <w:rsid w:val="004F5D27"/>
    <w:rsid w:val="004F5EB6"/>
    <w:rsid w:val="004F6040"/>
    <w:rsid w:val="004F60FD"/>
    <w:rsid w:val="004F6107"/>
    <w:rsid w:val="004F6208"/>
    <w:rsid w:val="004F6244"/>
    <w:rsid w:val="004F6469"/>
    <w:rsid w:val="004F6732"/>
    <w:rsid w:val="004F6D10"/>
    <w:rsid w:val="004F748F"/>
    <w:rsid w:val="004F74CB"/>
    <w:rsid w:val="004F74EC"/>
    <w:rsid w:val="004F753B"/>
    <w:rsid w:val="004F798B"/>
    <w:rsid w:val="0050036B"/>
    <w:rsid w:val="005005D2"/>
    <w:rsid w:val="00500BBA"/>
    <w:rsid w:val="00500F9E"/>
    <w:rsid w:val="0050141C"/>
    <w:rsid w:val="0050145A"/>
    <w:rsid w:val="0050161C"/>
    <w:rsid w:val="00501737"/>
    <w:rsid w:val="00501A28"/>
    <w:rsid w:val="00501B01"/>
    <w:rsid w:val="00501C50"/>
    <w:rsid w:val="00501D62"/>
    <w:rsid w:val="00501D80"/>
    <w:rsid w:val="00501EF7"/>
    <w:rsid w:val="00501F70"/>
    <w:rsid w:val="00502642"/>
    <w:rsid w:val="00502F1A"/>
    <w:rsid w:val="005031DB"/>
    <w:rsid w:val="005032D6"/>
    <w:rsid w:val="005034E0"/>
    <w:rsid w:val="00503A7D"/>
    <w:rsid w:val="00503BC8"/>
    <w:rsid w:val="00504006"/>
    <w:rsid w:val="00504552"/>
    <w:rsid w:val="00504691"/>
    <w:rsid w:val="005046AC"/>
    <w:rsid w:val="00504711"/>
    <w:rsid w:val="00504C9F"/>
    <w:rsid w:val="00505265"/>
    <w:rsid w:val="00505430"/>
    <w:rsid w:val="005055A2"/>
    <w:rsid w:val="00505699"/>
    <w:rsid w:val="00505A4A"/>
    <w:rsid w:val="00506101"/>
    <w:rsid w:val="0050639A"/>
    <w:rsid w:val="0050676A"/>
    <w:rsid w:val="00506F2A"/>
    <w:rsid w:val="00507016"/>
    <w:rsid w:val="005070E8"/>
    <w:rsid w:val="00507575"/>
    <w:rsid w:val="00507A5F"/>
    <w:rsid w:val="00507ADC"/>
    <w:rsid w:val="00507D1F"/>
    <w:rsid w:val="00507F53"/>
    <w:rsid w:val="00507FC8"/>
    <w:rsid w:val="00510136"/>
    <w:rsid w:val="0051023E"/>
    <w:rsid w:val="00510415"/>
    <w:rsid w:val="00510812"/>
    <w:rsid w:val="00510B7B"/>
    <w:rsid w:val="00511047"/>
    <w:rsid w:val="0051132B"/>
    <w:rsid w:val="0051137B"/>
    <w:rsid w:val="005115FE"/>
    <w:rsid w:val="0051182D"/>
    <w:rsid w:val="00511A4C"/>
    <w:rsid w:val="00511AE2"/>
    <w:rsid w:val="00511C40"/>
    <w:rsid w:val="00512173"/>
    <w:rsid w:val="00512229"/>
    <w:rsid w:val="005125CD"/>
    <w:rsid w:val="00512781"/>
    <w:rsid w:val="005128AC"/>
    <w:rsid w:val="00512D3C"/>
    <w:rsid w:val="00512EEF"/>
    <w:rsid w:val="005134E9"/>
    <w:rsid w:val="00513502"/>
    <w:rsid w:val="00513701"/>
    <w:rsid w:val="00513920"/>
    <w:rsid w:val="00513CE5"/>
    <w:rsid w:val="00513D62"/>
    <w:rsid w:val="0051421A"/>
    <w:rsid w:val="00514273"/>
    <w:rsid w:val="0051429C"/>
    <w:rsid w:val="0051468D"/>
    <w:rsid w:val="0051497B"/>
    <w:rsid w:val="00514ADA"/>
    <w:rsid w:val="00514B3C"/>
    <w:rsid w:val="00514C1D"/>
    <w:rsid w:val="00514C87"/>
    <w:rsid w:val="00515263"/>
    <w:rsid w:val="00515F18"/>
    <w:rsid w:val="005170B4"/>
    <w:rsid w:val="005171CB"/>
    <w:rsid w:val="0051731E"/>
    <w:rsid w:val="0051733D"/>
    <w:rsid w:val="0051739C"/>
    <w:rsid w:val="00517574"/>
    <w:rsid w:val="00517D80"/>
    <w:rsid w:val="00520024"/>
    <w:rsid w:val="0052008C"/>
    <w:rsid w:val="00520487"/>
    <w:rsid w:val="00520C56"/>
    <w:rsid w:val="00520D46"/>
    <w:rsid w:val="00520F59"/>
    <w:rsid w:val="005210E8"/>
    <w:rsid w:val="005210EC"/>
    <w:rsid w:val="005213D6"/>
    <w:rsid w:val="00521693"/>
    <w:rsid w:val="005224E9"/>
    <w:rsid w:val="00522A45"/>
    <w:rsid w:val="00522CCF"/>
    <w:rsid w:val="00522DB2"/>
    <w:rsid w:val="00522E1E"/>
    <w:rsid w:val="00523602"/>
    <w:rsid w:val="005236B7"/>
    <w:rsid w:val="0052390C"/>
    <w:rsid w:val="00523AA5"/>
    <w:rsid w:val="00523C53"/>
    <w:rsid w:val="00523FC0"/>
    <w:rsid w:val="00524853"/>
    <w:rsid w:val="00524BA8"/>
    <w:rsid w:val="00524DC1"/>
    <w:rsid w:val="0052574C"/>
    <w:rsid w:val="0052579D"/>
    <w:rsid w:val="005259CC"/>
    <w:rsid w:val="00525B32"/>
    <w:rsid w:val="005260D7"/>
    <w:rsid w:val="0052666E"/>
    <w:rsid w:val="00526C13"/>
    <w:rsid w:val="0052737C"/>
    <w:rsid w:val="00527B9C"/>
    <w:rsid w:val="00527FF4"/>
    <w:rsid w:val="0053005F"/>
    <w:rsid w:val="00530144"/>
    <w:rsid w:val="005304F7"/>
    <w:rsid w:val="00530996"/>
    <w:rsid w:val="005309F4"/>
    <w:rsid w:val="00530A91"/>
    <w:rsid w:val="00530D5A"/>
    <w:rsid w:val="005310D4"/>
    <w:rsid w:val="0053197E"/>
    <w:rsid w:val="00531F50"/>
    <w:rsid w:val="0053265F"/>
    <w:rsid w:val="00532753"/>
    <w:rsid w:val="00532D49"/>
    <w:rsid w:val="00532DC9"/>
    <w:rsid w:val="00533163"/>
    <w:rsid w:val="005335AA"/>
    <w:rsid w:val="0053388E"/>
    <w:rsid w:val="00533CD2"/>
    <w:rsid w:val="00533E4D"/>
    <w:rsid w:val="005344EE"/>
    <w:rsid w:val="0053508C"/>
    <w:rsid w:val="005350F4"/>
    <w:rsid w:val="00535601"/>
    <w:rsid w:val="00535C9E"/>
    <w:rsid w:val="00535DE0"/>
    <w:rsid w:val="005360BF"/>
    <w:rsid w:val="005363B5"/>
    <w:rsid w:val="0053682F"/>
    <w:rsid w:val="00536A07"/>
    <w:rsid w:val="00536A3C"/>
    <w:rsid w:val="00536BA8"/>
    <w:rsid w:val="00536C16"/>
    <w:rsid w:val="00537EAD"/>
    <w:rsid w:val="00540060"/>
    <w:rsid w:val="0054013F"/>
    <w:rsid w:val="0054059A"/>
    <w:rsid w:val="005405A1"/>
    <w:rsid w:val="00540837"/>
    <w:rsid w:val="00540981"/>
    <w:rsid w:val="005409DD"/>
    <w:rsid w:val="00540C94"/>
    <w:rsid w:val="00541C33"/>
    <w:rsid w:val="00541E08"/>
    <w:rsid w:val="00541E26"/>
    <w:rsid w:val="0054222E"/>
    <w:rsid w:val="005424B3"/>
    <w:rsid w:val="0054261A"/>
    <w:rsid w:val="005428D0"/>
    <w:rsid w:val="00542B69"/>
    <w:rsid w:val="005431D4"/>
    <w:rsid w:val="00543307"/>
    <w:rsid w:val="00543888"/>
    <w:rsid w:val="0054395A"/>
    <w:rsid w:val="005439B0"/>
    <w:rsid w:val="00543BEB"/>
    <w:rsid w:val="00543BF8"/>
    <w:rsid w:val="00543D7D"/>
    <w:rsid w:val="00544009"/>
    <w:rsid w:val="005440FA"/>
    <w:rsid w:val="0054441A"/>
    <w:rsid w:val="0054463F"/>
    <w:rsid w:val="005447C3"/>
    <w:rsid w:val="00544987"/>
    <w:rsid w:val="00544D6C"/>
    <w:rsid w:val="005450ED"/>
    <w:rsid w:val="005453AE"/>
    <w:rsid w:val="005455A6"/>
    <w:rsid w:val="005458A6"/>
    <w:rsid w:val="00545A48"/>
    <w:rsid w:val="00545AEC"/>
    <w:rsid w:val="00545C03"/>
    <w:rsid w:val="00545CCA"/>
    <w:rsid w:val="00545DB8"/>
    <w:rsid w:val="00545EA6"/>
    <w:rsid w:val="00545FC1"/>
    <w:rsid w:val="005463EB"/>
    <w:rsid w:val="00547A3D"/>
    <w:rsid w:val="00547C6A"/>
    <w:rsid w:val="00547F50"/>
    <w:rsid w:val="00547F63"/>
    <w:rsid w:val="0055015D"/>
    <w:rsid w:val="005502B7"/>
    <w:rsid w:val="0055116D"/>
    <w:rsid w:val="00551249"/>
    <w:rsid w:val="00551449"/>
    <w:rsid w:val="00551874"/>
    <w:rsid w:val="00551AD1"/>
    <w:rsid w:val="00551B85"/>
    <w:rsid w:val="00551C2B"/>
    <w:rsid w:val="00551CFB"/>
    <w:rsid w:val="00551E00"/>
    <w:rsid w:val="00551EFB"/>
    <w:rsid w:val="00552340"/>
    <w:rsid w:val="005524B4"/>
    <w:rsid w:val="0055258D"/>
    <w:rsid w:val="00552AF0"/>
    <w:rsid w:val="00552EFE"/>
    <w:rsid w:val="00552F06"/>
    <w:rsid w:val="00552F77"/>
    <w:rsid w:val="005538D7"/>
    <w:rsid w:val="00553C90"/>
    <w:rsid w:val="005548FA"/>
    <w:rsid w:val="00554985"/>
    <w:rsid w:val="00554A17"/>
    <w:rsid w:val="00554E6C"/>
    <w:rsid w:val="00555449"/>
    <w:rsid w:val="005555A5"/>
    <w:rsid w:val="00555654"/>
    <w:rsid w:val="00555C1E"/>
    <w:rsid w:val="00555C67"/>
    <w:rsid w:val="00556017"/>
    <w:rsid w:val="005563CA"/>
    <w:rsid w:val="005567AE"/>
    <w:rsid w:val="00556A2C"/>
    <w:rsid w:val="00556B03"/>
    <w:rsid w:val="00556FB9"/>
    <w:rsid w:val="00556FEE"/>
    <w:rsid w:val="00557301"/>
    <w:rsid w:val="0055772F"/>
    <w:rsid w:val="00557AFD"/>
    <w:rsid w:val="00557F0D"/>
    <w:rsid w:val="005607E4"/>
    <w:rsid w:val="005607EE"/>
    <w:rsid w:val="00560B5A"/>
    <w:rsid w:val="005610E2"/>
    <w:rsid w:val="005611F4"/>
    <w:rsid w:val="00561713"/>
    <w:rsid w:val="0056209C"/>
    <w:rsid w:val="00562712"/>
    <w:rsid w:val="00562949"/>
    <w:rsid w:val="00562DD3"/>
    <w:rsid w:val="00562E88"/>
    <w:rsid w:val="005633F4"/>
    <w:rsid w:val="005634AB"/>
    <w:rsid w:val="005635DB"/>
    <w:rsid w:val="005639D0"/>
    <w:rsid w:val="00563B83"/>
    <w:rsid w:val="00563BA1"/>
    <w:rsid w:val="00563BAB"/>
    <w:rsid w:val="00563DEB"/>
    <w:rsid w:val="00563EFA"/>
    <w:rsid w:val="00564111"/>
    <w:rsid w:val="0056441A"/>
    <w:rsid w:val="00564502"/>
    <w:rsid w:val="005648FC"/>
    <w:rsid w:val="00564B47"/>
    <w:rsid w:val="00564D18"/>
    <w:rsid w:val="00565612"/>
    <w:rsid w:val="00565E64"/>
    <w:rsid w:val="00565EA7"/>
    <w:rsid w:val="005663E8"/>
    <w:rsid w:val="005666C4"/>
    <w:rsid w:val="0056685C"/>
    <w:rsid w:val="00566924"/>
    <w:rsid w:val="00566CBD"/>
    <w:rsid w:val="00566E5D"/>
    <w:rsid w:val="00567491"/>
    <w:rsid w:val="005674F1"/>
    <w:rsid w:val="00567975"/>
    <w:rsid w:val="0056799D"/>
    <w:rsid w:val="00567BAB"/>
    <w:rsid w:val="005703A0"/>
    <w:rsid w:val="005705DD"/>
    <w:rsid w:val="0057077B"/>
    <w:rsid w:val="00571076"/>
    <w:rsid w:val="00571205"/>
    <w:rsid w:val="00571235"/>
    <w:rsid w:val="00571542"/>
    <w:rsid w:val="00571730"/>
    <w:rsid w:val="005718BF"/>
    <w:rsid w:val="00571E0B"/>
    <w:rsid w:val="005723D4"/>
    <w:rsid w:val="005724C2"/>
    <w:rsid w:val="00572ADD"/>
    <w:rsid w:val="00572E96"/>
    <w:rsid w:val="00573065"/>
    <w:rsid w:val="005730DC"/>
    <w:rsid w:val="00573103"/>
    <w:rsid w:val="00573433"/>
    <w:rsid w:val="005739A3"/>
    <w:rsid w:val="00573BDD"/>
    <w:rsid w:val="00573CA9"/>
    <w:rsid w:val="00573D9D"/>
    <w:rsid w:val="005741BA"/>
    <w:rsid w:val="005745E4"/>
    <w:rsid w:val="00574661"/>
    <w:rsid w:val="00574738"/>
    <w:rsid w:val="005749CC"/>
    <w:rsid w:val="00574F69"/>
    <w:rsid w:val="0057514E"/>
    <w:rsid w:val="005754BB"/>
    <w:rsid w:val="00575C25"/>
    <w:rsid w:val="00575D3F"/>
    <w:rsid w:val="00575ECF"/>
    <w:rsid w:val="00575F53"/>
    <w:rsid w:val="00575FA6"/>
    <w:rsid w:val="0057636F"/>
    <w:rsid w:val="0057666D"/>
    <w:rsid w:val="0057711C"/>
    <w:rsid w:val="005779CC"/>
    <w:rsid w:val="00580056"/>
    <w:rsid w:val="0058008F"/>
    <w:rsid w:val="00580758"/>
    <w:rsid w:val="00580CCA"/>
    <w:rsid w:val="00580DEF"/>
    <w:rsid w:val="00580EB3"/>
    <w:rsid w:val="00581054"/>
    <w:rsid w:val="00581245"/>
    <w:rsid w:val="005814B7"/>
    <w:rsid w:val="00581546"/>
    <w:rsid w:val="005816EC"/>
    <w:rsid w:val="005822D1"/>
    <w:rsid w:val="00582489"/>
    <w:rsid w:val="00582556"/>
    <w:rsid w:val="0058283D"/>
    <w:rsid w:val="00582B89"/>
    <w:rsid w:val="00582D4F"/>
    <w:rsid w:val="00582D55"/>
    <w:rsid w:val="005832D3"/>
    <w:rsid w:val="00583540"/>
    <w:rsid w:val="005835FB"/>
    <w:rsid w:val="00583A88"/>
    <w:rsid w:val="00583F0D"/>
    <w:rsid w:val="00583F7E"/>
    <w:rsid w:val="00584378"/>
    <w:rsid w:val="00584522"/>
    <w:rsid w:val="00584A5B"/>
    <w:rsid w:val="00584C2F"/>
    <w:rsid w:val="00584C87"/>
    <w:rsid w:val="0058518D"/>
    <w:rsid w:val="00585192"/>
    <w:rsid w:val="005855B9"/>
    <w:rsid w:val="005859A3"/>
    <w:rsid w:val="00585AC9"/>
    <w:rsid w:val="00585B3A"/>
    <w:rsid w:val="00585DDE"/>
    <w:rsid w:val="00585E12"/>
    <w:rsid w:val="00585E9B"/>
    <w:rsid w:val="00586005"/>
    <w:rsid w:val="0058609B"/>
    <w:rsid w:val="005861D5"/>
    <w:rsid w:val="0058634D"/>
    <w:rsid w:val="00586A69"/>
    <w:rsid w:val="00586A99"/>
    <w:rsid w:val="00586AEF"/>
    <w:rsid w:val="00586B45"/>
    <w:rsid w:val="00586C21"/>
    <w:rsid w:val="005871A3"/>
    <w:rsid w:val="005875F0"/>
    <w:rsid w:val="00587679"/>
    <w:rsid w:val="0058781D"/>
    <w:rsid w:val="0059007A"/>
    <w:rsid w:val="005901F5"/>
    <w:rsid w:val="005906D1"/>
    <w:rsid w:val="00590BBD"/>
    <w:rsid w:val="00590C37"/>
    <w:rsid w:val="005910BE"/>
    <w:rsid w:val="005910DF"/>
    <w:rsid w:val="005913EF"/>
    <w:rsid w:val="00591429"/>
    <w:rsid w:val="005915BC"/>
    <w:rsid w:val="00591624"/>
    <w:rsid w:val="00591881"/>
    <w:rsid w:val="00591ACA"/>
    <w:rsid w:val="00591D9A"/>
    <w:rsid w:val="00591F3B"/>
    <w:rsid w:val="005924C6"/>
    <w:rsid w:val="00592669"/>
    <w:rsid w:val="005926E1"/>
    <w:rsid w:val="0059298C"/>
    <w:rsid w:val="00593036"/>
    <w:rsid w:val="00593165"/>
    <w:rsid w:val="005933F0"/>
    <w:rsid w:val="0059376A"/>
    <w:rsid w:val="005939B4"/>
    <w:rsid w:val="00593CE2"/>
    <w:rsid w:val="00593ED6"/>
    <w:rsid w:val="00593FCA"/>
    <w:rsid w:val="00594026"/>
    <w:rsid w:val="00594367"/>
    <w:rsid w:val="005943A5"/>
    <w:rsid w:val="00594493"/>
    <w:rsid w:val="005945B5"/>
    <w:rsid w:val="0059464C"/>
    <w:rsid w:val="005947FC"/>
    <w:rsid w:val="00594CC6"/>
    <w:rsid w:val="00595352"/>
    <w:rsid w:val="00595843"/>
    <w:rsid w:val="005963AC"/>
    <w:rsid w:val="00596442"/>
    <w:rsid w:val="005964A6"/>
    <w:rsid w:val="0059670A"/>
    <w:rsid w:val="0059690C"/>
    <w:rsid w:val="005975E0"/>
    <w:rsid w:val="00597F50"/>
    <w:rsid w:val="00597FB3"/>
    <w:rsid w:val="005A0001"/>
    <w:rsid w:val="005A0692"/>
    <w:rsid w:val="005A07C5"/>
    <w:rsid w:val="005A0815"/>
    <w:rsid w:val="005A106E"/>
    <w:rsid w:val="005A10F0"/>
    <w:rsid w:val="005A136F"/>
    <w:rsid w:val="005A1613"/>
    <w:rsid w:val="005A1C29"/>
    <w:rsid w:val="005A2746"/>
    <w:rsid w:val="005A284A"/>
    <w:rsid w:val="005A2A8B"/>
    <w:rsid w:val="005A2AA4"/>
    <w:rsid w:val="005A2AD4"/>
    <w:rsid w:val="005A32CA"/>
    <w:rsid w:val="005A38D1"/>
    <w:rsid w:val="005A3E91"/>
    <w:rsid w:val="005A4515"/>
    <w:rsid w:val="005A46B1"/>
    <w:rsid w:val="005A473D"/>
    <w:rsid w:val="005A5192"/>
    <w:rsid w:val="005A53D9"/>
    <w:rsid w:val="005A58F4"/>
    <w:rsid w:val="005A59A2"/>
    <w:rsid w:val="005A5FAD"/>
    <w:rsid w:val="005A6043"/>
    <w:rsid w:val="005A6219"/>
    <w:rsid w:val="005A62B9"/>
    <w:rsid w:val="005A7A6B"/>
    <w:rsid w:val="005A7C6C"/>
    <w:rsid w:val="005A7CB5"/>
    <w:rsid w:val="005A7F1C"/>
    <w:rsid w:val="005B0168"/>
    <w:rsid w:val="005B0178"/>
    <w:rsid w:val="005B09C3"/>
    <w:rsid w:val="005B1366"/>
    <w:rsid w:val="005B1542"/>
    <w:rsid w:val="005B172B"/>
    <w:rsid w:val="005B1894"/>
    <w:rsid w:val="005B1F76"/>
    <w:rsid w:val="005B203A"/>
    <w:rsid w:val="005B23B4"/>
    <w:rsid w:val="005B245B"/>
    <w:rsid w:val="005B2579"/>
    <w:rsid w:val="005B266F"/>
    <w:rsid w:val="005B269D"/>
    <w:rsid w:val="005B3091"/>
    <w:rsid w:val="005B33BA"/>
    <w:rsid w:val="005B3424"/>
    <w:rsid w:val="005B3425"/>
    <w:rsid w:val="005B343C"/>
    <w:rsid w:val="005B3A7B"/>
    <w:rsid w:val="005B3BAC"/>
    <w:rsid w:val="005B3F27"/>
    <w:rsid w:val="005B43B1"/>
    <w:rsid w:val="005B452E"/>
    <w:rsid w:val="005B47A2"/>
    <w:rsid w:val="005B49EC"/>
    <w:rsid w:val="005B4AE4"/>
    <w:rsid w:val="005B4B26"/>
    <w:rsid w:val="005B50D1"/>
    <w:rsid w:val="005B546E"/>
    <w:rsid w:val="005B5490"/>
    <w:rsid w:val="005B5499"/>
    <w:rsid w:val="005B63D4"/>
    <w:rsid w:val="005B6596"/>
    <w:rsid w:val="005B6963"/>
    <w:rsid w:val="005B6CC9"/>
    <w:rsid w:val="005B6FDF"/>
    <w:rsid w:val="005B7393"/>
    <w:rsid w:val="005B789C"/>
    <w:rsid w:val="005B7E09"/>
    <w:rsid w:val="005B7E43"/>
    <w:rsid w:val="005C0416"/>
    <w:rsid w:val="005C05BF"/>
    <w:rsid w:val="005C098E"/>
    <w:rsid w:val="005C099A"/>
    <w:rsid w:val="005C0B89"/>
    <w:rsid w:val="005C0CB8"/>
    <w:rsid w:val="005C14C2"/>
    <w:rsid w:val="005C154C"/>
    <w:rsid w:val="005C16FA"/>
    <w:rsid w:val="005C1747"/>
    <w:rsid w:val="005C1AA3"/>
    <w:rsid w:val="005C1C50"/>
    <w:rsid w:val="005C20B1"/>
    <w:rsid w:val="005C224D"/>
    <w:rsid w:val="005C22D0"/>
    <w:rsid w:val="005C27DB"/>
    <w:rsid w:val="005C2869"/>
    <w:rsid w:val="005C2A7C"/>
    <w:rsid w:val="005C327A"/>
    <w:rsid w:val="005C3723"/>
    <w:rsid w:val="005C3BA0"/>
    <w:rsid w:val="005C3F85"/>
    <w:rsid w:val="005C45C8"/>
    <w:rsid w:val="005C4B71"/>
    <w:rsid w:val="005C5917"/>
    <w:rsid w:val="005C5A89"/>
    <w:rsid w:val="005C60C7"/>
    <w:rsid w:val="005C6725"/>
    <w:rsid w:val="005C67D9"/>
    <w:rsid w:val="005C6EEC"/>
    <w:rsid w:val="005C6FFA"/>
    <w:rsid w:val="005C741B"/>
    <w:rsid w:val="005C7448"/>
    <w:rsid w:val="005C7664"/>
    <w:rsid w:val="005C7953"/>
    <w:rsid w:val="005C79D9"/>
    <w:rsid w:val="005C7C12"/>
    <w:rsid w:val="005C7E2D"/>
    <w:rsid w:val="005C7E38"/>
    <w:rsid w:val="005C7EAF"/>
    <w:rsid w:val="005C7F34"/>
    <w:rsid w:val="005D0093"/>
    <w:rsid w:val="005D00DB"/>
    <w:rsid w:val="005D089A"/>
    <w:rsid w:val="005D0919"/>
    <w:rsid w:val="005D0C9D"/>
    <w:rsid w:val="005D102E"/>
    <w:rsid w:val="005D12EF"/>
    <w:rsid w:val="005D13E7"/>
    <w:rsid w:val="005D1B74"/>
    <w:rsid w:val="005D2030"/>
    <w:rsid w:val="005D2079"/>
    <w:rsid w:val="005D2116"/>
    <w:rsid w:val="005D2908"/>
    <w:rsid w:val="005D2920"/>
    <w:rsid w:val="005D2A44"/>
    <w:rsid w:val="005D2F20"/>
    <w:rsid w:val="005D37BB"/>
    <w:rsid w:val="005D399D"/>
    <w:rsid w:val="005D3CF5"/>
    <w:rsid w:val="005D43FC"/>
    <w:rsid w:val="005D496D"/>
    <w:rsid w:val="005D4CBF"/>
    <w:rsid w:val="005D5305"/>
    <w:rsid w:val="005D5518"/>
    <w:rsid w:val="005D5686"/>
    <w:rsid w:val="005D5796"/>
    <w:rsid w:val="005D5D80"/>
    <w:rsid w:val="005D5EE6"/>
    <w:rsid w:val="005D670A"/>
    <w:rsid w:val="005D6865"/>
    <w:rsid w:val="005D68B0"/>
    <w:rsid w:val="005D6938"/>
    <w:rsid w:val="005D6B38"/>
    <w:rsid w:val="005D71D5"/>
    <w:rsid w:val="005D71E2"/>
    <w:rsid w:val="005D7342"/>
    <w:rsid w:val="005D754D"/>
    <w:rsid w:val="005D7C78"/>
    <w:rsid w:val="005D7D93"/>
    <w:rsid w:val="005D7EB7"/>
    <w:rsid w:val="005E00FC"/>
    <w:rsid w:val="005E02F8"/>
    <w:rsid w:val="005E0884"/>
    <w:rsid w:val="005E09FC"/>
    <w:rsid w:val="005E0A74"/>
    <w:rsid w:val="005E0C5B"/>
    <w:rsid w:val="005E0EEE"/>
    <w:rsid w:val="005E0FA9"/>
    <w:rsid w:val="005E15A3"/>
    <w:rsid w:val="005E1667"/>
    <w:rsid w:val="005E16D9"/>
    <w:rsid w:val="005E1746"/>
    <w:rsid w:val="005E1CCF"/>
    <w:rsid w:val="005E1E06"/>
    <w:rsid w:val="005E2898"/>
    <w:rsid w:val="005E2BB5"/>
    <w:rsid w:val="005E2C12"/>
    <w:rsid w:val="005E2EBF"/>
    <w:rsid w:val="005E3121"/>
    <w:rsid w:val="005E337D"/>
    <w:rsid w:val="005E340F"/>
    <w:rsid w:val="005E3646"/>
    <w:rsid w:val="005E3BFA"/>
    <w:rsid w:val="005E40DA"/>
    <w:rsid w:val="005E4547"/>
    <w:rsid w:val="005E479A"/>
    <w:rsid w:val="005E48B1"/>
    <w:rsid w:val="005E4971"/>
    <w:rsid w:val="005E4A7B"/>
    <w:rsid w:val="005E4C70"/>
    <w:rsid w:val="005E4DEF"/>
    <w:rsid w:val="005E50A2"/>
    <w:rsid w:val="005E52EF"/>
    <w:rsid w:val="005E5445"/>
    <w:rsid w:val="005E557B"/>
    <w:rsid w:val="005E5740"/>
    <w:rsid w:val="005E5897"/>
    <w:rsid w:val="005E58A9"/>
    <w:rsid w:val="005E5ACF"/>
    <w:rsid w:val="005E5EB4"/>
    <w:rsid w:val="005E5FD8"/>
    <w:rsid w:val="005E603A"/>
    <w:rsid w:val="005E6346"/>
    <w:rsid w:val="005E639A"/>
    <w:rsid w:val="005E64BB"/>
    <w:rsid w:val="005E67BB"/>
    <w:rsid w:val="005E68DB"/>
    <w:rsid w:val="005E6B2B"/>
    <w:rsid w:val="005E6BFF"/>
    <w:rsid w:val="005E6CCD"/>
    <w:rsid w:val="005E6D1C"/>
    <w:rsid w:val="005E6DBB"/>
    <w:rsid w:val="005E6F10"/>
    <w:rsid w:val="005E6F67"/>
    <w:rsid w:val="005E7770"/>
    <w:rsid w:val="005E78C0"/>
    <w:rsid w:val="005E7D6D"/>
    <w:rsid w:val="005E7ED9"/>
    <w:rsid w:val="005F0350"/>
    <w:rsid w:val="005F05BD"/>
    <w:rsid w:val="005F0848"/>
    <w:rsid w:val="005F10E0"/>
    <w:rsid w:val="005F11E5"/>
    <w:rsid w:val="005F14A7"/>
    <w:rsid w:val="005F15BC"/>
    <w:rsid w:val="005F17DA"/>
    <w:rsid w:val="005F19EA"/>
    <w:rsid w:val="005F1A58"/>
    <w:rsid w:val="005F1B8B"/>
    <w:rsid w:val="005F1EB3"/>
    <w:rsid w:val="005F204C"/>
    <w:rsid w:val="005F2104"/>
    <w:rsid w:val="005F223B"/>
    <w:rsid w:val="005F248B"/>
    <w:rsid w:val="005F24B6"/>
    <w:rsid w:val="005F2575"/>
    <w:rsid w:val="005F25F6"/>
    <w:rsid w:val="005F279F"/>
    <w:rsid w:val="005F289F"/>
    <w:rsid w:val="005F2BD5"/>
    <w:rsid w:val="005F2D74"/>
    <w:rsid w:val="005F2DD7"/>
    <w:rsid w:val="005F2E26"/>
    <w:rsid w:val="005F322A"/>
    <w:rsid w:val="005F34F1"/>
    <w:rsid w:val="005F35B6"/>
    <w:rsid w:val="005F3685"/>
    <w:rsid w:val="005F36E1"/>
    <w:rsid w:val="005F38D8"/>
    <w:rsid w:val="005F3D20"/>
    <w:rsid w:val="005F3D25"/>
    <w:rsid w:val="005F3F55"/>
    <w:rsid w:val="005F47EA"/>
    <w:rsid w:val="005F4898"/>
    <w:rsid w:val="005F4FD8"/>
    <w:rsid w:val="005F5164"/>
    <w:rsid w:val="005F51FE"/>
    <w:rsid w:val="005F58AC"/>
    <w:rsid w:val="005F5DA8"/>
    <w:rsid w:val="005F5DF3"/>
    <w:rsid w:val="005F6160"/>
    <w:rsid w:val="005F6205"/>
    <w:rsid w:val="005F62EC"/>
    <w:rsid w:val="005F6441"/>
    <w:rsid w:val="005F6508"/>
    <w:rsid w:val="005F67CE"/>
    <w:rsid w:val="005F680F"/>
    <w:rsid w:val="005F6877"/>
    <w:rsid w:val="005F6A1B"/>
    <w:rsid w:val="005F6CED"/>
    <w:rsid w:val="005F6CFE"/>
    <w:rsid w:val="005F6DDF"/>
    <w:rsid w:val="005F6F91"/>
    <w:rsid w:val="005F77DB"/>
    <w:rsid w:val="005F7863"/>
    <w:rsid w:val="005F7B1F"/>
    <w:rsid w:val="005F7C73"/>
    <w:rsid w:val="005F7DC7"/>
    <w:rsid w:val="005F7F86"/>
    <w:rsid w:val="00600179"/>
    <w:rsid w:val="0060052B"/>
    <w:rsid w:val="0060054B"/>
    <w:rsid w:val="00600E0A"/>
    <w:rsid w:val="00600F05"/>
    <w:rsid w:val="006010CC"/>
    <w:rsid w:val="0060170C"/>
    <w:rsid w:val="00601807"/>
    <w:rsid w:val="00601AAD"/>
    <w:rsid w:val="00601DAB"/>
    <w:rsid w:val="00602242"/>
    <w:rsid w:val="006023E3"/>
    <w:rsid w:val="00602720"/>
    <w:rsid w:val="00602992"/>
    <w:rsid w:val="00602A08"/>
    <w:rsid w:val="00602A4C"/>
    <w:rsid w:val="00602A52"/>
    <w:rsid w:val="006031AB"/>
    <w:rsid w:val="006031AF"/>
    <w:rsid w:val="00603318"/>
    <w:rsid w:val="00603832"/>
    <w:rsid w:val="00603842"/>
    <w:rsid w:val="00604057"/>
    <w:rsid w:val="0060405C"/>
    <w:rsid w:val="00604194"/>
    <w:rsid w:val="006041C0"/>
    <w:rsid w:val="00604349"/>
    <w:rsid w:val="0060593E"/>
    <w:rsid w:val="00605A5F"/>
    <w:rsid w:val="00605A7D"/>
    <w:rsid w:val="00605B52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D56"/>
    <w:rsid w:val="00606EBA"/>
    <w:rsid w:val="00607061"/>
    <w:rsid w:val="0060725B"/>
    <w:rsid w:val="0060765D"/>
    <w:rsid w:val="006076AA"/>
    <w:rsid w:val="0060783D"/>
    <w:rsid w:val="00607B88"/>
    <w:rsid w:val="00607CEF"/>
    <w:rsid w:val="00607E69"/>
    <w:rsid w:val="00607E72"/>
    <w:rsid w:val="006100B8"/>
    <w:rsid w:val="006100E2"/>
    <w:rsid w:val="0061031F"/>
    <w:rsid w:val="0061033F"/>
    <w:rsid w:val="006103EA"/>
    <w:rsid w:val="00610438"/>
    <w:rsid w:val="00610FC3"/>
    <w:rsid w:val="006113A4"/>
    <w:rsid w:val="006114E2"/>
    <w:rsid w:val="0061156C"/>
    <w:rsid w:val="00611A57"/>
    <w:rsid w:val="00612074"/>
    <w:rsid w:val="006121E5"/>
    <w:rsid w:val="0061223F"/>
    <w:rsid w:val="006123DC"/>
    <w:rsid w:val="00612810"/>
    <w:rsid w:val="00612B26"/>
    <w:rsid w:val="00612EB9"/>
    <w:rsid w:val="006135C3"/>
    <w:rsid w:val="00613653"/>
    <w:rsid w:val="00613950"/>
    <w:rsid w:val="00613A0E"/>
    <w:rsid w:val="00613B41"/>
    <w:rsid w:val="00614198"/>
    <w:rsid w:val="00614964"/>
    <w:rsid w:val="00614A27"/>
    <w:rsid w:val="00614E68"/>
    <w:rsid w:val="0061538F"/>
    <w:rsid w:val="006156D5"/>
    <w:rsid w:val="0061577E"/>
    <w:rsid w:val="00615D8A"/>
    <w:rsid w:val="0061600D"/>
    <w:rsid w:val="00616042"/>
    <w:rsid w:val="006164D9"/>
    <w:rsid w:val="006167C7"/>
    <w:rsid w:val="006167EF"/>
    <w:rsid w:val="00616B1B"/>
    <w:rsid w:val="00616DB8"/>
    <w:rsid w:val="00616FDB"/>
    <w:rsid w:val="00617877"/>
    <w:rsid w:val="00617933"/>
    <w:rsid w:val="006179BF"/>
    <w:rsid w:val="00617D56"/>
    <w:rsid w:val="00617F9B"/>
    <w:rsid w:val="006201B9"/>
    <w:rsid w:val="00620807"/>
    <w:rsid w:val="00620AE1"/>
    <w:rsid w:val="00620C31"/>
    <w:rsid w:val="00620DC5"/>
    <w:rsid w:val="00620FB0"/>
    <w:rsid w:val="00621356"/>
    <w:rsid w:val="006214AA"/>
    <w:rsid w:val="00621695"/>
    <w:rsid w:val="006216A4"/>
    <w:rsid w:val="006217C0"/>
    <w:rsid w:val="00621D8F"/>
    <w:rsid w:val="00621F4F"/>
    <w:rsid w:val="00622025"/>
    <w:rsid w:val="00622097"/>
    <w:rsid w:val="00622502"/>
    <w:rsid w:val="0062251E"/>
    <w:rsid w:val="0062280B"/>
    <w:rsid w:val="0062293F"/>
    <w:rsid w:val="006229D5"/>
    <w:rsid w:val="00622E19"/>
    <w:rsid w:val="00623188"/>
    <w:rsid w:val="00623681"/>
    <w:rsid w:val="00623879"/>
    <w:rsid w:val="006238DB"/>
    <w:rsid w:val="00623B05"/>
    <w:rsid w:val="006244F8"/>
    <w:rsid w:val="0062487C"/>
    <w:rsid w:val="00624BAF"/>
    <w:rsid w:val="00624C77"/>
    <w:rsid w:val="00624D0A"/>
    <w:rsid w:val="00625110"/>
    <w:rsid w:val="006253C9"/>
    <w:rsid w:val="006253FC"/>
    <w:rsid w:val="0062541C"/>
    <w:rsid w:val="0062564B"/>
    <w:rsid w:val="006259BD"/>
    <w:rsid w:val="006259DF"/>
    <w:rsid w:val="00625AFD"/>
    <w:rsid w:val="00626577"/>
    <w:rsid w:val="00626584"/>
    <w:rsid w:val="0062677A"/>
    <w:rsid w:val="00626B5D"/>
    <w:rsid w:val="00626BB1"/>
    <w:rsid w:val="00626D27"/>
    <w:rsid w:val="00626EA8"/>
    <w:rsid w:val="006270F1"/>
    <w:rsid w:val="00627884"/>
    <w:rsid w:val="006278DC"/>
    <w:rsid w:val="00627FBB"/>
    <w:rsid w:val="00630001"/>
    <w:rsid w:val="0063003B"/>
    <w:rsid w:val="006302F7"/>
    <w:rsid w:val="00630670"/>
    <w:rsid w:val="006306B2"/>
    <w:rsid w:val="00630B32"/>
    <w:rsid w:val="00631064"/>
    <w:rsid w:val="00631085"/>
    <w:rsid w:val="006310D9"/>
    <w:rsid w:val="006314F0"/>
    <w:rsid w:val="006316D9"/>
    <w:rsid w:val="006319E5"/>
    <w:rsid w:val="00631E01"/>
    <w:rsid w:val="00631F8E"/>
    <w:rsid w:val="006323B0"/>
    <w:rsid w:val="00632836"/>
    <w:rsid w:val="00632DFE"/>
    <w:rsid w:val="00633074"/>
    <w:rsid w:val="00633090"/>
    <w:rsid w:val="006337EA"/>
    <w:rsid w:val="00633A6B"/>
    <w:rsid w:val="00633E98"/>
    <w:rsid w:val="00634209"/>
    <w:rsid w:val="006342F9"/>
    <w:rsid w:val="0063469C"/>
    <w:rsid w:val="006349E4"/>
    <w:rsid w:val="00635F82"/>
    <w:rsid w:val="006363D3"/>
    <w:rsid w:val="00636990"/>
    <w:rsid w:val="00636A60"/>
    <w:rsid w:val="00636E83"/>
    <w:rsid w:val="00637B80"/>
    <w:rsid w:val="00637CDE"/>
    <w:rsid w:val="00637D6C"/>
    <w:rsid w:val="00640061"/>
    <w:rsid w:val="0064015E"/>
    <w:rsid w:val="006402C8"/>
    <w:rsid w:val="006403FE"/>
    <w:rsid w:val="00640583"/>
    <w:rsid w:val="00640652"/>
    <w:rsid w:val="006407A8"/>
    <w:rsid w:val="0064099A"/>
    <w:rsid w:val="00640C14"/>
    <w:rsid w:val="00640C88"/>
    <w:rsid w:val="00640E2E"/>
    <w:rsid w:val="00641181"/>
    <w:rsid w:val="006413FC"/>
    <w:rsid w:val="0064152A"/>
    <w:rsid w:val="0064167E"/>
    <w:rsid w:val="006416AA"/>
    <w:rsid w:val="0064180E"/>
    <w:rsid w:val="00641B0B"/>
    <w:rsid w:val="00641B12"/>
    <w:rsid w:val="00641FC1"/>
    <w:rsid w:val="00642016"/>
    <w:rsid w:val="00642033"/>
    <w:rsid w:val="00642117"/>
    <w:rsid w:val="006424A0"/>
    <w:rsid w:val="00642537"/>
    <w:rsid w:val="00642587"/>
    <w:rsid w:val="00642767"/>
    <w:rsid w:val="006427BC"/>
    <w:rsid w:val="006427FD"/>
    <w:rsid w:val="00642A90"/>
    <w:rsid w:val="00642BC3"/>
    <w:rsid w:val="00643258"/>
    <w:rsid w:val="00643448"/>
    <w:rsid w:val="006434B3"/>
    <w:rsid w:val="006434F0"/>
    <w:rsid w:val="00643641"/>
    <w:rsid w:val="006438CA"/>
    <w:rsid w:val="006439EC"/>
    <w:rsid w:val="00643BF8"/>
    <w:rsid w:val="00643C38"/>
    <w:rsid w:val="00643DDD"/>
    <w:rsid w:val="00643E81"/>
    <w:rsid w:val="006440C1"/>
    <w:rsid w:val="00644311"/>
    <w:rsid w:val="00644757"/>
    <w:rsid w:val="00644E34"/>
    <w:rsid w:val="00644FE6"/>
    <w:rsid w:val="0064500F"/>
    <w:rsid w:val="00645201"/>
    <w:rsid w:val="00645695"/>
    <w:rsid w:val="00645723"/>
    <w:rsid w:val="006459B3"/>
    <w:rsid w:val="00645BD0"/>
    <w:rsid w:val="00645FAD"/>
    <w:rsid w:val="0064607D"/>
    <w:rsid w:val="006461A7"/>
    <w:rsid w:val="00646318"/>
    <w:rsid w:val="006466B2"/>
    <w:rsid w:val="00646859"/>
    <w:rsid w:val="006468C6"/>
    <w:rsid w:val="006468C7"/>
    <w:rsid w:val="00646957"/>
    <w:rsid w:val="00646A0C"/>
    <w:rsid w:val="00646A43"/>
    <w:rsid w:val="00646A7D"/>
    <w:rsid w:val="00646AF3"/>
    <w:rsid w:val="00647069"/>
    <w:rsid w:val="00647509"/>
    <w:rsid w:val="00647896"/>
    <w:rsid w:val="00647B06"/>
    <w:rsid w:val="00647B21"/>
    <w:rsid w:val="00647E86"/>
    <w:rsid w:val="00647E8E"/>
    <w:rsid w:val="00650533"/>
    <w:rsid w:val="0065065E"/>
    <w:rsid w:val="006507F4"/>
    <w:rsid w:val="00650AF0"/>
    <w:rsid w:val="00650BF2"/>
    <w:rsid w:val="00650F43"/>
    <w:rsid w:val="00650FF0"/>
    <w:rsid w:val="00651425"/>
    <w:rsid w:val="006515C7"/>
    <w:rsid w:val="006517C3"/>
    <w:rsid w:val="00651B9D"/>
    <w:rsid w:val="00651F23"/>
    <w:rsid w:val="006520D5"/>
    <w:rsid w:val="006526A6"/>
    <w:rsid w:val="00652755"/>
    <w:rsid w:val="00652967"/>
    <w:rsid w:val="006529AF"/>
    <w:rsid w:val="00652FF4"/>
    <w:rsid w:val="00653164"/>
    <w:rsid w:val="0065336F"/>
    <w:rsid w:val="0065349A"/>
    <w:rsid w:val="006535E6"/>
    <w:rsid w:val="00653B8D"/>
    <w:rsid w:val="00653BA3"/>
    <w:rsid w:val="0065442C"/>
    <w:rsid w:val="0065457C"/>
    <w:rsid w:val="00654924"/>
    <w:rsid w:val="00654F0E"/>
    <w:rsid w:val="00655341"/>
    <w:rsid w:val="00655909"/>
    <w:rsid w:val="00655BE0"/>
    <w:rsid w:val="00655E78"/>
    <w:rsid w:val="00656532"/>
    <w:rsid w:val="006567FA"/>
    <w:rsid w:val="00656A7C"/>
    <w:rsid w:val="00656E24"/>
    <w:rsid w:val="006572FC"/>
    <w:rsid w:val="006577FB"/>
    <w:rsid w:val="00657811"/>
    <w:rsid w:val="00657D55"/>
    <w:rsid w:val="00657DA9"/>
    <w:rsid w:val="0066027B"/>
    <w:rsid w:val="00660528"/>
    <w:rsid w:val="00660721"/>
    <w:rsid w:val="00660967"/>
    <w:rsid w:val="00660C73"/>
    <w:rsid w:val="00660F77"/>
    <w:rsid w:val="00661512"/>
    <w:rsid w:val="00661548"/>
    <w:rsid w:val="0066164A"/>
    <w:rsid w:val="006616F8"/>
    <w:rsid w:val="00661877"/>
    <w:rsid w:val="00661F03"/>
    <w:rsid w:val="0066233E"/>
    <w:rsid w:val="00662B3A"/>
    <w:rsid w:val="00662D2A"/>
    <w:rsid w:val="00662F7D"/>
    <w:rsid w:val="006630EC"/>
    <w:rsid w:val="00663639"/>
    <w:rsid w:val="006636F0"/>
    <w:rsid w:val="00663A0F"/>
    <w:rsid w:val="00663A8B"/>
    <w:rsid w:val="00663AA4"/>
    <w:rsid w:val="00663F54"/>
    <w:rsid w:val="00664EB3"/>
    <w:rsid w:val="00665251"/>
    <w:rsid w:val="00665420"/>
    <w:rsid w:val="006654FC"/>
    <w:rsid w:val="006659E0"/>
    <w:rsid w:val="00665FF7"/>
    <w:rsid w:val="006662E7"/>
    <w:rsid w:val="00666456"/>
    <w:rsid w:val="006667DE"/>
    <w:rsid w:val="0066680D"/>
    <w:rsid w:val="006669D7"/>
    <w:rsid w:val="00666EE7"/>
    <w:rsid w:val="00667056"/>
    <w:rsid w:val="00667277"/>
    <w:rsid w:val="006675A1"/>
    <w:rsid w:val="00667883"/>
    <w:rsid w:val="00667C07"/>
    <w:rsid w:val="00667E99"/>
    <w:rsid w:val="00670138"/>
    <w:rsid w:val="006705B5"/>
    <w:rsid w:val="00670B6B"/>
    <w:rsid w:val="00670FCC"/>
    <w:rsid w:val="006712A3"/>
    <w:rsid w:val="00671348"/>
    <w:rsid w:val="00671647"/>
    <w:rsid w:val="00671BCA"/>
    <w:rsid w:val="00671CB9"/>
    <w:rsid w:val="00672418"/>
    <w:rsid w:val="00672501"/>
    <w:rsid w:val="006729C8"/>
    <w:rsid w:val="00672A26"/>
    <w:rsid w:val="00672BF3"/>
    <w:rsid w:val="00673141"/>
    <w:rsid w:val="00673283"/>
    <w:rsid w:val="0067346C"/>
    <w:rsid w:val="00673A2A"/>
    <w:rsid w:val="00673BB5"/>
    <w:rsid w:val="00673BD9"/>
    <w:rsid w:val="00673E7A"/>
    <w:rsid w:val="00673E85"/>
    <w:rsid w:val="00673F94"/>
    <w:rsid w:val="006745E2"/>
    <w:rsid w:val="006746E0"/>
    <w:rsid w:val="00674832"/>
    <w:rsid w:val="00674940"/>
    <w:rsid w:val="00674BBB"/>
    <w:rsid w:val="00674CE4"/>
    <w:rsid w:val="00674FDE"/>
    <w:rsid w:val="0067511D"/>
    <w:rsid w:val="00675321"/>
    <w:rsid w:val="00675915"/>
    <w:rsid w:val="00675946"/>
    <w:rsid w:val="00675FBC"/>
    <w:rsid w:val="0067635A"/>
    <w:rsid w:val="00676687"/>
    <w:rsid w:val="006769E8"/>
    <w:rsid w:val="006775F2"/>
    <w:rsid w:val="006778F6"/>
    <w:rsid w:val="00677B2C"/>
    <w:rsid w:val="00677C99"/>
    <w:rsid w:val="006802AE"/>
    <w:rsid w:val="00680349"/>
    <w:rsid w:val="00680A5D"/>
    <w:rsid w:val="00680C78"/>
    <w:rsid w:val="00680FEA"/>
    <w:rsid w:val="00681018"/>
    <w:rsid w:val="006810B9"/>
    <w:rsid w:val="00681617"/>
    <w:rsid w:val="0068164E"/>
    <w:rsid w:val="00681805"/>
    <w:rsid w:val="00681950"/>
    <w:rsid w:val="00681C1F"/>
    <w:rsid w:val="0068226E"/>
    <w:rsid w:val="00682479"/>
    <w:rsid w:val="00682AA3"/>
    <w:rsid w:val="00682D08"/>
    <w:rsid w:val="0068308C"/>
    <w:rsid w:val="00683497"/>
    <w:rsid w:val="0068369D"/>
    <w:rsid w:val="00683B6D"/>
    <w:rsid w:val="00683EC2"/>
    <w:rsid w:val="00683ECD"/>
    <w:rsid w:val="0068411B"/>
    <w:rsid w:val="00684217"/>
    <w:rsid w:val="00684320"/>
    <w:rsid w:val="006847D2"/>
    <w:rsid w:val="0068492E"/>
    <w:rsid w:val="006849D8"/>
    <w:rsid w:val="00684C81"/>
    <w:rsid w:val="00684E63"/>
    <w:rsid w:val="00685170"/>
    <w:rsid w:val="00685280"/>
    <w:rsid w:val="006852E7"/>
    <w:rsid w:val="00685686"/>
    <w:rsid w:val="006858B8"/>
    <w:rsid w:val="00685E2F"/>
    <w:rsid w:val="00685EF0"/>
    <w:rsid w:val="00685F65"/>
    <w:rsid w:val="006865C4"/>
    <w:rsid w:val="00686907"/>
    <w:rsid w:val="00686A27"/>
    <w:rsid w:val="00686A2F"/>
    <w:rsid w:val="00686C32"/>
    <w:rsid w:val="006870B8"/>
    <w:rsid w:val="00687182"/>
    <w:rsid w:val="00687370"/>
    <w:rsid w:val="00687458"/>
    <w:rsid w:val="006876C4"/>
    <w:rsid w:val="00687963"/>
    <w:rsid w:val="00687C9E"/>
    <w:rsid w:val="00687D74"/>
    <w:rsid w:val="00690088"/>
    <w:rsid w:val="00690185"/>
    <w:rsid w:val="0069020E"/>
    <w:rsid w:val="00690516"/>
    <w:rsid w:val="00690C3D"/>
    <w:rsid w:val="00690E5B"/>
    <w:rsid w:val="0069155B"/>
    <w:rsid w:val="00691B78"/>
    <w:rsid w:val="00691F2E"/>
    <w:rsid w:val="0069225E"/>
    <w:rsid w:val="00692410"/>
    <w:rsid w:val="006924D9"/>
    <w:rsid w:val="00692502"/>
    <w:rsid w:val="0069277D"/>
    <w:rsid w:val="00692A3E"/>
    <w:rsid w:val="00692A98"/>
    <w:rsid w:val="00692D2E"/>
    <w:rsid w:val="00692F6B"/>
    <w:rsid w:val="00693026"/>
    <w:rsid w:val="00693128"/>
    <w:rsid w:val="006931B0"/>
    <w:rsid w:val="00693339"/>
    <w:rsid w:val="00694109"/>
    <w:rsid w:val="006943D3"/>
    <w:rsid w:val="00694499"/>
    <w:rsid w:val="00694600"/>
    <w:rsid w:val="00694AD5"/>
    <w:rsid w:val="00694CCE"/>
    <w:rsid w:val="00694D58"/>
    <w:rsid w:val="00694DB3"/>
    <w:rsid w:val="00694F3F"/>
    <w:rsid w:val="006954CE"/>
    <w:rsid w:val="006955F9"/>
    <w:rsid w:val="006956C9"/>
    <w:rsid w:val="00695749"/>
    <w:rsid w:val="00695BB0"/>
    <w:rsid w:val="00695C6C"/>
    <w:rsid w:val="00695CED"/>
    <w:rsid w:val="00695D4B"/>
    <w:rsid w:val="0069623F"/>
    <w:rsid w:val="006965DE"/>
    <w:rsid w:val="00696888"/>
    <w:rsid w:val="006968AF"/>
    <w:rsid w:val="00696C60"/>
    <w:rsid w:val="0069707F"/>
    <w:rsid w:val="006977D6"/>
    <w:rsid w:val="00697976"/>
    <w:rsid w:val="00697ACF"/>
    <w:rsid w:val="00697B2E"/>
    <w:rsid w:val="00697BCF"/>
    <w:rsid w:val="00697DDB"/>
    <w:rsid w:val="00697FE0"/>
    <w:rsid w:val="006A0164"/>
    <w:rsid w:val="006A018F"/>
    <w:rsid w:val="006A053F"/>
    <w:rsid w:val="006A05AA"/>
    <w:rsid w:val="006A074A"/>
    <w:rsid w:val="006A0B5C"/>
    <w:rsid w:val="006A0C70"/>
    <w:rsid w:val="006A0D9A"/>
    <w:rsid w:val="006A0FBA"/>
    <w:rsid w:val="006A1529"/>
    <w:rsid w:val="006A15B4"/>
    <w:rsid w:val="006A173E"/>
    <w:rsid w:val="006A1B61"/>
    <w:rsid w:val="006A2176"/>
    <w:rsid w:val="006A2326"/>
    <w:rsid w:val="006A233F"/>
    <w:rsid w:val="006A28FA"/>
    <w:rsid w:val="006A2C7F"/>
    <w:rsid w:val="006A2D3D"/>
    <w:rsid w:val="006A2E5D"/>
    <w:rsid w:val="006A3207"/>
    <w:rsid w:val="006A3D33"/>
    <w:rsid w:val="006A3FC3"/>
    <w:rsid w:val="006A4A9B"/>
    <w:rsid w:val="006A4BAA"/>
    <w:rsid w:val="006A4D14"/>
    <w:rsid w:val="006A5012"/>
    <w:rsid w:val="006A5524"/>
    <w:rsid w:val="006A5656"/>
    <w:rsid w:val="006A6175"/>
    <w:rsid w:val="006A6616"/>
    <w:rsid w:val="006A67C3"/>
    <w:rsid w:val="006A6BF9"/>
    <w:rsid w:val="006A6E92"/>
    <w:rsid w:val="006A7047"/>
    <w:rsid w:val="006A70B0"/>
    <w:rsid w:val="006A7469"/>
    <w:rsid w:val="006A74F1"/>
    <w:rsid w:val="006A760F"/>
    <w:rsid w:val="006A77F6"/>
    <w:rsid w:val="006A7A82"/>
    <w:rsid w:val="006A7D1C"/>
    <w:rsid w:val="006B00A9"/>
    <w:rsid w:val="006B037A"/>
    <w:rsid w:val="006B0659"/>
    <w:rsid w:val="006B0775"/>
    <w:rsid w:val="006B0855"/>
    <w:rsid w:val="006B0D85"/>
    <w:rsid w:val="006B128B"/>
    <w:rsid w:val="006B1311"/>
    <w:rsid w:val="006B1C1F"/>
    <w:rsid w:val="006B22C3"/>
    <w:rsid w:val="006B242C"/>
    <w:rsid w:val="006B29B7"/>
    <w:rsid w:val="006B30E2"/>
    <w:rsid w:val="006B3502"/>
    <w:rsid w:val="006B36BF"/>
    <w:rsid w:val="006B3843"/>
    <w:rsid w:val="006B3949"/>
    <w:rsid w:val="006B3A50"/>
    <w:rsid w:val="006B406F"/>
    <w:rsid w:val="006B4671"/>
    <w:rsid w:val="006B4AAD"/>
    <w:rsid w:val="006B4B6C"/>
    <w:rsid w:val="006B4C21"/>
    <w:rsid w:val="006B4FEB"/>
    <w:rsid w:val="006B5041"/>
    <w:rsid w:val="006B5237"/>
    <w:rsid w:val="006B52DA"/>
    <w:rsid w:val="006B5A7C"/>
    <w:rsid w:val="006B6120"/>
    <w:rsid w:val="006B63F9"/>
    <w:rsid w:val="006B64F3"/>
    <w:rsid w:val="006B682C"/>
    <w:rsid w:val="006B7074"/>
    <w:rsid w:val="006B760C"/>
    <w:rsid w:val="006B7881"/>
    <w:rsid w:val="006B7985"/>
    <w:rsid w:val="006C0093"/>
    <w:rsid w:val="006C00EE"/>
    <w:rsid w:val="006C0C5A"/>
    <w:rsid w:val="006C0E83"/>
    <w:rsid w:val="006C138A"/>
    <w:rsid w:val="006C149D"/>
    <w:rsid w:val="006C1C87"/>
    <w:rsid w:val="006C1E28"/>
    <w:rsid w:val="006C2C4D"/>
    <w:rsid w:val="006C2D43"/>
    <w:rsid w:val="006C3009"/>
    <w:rsid w:val="006C30EE"/>
    <w:rsid w:val="006C3562"/>
    <w:rsid w:val="006C363E"/>
    <w:rsid w:val="006C3762"/>
    <w:rsid w:val="006C3D9B"/>
    <w:rsid w:val="006C4104"/>
    <w:rsid w:val="006C44FB"/>
    <w:rsid w:val="006C4622"/>
    <w:rsid w:val="006C46E7"/>
    <w:rsid w:val="006C4AC1"/>
    <w:rsid w:val="006C4B60"/>
    <w:rsid w:val="006C50B4"/>
    <w:rsid w:val="006C5150"/>
    <w:rsid w:val="006C533A"/>
    <w:rsid w:val="006C548B"/>
    <w:rsid w:val="006C5929"/>
    <w:rsid w:val="006C5BE8"/>
    <w:rsid w:val="006C5E9E"/>
    <w:rsid w:val="006C5FE6"/>
    <w:rsid w:val="006C6373"/>
    <w:rsid w:val="006C6452"/>
    <w:rsid w:val="006C6A35"/>
    <w:rsid w:val="006C6ABF"/>
    <w:rsid w:val="006C6C5E"/>
    <w:rsid w:val="006C71BB"/>
    <w:rsid w:val="006C7231"/>
    <w:rsid w:val="006C79E1"/>
    <w:rsid w:val="006D0105"/>
    <w:rsid w:val="006D0280"/>
    <w:rsid w:val="006D07D8"/>
    <w:rsid w:val="006D099C"/>
    <w:rsid w:val="006D0A47"/>
    <w:rsid w:val="006D0D44"/>
    <w:rsid w:val="006D0FEA"/>
    <w:rsid w:val="006D106C"/>
    <w:rsid w:val="006D116E"/>
    <w:rsid w:val="006D1646"/>
    <w:rsid w:val="006D16F4"/>
    <w:rsid w:val="006D198B"/>
    <w:rsid w:val="006D1B53"/>
    <w:rsid w:val="006D2045"/>
    <w:rsid w:val="006D2125"/>
    <w:rsid w:val="006D23D4"/>
    <w:rsid w:val="006D2737"/>
    <w:rsid w:val="006D27EE"/>
    <w:rsid w:val="006D2E05"/>
    <w:rsid w:val="006D2F9A"/>
    <w:rsid w:val="006D331D"/>
    <w:rsid w:val="006D382A"/>
    <w:rsid w:val="006D3A04"/>
    <w:rsid w:val="006D3D0C"/>
    <w:rsid w:val="006D45BA"/>
    <w:rsid w:val="006D48FA"/>
    <w:rsid w:val="006D4AEB"/>
    <w:rsid w:val="006D52EE"/>
    <w:rsid w:val="006D560E"/>
    <w:rsid w:val="006D573E"/>
    <w:rsid w:val="006D5822"/>
    <w:rsid w:val="006D583A"/>
    <w:rsid w:val="006D5D3F"/>
    <w:rsid w:val="006D5E3D"/>
    <w:rsid w:val="006D654B"/>
    <w:rsid w:val="006D6749"/>
    <w:rsid w:val="006D6857"/>
    <w:rsid w:val="006D69A3"/>
    <w:rsid w:val="006D6E3D"/>
    <w:rsid w:val="006D735A"/>
    <w:rsid w:val="006D741C"/>
    <w:rsid w:val="006D7AC1"/>
    <w:rsid w:val="006D7B26"/>
    <w:rsid w:val="006D7CFE"/>
    <w:rsid w:val="006D7F0B"/>
    <w:rsid w:val="006E04FF"/>
    <w:rsid w:val="006E05FB"/>
    <w:rsid w:val="006E0874"/>
    <w:rsid w:val="006E09BF"/>
    <w:rsid w:val="006E0A76"/>
    <w:rsid w:val="006E0DFE"/>
    <w:rsid w:val="006E0FB2"/>
    <w:rsid w:val="006E1006"/>
    <w:rsid w:val="006E1494"/>
    <w:rsid w:val="006E1929"/>
    <w:rsid w:val="006E1DF7"/>
    <w:rsid w:val="006E2651"/>
    <w:rsid w:val="006E2823"/>
    <w:rsid w:val="006E285C"/>
    <w:rsid w:val="006E2C6E"/>
    <w:rsid w:val="006E2F3E"/>
    <w:rsid w:val="006E31CA"/>
    <w:rsid w:val="006E33AA"/>
    <w:rsid w:val="006E34C3"/>
    <w:rsid w:val="006E37F1"/>
    <w:rsid w:val="006E3B60"/>
    <w:rsid w:val="006E3D0F"/>
    <w:rsid w:val="006E4218"/>
    <w:rsid w:val="006E4247"/>
    <w:rsid w:val="006E43D5"/>
    <w:rsid w:val="006E4636"/>
    <w:rsid w:val="006E4A43"/>
    <w:rsid w:val="006E4AC5"/>
    <w:rsid w:val="006E4C16"/>
    <w:rsid w:val="006E4FBA"/>
    <w:rsid w:val="006E4FDE"/>
    <w:rsid w:val="006E5F3E"/>
    <w:rsid w:val="006E64E5"/>
    <w:rsid w:val="006E6580"/>
    <w:rsid w:val="006E69C7"/>
    <w:rsid w:val="006E6D5C"/>
    <w:rsid w:val="006E717D"/>
    <w:rsid w:val="006E77EE"/>
    <w:rsid w:val="006E7969"/>
    <w:rsid w:val="006E7BE5"/>
    <w:rsid w:val="006E7D24"/>
    <w:rsid w:val="006F0495"/>
    <w:rsid w:val="006F0759"/>
    <w:rsid w:val="006F0913"/>
    <w:rsid w:val="006F09E0"/>
    <w:rsid w:val="006F0A3E"/>
    <w:rsid w:val="006F0BBB"/>
    <w:rsid w:val="006F0BCB"/>
    <w:rsid w:val="006F0D41"/>
    <w:rsid w:val="006F1262"/>
    <w:rsid w:val="006F17D8"/>
    <w:rsid w:val="006F1C3A"/>
    <w:rsid w:val="006F264E"/>
    <w:rsid w:val="006F2944"/>
    <w:rsid w:val="006F2CA3"/>
    <w:rsid w:val="006F2FB2"/>
    <w:rsid w:val="006F35EC"/>
    <w:rsid w:val="006F374A"/>
    <w:rsid w:val="006F3851"/>
    <w:rsid w:val="006F3A26"/>
    <w:rsid w:val="006F3BA2"/>
    <w:rsid w:val="006F3C97"/>
    <w:rsid w:val="006F3E23"/>
    <w:rsid w:val="006F4093"/>
    <w:rsid w:val="006F4119"/>
    <w:rsid w:val="006F4CCF"/>
    <w:rsid w:val="006F4CD4"/>
    <w:rsid w:val="006F4E60"/>
    <w:rsid w:val="006F551B"/>
    <w:rsid w:val="006F571B"/>
    <w:rsid w:val="006F5BA8"/>
    <w:rsid w:val="006F5F71"/>
    <w:rsid w:val="006F6094"/>
    <w:rsid w:val="006F60D6"/>
    <w:rsid w:val="006F64F3"/>
    <w:rsid w:val="006F6527"/>
    <w:rsid w:val="006F6720"/>
    <w:rsid w:val="006F6769"/>
    <w:rsid w:val="006F6B81"/>
    <w:rsid w:val="006F6C0A"/>
    <w:rsid w:val="006F7049"/>
    <w:rsid w:val="006F7177"/>
    <w:rsid w:val="006F723C"/>
    <w:rsid w:val="006F72B0"/>
    <w:rsid w:val="006F73CE"/>
    <w:rsid w:val="006F74B5"/>
    <w:rsid w:val="006F7A4C"/>
    <w:rsid w:val="006F7FA3"/>
    <w:rsid w:val="0070000C"/>
    <w:rsid w:val="007000FC"/>
    <w:rsid w:val="0070031A"/>
    <w:rsid w:val="0070046E"/>
    <w:rsid w:val="0070047B"/>
    <w:rsid w:val="00700492"/>
    <w:rsid w:val="00700509"/>
    <w:rsid w:val="00701013"/>
    <w:rsid w:val="007011B2"/>
    <w:rsid w:val="00701C1F"/>
    <w:rsid w:val="00702129"/>
    <w:rsid w:val="00702748"/>
    <w:rsid w:val="007027E2"/>
    <w:rsid w:val="007029A3"/>
    <w:rsid w:val="00702CC4"/>
    <w:rsid w:val="00703229"/>
    <w:rsid w:val="007034EE"/>
    <w:rsid w:val="007035E2"/>
    <w:rsid w:val="007039D3"/>
    <w:rsid w:val="00703A5A"/>
    <w:rsid w:val="0070407C"/>
    <w:rsid w:val="007045D9"/>
    <w:rsid w:val="00704E9C"/>
    <w:rsid w:val="00705023"/>
    <w:rsid w:val="00705278"/>
    <w:rsid w:val="007053FB"/>
    <w:rsid w:val="00705BE4"/>
    <w:rsid w:val="00705BF2"/>
    <w:rsid w:val="00705E64"/>
    <w:rsid w:val="00705E96"/>
    <w:rsid w:val="007061EF"/>
    <w:rsid w:val="0070647D"/>
    <w:rsid w:val="00706B19"/>
    <w:rsid w:val="00706B2A"/>
    <w:rsid w:val="00707010"/>
    <w:rsid w:val="00707268"/>
    <w:rsid w:val="0070746C"/>
    <w:rsid w:val="00707B38"/>
    <w:rsid w:val="00707B3D"/>
    <w:rsid w:val="00707B58"/>
    <w:rsid w:val="00707ECD"/>
    <w:rsid w:val="007105D4"/>
    <w:rsid w:val="00710CCB"/>
    <w:rsid w:val="00710D9C"/>
    <w:rsid w:val="00710E24"/>
    <w:rsid w:val="00710F22"/>
    <w:rsid w:val="00711351"/>
    <w:rsid w:val="00711520"/>
    <w:rsid w:val="007116F1"/>
    <w:rsid w:val="0071194A"/>
    <w:rsid w:val="00711CC1"/>
    <w:rsid w:val="00711E64"/>
    <w:rsid w:val="0071240E"/>
    <w:rsid w:val="0071256F"/>
    <w:rsid w:val="00712FD4"/>
    <w:rsid w:val="00713180"/>
    <w:rsid w:val="007132BD"/>
    <w:rsid w:val="00713430"/>
    <w:rsid w:val="00713657"/>
    <w:rsid w:val="00713887"/>
    <w:rsid w:val="00713920"/>
    <w:rsid w:val="00713C61"/>
    <w:rsid w:val="0071411E"/>
    <w:rsid w:val="0071430B"/>
    <w:rsid w:val="007144FE"/>
    <w:rsid w:val="007145D7"/>
    <w:rsid w:val="00714F27"/>
    <w:rsid w:val="00714FEE"/>
    <w:rsid w:val="007151BC"/>
    <w:rsid w:val="00715225"/>
    <w:rsid w:val="007154C3"/>
    <w:rsid w:val="00715560"/>
    <w:rsid w:val="007159A0"/>
    <w:rsid w:val="00715FF2"/>
    <w:rsid w:val="00716563"/>
    <w:rsid w:val="0071670F"/>
    <w:rsid w:val="00717047"/>
    <w:rsid w:val="00717098"/>
    <w:rsid w:val="007170D3"/>
    <w:rsid w:val="0071727E"/>
    <w:rsid w:val="00717315"/>
    <w:rsid w:val="00720372"/>
    <w:rsid w:val="0072071C"/>
    <w:rsid w:val="00720B37"/>
    <w:rsid w:val="007211C2"/>
    <w:rsid w:val="00721403"/>
    <w:rsid w:val="00721779"/>
    <w:rsid w:val="0072179D"/>
    <w:rsid w:val="00721A8F"/>
    <w:rsid w:val="00721B23"/>
    <w:rsid w:val="00721C37"/>
    <w:rsid w:val="00721CCD"/>
    <w:rsid w:val="00721F20"/>
    <w:rsid w:val="00721FEA"/>
    <w:rsid w:val="00722306"/>
    <w:rsid w:val="00722320"/>
    <w:rsid w:val="00722F23"/>
    <w:rsid w:val="0072340F"/>
    <w:rsid w:val="00723655"/>
    <w:rsid w:val="00723A44"/>
    <w:rsid w:val="00723E2A"/>
    <w:rsid w:val="007245BE"/>
    <w:rsid w:val="007248E4"/>
    <w:rsid w:val="007249D0"/>
    <w:rsid w:val="007249E2"/>
    <w:rsid w:val="007258D9"/>
    <w:rsid w:val="0072593E"/>
    <w:rsid w:val="00725BBE"/>
    <w:rsid w:val="007263D5"/>
    <w:rsid w:val="0072668F"/>
    <w:rsid w:val="007267AB"/>
    <w:rsid w:val="007267B3"/>
    <w:rsid w:val="00726C97"/>
    <w:rsid w:val="00726F03"/>
    <w:rsid w:val="0072733A"/>
    <w:rsid w:val="007277AA"/>
    <w:rsid w:val="00727B85"/>
    <w:rsid w:val="00727C63"/>
    <w:rsid w:val="00730101"/>
    <w:rsid w:val="0073069D"/>
    <w:rsid w:val="00730C6A"/>
    <w:rsid w:val="00730F22"/>
    <w:rsid w:val="0073116C"/>
    <w:rsid w:val="0073116D"/>
    <w:rsid w:val="007311A7"/>
    <w:rsid w:val="00731303"/>
    <w:rsid w:val="00731414"/>
    <w:rsid w:val="00731AE6"/>
    <w:rsid w:val="00731D0B"/>
    <w:rsid w:val="00731D2F"/>
    <w:rsid w:val="00731D49"/>
    <w:rsid w:val="00731E22"/>
    <w:rsid w:val="007320E2"/>
    <w:rsid w:val="00732723"/>
    <w:rsid w:val="00732953"/>
    <w:rsid w:val="00732978"/>
    <w:rsid w:val="00732995"/>
    <w:rsid w:val="007329D7"/>
    <w:rsid w:val="007330F9"/>
    <w:rsid w:val="007333A7"/>
    <w:rsid w:val="0073450F"/>
    <w:rsid w:val="00734525"/>
    <w:rsid w:val="0073476B"/>
    <w:rsid w:val="007347EF"/>
    <w:rsid w:val="00734C2A"/>
    <w:rsid w:val="0073504B"/>
    <w:rsid w:val="007351E0"/>
    <w:rsid w:val="00735302"/>
    <w:rsid w:val="00735537"/>
    <w:rsid w:val="00735818"/>
    <w:rsid w:val="00735EA9"/>
    <w:rsid w:val="00736348"/>
    <w:rsid w:val="007364F4"/>
    <w:rsid w:val="00736E3C"/>
    <w:rsid w:val="00736E8C"/>
    <w:rsid w:val="007374F9"/>
    <w:rsid w:val="00737A04"/>
    <w:rsid w:val="00737B2C"/>
    <w:rsid w:val="00737ECC"/>
    <w:rsid w:val="00740380"/>
    <w:rsid w:val="007405CA"/>
    <w:rsid w:val="007413AA"/>
    <w:rsid w:val="00742C3D"/>
    <w:rsid w:val="00742F55"/>
    <w:rsid w:val="00743247"/>
    <w:rsid w:val="00743978"/>
    <w:rsid w:val="007439BF"/>
    <w:rsid w:val="00743D7A"/>
    <w:rsid w:val="00743E19"/>
    <w:rsid w:val="00743F7E"/>
    <w:rsid w:val="00744028"/>
    <w:rsid w:val="00744158"/>
    <w:rsid w:val="00744526"/>
    <w:rsid w:val="007447D6"/>
    <w:rsid w:val="00744EC9"/>
    <w:rsid w:val="0074503F"/>
    <w:rsid w:val="007450A1"/>
    <w:rsid w:val="0074511B"/>
    <w:rsid w:val="007453BD"/>
    <w:rsid w:val="00745477"/>
    <w:rsid w:val="0074574B"/>
    <w:rsid w:val="00745A23"/>
    <w:rsid w:val="00745A2B"/>
    <w:rsid w:val="00745ACF"/>
    <w:rsid w:val="00745C63"/>
    <w:rsid w:val="00745D4A"/>
    <w:rsid w:val="00746A88"/>
    <w:rsid w:val="00746B19"/>
    <w:rsid w:val="00746F1C"/>
    <w:rsid w:val="00746FB7"/>
    <w:rsid w:val="007473B2"/>
    <w:rsid w:val="00747540"/>
    <w:rsid w:val="00747615"/>
    <w:rsid w:val="00747616"/>
    <w:rsid w:val="00747AB9"/>
    <w:rsid w:val="00747B30"/>
    <w:rsid w:val="00750400"/>
    <w:rsid w:val="00750506"/>
    <w:rsid w:val="0075051D"/>
    <w:rsid w:val="00750B51"/>
    <w:rsid w:val="00750F93"/>
    <w:rsid w:val="0075120C"/>
    <w:rsid w:val="0075127F"/>
    <w:rsid w:val="00751A9A"/>
    <w:rsid w:val="00751ABE"/>
    <w:rsid w:val="00751AE1"/>
    <w:rsid w:val="00751C75"/>
    <w:rsid w:val="00751D8D"/>
    <w:rsid w:val="00752104"/>
    <w:rsid w:val="00752286"/>
    <w:rsid w:val="007522C2"/>
    <w:rsid w:val="00752813"/>
    <w:rsid w:val="00752F59"/>
    <w:rsid w:val="00753228"/>
    <w:rsid w:val="007535CE"/>
    <w:rsid w:val="0075391E"/>
    <w:rsid w:val="007539CA"/>
    <w:rsid w:val="00753FFA"/>
    <w:rsid w:val="00754C1C"/>
    <w:rsid w:val="00754C57"/>
    <w:rsid w:val="00754CC3"/>
    <w:rsid w:val="00754F7C"/>
    <w:rsid w:val="0075520E"/>
    <w:rsid w:val="007555D9"/>
    <w:rsid w:val="00755A98"/>
    <w:rsid w:val="00755B92"/>
    <w:rsid w:val="00755BBA"/>
    <w:rsid w:val="00755D93"/>
    <w:rsid w:val="00756352"/>
    <w:rsid w:val="0075639C"/>
    <w:rsid w:val="00756569"/>
    <w:rsid w:val="00756718"/>
    <w:rsid w:val="00756878"/>
    <w:rsid w:val="00756D1A"/>
    <w:rsid w:val="00757021"/>
    <w:rsid w:val="00757122"/>
    <w:rsid w:val="00757216"/>
    <w:rsid w:val="0075724F"/>
    <w:rsid w:val="00757502"/>
    <w:rsid w:val="007577A1"/>
    <w:rsid w:val="0075790A"/>
    <w:rsid w:val="00757BEF"/>
    <w:rsid w:val="00757C59"/>
    <w:rsid w:val="00757D7D"/>
    <w:rsid w:val="00757F3E"/>
    <w:rsid w:val="00757FF5"/>
    <w:rsid w:val="0076003F"/>
    <w:rsid w:val="00760588"/>
    <w:rsid w:val="00760734"/>
    <w:rsid w:val="00760828"/>
    <w:rsid w:val="007608CB"/>
    <w:rsid w:val="00760C17"/>
    <w:rsid w:val="00760ED3"/>
    <w:rsid w:val="0076105D"/>
    <w:rsid w:val="00761194"/>
    <w:rsid w:val="00761577"/>
    <w:rsid w:val="00761EA5"/>
    <w:rsid w:val="00761F37"/>
    <w:rsid w:val="0076221B"/>
    <w:rsid w:val="00762360"/>
    <w:rsid w:val="0076252F"/>
    <w:rsid w:val="0076288D"/>
    <w:rsid w:val="00762C48"/>
    <w:rsid w:val="007633AB"/>
    <w:rsid w:val="0076342D"/>
    <w:rsid w:val="0076345F"/>
    <w:rsid w:val="007636B2"/>
    <w:rsid w:val="0076380C"/>
    <w:rsid w:val="00763CA2"/>
    <w:rsid w:val="00763D95"/>
    <w:rsid w:val="00763F48"/>
    <w:rsid w:val="0076458A"/>
    <w:rsid w:val="0076474E"/>
    <w:rsid w:val="00764A75"/>
    <w:rsid w:val="00764CB8"/>
    <w:rsid w:val="00764D1A"/>
    <w:rsid w:val="00765036"/>
    <w:rsid w:val="00765131"/>
    <w:rsid w:val="007652C2"/>
    <w:rsid w:val="007653A5"/>
    <w:rsid w:val="00765AEE"/>
    <w:rsid w:val="00765B88"/>
    <w:rsid w:val="007664F7"/>
    <w:rsid w:val="00766908"/>
    <w:rsid w:val="00766D99"/>
    <w:rsid w:val="0076752B"/>
    <w:rsid w:val="00767ECD"/>
    <w:rsid w:val="007700F4"/>
    <w:rsid w:val="007701A6"/>
    <w:rsid w:val="007704B0"/>
    <w:rsid w:val="0077051A"/>
    <w:rsid w:val="007707F0"/>
    <w:rsid w:val="00770866"/>
    <w:rsid w:val="0077095C"/>
    <w:rsid w:val="00770C71"/>
    <w:rsid w:val="00770CE2"/>
    <w:rsid w:val="00770CFD"/>
    <w:rsid w:val="00770DB7"/>
    <w:rsid w:val="00771079"/>
    <w:rsid w:val="00771602"/>
    <w:rsid w:val="0077160B"/>
    <w:rsid w:val="0077185B"/>
    <w:rsid w:val="00772B13"/>
    <w:rsid w:val="00772C81"/>
    <w:rsid w:val="00772C95"/>
    <w:rsid w:val="00772D1C"/>
    <w:rsid w:val="00772D27"/>
    <w:rsid w:val="00772E14"/>
    <w:rsid w:val="00772EE4"/>
    <w:rsid w:val="00773489"/>
    <w:rsid w:val="0077351E"/>
    <w:rsid w:val="00773A9F"/>
    <w:rsid w:val="00773E3E"/>
    <w:rsid w:val="00773E4C"/>
    <w:rsid w:val="007740D5"/>
    <w:rsid w:val="007742B3"/>
    <w:rsid w:val="007742DB"/>
    <w:rsid w:val="00774321"/>
    <w:rsid w:val="00774480"/>
    <w:rsid w:val="007747BD"/>
    <w:rsid w:val="0077493F"/>
    <w:rsid w:val="00774A4B"/>
    <w:rsid w:val="00774BFB"/>
    <w:rsid w:val="00774E04"/>
    <w:rsid w:val="00774E2B"/>
    <w:rsid w:val="00774F77"/>
    <w:rsid w:val="0077526A"/>
    <w:rsid w:val="00775653"/>
    <w:rsid w:val="00775917"/>
    <w:rsid w:val="00775A70"/>
    <w:rsid w:val="00775CAE"/>
    <w:rsid w:val="00776146"/>
    <w:rsid w:val="00776240"/>
    <w:rsid w:val="0077624B"/>
    <w:rsid w:val="00776797"/>
    <w:rsid w:val="0077687E"/>
    <w:rsid w:val="00776B4C"/>
    <w:rsid w:val="00776D6A"/>
    <w:rsid w:val="00776FCE"/>
    <w:rsid w:val="00777404"/>
    <w:rsid w:val="00777C6D"/>
    <w:rsid w:val="00777CBA"/>
    <w:rsid w:val="00777E55"/>
    <w:rsid w:val="007800E4"/>
    <w:rsid w:val="007804CC"/>
    <w:rsid w:val="00780552"/>
    <w:rsid w:val="00780CD8"/>
    <w:rsid w:val="00780FF5"/>
    <w:rsid w:val="0078115E"/>
    <w:rsid w:val="00781396"/>
    <w:rsid w:val="007819C0"/>
    <w:rsid w:val="00781DFE"/>
    <w:rsid w:val="007820D1"/>
    <w:rsid w:val="00782291"/>
    <w:rsid w:val="007824F8"/>
    <w:rsid w:val="007827FC"/>
    <w:rsid w:val="007828EE"/>
    <w:rsid w:val="00782B36"/>
    <w:rsid w:val="00783AC9"/>
    <w:rsid w:val="00783E18"/>
    <w:rsid w:val="00783F40"/>
    <w:rsid w:val="007841C3"/>
    <w:rsid w:val="00784640"/>
    <w:rsid w:val="00784819"/>
    <w:rsid w:val="00784ECC"/>
    <w:rsid w:val="007851F7"/>
    <w:rsid w:val="007856CA"/>
    <w:rsid w:val="007858DA"/>
    <w:rsid w:val="00785D63"/>
    <w:rsid w:val="007866C7"/>
    <w:rsid w:val="007867BD"/>
    <w:rsid w:val="00786C8F"/>
    <w:rsid w:val="00787207"/>
    <w:rsid w:val="0078722A"/>
    <w:rsid w:val="00787284"/>
    <w:rsid w:val="0078732F"/>
    <w:rsid w:val="007875A8"/>
    <w:rsid w:val="00787611"/>
    <w:rsid w:val="00787B8F"/>
    <w:rsid w:val="00787C1E"/>
    <w:rsid w:val="00787E89"/>
    <w:rsid w:val="0079011F"/>
    <w:rsid w:val="007903A4"/>
    <w:rsid w:val="007905F2"/>
    <w:rsid w:val="00790C01"/>
    <w:rsid w:val="00790F94"/>
    <w:rsid w:val="00790FCF"/>
    <w:rsid w:val="00791084"/>
    <w:rsid w:val="0079109F"/>
    <w:rsid w:val="00791792"/>
    <w:rsid w:val="007917A6"/>
    <w:rsid w:val="00791933"/>
    <w:rsid w:val="00791938"/>
    <w:rsid w:val="00791B2A"/>
    <w:rsid w:val="0079210D"/>
    <w:rsid w:val="007922AB"/>
    <w:rsid w:val="007924AC"/>
    <w:rsid w:val="007924DC"/>
    <w:rsid w:val="0079272E"/>
    <w:rsid w:val="00792748"/>
    <w:rsid w:val="00792793"/>
    <w:rsid w:val="00792970"/>
    <w:rsid w:val="007929D3"/>
    <w:rsid w:val="007929F1"/>
    <w:rsid w:val="00793179"/>
    <w:rsid w:val="007931A7"/>
    <w:rsid w:val="00793237"/>
    <w:rsid w:val="00793424"/>
    <w:rsid w:val="007935DE"/>
    <w:rsid w:val="007939D8"/>
    <w:rsid w:val="00793C76"/>
    <w:rsid w:val="0079436D"/>
    <w:rsid w:val="0079477A"/>
    <w:rsid w:val="00794D2D"/>
    <w:rsid w:val="00794FEC"/>
    <w:rsid w:val="0079547C"/>
    <w:rsid w:val="007957CC"/>
    <w:rsid w:val="00795CEC"/>
    <w:rsid w:val="00795F82"/>
    <w:rsid w:val="00796307"/>
    <w:rsid w:val="0079666A"/>
    <w:rsid w:val="00796724"/>
    <w:rsid w:val="0079676F"/>
    <w:rsid w:val="00796B83"/>
    <w:rsid w:val="00796DFC"/>
    <w:rsid w:val="0079744E"/>
    <w:rsid w:val="007975A5"/>
    <w:rsid w:val="0079776E"/>
    <w:rsid w:val="007978BE"/>
    <w:rsid w:val="00797A15"/>
    <w:rsid w:val="00797B7D"/>
    <w:rsid w:val="007A07B1"/>
    <w:rsid w:val="007A07FA"/>
    <w:rsid w:val="007A0B38"/>
    <w:rsid w:val="007A0C93"/>
    <w:rsid w:val="007A0CCF"/>
    <w:rsid w:val="007A0E5A"/>
    <w:rsid w:val="007A10E2"/>
    <w:rsid w:val="007A11C1"/>
    <w:rsid w:val="007A12EA"/>
    <w:rsid w:val="007A1336"/>
    <w:rsid w:val="007A14DE"/>
    <w:rsid w:val="007A1955"/>
    <w:rsid w:val="007A22C6"/>
    <w:rsid w:val="007A2DEF"/>
    <w:rsid w:val="007A31FE"/>
    <w:rsid w:val="007A3395"/>
    <w:rsid w:val="007A3486"/>
    <w:rsid w:val="007A352C"/>
    <w:rsid w:val="007A359A"/>
    <w:rsid w:val="007A37F2"/>
    <w:rsid w:val="007A3933"/>
    <w:rsid w:val="007A3ECD"/>
    <w:rsid w:val="007A3EF3"/>
    <w:rsid w:val="007A4429"/>
    <w:rsid w:val="007A44E9"/>
    <w:rsid w:val="007A45CA"/>
    <w:rsid w:val="007A4640"/>
    <w:rsid w:val="007A475B"/>
    <w:rsid w:val="007A476B"/>
    <w:rsid w:val="007A498E"/>
    <w:rsid w:val="007A4A34"/>
    <w:rsid w:val="007A4D19"/>
    <w:rsid w:val="007A54CF"/>
    <w:rsid w:val="007A64C0"/>
    <w:rsid w:val="007A65BF"/>
    <w:rsid w:val="007A6A7E"/>
    <w:rsid w:val="007A6C26"/>
    <w:rsid w:val="007A6DC0"/>
    <w:rsid w:val="007A6F05"/>
    <w:rsid w:val="007A6F2E"/>
    <w:rsid w:val="007A741A"/>
    <w:rsid w:val="007A74B4"/>
    <w:rsid w:val="007A77A4"/>
    <w:rsid w:val="007A7BC7"/>
    <w:rsid w:val="007A7C47"/>
    <w:rsid w:val="007A7C78"/>
    <w:rsid w:val="007A7E96"/>
    <w:rsid w:val="007B026D"/>
    <w:rsid w:val="007B04C6"/>
    <w:rsid w:val="007B08E3"/>
    <w:rsid w:val="007B0D26"/>
    <w:rsid w:val="007B0F86"/>
    <w:rsid w:val="007B10A6"/>
    <w:rsid w:val="007B117C"/>
    <w:rsid w:val="007B1420"/>
    <w:rsid w:val="007B1D01"/>
    <w:rsid w:val="007B2134"/>
    <w:rsid w:val="007B21A5"/>
    <w:rsid w:val="007B21A7"/>
    <w:rsid w:val="007B24CC"/>
    <w:rsid w:val="007B2C91"/>
    <w:rsid w:val="007B2ED5"/>
    <w:rsid w:val="007B328E"/>
    <w:rsid w:val="007B334F"/>
    <w:rsid w:val="007B3458"/>
    <w:rsid w:val="007B3553"/>
    <w:rsid w:val="007B37F6"/>
    <w:rsid w:val="007B39CF"/>
    <w:rsid w:val="007B4158"/>
    <w:rsid w:val="007B439A"/>
    <w:rsid w:val="007B462A"/>
    <w:rsid w:val="007B4867"/>
    <w:rsid w:val="007B4950"/>
    <w:rsid w:val="007B4953"/>
    <w:rsid w:val="007B4ADD"/>
    <w:rsid w:val="007B5069"/>
    <w:rsid w:val="007B5081"/>
    <w:rsid w:val="007B526A"/>
    <w:rsid w:val="007B5367"/>
    <w:rsid w:val="007B55EF"/>
    <w:rsid w:val="007B5D8D"/>
    <w:rsid w:val="007B6104"/>
    <w:rsid w:val="007B6599"/>
    <w:rsid w:val="007B674D"/>
    <w:rsid w:val="007B6AD0"/>
    <w:rsid w:val="007B6D8F"/>
    <w:rsid w:val="007B6E2B"/>
    <w:rsid w:val="007B6ECC"/>
    <w:rsid w:val="007B7321"/>
    <w:rsid w:val="007B741D"/>
    <w:rsid w:val="007B7AE4"/>
    <w:rsid w:val="007B7BA9"/>
    <w:rsid w:val="007B7CF3"/>
    <w:rsid w:val="007C03CE"/>
    <w:rsid w:val="007C0509"/>
    <w:rsid w:val="007C1015"/>
    <w:rsid w:val="007C199A"/>
    <w:rsid w:val="007C1A4D"/>
    <w:rsid w:val="007C1B68"/>
    <w:rsid w:val="007C1C58"/>
    <w:rsid w:val="007C2503"/>
    <w:rsid w:val="007C275A"/>
    <w:rsid w:val="007C2960"/>
    <w:rsid w:val="007C2CB1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5D8"/>
    <w:rsid w:val="007C4A9A"/>
    <w:rsid w:val="007C4F99"/>
    <w:rsid w:val="007C53AA"/>
    <w:rsid w:val="007C5E36"/>
    <w:rsid w:val="007C5EE4"/>
    <w:rsid w:val="007C6074"/>
    <w:rsid w:val="007C67AF"/>
    <w:rsid w:val="007C70B0"/>
    <w:rsid w:val="007C70CF"/>
    <w:rsid w:val="007C74F7"/>
    <w:rsid w:val="007C78D3"/>
    <w:rsid w:val="007C7904"/>
    <w:rsid w:val="007C7A2E"/>
    <w:rsid w:val="007C7C87"/>
    <w:rsid w:val="007C7DF8"/>
    <w:rsid w:val="007D00CE"/>
    <w:rsid w:val="007D078A"/>
    <w:rsid w:val="007D0E40"/>
    <w:rsid w:val="007D0FC4"/>
    <w:rsid w:val="007D16B6"/>
    <w:rsid w:val="007D1AE6"/>
    <w:rsid w:val="007D1AF7"/>
    <w:rsid w:val="007D1C47"/>
    <w:rsid w:val="007D1CB0"/>
    <w:rsid w:val="007D25E6"/>
    <w:rsid w:val="007D29E7"/>
    <w:rsid w:val="007D34DB"/>
    <w:rsid w:val="007D377C"/>
    <w:rsid w:val="007D3B29"/>
    <w:rsid w:val="007D3FEC"/>
    <w:rsid w:val="007D403D"/>
    <w:rsid w:val="007D43E2"/>
    <w:rsid w:val="007D452A"/>
    <w:rsid w:val="007D4F40"/>
    <w:rsid w:val="007D5063"/>
    <w:rsid w:val="007D51A3"/>
    <w:rsid w:val="007D5589"/>
    <w:rsid w:val="007D5692"/>
    <w:rsid w:val="007D58E2"/>
    <w:rsid w:val="007D5977"/>
    <w:rsid w:val="007D63E3"/>
    <w:rsid w:val="007D6666"/>
    <w:rsid w:val="007D6DA9"/>
    <w:rsid w:val="007D6F68"/>
    <w:rsid w:val="007D6FFD"/>
    <w:rsid w:val="007D7A5F"/>
    <w:rsid w:val="007D7D72"/>
    <w:rsid w:val="007D7FE6"/>
    <w:rsid w:val="007E0278"/>
    <w:rsid w:val="007E0E31"/>
    <w:rsid w:val="007E12ED"/>
    <w:rsid w:val="007E1318"/>
    <w:rsid w:val="007E156D"/>
    <w:rsid w:val="007E1743"/>
    <w:rsid w:val="007E1963"/>
    <w:rsid w:val="007E1979"/>
    <w:rsid w:val="007E1A38"/>
    <w:rsid w:val="007E327D"/>
    <w:rsid w:val="007E34BE"/>
    <w:rsid w:val="007E35D2"/>
    <w:rsid w:val="007E375E"/>
    <w:rsid w:val="007E39BD"/>
    <w:rsid w:val="007E437F"/>
    <w:rsid w:val="007E448A"/>
    <w:rsid w:val="007E455B"/>
    <w:rsid w:val="007E4831"/>
    <w:rsid w:val="007E4893"/>
    <w:rsid w:val="007E4E34"/>
    <w:rsid w:val="007E4EC6"/>
    <w:rsid w:val="007E500B"/>
    <w:rsid w:val="007E5067"/>
    <w:rsid w:val="007E5185"/>
    <w:rsid w:val="007E5327"/>
    <w:rsid w:val="007E544F"/>
    <w:rsid w:val="007E57F8"/>
    <w:rsid w:val="007E5C52"/>
    <w:rsid w:val="007E5FEB"/>
    <w:rsid w:val="007E6115"/>
    <w:rsid w:val="007E646E"/>
    <w:rsid w:val="007E6B2A"/>
    <w:rsid w:val="007E6C18"/>
    <w:rsid w:val="007E7666"/>
    <w:rsid w:val="007E7984"/>
    <w:rsid w:val="007E7BCE"/>
    <w:rsid w:val="007E7DD0"/>
    <w:rsid w:val="007F006E"/>
    <w:rsid w:val="007F0615"/>
    <w:rsid w:val="007F089D"/>
    <w:rsid w:val="007F08D8"/>
    <w:rsid w:val="007F0965"/>
    <w:rsid w:val="007F0B8C"/>
    <w:rsid w:val="007F0FA7"/>
    <w:rsid w:val="007F1079"/>
    <w:rsid w:val="007F1277"/>
    <w:rsid w:val="007F13CE"/>
    <w:rsid w:val="007F14D6"/>
    <w:rsid w:val="007F1572"/>
    <w:rsid w:val="007F195B"/>
    <w:rsid w:val="007F1D24"/>
    <w:rsid w:val="007F1D8A"/>
    <w:rsid w:val="007F231B"/>
    <w:rsid w:val="007F234D"/>
    <w:rsid w:val="007F238F"/>
    <w:rsid w:val="007F2397"/>
    <w:rsid w:val="007F2853"/>
    <w:rsid w:val="007F2D0D"/>
    <w:rsid w:val="007F3012"/>
    <w:rsid w:val="007F32DE"/>
    <w:rsid w:val="007F33F9"/>
    <w:rsid w:val="007F3AD8"/>
    <w:rsid w:val="007F3AFA"/>
    <w:rsid w:val="007F3F5F"/>
    <w:rsid w:val="007F4068"/>
    <w:rsid w:val="007F415F"/>
    <w:rsid w:val="007F47AD"/>
    <w:rsid w:val="007F47FF"/>
    <w:rsid w:val="007F4AB9"/>
    <w:rsid w:val="007F4AC5"/>
    <w:rsid w:val="007F4E88"/>
    <w:rsid w:val="007F52A9"/>
    <w:rsid w:val="007F5329"/>
    <w:rsid w:val="007F5366"/>
    <w:rsid w:val="007F53F9"/>
    <w:rsid w:val="007F56F4"/>
    <w:rsid w:val="007F5BE1"/>
    <w:rsid w:val="007F5F36"/>
    <w:rsid w:val="007F65AC"/>
    <w:rsid w:val="007F6998"/>
    <w:rsid w:val="007F6B7D"/>
    <w:rsid w:val="007F6E90"/>
    <w:rsid w:val="007F6F5C"/>
    <w:rsid w:val="007F6F66"/>
    <w:rsid w:val="007F7332"/>
    <w:rsid w:val="007F761D"/>
    <w:rsid w:val="007F779D"/>
    <w:rsid w:val="007F7C90"/>
    <w:rsid w:val="007F7E66"/>
    <w:rsid w:val="00800189"/>
    <w:rsid w:val="0080086F"/>
    <w:rsid w:val="00800A8B"/>
    <w:rsid w:val="00800CD8"/>
    <w:rsid w:val="00800DBE"/>
    <w:rsid w:val="008012A3"/>
    <w:rsid w:val="00801AC8"/>
    <w:rsid w:val="00801D27"/>
    <w:rsid w:val="00802A04"/>
    <w:rsid w:val="00803328"/>
    <w:rsid w:val="00803407"/>
    <w:rsid w:val="008038C4"/>
    <w:rsid w:val="00803974"/>
    <w:rsid w:val="00803F8D"/>
    <w:rsid w:val="00804097"/>
    <w:rsid w:val="00804098"/>
    <w:rsid w:val="008042B1"/>
    <w:rsid w:val="0080486A"/>
    <w:rsid w:val="00804893"/>
    <w:rsid w:val="008048C8"/>
    <w:rsid w:val="00804A0D"/>
    <w:rsid w:val="0080541B"/>
    <w:rsid w:val="008056B7"/>
    <w:rsid w:val="00805CC2"/>
    <w:rsid w:val="00805D36"/>
    <w:rsid w:val="00805FF8"/>
    <w:rsid w:val="008060C3"/>
    <w:rsid w:val="00806268"/>
    <w:rsid w:val="00806616"/>
    <w:rsid w:val="008069DF"/>
    <w:rsid w:val="00806B1A"/>
    <w:rsid w:val="00807122"/>
    <w:rsid w:val="008074C5"/>
    <w:rsid w:val="00807627"/>
    <w:rsid w:val="00807634"/>
    <w:rsid w:val="00807899"/>
    <w:rsid w:val="00807A2E"/>
    <w:rsid w:val="008100D3"/>
    <w:rsid w:val="0081040F"/>
    <w:rsid w:val="00810453"/>
    <w:rsid w:val="0081086D"/>
    <w:rsid w:val="008108D4"/>
    <w:rsid w:val="00810B0B"/>
    <w:rsid w:val="00810B70"/>
    <w:rsid w:val="00811030"/>
    <w:rsid w:val="008110D0"/>
    <w:rsid w:val="00811255"/>
    <w:rsid w:val="008114E0"/>
    <w:rsid w:val="00811EE7"/>
    <w:rsid w:val="00811F8D"/>
    <w:rsid w:val="008125CE"/>
    <w:rsid w:val="008125D4"/>
    <w:rsid w:val="008128DC"/>
    <w:rsid w:val="00812CDB"/>
    <w:rsid w:val="00812F38"/>
    <w:rsid w:val="00812FCF"/>
    <w:rsid w:val="00812FDD"/>
    <w:rsid w:val="008130F1"/>
    <w:rsid w:val="00813426"/>
    <w:rsid w:val="008139EA"/>
    <w:rsid w:val="0081432F"/>
    <w:rsid w:val="00814401"/>
    <w:rsid w:val="00814757"/>
    <w:rsid w:val="00814798"/>
    <w:rsid w:val="008147E3"/>
    <w:rsid w:val="0081485A"/>
    <w:rsid w:val="00814887"/>
    <w:rsid w:val="00814B44"/>
    <w:rsid w:val="00815160"/>
    <w:rsid w:val="008154AC"/>
    <w:rsid w:val="008158BE"/>
    <w:rsid w:val="00815A33"/>
    <w:rsid w:val="00815B2C"/>
    <w:rsid w:val="00815D35"/>
    <w:rsid w:val="00816224"/>
    <w:rsid w:val="0081637C"/>
    <w:rsid w:val="00816762"/>
    <w:rsid w:val="00816830"/>
    <w:rsid w:val="00816937"/>
    <w:rsid w:val="00816EC6"/>
    <w:rsid w:val="00816ED8"/>
    <w:rsid w:val="00817147"/>
    <w:rsid w:val="0081775C"/>
    <w:rsid w:val="008178F8"/>
    <w:rsid w:val="0081797A"/>
    <w:rsid w:val="00817C17"/>
    <w:rsid w:val="00817C4A"/>
    <w:rsid w:val="00820549"/>
    <w:rsid w:val="0082080E"/>
    <w:rsid w:val="0082081B"/>
    <w:rsid w:val="008208DB"/>
    <w:rsid w:val="00820EBB"/>
    <w:rsid w:val="0082110F"/>
    <w:rsid w:val="0082119A"/>
    <w:rsid w:val="00821298"/>
    <w:rsid w:val="0082191F"/>
    <w:rsid w:val="00821921"/>
    <w:rsid w:val="00821EB2"/>
    <w:rsid w:val="00822117"/>
    <w:rsid w:val="00822432"/>
    <w:rsid w:val="00822756"/>
    <w:rsid w:val="00823664"/>
    <w:rsid w:val="00823790"/>
    <w:rsid w:val="0082391E"/>
    <w:rsid w:val="00823DE6"/>
    <w:rsid w:val="00824208"/>
    <w:rsid w:val="0082464E"/>
    <w:rsid w:val="008247F8"/>
    <w:rsid w:val="00824E57"/>
    <w:rsid w:val="00825037"/>
    <w:rsid w:val="0082523F"/>
    <w:rsid w:val="00825569"/>
    <w:rsid w:val="00825DF5"/>
    <w:rsid w:val="00825F8E"/>
    <w:rsid w:val="0082694F"/>
    <w:rsid w:val="00826D63"/>
    <w:rsid w:val="00826E57"/>
    <w:rsid w:val="00827016"/>
    <w:rsid w:val="00827456"/>
    <w:rsid w:val="008276A1"/>
    <w:rsid w:val="008304FF"/>
    <w:rsid w:val="0083079D"/>
    <w:rsid w:val="00830A35"/>
    <w:rsid w:val="00830D16"/>
    <w:rsid w:val="00830EC8"/>
    <w:rsid w:val="00830FF8"/>
    <w:rsid w:val="00831010"/>
    <w:rsid w:val="008310B9"/>
    <w:rsid w:val="00831102"/>
    <w:rsid w:val="008311D2"/>
    <w:rsid w:val="008315C1"/>
    <w:rsid w:val="00832146"/>
    <w:rsid w:val="0083296E"/>
    <w:rsid w:val="00832D0E"/>
    <w:rsid w:val="00832DDC"/>
    <w:rsid w:val="00833189"/>
    <w:rsid w:val="00833376"/>
    <w:rsid w:val="008337F4"/>
    <w:rsid w:val="0083386C"/>
    <w:rsid w:val="008338B2"/>
    <w:rsid w:val="008338F2"/>
    <w:rsid w:val="00833DC8"/>
    <w:rsid w:val="00833E06"/>
    <w:rsid w:val="00833EFB"/>
    <w:rsid w:val="00833FCB"/>
    <w:rsid w:val="0083400E"/>
    <w:rsid w:val="008341FC"/>
    <w:rsid w:val="00834488"/>
    <w:rsid w:val="0083456E"/>
    <w:rsid w:val="00835170"/>
    <w:rsid w:val="008353A8"/>
    <w:rsid w:val="00835502"/>
    <w:rsid w:val="00835677"/>
    <w:rsid w:val="008357E1"/>
    <w:rsid w:val="00835C60"/>
    <w:rsid w:val="00835D5D"/>
    <w:rsid w:val="008362F9"/>
    <w:rsid w:val="008365BA"/>
    <w:rsid w:val="00836A35"/>
    <w:rsid w:val="00837110"/>
    <w:rsid w:val="008372F4"/>
    <w:rsid w:val="00837325"/>
    <w:rsid w:val="0083750C"/>
    <w:rsid w:val="00837599"/>
    <w:rsid w:val="00837ED6"/>
    <w:rsid w:val="00837F8F"/>
    <w:rsid w:val="008402E4"/>
    <w:rsid w:val="0084049C"/>
    <w:rsid w:val="00840C82"/>
    <w:rsid w:val="0084112E"/>
    <w:rsid w:val="00841DE3"/>
    <w:rsid w:val="00841FC3"/>
    <w:rsid w:val="008420BE"/>
    <w:rsid w:val="00842402"/>
    <w:rsid w:val="00842B01"/>
    <w:rsid w:val="008431F9"/>
    <w:rsid w:val="008433BD"/>
    <w:rsid w:val="00843806"/>
    <w:rsid w:val="00843843"/>
    <w:rsid w:val="00843A48"/>
    <w:rsid w:val="00843E39"/>
    <w:rsid w:val="0084412A"/>
    <w:rsid w:val="0084419D"/>
    <w:rsid w:val="008441F3"/>
    <w:rsid w:val="00844735"/>
    <w:rsid w:val="00844A4E"/>
    <w:rsid w:val="00844DB4"/>
    <w:rsid w:val="0084533F"/>
    <w:rsid w:val="008458F1"/>
    <w:rsid w:val="00845A8E"/>
    <w:rsid w:val="00845B68"/>
    <w:rsid w:val="00846524"/>
    <w:rsid w:val="008468D8"/>
    <w:rsid w:val="00846B74"/>
    <w:rsid w:val="0084711D"/>
    <w:rsid w:val="0084719A"/>
    <w:rsid w:val="008501A4"/>
    <w:rsid w:val="00850293"/>
    <w:rsid w:val="00850458"/>
    <w:rsid w:val="00850803"/>
    <w:rsid w:val="008509F4"/>
    <w:rsid w:val="00850ADF"/>
    <w:rsid w:val="00850CAA"/>
    <w:rsid w:val="00850D36"/>
    <w:rsid w:val="00850E59"/>
    <w:rsid w:val="00851360"/>
    <w:rsid w:val="00851507"/>
    <w:rsid w:val="008516C1"/>
    <w:rsid w:val="008516D9"/>
    <w:rsid w:val="0085178D"/>
    <w:rsid w:val="008519D4"/>
    <w:rsid w:val="00851A57"/>
    <w:rsid w:val="0085214C"/>
    <w:rsid w:val="008526FE"/>
    <w:rsid w:val="008527BA"/>
    <w:rsid w:val="00852E51"/>
    <w:rsid w:val="00852FEC"/>
    <w:rsid w:val="00853892"/>
    <w:rsid w:val="00853AE0"/>
    <w:rsid w:val="008542EE"/>
    <w:rsid w:val="00854649"/>
    <w:rsid w:val="0085475E"/>
    <w:rsid w:val="008549CA"/>
    <w:rsid w:val="008549E5"/>
    <w:rsid w:val="008549F9"/>
    <w:rsid w:val="00854D1B"/>
    <w:rsid w:val="00854D21"/>
    <w:rsid w:val="00855737"/>
    <w:rsid w:val="00855A99"/>
    <w:rsid w:val="0085608E"/>
    <w:rsid w:val="008561AB"/>
    <w:rsid w:val="0085620B"/>
    <w:rsid w:val="008562EF"/>
    <w:rsid w:val="008563D9"/>
    <w:rsid w:val="0085678E"/>
    <w:rsid w:val="00856B7C"/>
    <w:rsid w:val="00856DBF"/>
    <w:rsid w:val="00856DE2"/>
    <w:rsid w:val="00856FB1"/>
    <w:rsid w:val="0085707C"/>
    <w:rsid w:val="008571BA"/>
    <w:rsid w:val="00857430"/>
    <w:rsid w:val="008574E3"/>
    <w:rsid w:val="0085768F"/>
    <w:rsid w:val="00860033"/>
    <w:rsid w:val="00860049"/>
    <w:rsid w:val="0086055D"/>
    <w:rsid w:val="008612D2"/>
    <w:rsid w:val="008616E8"/>
    <w:rsid w:val="00861735"/>
    <w:rsid w:val="008619DE"/>
    <w:rsid w:val="00861DE1"/>
    <w:rsid w:val="00861E0C"/>
    <w:rsid w:val="0086241A"/>
    <w:rsid w:val="008624F8"/>
    <w:rsid w:val="0086253F"/>
    <w:rsid w:val="00862B91"/>
    <w:rsid w:val="00862EA1"/>
    <w:rsid w:val="008631A6"/>
    <w:rsid w:val="008634F5"/>
    <w:rsid w:val="0086364F"/>
    <w:rsid w:val="008637EA"/>
    <w:rsid w:val="00863B6B"/>
    <w:rsid w:val="00863E5F"/>
    <w:rsid w:val="00864173"/>
    <w:rsid w:val="008642CF"/>
    <w:rsid w:val="008642E8"/>
    <w:rsid w:val="00864775"/>
    <w:rsid w:val="00864A1B"/>
    <w:rsid w:val="00865144"/>
    <w:rsid w:val="00865162"/>
    <w:rsid w:val="008651EA"/>
    <w:rsid w:val="00865235"/>
    <w:rsid w:val="00865491"/>
    <w:rsid w:val="0086564A"/>
    <w:rsid w:val="00865F03"/>
    <w:rsid w:val="008661FE"/>
    <w:rsid w:val="00866223"/>
    <w:rsid w:val="00866413"/>
    <w:rsid w:val="008669F4"/>
    <w:rsid w:val="00866C18"/>
    <w:rsid w:val="00867148"/>
    <w:rsid w:val="008671F4"/>
    <w:rsid w:val="00867897"/>
    <w:rsid w:val="00867C04"/>
    <w:rsid w:val="00867C1B"/>
    <w:rsid w:val="00867D0F"/>
    <w:rsid w:val="00867E38"/>
    <w:rsid w:val="00867FA3"/>
    <w:rsid w:val="00870553"/>
    <w:rsid w:val="008705E0"/>
    <w:rsid w:val="008707CF"/>
    <w:rsid w:val="00870C1D"/>
    <w:rsid w:val="00870E35"/>
    <w:rsid w:val="00870F02"/>
    <w:rsid w:val="00871374"/>
    <w:rsid w:val="00871622"/>
    <w:rsid w:val="0087167E"/>
    <w:rsid w:val="008716A1"/>
    <w:rsid w:val="00871958"/>
    <w:rsid w:val="00871B1F"/>
    <w:rsid w:val="00871D12"/>
    <w:rsid w:val="00871DEC"/>
    <w:rsid w:val="00871EFA"/>
    <w:rsid w:val="008720B0"/>
    <w:rsid w:val="008726F8"/>
    <w:rsid w:val="0087282B"/>
    <w:rsid w:val="00872B0C"/>
    <w:rsid w:val="00873242"/>
    <w:rsid w:val="008735B0"/>
    <w:rsid w:val="00873675"/>
    <w:rsid w:val="008738F9"/>
    <w:rsid w:val="00873A21"/>
    <w:rsid w:val="00873DBE"/>
    <w:rsid w:val="00873FDF"/>
    <w:rsid w:val="0087422A"/>
    <w:rsid w:val="0087426B"/>
    <w:rsid w:val="008743C4"/>
    <w:rsid w:val="008746A3"/>
    <w:rsid w:val="00874B15"/>
    <w:rsid w:val="00874CED"/>
    <w:rsid w:val="00874D1F"/>
    <w:rsid w:val="00874D78"/>
    <w:rsid w:val="00874F3A"/>
    <w:rsid w:val="008753E7"/>
    <w:rsid w:val="008755BA"/>
    <w:rsid w:val="008756A3"/>
    <w:rsid w:val="00875CB8"/>
    <w:rsid w:val="00875CDF"/>
    <w:rsid w:val="00875FF2"/>
    <w:rsid w:val="008762AB"/>
    <w:rsid w:val="008764D5"/>
    <w:rsid w:val="00876801"/>
    <w:rsid w:val="00876BCD"/>
    <w:rsid w:val="00876C79"/>
    <w:rsid w:val="0087706C"/>
    <w:rsid w:val="00877242"/>
    <w:rsid w:val="00877298"/>
    <w:rsid w:val="0087780A"/>
    <w:rsid w:val="008778CD"/>
    <w:rsid w:val="00877967"/>
    <w:rsid w:val="00877A97"/>
    <w:rsid w:val="00877CB6"/>
    <w:rsid w:val="00877EE2"/>
    <w:rsid w:val="008803FC"/>
    <w:rsid w:val="0088067A"/>
    <w:rsid w:val="00880B10"/>
    <w:rsid w:val="00880DF8"/>
    <w:rsid w:val="008811B8"/>
    <w:rsid w:val="00881E5D"/>
    <w:rsid w:val="00882169"/>
    <w:rsid w:val="008821ED"/>
    <w:rsid w:val="00882338"/>
    <w:rsid w:val="00882425"/>
    <w:rsid w:val="008832E1"/>
    <w:rsid w:val="008835B0"/>
    <w:rsid w:val="008838F7"/>
    <w:rsid w:val="00883DBD"/>
    <w:rsid w:val="00883FBF"/>
    <w:rsid w:val="00884EED"/>
    <w:rsid w:val="00884F20"/>
    <w:rsid w:val="008851AF"/>
    <w:rsid w:val="0088587C"/>
    <w:rsid w:val="00885CE8"/>
    <w:rsid w:val="0088608F"/>
    <w:rsid w:val="008860C4"/>
    <w:rsid w:val="008861B0"/>
    <w:rsid w:val="008861D4"/>
    <w:rsid w:val="00886572"/>
    <w:rsid w:val="00886591"/>
    <w:rsid w:val="008868EC"/>
    <w:rsid w:val="00887270"/>
    <w:rsid w:val="008874C6"/>
    <w:rsid w:val="00887BA2"/>
    <w:rsid w:val="00890895"/>
    <w:rsid w:val="008908B7"/>
    <w:rsid w:val="00890BFB"/>
    <w:rsid w:val="00891031"/>
    <w:rsid w:val="008914B4"/>
    <w:rsid w:val="00891A55"/>
    <w:rsid w:val="00891FCA"/>
    <w:rsid w:val="008920FE"/>
    <w:rsid w:val="00892653"/>
    <w:rsid w:val="00892917"/>
    <w:rsid w:val="00892A5D"/>
    <w:rsid w:val="00892ADC"/>
    <w:rsid w:val="00892B83"/>
    <w:rsid w:val="00892E0F"/>
    <w:rsid w:val="00893124"/>
    <w:rsid w:val="00893815"/>
    <w:rsid w:val="00894058"/>
    <w:rsid w:val="008942E1"/>
    <w:rsid w:val="008947F6"/>
    <w:rsid w:val="008949A5"/>
    <w:rsid w:val="00894A93"/>
    <w:rsid w:val="00894B5E"/>
    <w:rsid w:val="00894BC5"/>
    <w:rsid w:val="00894F14"/>
    <w:rsid w:val="00895655"/>
    <w:rsid w:val="00895D34"/>
    <w:rsid w:val="00895E47"/>
    <w:rsid w:val="00895E97"/>
    <w:rsid w:val="00895F13"/>
    <w:rsid w:val="00896382"/>
    <w:rsid w:val="0089665A"/>
    <w:rsid w:val="008968E9"/>
    <w:rsid w:val="008970D1"/>
    <w:rsid w:val="0089718B"/>
    <w:rsid w:val="008974FB"/>
    <w:rsid w:val="008977C1"/>
    <w:rsid w:val="00897878"/>
    <w:rsid w:val="008A0361"/>
    <w:rsid w:val="008A05AE"/>
    <w:rsid w:val="008A07F9"/>
    <w:rsid w:val="008A0940"/>
    <w:rsid w:val="008A0A6C"/>
    <w:rsid w:val="008A110E"/>
    <w:rsid w:val="008A11AB"/>
    <w:rsid w:val="008A17D2"/>
    <w:rsid w:val="008A1C50"/>
    <w:rsid w:val="008A1E84"/>
    <w:rsid w:val="008A2479"/>
    <w:rsid w:val="008A294D"/>
    <w:rsid w:val="008A2CA7"/>
    <w:rsid w:val="008A2CFA"/>
    <w:rsid w:val="008A2EB6"/>
    <w:rsid w:val="008A3010"/>
    <w:rsid w:val="008A335C"/>
    <w:rsid w:val="008A359D"/>
    <w:rsid w:val="008A3764"/>
    <w:rsid w:val="008A3777"/>
    <w:rsid w:val="008A3AE9"/>
    <w:rsid w:val="008A3E84"/>
    <w:rsid w:val="008A4138"/>
    <w:rsid w:val="008A4162"/>
    <w:rsid w:val="008A48E3"/>
    <w:rsid w:val="008A4B5F"/>
    <w:rsid w:val="008A4EBB"/>
    <w:rsid w:val="008A510B"/>
    <w:rsid w:val="008A5142"/>
    <w:rsid w:val="008A51C0"/>
    <w:rsid w:val="008A51EB"/>
    <w:rsid w:val="008A5417"/>
    <w:rsid w:val="008A55E3"/>
    <w:rsid w:val="008A5E3A"/>
    <w:rsid w:val="008A61F0"/>
    <w:rsid w:val="008A6572"/>
    <w:rsid w:val="008A659E"/>
    <w:rsid w:val="008A680E"/>
    <w:rsid w:val="008A695E"/>
    <w:rsid w:val="008A6A15"/>
    <w:rsid w:val="008A6AA8"/>
    <w:rsid w:val="008A6F82"/>
    <w:rsid w:val="008A71B0"/>
    <w:rsid w:val="008A72B2"/>
    <w:rsid w:val="008A7349"/>
    <w:rsid w:val="008A775F"/>
    <w:rsid w:val="008A7917"/>
    <w:rsid w:val="008B012A"/>
    <w:rsid w:val="008B039A"/>
    <w:rsid w:val="008B04A0"/>
    <w:rsid w:val="008B06B6"/>
    <w:rsid w:val="008B0882"/>
    <w:rsid w:val="008B089A"/>
    <w:rsid w:val="008B0FE1"/>
    <w:rsid w:val="008B11F3"/>
    <w:rsid w:val="008B12D8"/>
    <w:rsid w:val="008B17ED"/>
    <w:rsid w:val="008B18AC"/>
    <w:rsid w:val="008B1999"/>
    <w:rsid w:val="008B19CC"/>
    <w:rsid w:val="008B1AFC"/>
    <w:rsid w:val="008B1E42"/>
    <w:rsid w:val="008B1F28"/>
    <w:rsid w:val="008B21A0"/>
    <w:rsid w:val="008B232E"/>
    <w:rsid w:val="008B2514"/>
    <w:rsid w:val="008B2603"/>
    <w:rsid w:val="008B267A"/>
    <w:rsid w:val="008B2783"/>
    <w:rsid w:val="008B2C09"/>
    <w:rsid w:val="008B2D9B"/>
    <w:rsid w:val="008B3889"/>
    <w:rsid w:val="008B3934"/>
    <w:rsid w:val="008B3A11"/>
    <w:rsid w:val="008B3B0F"/>
    <w:rsid w:val="008B3C19"/>
    <w:rsid w:val="008B3E81"/>
    <w:rsid w:val="008B3EEC"/>
    <w:rsid w:val="008B42D3"/>
    <w:rsid w:val="008B454D"/>
    <w:rsid w:val="008B45AE"/>
    <w:rsid w:val="008B4AFC"/>
    <w:rsid w:val="008B5AA0"/>
    <w:rsid w:val="008B5DB3"/>
    <w:rsid w:val="008B6248"/>
    <w:rsid w:val="008B67EB"/>
    <w:rsid w:val="008B69F7"/>
    <w:rsid w:val="008B6A98"/>
    <w:rsid w:val="008B6D13"/>
    <w:rsid w:val="008B7061"/>
    <w:rsid w:val="008B72FA"/>
    <w:rsid w:val="008B74E7"/>
    <w:rsid w:val="008B755B"/>
    <w:rsid w:val="008B7643"/>
    <w:rsid w:val="008B77BA"/>
    <w:rsid w:val="008B7E49"/>
    <w:rsid w:val="008C00F5"/>
    <w:rsid w:val="008C05A1"/>
    <w:rsid w:val="008C07A9"/>
    <w:rsid w:val="008C085B"/>
    <w:rsid w:val="008C0B52"/>
    <w:rsid w:val="008C0E45"/>
    <w:rsid w:val="008C0EBF"/>
    <w:rsid w:val="008C0EDD"/>
    <w:rsid w:val="008C0F4C"/>
    <w:rsid w:val="008C1158"/>
    <w:rsid w:val="008C12DD"/>
    <w:rsid w:val="008C142C"/>
    <w:rsid w:val="008C14B0"/>
    <w:rsid w:val="008C16B1"/>
    <w:rsid w:val="008C1826"/>
    <w:rsid w:val="008C19FC"/>
    <w:rsid w:val="008C1AB3"/>
    <w:rsid w:val="008C1D8B"/>
    <w:rsid w:val="008C1ED0"/>
    <w:rsid w:val="008C209F"/>
    <w:rsid w:val="008C21D5"/>
    <w:rsid w:val="008C2596"/>
    <w:rsid w:val="008C266D"/>
    <w:rsid w:val="008C33D1"/>
    <w:rsid w:val="008C37D0"/>
    <w:rsid w:val="008C3954"/>
    <w:rsid w:val="008C3B16"/>
    <w:rsid w:val="008C4430"/>
    <w:rsid w:val="008C4465"/>
    <w:rsid w:val="008C45E3"/>
    <w:rsid w:val="008C47C6"/>
    <w:rsid w:val="008C494B"/>
    <w:rsid w:val="008C49A0"/>
    <w:rsid w:val="008C4AE6"/>
    <w:rsid w:val="008C4F42"/>
    <w:rsid w:val="008C4F6D"/>
    <w:rsid w:val="008C52BC"/>
    <w:rsid w:val="008C555F"/>
    <w:rsid w:val="008C55C3"/>
    <w:rsid w:val="008C587F"/>
    <w:rsid w:val="008C5C1D"/>
    <w:rsid w:val="008C5CBA"/>
    <w:rsid w:val="008C5D7D"/>
    <w:rsid w:val="008C5D99"/>
    <w:rsid w:val="008C63EC"/>
    <w:rsid w:val="008C66C6"/>
    <w:rsid w:val="008C6831"/>
    <w:rsid w:val="008C6A19"/>
    <w:rsid w:val="008C6BD9"/>
    <w:rsid w:val="008C76FB"/>
    <w:rsid w:val="008C7B9E"/>
    <w:rsid w:val="008C7BBE"/>
    <w:rsid w:val="008C7D67"/>
    <w:rsid w:val="008C7E01"/>
    <w:rsid w:val="008C7F3A"/>
    <w:rsid w:val="008D0510"/>
    <w:rsid w:val="008D095B"/>
    <w:rsid w:val="008D0C1C"/>
    <w:rsid w:val="008D0E3A"/>
    <w:rsid w:val="008D1675"/>
    <w:rsid w:val="008D1777"/>
    <w:rsid w:val="008D1ECD"/>
    <w:rsid w:val="008D20D5"/>
    <w:rsid w:val="008D2120"/>
    <w:rsid w:val="008D2157"/>
    <w:rsid w:val="008D22BE"/>
    <w:rsid w:val="008D235F"/>
    <w:rsid w:val="008D23EE"/>
    <w:rsid w:val="008D25D0"/>
    <w:rsid w:val="008D25F3"/>
    <w:rsid w:val="008D2B5E"/>
    <w:rsid w:val="008D31F2"/>
    <w:rsid w:val="008D339E"/>
    <w:rsid w:val="008D3C37"/>
    <w:rsid w:val="008D3E83"/>
    <w:rsid w:val="008D450A"/>
    <w:rsid w:val="008D4BAC"/>
    <w:rsid w:val="008D52A4"/>
    <w:rsid w:val="008D57C8"/>
    <w:rsid w:val="008D5853"/>
    <w:rsid w:val="008D58EF"/>
    <w:rsid w:val="008D645C"/>
    <w:rsid w:val="008D66DF"/>
    <w:rsid w:val="008D67DD"/>
    <w:rsid w:val="008D6858"/>
    <w:rsid w:val="008D6AB4"/>
    <w:rsid w:val="008D6B6E"/>
    <w:rsid w:val="008D6E4D"/>
    <w:rsid w:val="008D6E74"/>
    <w:rsid w:val="008D7030"/>
    <w:rsid w:val="008D7317"/>
    <w:rsid w:val="008D7713"/>
    <w:rsid w:val="008E0538"/>
    <w:rsid w:val="008E0789"/>
    <w:rsid w:val="008E11DD"/>
    <w:rsid w:val="008E14D2"/>
    <w:rsid w:val="008E1527"/>
    <w:rsid w:val="008E1712"/>
    <w:rsid w:val="008E1B67"/>
    <w:rsid w:val="008E1EF6"/>
    <w:rsid w:val="008E2008"/>
    <w:rsid w:val="008E2017"/>
    <w:rsid w:val="008E277D"/>
    <w:rsid w:val="008E298F"/>
    <w:rsid w:val="008E29BB"/>
    <w:rsid w:val="008E2A67"/>
    <w:rsid w:val="008E2D0F"/>
    <w:rsid w:val="008E2E6F"/>
    <w:rsid w:val="008E4035"/>
    <w:rsid w:val="008E4061"/>
    <w:rsid w:val="008E4067"/>
    <w:rsid w:val="008E4391"/>
    <w:rsid w:val="008E4921"/>
    <w:rsid w:val="008E4E32"/>
    <w:rsid w:val="008E4EF9"/>
    <w:rsid w:val="008E4F0C"/>
    <w:rsid w:val="008E4F4F"/>
    <w:rsid w:val="008E4FC3"/>
    <w:rsid w:val="008E520E"/>
    <w:rsid w:val="008E5229"/>
    <w:rsid w:val="008E5473"/>
    <w:rsid w:val="008E566D"/>
    <w:rsid w:val="008E58BB"/>
    <w:rsid w:val="008E5D63"/>
    <w:rsid w:val="008E5F49"/>
    <w:rsid w:val="008E6614"/>
    <w:rsid w:val="008E691A"/>
    <w:rsid w:val="008E6967"/>
    <w:rsid w:val="008E6C62"/>
    <w:rsid w:val="008E6FDB"/>
    <w:rsid w:val="008E76C0"/>
    <w:rsid w:val="008E7A45"/>
    <w:rsid w:val="008E7CCD"/>
    <w:rsid w:val="008E7E2A"/>
    <w:rsid w:val="008E7F8E"/>
    <w:rsid w:val="008F0345"/>
    <w:rsid w:val="008F0AC5"/>
    <w:rsid w:val="008F0B83"/>
    <w:rsid w:val="008F0C3B"/>
    <w:rsid w:val="008F11CF"/>
    <w:rsid w:val="008F14E8"/>
    <w:rsid w:val="008F16BF"/>
    <w:rsid w:val="008F1737"/>
    <w:rsid w:val="008F18F1"/>
    <w:rsid w:val="008F1A51"/>
    <w:rsid w:val="008F1CBE"/>
    <w:rsid w:val="008F1CE3"/>
    <w:rsid w:val="008F1F2E"/>
    <w:rsid w:val="008F1F7F"/>
    <w:rsid w:val="008F23DC"/>
    <w:rsid w:val="008F248C"/>
    <w:rsid w:val="008F24D3"/>
    <w:rsid w:val="008F24D8"/>
    <w:rsid w:val="008F250C"/>
    <w:rsid w:val="008F26A0"/>
    <w:rsid w:val="008F2716"/>
    <w:rsid w:val="008F27EC"/>
    <w:rsid w:val="008F2C3B"/>
    <w:rsid w:val="008F35FD"/>
    <w:rsid w:val="008F3650"/>
    <w:rsid w:val="008F36A0"/>
    <w:rsid w:val="008F4090"/>
    <w:rsid w:val="008F4516"/>
    <w:rsid w:val="008F4558"/>
    <w:rsid w:val="008F47A9"/>
    <w:rsid w:val="008F4C21"/>
    <w:rsid w:val="008F4C9B"/>
    <w:rsid w:val="008F506D"/>
    <w:rsid w:val="008F5360"/>
    <w:rsid w:val="008F5656"/>
    <w:rsid w:val="008F61E1"/>
    <w:rsid w:val="008F6248"/>
    <w:rsid w:val="008F6671"/>
    <w:rsid w:val="008F6B72"/>
    <w:rsid w:val="008F6C5E"/>
    <w:rsid w:val="008F6D74"/>
    <w:rsid w:val="008F6F2D"/>
    <w:rsid w:val="008F6FB1"/>
    <w:rsid w:val="008F7165"/>
    <w:rsid w:val="008F744B"/>
    <w:rsid w:val="008F763E"/>
    <w:rsid w:val="008F7D77"/>
    <w:rsid w:val="0090020C"/>
    <w:rsid w:val="009003F7"/>
    <w:rsid w:val="00900702"/>
    <w:rsid w:val="00900C4B"/>
    <w:rsid w:val="00900D8D"/>
    <w:rsid w:val="0090121F"/>
    <w:rsid w:val="0090151F"/>
    <w:rsid w:val="00901A1C"/>
    <w:rsid w:val="00901C9B"/>
    <w:rsid w:val="00901D11"/>
    <w:rsid w:val="009020C4"/>
    <w:rsid w:val="009023DF"/>
    <w:rsid w:val="009024ED"/>
    <w:rsid w:val="00902969"/>
    <w:rsid w:val="00902B60"/>
    <w:rsid w:val="00902BCC"/>
    <w:rsid w:val="00903163"/>
    <w:rsid w:val="00903619"/>
    <w:rsid w:val="0090388D"/>
    <w:rsid w:val="00903C01"/>
    <w:rsid w:val="00903C63"/>
    <w:rsid w:val="00904151"/>
    <w:rsid w:val="009046A5"/>
    <w:rsid w:val="009046E6"/>
    <w:rsid w:val="00904885"/>
    <w:rsid w:val="00904BD1"/>
    <w:rsid w:val="00904D03"/>
    <w:rsid w:val="00904E62"/>
    <w:rsid w:val="00906074"/>
    <w:rsid w:val="00906226"/>
    <w:rsid w:val="009062F3"/>
    <w:rsid w:val="0090648E"/>
    <w:rsid w:val="0090652B"/>
    <w:rsid w:val="00906A58"/>
    <w:rsid w:val="00907176"/>
    <w:rsid w:val="00907285"/>
    <w:rsid w:val="009072F3"/>
    <w:rsid w:val="009074DE"/>
    <w:rsid w:val="009078FD"/>
    <w:rsid w:val="00910025"/>
    <w:rsid w:val="009100C1"/>
    <w:rsid w:val="00910BDD"/>
    <w:rsid w:val="00911375"/>
    <w:rsid w:val="009115D1"/>
    <w:rsid w:val="009116CF"/>
    <w:rsid w:val="00911F32"/>
    <w:rsid w:val="0091200B"/>
    <w:rsid w:val="00912535"/>
    <w:rsid w:val="009129B3"/>
    <w:rsid w:val="00912FBA"/>
    <w:rsid w:val="00912FFD"/>
    <w:rsid w:val="00913622"/>
    <w:rsid w:val="009136F2"/>
    <w:rsid w:val="00913BB9"/>
    <w:rsid w:val="00913F65"/>
    <w:rsid w:val="009142B1"/>
    <w:rsid w:val="009144E4"/>
    <w:rsid w:val="00914529"/>
    <w:rsid w:val="009145EA"/>
    <w:rsid w:val="0091469F"/>
    <w:rsid w:val="009146F4"/>
    <w:rsid w:val="0091474B"/>
    <w:rsid w:val="009148AB"/>
    <w:rsid w:val="00914D1F"/>
    <w:rsid w:val="0091527A"/>
    <w:rsid w:val="00915F1B"/>
    <w:rsid w:val="009161ED"/>
    <w:rsid w:val="00916234"/>
    <w:rsid w:val="00916742"/>
    <w:rsid w:val="00916996"/>
    <w:rsid w:val="00916A14"/>
    <w:rsid w:val="009170D8"/>
    <w:rsid w:val="00917259"/>
    <w:rsid w:val="009172A2"/>
    <w:rsid w:val="009173F9"/>
    <w:rsid w:val="0091742E"/>
    <w:rsid w:val="00917784"/>
    <w:rsid w:val="00917C50"/>
    <w:rsid w:val="00920031"/>
    <w:rsid w:val="0092020F"/>
    <w:rsid w:val="0092023F"/>
    <w:rsid w:val="00920A8B"/>
    <w:rsid w:val="00920BD8"/>
    <w:rsid w:val="009213EE"/>
    <w:rsid w:val="00921406"/>
    <w:rsid w:val="0092153F"/>
    <w:rsid w:val="00921959"/>
    <w:rsid w:val="009219FF"/>
    <w:rsid w:val="00921A70"/>
    <w:rsid w:val="00921BDF"/>
    <w:rsid w:val="00921F11"/>
    <w:rsid w:val="009220F9"/>
    <w:rsid w:val="00922223"/>
    <w:rsid w:val="0092242A"/>
    <w:rsid w:val="00922A4B"/>
    <w:rsid w:val="00922B92"/>
    <w:rsid w:val="00922C43"/>
    <w:rsid w:val="0092371E"/>
    <w:rsid w:val="009237C2"/>
    <w:rsid w:val="0092383B"/>
    <w:rsid w:val="009238D1"/>
    <w:rsid w:val="00923909"/>
    <w:rsid w:val="00923A23"/>
    <w:rsid w:val="00923A72"/>
    <w:rsid w:val="00923B9F"/>
    <w:rsid w:val="00923DB3"/>
    <w:rsid w:val="0092434D"/>
    <w:rsid w:val="009244A3"/>
    <w:rsid w:val="009245FF"/>
    <w:rsid w:val="00924882"/>
    <w:rsid w:val="009248A7"/>
    <w:rsid w:val="00924BC7"/>
    <w:rsid w:val="00924D69"/>
    <w:rsid w:val="00924DC0"/>
    <w:rsid w:val="00924F07"/>
    <w:rsid w:val="00925417"/>
    <w:rsid w:val="009255FA"/>
    <w:rsid w:val="0092576A"/>
    <w:rsid w:val="009257A1"/>
    <w:rsid w:val="00925A91"/>
    <w:rsid w:val="00925B63"/>
    <w:rsid w:val="00925DA8"/>
    <w:rsid w:val="0092603E"/>
    <w:rsid w:val="0092644C"/>
    <w:rsid w:val="00926487"/>
    <w:rsid w:val="00926822"/>
    <w:rsid w:val="00926A1E"/>
    <w:rsid w:val="00926F4F"/>
    <w:rsid w:val="00927616"/>
    <w:rsid w:val="009276E2"/>
    <w:rsid w:val="00927A16"/>
    <w:rsid w:val="00927A4B"/>
    <w:rsid w:val="00927B92"/>
    <w:rsid w:val="00927E60"/>
    <w:rsid w:val="0093002B"/>
    <w:rsid w:val="0093030A"/>
    <w:rsid w:val="009305EB"/>
    <w:rsid w:val="00930762"/>
    <w:rsid w:val="00930BBF"/>
    <w:rsid w:val="0093123B"/>
    <w:rsid w:val="0093184F"/>
    <w:rsid w:val="009318F2"/>
    <w:rsid w:val="00931942"/>
    <w:rsid w:val="0093213C"/>
    <w:rsid w:val="0093216D"/>
    <w:rsid w:val="00932198"/>
    <w:rsid w:val="0093250C"/>
    <w:rsid w:val="009326E0"/>
    <w:rsid w:val="00932BC0"/>
    <w:rsid w:val="00932F8A"/>
    <w:rsid w:val="0093310D"/>
    <w:rsid w:val="00933ACF"/>
    <w:rsid w:val="00933ED2"/>
    <w:rsid w:val="00934232"/>
    <w:rsid w:val="009343B7"/>
    <w:rsid w:val="00934417"/>
    <w:rsid w:val="00934FD5"/>
    <w:rsid w:val="00935DCC"/>
    <w:rsid w:val="00936364"/>
    <w:rsid w:val="00936887"/>
    <w:rsid w:val="009368C2"/>
    <w:rsid w:val="00936915"/>
    <w:rsid w:val="00936D9E"/>
    <w:rsid w:val="00936F04"/>
    <w:rsid w:val="00937152"/>
    <w:rsid w:val="0093754A"/>
    <w:rsid w:val="00937B7E"/>
    <w:rsid w:val="009400F5"/>
    <w:rsid w:val="009405F3"/>
    <w:rsid w:val="0094083B"/>
    <w:rsid w:val="00940A1B"/>
    <w:rsid w:val="0094103E"/>
    <w:rsid w:val="00941207"/>
    <w:rsid w:val="009412D8"/>
    <w:rsid w:val="0094169E"/>
    <w:rsid w:val="009419BF"/>
    <w:rsid w:val="009419FD"/>
    <w:rsid w:val="00941AF0"/>
    <w:rsid w:val="00941EC3"/>
    <w:rsid w:val="00942952"/>
    <w:rsid w:val="009429E6"/>
    <w:rsid w:val="00942CAD"/>
    <w:rsid w:val="009431F2"/>
    <w:rsid w:val="009437B4"/>
    <w:rsid w:val="00943DF7"/>
    <w:rsid w:val="00943E62"/>
    <w:rsid w:val="00943FA9"/>
    <w:rsid w:val="009444B1"/>
    <w:rsid w:val="009446CD"/>
    <w:rsid w:val="00944810"/>
    <w:rsid w:val="009451A6"/>
    <w:rsid w:val="00945308"/>
    <w:rsid w:val="0094563D"/>
    <w:rsid w:val="0094593D"/>
    <w:rsid w:val="00945BAF"/>
    <w:rsid w:val="00946696"/>
    <w:rsid w:val="009469A6"/>
    <w:rsid w:val="00947664"/>
    <w:rsid w:val="00947800"/>
    <w:rsid w:val="009479C1"/>
    <w:rsid w:val="00947B07"/>
    <w:rsid w:val="00947B2B"/>
    <w:rsid w:val="00947DA4"/>
    <w:rsid w:val="00947E72"/>
    <w:rsid w:val="00947F7B"/>
    <w:rsid w:val="00947FF5"/>
    <w:rsid w:val="0095033D"/>
    <w:rsid w:val="00950465"/>
    <w:rsid w:val="009504D2"/>
    <w:rsid w:val="0095069D"/>
    <w:rsid w:val="0095096A"/>
    <w:rsid w:val="009514F5"/>
    <w:rsid w:val="00952063"/>
    <w:rsid w:val="00952198"/>
    <w:rsid w:val="009523C4"/>
    <w:rsid w:val="009527CC"/>
    <w:rsid w:val="00952923"/>
    <w:rsid w:val="009529CD"/>
    <w:rsid w:val="00952CCC"/>
    <w:rsid w:val="00952F22"/>
    <w:rsid w:val="009533C7"/>
    <w:rsid w:val="0095346D"/>
    <w:rsid w:val="0095350E"/>
    <w:rsid w:val="00953802"/>
    <w:rsid w:val="00953B66"/>
    <w:rsid w:val="009540CE"/>
    <w:rsid w:val="0095499B"/>
    <w:rsid w:val="009549F7"/>
    <w:rsid w:val="00954EF9"/>
    <w:rsid w:val="009551B2"/>
    <w:rsid w:val="009553A9"/>
    <w:rsid w:val="009555D1"/>
    <w:rsid w:val="00955916"/>
    <w:rsid w:val="00955CF1"/>
    <w:rsid w:val="00955F01"/>
    <w:rsid w:val="009561F5"/>
    <w:rsid w:val="00956BF4"/>
    <w:rsid w:val="009577DF"/>
    <w:rsid w:val="009578E3"/>
    <w:rsid w:val="00957C30"/>
    <w:rsid w:val="00957D29"/>
    <w:rsid w:val="00957D7C"/>
    <w:rsid w:val="00957DEA"/>
    <w:rsid w:val="0096021B"/>
    <w:rsid w:val="0096065A"/>
    <w:rsid w:val="00961313"/>
    <w:rsid w:val="00961753"/>
    <w:rsid w:val="009617A8"/>
    <w:rsid w:val="00961950"/>
    <w:rsid w:val="009619AD"/>
    <w:rsid w:val="00961ACC"/>
    <w:rsid w:val="00962160"/>
    <w:rsid w:val="00962296"/>
    <w:rsid w:val="009623C2"/>
    <w:rsid w:val="009628BD"/>
    <w:rsid w:val="00962A97"/>
    <w:rsid w:val="0096314F"/>
    <w:rsid w:val="009632D8"/>
    <w:rsid w:val="009634C1"/>
    <w:rsid w:val="009636DD"/>
    <w:rsid w:val="009638E3"/>
    <w:rsid w:val="00963CB0"/>
    <w:rsid w:val="00963FC9"/>
    <w:rsid w:val="0096477B"/>
    <w:rsid w:val="009647F0"/>
    <w:rsid w:val="00964BEB"/>
    <w:rsid w:val="00964DAA"/>
    <w:rsid w:val="009655CB"/>
    <w:rsid w:val="0096586F"/>
    <w:rsid w:val="00965968"/>
    <w:rsid w:val="00965A47"/>
    <w:rsid w:val="00965CA5"/>
    <w:rsid w:val="00965DB3"/>
    <w:rsid w:val="00966014"/>
    <w:rsid w:val="0096614E"/>
    <w:rsid w:val="00966894"/>
    <w:rsid w:val="00966D22"/>
    <w:rsid w:val="00966F34"/>
    <w:rsid w:val="00966F6D"/>
    <w:rsid w:val="00967111"/>
    <w:rsid w:val="009673DF"/>
    <w:rsid w:val="00967BAE"/>
    <w:rsid w:val="00967C9F"/>
    <w:rsid w:val="00967D35"/>
    <w:rsid w:val="00967DB0"/>
    <w:rsid w:val="00967DD9"/>
    <w:rsid w:val="00970355"/>
    <w:rsid w:val="0097046D"/>
    <w:rsid w:val="00970965"/>
    <w:rsid w:val="00970B12"/>
    <w:rsid w:val="009710E6"/>
    <w:rsid w:val="00971108"/>
    <w:rsid w:val="009714A4"/>
    <w:rsid w:val="00971A13"/>
    <w:rsid w:val="00971BA7"/>
    <w:rsid w:val="00971D4A"/>
    <w:rsid w:val="00972333"/>
    <w:rsid w:val="0097256D"/>
    <w:rsid w:val="00972713"/>
    <w:rsid w:val="00972B58"/>
    <w:rsid w:val="00972BB3"/>
    <w:rsid w:val="00972C55"/>
    <w:rsid w:val="00973035"/>
    <w:rsid w:val="00973260"/>
    <w:rsid w:val="009733E5"/>
    <w:rsid w:val="009735A6"/>
    <w:rsid w:val="00973A7F"/>
    <w:rsid w:val="00975268"/>
    <w:rsid w:val="0097534B"/>
    <w:rsid w:val="009754C3"/>
    <w:rsid w:val="009755FE"/>
    <w:rsid w:val="00975AF5"/>
    <w:rsid w:val="00975D50"/>
    <w:rsid w:val="00975D5B"/>
    <w:rsid w:val="00975E36"/>
    <w:rsid w:val="00975EEA"/>
    <w:rsid w:val="009762AD"/>
    <w:rsid w:val="00976E53"/>
    <w:rsid w:val="00977B85"/>
    <w:rsid w:val="00977CCF"/>
    <w:rsid w:val="00977D0E"/>
    <w:rsid w:val="00977DAF"/>
    <w:rsid w:val="00977EF8"/>
    <w:rsid w:val="00980385"/>
    <w:rsid w:val="009805B7"/>
    <w:rsid w:val="00980747"/>
    <w:rsid w:val="00981106"/>
    <w:rsid w:val="0098135D"/>
    <w:rsid w:val="0098178F"/>
    <w:rsid w:val="009817A5"/>
    <w:rsid w:val="00981CBB"/>
    <w:rsid w:val="00981F0E"/>
    <w:rsid w:val="009823CF"/>
    <w:rsid w:val="009825B9"/>
    <w:rsid w:val="00982C2C"/>
    <w:rsid w:val="00982E36"/>
    <w:rsid w:val="00982F43"/>
    <w:rsid w:val="009839A8"/>
    <w:rsid w:val="00983C0C"/>
    <w:rsid w:val="00984142"/>
    <w:rsid w:val="009845F2"/>
    <w:rsid w:val="00984673"/>
    <w:rsid w:val="0098485D"/>
    <w:rsid w:val="00984975"/>
    <w:rsid w:val="009849DC"/>
    <w:rsid w:val="00984FE9"/>
    <w:rsid w:val="0098524D"/>
    <w:rsid w:val="0098572C"/>
    <w:rsid w:val="00985BE6"/>
    <w:rsid w:val="00986963"/>
    <w:rsid w:val="00986ABF"/>
    <w:rsid w:val="00986DFE"/>
    <w:rsid w:val="0098729E"/>
    <w:rsid w:val="0098741F"/>
    <w:rsid w:val="009875C1"/>
    <w:rsid w:val="00987C79"/>
    <w:rsid w:val="00987CA6"/>
    <w:rsid w:val="00990084"/>
    <w:rsid w:val="00990551"/>
    <w:rsid w:val="009906BC"/>
    <w:rsid w:val="009906E6"/>
    <w:rsid w:val="009907C7"/>
    <w:rsid w:val="009908C1"/>
    <w:rsid w:val="0099099C"/>
    <w:rsid w:val="009909F2"/>
    <w:rsid w:val="00990A81"/>
    <w:rsid w:val="00990C84"/>
    <w:rsid w:val="00990D7B"/>
    <w:rsid w:val="00990D96"/>
    <w:rsid w:val="00990E04"/>
    <w:rsid w:val="00990F0F"/>
    <w:rsid w:val="0099121F"/>
    <w:rsid w:val="009915E6"/>
    <w:rsid w:val="009916AC"/>
    <w:rsid w:val="0099193A"/>
    <w:rsid w:val="00991A48"/>
    <w:rsid w:val="00991ABD"/>
    <w:rsid w:val="00991ED9"/>
    <w:rsid w:val="00991FBA"/>
    <w:rsid w:val="0099238E"/>
    <w:rsid w:val="0099287B"/>
    <w:rsid w:val="0099299D"/>
    <w:rsid w:val="0099299E"/>
    <w:rsid w:val="00992A14"/>
    <w:rsid w:val="00992EA0"/>
    <w:rsid w:val="00992F3F"/>
    <w:rsid w:val="009930B0"/>
    <w:rsid w:val="009934C2"/>
    <w:rsid w:val="009934C6"/>
    <w:rsid w:val="009935FE"/>
    <w:rsid w:val="0099366A"/>
    <w:rsid w:val="00993CF2"/>
    <w:rsid w:val="00993D6B"/>
    <w:rsid w:val="00993D99"/>
    <w:rsid w:val="00993E93"/>
    <w:rsid w:val="00994330"/>
    <w:rsid w:val="0099433E"/>
    <w:rsid w:val="009943BE"/>
    <w:rsid w:val="009943E9"/>
    <w:rsid w:val="00994679"/>
    <w:rsid w:val="0099486C"/>
    <w:rsid w:val="00994CF7"/>
    <w:rsid w:val="00994D7E"/>
    <w:rsid w:val="00994F35"/>
    <w:rsid w:val="0099522E"/>
    <w:rsid w:val="0099576C"/>
    <w:rsid w:val="0099583E"/>
    <w:rsid w:val="00995FD6"/>
    <w:rsid w:val="009966A3"/>
    <w:rsid w:val="009968E3"/>
    <w:rsid w:val="00996978"/>
    <w:rsid w:val="00996B39"/>
    <w:rsid w:val="00996EC4"/>
    <w:rsid w:val="00997054"/>
    <w:rsid w:val="00997476"/>
    <w:rsid w:val="00997658"/>
    <w:rsid w:val="009976DA"/>
    <w:rsid w:val="00997852"/>
    <w:rsid w:val="009978E5"/>
    <w:rsid w:val="00997C51"/>
    <w:rsid w:val="009A0020"/>
    <w:rsid w:val="009A0A63"/>
    <w:rsid w:val="009A13CA"/>
    <w:rsid w:val="009A17AE"/>
    <w:rsid w:val="009A1888"/>
    <w:rsid w:val="009A19FF"/>
    <w:rsid w:val="009A1A6F"/>
    <w:rsid w:val="009A268B"/>
    <w:rsid w:val="009A2C2C"/>
    <w:rsid w:val="009A2DED"/>
    <w:rsid w:val="009A2E8C"/>
    <w:rsid w:val="009A347F"/>
    <w:rsid w:val="009A3A3D"/>
    <w:rsid w:val="009A3E2A"/>
    <w:rsid w:val="009A3F1A"/>
    <w:rsid w:val="009A3FE4"/>
    <w:rsid w:val="009A49DF"/>
    <w:rsid w:val="009A4FD5"/>
    <w:rsid w:val="009A586B"/>
    <w:rsid w:val="009A5A14"/>
    <w:rsid w:val="009A5E47"/>
    <w:rsid w:val="009A60A3"/>
    <w:rsid w:val="009A641A"/>
    <w:rsid w:val="009A6630"/>
    <w:rsid w:val="009A6C6C"/>
    <w:rsid w:val="009A6E9B"/>
    <w:rsid w:val="009A745F"/>
    <w:rsid w:val="009A7465"/>
    <w:rsid w:val="009A7EDD"/>
    <w:rsid w:val="009B03B8"/>
    <w:rsid w:val="009B0696"/>
    <w:rsid w:val="009B0709"/>
    <w:rsid w:val="009B0C42"/>
    <w:rsid w:val="009B0E30"/>
    <w:rsid w:val="009B1125"/>
    <w:rsid w:val="009B1333"/>
    <w:rsid w:val="009B1345"/>
    <w:rsid w:val="009B14AA"/>
    <w:rsid w:val="009B1DBA"/>
    <w:rsid w:val="009B1F5D"/>
    <w:rsid w:val="009B1FFB"/>
    <w:rsid w:val="009B2A06"/>
    <w:rsid w:val="009B2A3A"/>
    <w:rsid w:val="009B2B4E"/>
    <w:rsid w:val="009B2E7E"/>
    <w:rsid w:val="009B2F38"/>
    <w:rsid w:val="009B3110"/>
    <w:rsid w:val="009B31CE"/>
    <w:rsid w:val="009B3307"/>
    <w:rsid w:val="009B3D14"/>
    <w:rsid w:val="009B3D9D"/>
    <w:rsid w:val="009B3E2C"/>
    <w:rsid w:val="009B40C0"/>
    <w:rsid w:val="009B4B8C"/>
    <w:rsid w:val="009B4BAE"/>
    <w:rsid w:val="009B4FBA"/>
    <w:rsid w:val="009B4FE2"/>
    <w:rsid w:val="009B4FE5"/>
    <w:rsid w:val="009B5F63"/>
    <w:rsid w:val="009B676C"/>
    <w:rsid w:val="009B6782"/>
    <w:rsid w:val="009B6788"/>
    <w:rsid w:val="009B6A99"/>
    <w:rsid w:val="009B6F6E"/>
    <w:rsid w:val="009B7954"/>
    <w:rsid w:val="009C0372"/>
    <w:rsid w:val="009C0386"/>
    <w:rsid w:val="009C0584"/>
    <w:rsid w:val="009C08C2"/>
    <w:rsid w:val="009C090E"/>
    <w:rsid w:val="009C1092"/>
    <w:rsid w:val="009C1609"/>
    <w:rsid w:val="009C1C09"/>
    <w:rsid w:val="009C20F2"/>
    <w:rsid w:val="009C20FD"/>
    <w:rsid w:val="009C23D0"/>
    <w:rsid w:val="009C299A"/>
    <w:rsid w:val="009C29A7"/>
    <w:rsid w:val="009C2A6F"/>
    <w:rsid w:val="009C3330"/>
    <w:rsid w:val="009C3626"/>
    <w:rsid w:val="009C38C7"/>
    <w:rsid w:val="009C3952"/>
    <w:rsid w:val="009C3BC9"/>
    <w:rsid w:val="009C3C44"/>
    <w:rsid w:val="009C3C82"/>
    <w:rsid w:val="009C40A6"/>
    <w:rsid w:val="009C4EE3"/>
    <w:rsid w:val="009C4F7B"/>
    <w:rsid w:val="009C55A5"/>
    <w:rsid w:val="009C56C5"/>
    <w:rsid w:val="009C5A8E"/>
    <w:rsid w:val="009C5B20"/>
    <w:rsid w:val="009C5E24"/>
    <w:rsid w:val="009C6413"/>
    <w:rsid w:val="009C6464"/>
    <w:rsid w:val="009C6FE4"/>
    <w:rsid w:val="009C7084"/>
    <w:rsid w:val="009C754B"/>
    <w:rsid w:val="009C7594"/>
    <w:rsid w:val="009C762C"/>
    <w:rsid w:val="009C78D1"/>
    <w:rsid w:val="009C7D40"/>
    <w:rsid w:val="009C7F2A"/>
    <w:rsid w:val="009D00F9"/>
    <w:rsid w:val="009D0140"/>
    <w:rsid w:val="009D035C"/>
    <w:rsid w:val="009D0FF2"/>
    <w:rsid w:val="009D1475"/>
    <w:rsid w:val="009D21E5"/>
    <w:rsid w:val="009D2417"/>
    <w:rsid w:val="009D2453"/>
    <w:rsid w:val="009D2685"/>
    <w:rsid w:val="009D2903"/>
    <w:rsid w:val="009D29D1"/>
    <w:rsid w:val="009D2B5D"/>
    <w:rsid w:val="009D2BD8"/>
    <w:rsid w:val="009D2CF3"/>
    <w:rsid w:val="009D31AE"/>
    <w:rsid w:val="009D31F9"/>
    <w:rsid w:val="009D3360"/>
    <w:rsid w:val="009D358A"/>
    <w:rsid w:val="009D369F"/>
    <w:rsid w:val="009D374B"/>
    <w:rsid w:val="009D3756"/>
    <w:rsid w:val="009D3EF5"/>
    <w:rsid w:val="009D409D"/>
    <w:rsid w:val="009D40EF"/>
    <w:rsid w:val="009D4338"/>
    <w:rsid w:val="009D434F"/>
    <w:rsid w:val="009D47AC"/>
    <w:rsid w:val="009D4966"/>
    <w:rsid w:val="009D49BF"/>
    <w:rsid w:val="009D4FB2"/>
    <w:rsid w:val="009D4FE2"/>
    <w:rsid w:val="009D51FE"/>
    <w:rsid w:val="009D5200"/>
    <w:rsid w:val="009D537A"/>
    <w:rsid w:val="009D5744"/>
    <w:rsid w:val="009D57A3"/>
    <w:rsid w:val="009D5A18"/>
    <w:rsid w:val="009D5BD7"/>
    <w:rsid w:val="009D5E27"/>
    <w:rsid w:val="009D6628"/>
    <w:rsid w:val="009D66B9"/>
    <w:rsid w:val="009D6D1D"/>
    <w:rsid w:val="009D6DBB"/>
    <w:rsid w:val="009D6E98"/>
    <w:rsid w:val="009D73A2"/>
    <w:rsid w:val="009D7444"/>
    <w:rsid w:val="009D7C73"/>
    <w:rsid w:val="009D7F03"/>
    <w:rsid w:val="009E02B5"/>
    <w:rsid w:val="009E02EE"/>
    <w:rsid w:val="009E0562"/>
    <w:rsid w:val="009E05C5"/>
    <w:rsid w:val="009E06D8"/>
    <w:rsid w:val="009E0CB7"/>
    <w:rsid w:val="009E0D9A"/>
    <w:rsid w:val="009E132B"/>
    <w:rsid w:val="009E17DD"/>
    <w:rsid w:val="009E1C7B"/>
    <w:rsid w:val="009E1D9E"/>
    <w:rsid w:val="009E223B"/>
    <w:rsid w:val="009E2608"/>
    <w:rsid w:val="009E266C"/>
    <w:rsid w:val="009E277B"/>
    <w:rsid w:val="009E2DC1"/>
    <w:rsid w:val="009E2DED"/>
    <w:rsid w:val="009E3223"/>
    <w:rsid w:val="009E3236"/>
    <w:rsid w:val="009E3339"/>
    <w:rsid w:val="009E3504"/>
    <w:rsid w:val="009E3659"/>
    <w:rsid w:val="009E3764"/>
    <w:rsid w:val="009E3918"/>
    <w:rsid w:val="009E3984"/>
    <w:rsid w:val="009E3ACA"/>
    <w:rsid w:val="009E3CFB"/>
    <w:rsid w:val="009E3D86"/>
    <w:rsid w:val="009E3F8D"/>
    <w:rsid w:val="009E40C0"/>
    <w:rsid w:val="009E4335"/>
    <w:rsid w:val="009E4767"/>
    <w:rsid w:val="009E4989"/>
    <w:rsid w:val="009E4DE8"/>
    <w:rsid w:val="009E52BF"/>
    <w:rsid w:val="009E53BA"/>
    <w:rsid w:val="009E5BD9"/>
    <w:rsid w:val="009E5EDA"/>
    <w:rsid w:val="009E5F98"/>
    <w:rsid w:val="009E6483"/>
    <w:rsid w:val="009E65E7"/>
    <w:rsid w:val="009E69E2"/>
    <w:rsid w:val="009E6A9F"/>
    <w:rsid w:val="009E6BAB"/>
    <w:rsid w:val="009E6ED9"/>
    <w:rsid w:val="009E7065"/>
    <w:rsid w:val="009E75B8"/>
    <w:rsid w:val="009E7B32"/>
    <w:rsid w:val="009E7D22"/>
    <w:rsid w:val="009E7F1A"/>
    <w:rsid w:val="009E7F99"/>
    <w:rsid w:val="009F009B"/>
    <w:rsid w:val="009F00BE"/>
    <w:rsid w:val="009F023A"/>
    <w:rsid w:val="009F050D"/>
    <w:rsid w:val="009F077A"/>
    <w:rsid w:val="009F0B5A"/>
    <w:rsid w:val="009F0E20"/>
    <w:rsid w:val="009F0F43"/>
    <w:rsid w:val="009F12FD"/>
    <w:rsid w:val="009F163D"/>
    <w:rsid w:val="009F17ED"/>
    <w:rsid w:val="009F2275"/>
    <w:rsid w:val="009F2345"/>
    <w:rsid w:val="009F241A"/>
    <w:rsid w:val="009F26EF"/>
    <w:rsid w:val="009F2E4F"/>
    <w:rsid w:val="009F3428"/>
    <w:rsid w:val="009F3ADC"/>
    <w:rsid w:val="009F496D"/>
    <w:rsid w:val="009F4E23"/>
    <w:rsid w:val="009F53BD"/>
    <w:rsid w:val="009F584E"/>
    <w:rsid w:val="009F58C1"/>
    <w:rsid w:val="009F5C13"/>
    <w:rsid w:val="009F6043"/>
    <w:rsid w:val="009F6379"/>
    <w:rsid w:val="009F63C1"/>
    <w:rsid w:val="009F65A2"/>
    <w:rsid w:val="009F6B85"/>
    <w:rsid w:val="009F6E0F"/>
    <w:rsid w:val="009F706F"/>
    <w:rsid w:val="009F7172"/>
    <w:rsid w:val="009F73F3"/>
    <w:rsid w:val="009F743E"/>
    <w:rsid w:val="009F756F"/>
    <w:rsid w:val="009F7A23"/>
    <w:rsid w:val="009F7BEF"/>
    <w:rsid w:val="009F7CA9"/>
    <w:rsid w:val="009F7D8A"/>
    <w:rsid w:val="009F7F39"/>
    <w:rsid w:val="009F7FFA"/>
    <w:rsid w:val="00A001CF"/>
    <w:rsid w:val="00A009BF"/>
    <w:rsid w:val="00A00A6B"/>
    <w:rsid w:val="00A00DF6"/>
    <w:rsid w:val="00A015D0"/>
    <w:rsid w:val="00A0256C"/>
    <w:rsid w:val="00A02614"/>
    <w:rsid w:val="00A02C69"/>
    <w:rsid w:val="00A035EB"/>
    <w:rsid w:val="00A0362E"/>
    <w:rsid w:val="00A038A5"/>
    <w:rsid w:val="00A03B25"/>
    <w:rsid w:val="00A03EDC"/>
    <w:rsid w:val="00A03F6B"/>
    <w:rsid w:val="00A04457"/>
    <w:rsid w:val="00A04772"/>
    <w:rsid w:val="00A0500A"/>
    <w:rsid w:val="00A0516A"/>
    <w:rsid w:val="00A051D9"/>
    <w:rsid w:val="00A0595A"/>
    <w:rsid w:val="00A05BE8"/>
    <w:rsid w:val="00A06299"/>
    <w:rsid w:val="00A0639E"/>
    <w:rsid w:val="00A0666D"/>
    <w:rsid w:val="00A07095"/>
    <w:rsid w:val="00A071E6"/>
    <w:rsid w:val="00A07A36"/>
    <w:rsid w:val="00A10246"/>
    <w:rsid w:val="00A10559"/>
    <w:rsid w:val="00A105A1"/>
    <w:rsid w:val="00A10876"/>
    <w:rsid w:val="00A10C8F"/>
    <w:rsid w:val="00A10D5C"/>
    <w:rsid w:val="00A10EA5"/>
    <w:rsid w:val="00A1128B"/>
    <w:rsid w:val="00A116D5"/>
    <w:rsid w:val="00A11836"/>
    <w:rsid w:val="00A11BD6"/>
    <w:rsid w:val="00A11E50"/>
    <w:rsid w:val="00A12446"/>
    <w:rsid w:val="00A1277B"/>
    <w:rsid w:val="00A12A6B"/>
    <w:rsid w:val="00A12AE3"/>
    <w:rsid w:val="00A12BE5"/>
    <w:rsid w:val="00A12C57"/>
    <w:rsid w:val="00A134B1"/>
    <w:rsid w:val="00A13718"/>
    <w:rsid w:val="00A13A40"/>
    <w:rsid w:val="00A13C25"/>
    <w:rsid w:val="00A13C58"/>
    <w:rsid w:val="00A140FA"/>
    <w:rsid w:val="00A14E2B"/>
    <w:rsid w:val="00A15300"/>
    <w:rsid w:val="00A15522"/>
    <w:rsid w:val="00A15A8E"/>
    <w:rsid w:val="00A15F00"/>
    <w:rsid w:val="00A15F7C"/>
    <w:rsid w:val="00A161DD"/>
    <w:rsid w:val="00A16220"/>
    <w:rsid w:val="00A1658A"/>
    <w:rsid w:val="00A16657"/>
    <w:rsid w:val="00A166A4"/>
    <w:rsid w:val="00A166B6"/>
    <w:rsid w:val="00A16972"/>
    <w:rsid w:val="00A16985"/>
    <w:rsid w:val="00A16AA8"/>
    <w:rsid w:val="00A16AF2"/>
    <w:rsid w:val="00A16B71"/>
    <w:rsid w:val="00A16ECF"/>
    <w:rsid w:val="00A1730F"/>
    <w:rsid w:val="00A17B5A"/>
    <w:rsid w:val="00A17BBE"/>
    <w:rsid w:val="00A17CAD"/>
    <w:rsid w:val="00A17E6B"/>
    <w:rsid w:val="00A20041"/>
    <w:rsid w:val="00A20048"/>
    <w:rsid w:val="00A201EF"/>
    <w:rsid w:val="00A20296"/>
    <w:rsid w:val="00A204B6"/>
    <w:rsid w:val="00A20640"/>
    <w:rsid w:val="00A20DA4"/>
    <w:rsid w:val="00A214A7"/>
    <w:rsid w:val="00A217FC"/>
    <w:rsid w:val="00A2182D"/>
    <w:rsid w:val="00A219C2"/>
    <w:rsid w:val="00A21A3C"/>
    <w:rsid w:val="00A2200D"/>
    <w:rsid w:val="00A222D9"/>
    <w:rsid w:val="00A225DB"/>
    <w:rsid w:val="00A22B7F"/>
    <w:rsid w:val="00A22BE8"/>
    <w:rsid w:val="00A22EE4"/>
    <w:rsid w:val="00A230EC"/>
    <w:rsid w:val="00A234E8"/>
    <w:rsid w:val="00A2383A"/>
    <w:rsid w:val="00A23DB7"/>
    <w:rsid w:val="00A23F23"/>
    <w:rsid w:val="00A243D4"/>
    <w:rsid w:val="00A245F0"/>
    <w:rsid w:val="00A2467F"/>
    <w:rsid w:val="00A247EE"/>
    <w:rsid w:val="00A24A21"/>
    <w:rsid w:val="00A24DF8"/>
    <w:rsid w:val="00A24DFB"/>
    <w:rsid w:val="00A258B0"/>
    <w:rsid w:val="00A25AEA"/>
    <w:rsid w:val="00A25D50"/>
    <w:rsid w:val="00A25F97"/>
    <w:rsid w:val="00A26B83"/>
    <w:rsid w:val="00A26F64"/>
    <w:rsid w:val="00A26F85"/>
    <w:rsid w:val="00A27134"/>
    <w:rsid w:val="00A278B5"/>
    <w:rsid w:val="00A27C7C"/>
    <w:rsid w:val="00A305F6"/>
    <w:rsid w:val="00A30953"/>
    <w:rsid w:val="00A3099B"/>
    <w:rsid w:val="00A30C68"/>
    <w:rsid w:val="00A30CFC"/>
    <w:rsid w:val="00A30F8F"/>
    <w:rsid w:val="00A31065"/>
    <w:rsid w:val="00A310A8"/>
    <w:rsid w:val="00A31D65"/>
    <w:rsid w:val="00A32134"/>
    <w:rsid w:val="00A321D0"/>
    <w:rsid w:val="00A32469"/>
    <w:rsid w:val="00A32543"/>
    <w:rsid w:val="00A32784"/>
    <w:rsid w:val="00A32A78"/>
    <w:rsid w:val="00A32CC3"/>
    <w:rsid w:val="00A32FA9"/>
    <w:rsid w:val="00A332AF"/>
    <w:rsid w:val="00A338A4"/>
    <w:rsid w:val="00A3390B"/>
    <w:rsid w:val="00A33A64"/>
    <w:rsid w:val="00A33D20"/>
    <w:rsid w:val="00A33EDA"/>
    <w:rsid w:val="00A33FBC"/>
    <w:rsid w:val="00A340F8"/>
    <w:rsid w:val="00A34231"/>
    <w:rsid w:val="00A343EE"/>
    <w:rsid w:val="00A344D9"/>
    <w:rsid w:val="00A348A5"/>
    <w:rsid w:val="00A34EAE"/>
    <w:rsid w:val="00A352B2"/>
    <w:rsid w:val="00A35380"/>
    <w:rsid w:val="00A35779"/>
    <w:rsid w:val="00A35A21"/>
    <w:rsid w:val="00A35D0E"/>
    <w:rsid w:val="00A35D73"/>
    <w:rsid w:val="00A36696"/>
    <w:rsid w:val="00A3688D"/>
    <w:rsid w:val="00A36ADF"/>
    <w:rsid w:val="00A36B44"/>
    <w:rsid w:val="00A36B51"/>
    <w:rsid w:val="00A370B9"/>
    <w:rsid w:val="00A372FC"/>
    <w:rsid w:val="00A37493"/>
    <w:rsid w:val="00A3762B"/>
    <w:rsid w:val="00A37653"/>
    <w:rsid w:val="00A37877"/>
    <w:rsid w:val="00A3788E"/>
    <w:rsid w:val="00A37A15"/>
    <w:rsid w:val="00A37A99"/>
    <w:rsid w:val="00A37AC6"/>
    <w:rsid w:val="00A37B5F"/>
    <w:rsid w:val="00A4009D"/>
    <w:rsid w:val="00A40476"/>
    <w:rsid w:val="00A40763"/>
    <w:rsid w:val="00A40A0A"/>
    <w:rsid w:val="00A40DD6"/>
    <w:rsid w:val="00A40E44"/>
    <w:rsid w:val="00A40E61"/>
    <w:rsid w:val="00A410D9"/>
    <w:rsid w:val="00A4119A"/>
    <w:rsid w:val="00A411E9"/>
    <w:rsid w:val="00A41977"/>
    <w:rsid w:val="00A41A71"/>
    <w:rsid w:val="00A41BF6"/>
    <w:rsid w:val="00A41DCB"/>
    <w:rsid w:val="00A41E5A"/>
    <w:rsid w:val="00A420D2"/>
    <w:rsid w:val="00A42268"/>
    <w:rsid w:val="00A42BA2"/>
    <w:rsid w:val="00A42BE0"/>
    <w:rsid w:val="00A42E08"/>
    <w:rsid w:val="00A42E94"/>
    <w:rsid w:val="00A43349"/>
    <w:rsid w:val="00A4337C"/>
    <w:rsid w:val="00A4347E"/>
    <w:rsid w:val="00A436A2"/>
    <w:rsid w:val="00A438C4"/>
    <w:rsid w:val="00A43C93"/>
    <w:rsid w:val="00A4499E"/>
    <w:rsid w:val="00A44ABC"/>
    <w:rsid w:val="00A44B3E"/>
    <w:rsid w:val="00A45225"/>
    <w:rsid w:val="00A45360"/>
    <w:rsid w:val="00A459D2"/>
    <w:rsid w:val="00A45AF8"/>
    <w:rsid w:val="00A45D0C"/>
    <w:rsid w:val="00A46587"/>
    <w:rsid w:val="00A4668E"/>
    <w:rsid w:val="00A46B94"/>
    <w:rsid w:val="00A46D0B"/>
    <w:rsid w:val="00A46E9E"/>
    <w:rsid w:val="00A4722B"/>
    <w:rsid w:val="00A472A0"/>
    <w:rsid w:val="00A4735F"/>
    <w:rsid w:val="00A47682"/>
    <w:rsid w:val="00A478CD"/>
    <w:rsid w:val="00A47EA0"/>
    <w:rsid w:val="00A50013"/>
    <w:rsid w:val="00A50159"/>
    <w:rsid w:val="00A5042E"/>
    <w:rsid w:val="00A50765"/>
    <w:rsid w:val="00A509FA"/>
    <w:rsid w:val="00A50D4D"/>
    <w:rsid w:val="00A50E8C"/>
    <w:rsid w:val="00A512F5"/>
    <w:rsid w:val="00A51395"/>
    <w:rsid w:val="00A5140B"/>
    <w:rsid w:val="00A516EA"/>
    <w:rsid w:val="00A517DE"/>
    <w:rsid w:val="00A51B1D"/>
    <w:rsid w:val="00A5232E"/>
    <w:rsid w:val="00A52551"/>
    <w:rsid w:val="00A530FB"/>
    <w:rsid w:val="00A537AE"/>
    <w:rsid w:val="00A538CC"/>
    <w:rsid w:val="00A53B78"/>
    <w:rsid w:val="00A53C75"/>
    <w:rsid w:val="00A53CE0"/>
    <w:rsid w:val="00A53D7E"/>
    <w:rsid w:val="00A53FA9"/>
    <w:rsid w:val="00A54153"/>
    <w:rsid w:val="00A54A2F"/>
    <w:rsid w:val="00A54E1E"/>
    <w:rsid w:val="00A55800"/>
    <w:rsid w:val="00A55986"/>
    <w:rsid w:val="00A559B4"/>
    <w:rsid w:val="00A55E6A"/>
    <w:rsid w:val="00A56627"/>
    <w:rsid w:val="00A5698D"/>
    <w:rsid w:val="00A56D21"/>
    <w:rsid w:val="00A5758B"/>
    <w:rsid w:val="00A57827"/>
    <w:rsid w:val="00A57A52"/>
    <w:rsid w:val="00A57F1D"/>
    <w:rsid w:val="00A60215"/>
    <w:rsid w:val="00A61541"/>
    <w:rsid w:val="00A618A9"/>
    <w:rsid w:val="00A61CA8"/>
    <w:rsid w:val="00A61F58"/>
    <w:rsid w:val="00A62272"/>
    <w:rsid w:val="00A624C1"/>
    <w:rsid w:val="00A6303E"/>
    <w:rsid w:val="00A636FC"/>
    <w:rsid w:val="00A6402B"/>
    <w:rsid w:val="00A643BC"/>
    <w:rsid w:val="00A646F1"/>
    <w:rsid w:val="00A65269"/>
    <w:rsid w:val="00A65560"/>
    <w:rsid w:val="00A65764"/>
    <w:rsid w:val="00A657F9"/>
    <w:rsid w:val="00A65863"/>
    <w:rsid w:val="00A65897"/>
    <w:rsid w:val="00A659E6"/>
    <w:rsid w:val="00A65CBF"/>
    <w:rsid w:val="00A65D1C"/>
    <w:rsid w:val="00A6615B"/>
    <w:rsid w:val="00A663BB"/>
    <w:rsid w:val="00A663F8"/>
    <w:rsid w:val="00A66B20"/>
    <w:rsid w:val="00A66BAF"/>
    <w:rsid w:val="00A66EB5"/>
    <w:rsid w:val="00A67091"/>
    <w:rsid w:val="00A67095"/>
    <w:rsid w:val="00A6738A"/>
    <w:rsid w:val="00A673D4"/>
    <w:rsid w:val="00A67642"/>
    <w:rsid w:val="00A67BD7"/>
    <w:rsid w:val="00A67D89"/>
    <w:rsid w:val="00A67DFD"/>
    <w:rsid w:val="00A7052C"/>
    <w:rsid w:val="00A70EE2"/>
    <w:rsid w:val="00A712AE"/>
    <w:rsid w:val="00A716AC"/>
    <w:rsid w:val="00A717EB"/>
    <w:rsid w:val="00A71A90"/>
    <w:rsid w:val="00A72053"/>
    <w:rsid w:val="00A72116"/>
    <w:rsid w:val="00A7231F"/>
    <w:rsid w:val="00A72732"/>
    <w:rsid w:val="00A72892"/>
    <w:rsid w:val="00A72B82"/>
    <w:rsid w:val="00A72B8D"/>
    <w:rsid w:val="00A72ED4"/>
    <w:rsid w:val="00A72FB4"/>
    <w:rsid w:val="00A73BB1"/>
    <w:rsid w:val="00A73E9E"/>
    <w:rsid w:val="00A743CB"/>
    <w:rsid w:val="00A74AAC"/>
    <w:rsid w:val="00A74B8D"/>
    <w:rsid w:val="00A74C66"/>
    <w:rsid w:val="00A75C1F"/>
    <w:rsid w:val="00A76DE5"/>
    <w:rsid w:val="00A77110"/>
    <w:rsid w:val="00A77B37"/>
    <w:rsid w:val="00A77E1F"/>
    <w:rsid w:val="00A80331"/>
    <w:rsid w:val="00A803BA"/>
    <w:rsid w:val="00A805D8"/>
    <w:rsid w:val="00A80804"/>
    <w:rsid w:val="00A80BF2"/>
    <w:rsid w:val="00A80CDF"/>
    <w:rsid w:val="00A80D90"/>
    <w:rsid w:val="00A810AC"/>
    <w:rsid w:val="00A810F1"/>
    <w:rsid w:val="00A814B3"/>
    <w:rsid w:val="00A8155B"/>
    <w:rsid w:val="00A8162F"/>
    <w:rsid w:val="00A819A6"/>
    <w:rsid w:val="00A81AC0"/>
    <w:rsid w:val="00A822A8"/>
    <w:rsid w:val="00A822CA"/>
    <w:rsid w:val="00A8285B"/>
    <w:rsid w:val="00A828ED"/>
    <w:rsid w:val="00A82A7E"/>
    <w:rsid w:val="00A82C8B"/>
    <w:rsid w:val="00A832CA"/>
    <w:rsid w:val="00A833E7"/>
    <w:rsid w:val="00A83780"/>
    <w:rsid w:val="00A83BD2"/>
    <w:rsid w:val="00A8451A"/>
    <w:rsid w:val="00A84CC1"/>
    <w:rsid w:val="00A84E2E"/>
    <w:rsid w:val="00A84EAC"/>
    <w:rsid w:val="00A8518B"/>
    <w:rsid w:val="00A8548E"/>
    <w:rsid w:val="00A85892"/>
    <w:rsid w:val="00A85CA6"/>
    <w:rsid w:val="00A85E57"/>
    <w:rsid w:val="00A8602D"/>
    <w:rsid w:val="00A8665E"/>
    <w:rsid w:val="00A86A4F"/>
    <w:rsid w:val="00A86AE3"/>
    <w:rsid w:val="00A86B38"/>
    <w:rsid w:val="00A86C10"/>
    <w:rsid w:val="00A86C9A"/>
    <w:rsid w:val="00A8717D"/>
    <w:rsid w:val="00A87B09"/>
    <w:rsid w:val="00A87DEB"/>
    <w:rsid w:val="00A87E94"/>
    <w:rsid w:val="00A90547"/>
    <w:rsid w:val="00A90633"/>
    <w:rsid w:val="00A906B8"/>
    <w:rsid w:val="00A9077E"/>
    <w:rsid w:val="00A909F0"/>
    <w:rsid w:val="00A9167D"/>
    <w:rsid w:val="00A9179B"/>
    <w:rsid w:val="00A91DC0"/>
    <w:rsid w:val="00A91E73"/>
    <w:rsid w:val="00A9205B"/>
    <w:rsid w:val="00A9233A"/>
    <w:rsid w:val="00A925FA"/>
    <w:rsid w:val="00A92941"/>
    <w:rsid w:val="00A92C85"/>
    <w:rsid w:val="00A92E3C"/>
    <w:rsid w:val="00A92F5F"/>
    <w:rsid w:val="00A92F90"/>
    <w:rsid w:val="00A93110"/>
    <w:rsid w:val="00A9338B"/>
    <w:rsid w:val="00A934C5"/>
    <w:rsid w:val="00A935B0"/>
    <w:rsid w:val="00A93A18"/>
    <w:rsid w:val="00A93A1D"/>
    <w:rsid w:val="00A9402B"/>
    <w:rsid w:val="00A94093"/>
    <w:rsid w:val="00A941AF"/>
    <w:rsid w:val="00A946C0"/>
    <w:rsid w:val="00A94A60"/>
    <w:rsid w:val="00A94D59"/>
    <w:rsid w:val="00A94DC2"/>
    <w:rsid w:val="00A94E21"/>
    <w:rsid w:val="00A9515B"/>
    <w:rsid w:val="00A95739"/>
    <w:rsid w:val="00A95949"/>
    <w:rsid w:val="00A95A81"/>
    <w:rsid w:val="00A9605B"/>
    <w:rsid w:val="00A96438"/>
    <w:rsid w:val="00A96E22"/>
    <w:rsid w:val="00A97063"/>
    <w:rsid w:val="00A97112"/>
    <w:rsid w:val="00A97446"/>
    <w:rsid w:val="00A97586"/>
    <w:rsid w:val="00A97671"/>
    <w:rsid w:val="00A97DA5"/>
    <w:rsid w:val="00A97E9B"/>
    <w:rsid w:val="00A97FE2"/>
    <w:rsid w:val="00AA0150"/>
    <w:rsid w:val="00AA0241"/>
    <w:rsid w:val="00AA069B"/>
    <w:rsid w:val="00AA0A89"/>
    <w:rsid w:val="00AA0F43"/>
    <w:rsid w:val="00AA1257"/>
    <w:rsid w:val="00AA175D"/>
    <w:rsid w:val="00AA17DD"/>
    <w:rsid w:val="00AA1A91"/>
    <w:rsid w:val="00AA1B22"/>
    <w:rsid w:val="00AA1BBD"/>
    <w:rsid w:val="00AA1C8A"/>
    <w:rsid w:val="00AA2078"/>
    <w:rsid w:val="00AA2E5F"/>
    <w:rsid w:val="00AA3065"/>
    <w:rsid w:val="00AA329A"/>
    <w:rsid w:val="00AA34BD"/>
    <w:rsid w:val="00AA34C1"/>
    <w:rsid w:val="00AA369C"/>
    <w:rsid w:val="00AA3807"/>
    <w:rsid w:val="00AA3812"/>
    <w:rsid w:val="00AA3BFF"/>
    <w:rsid w:val="00AA3D89"/>
    <w:rsid w:val="00AA4405"/>
    <w:rsid w:val="00AA4B6B"/>
    <w:rsid w:val="00AA5283"/>
    <w:rsid w:val="00AA59A0"/>
    <w:rsid w:val="00AA6058"/>
    <w:rsid w:val="00AA6245"/>
    <w:rsid w:val="00AA69E0"/>
    <w:rsid w:val="00AA6D38"/>
    <w:rsid w:val="00AA6D7B"/>
    <w:rsid w:val="00AA6DF7"/>
    <w:rsid w:val="00AA6E15"/>
    <w:rsid w:val="00AA70B6"/>
    <w:rsid w:val="00AA70F9"/>
    <w:rsid w:val="00AA74FA"/>
    <w:rsid w:val="00AA760B"/>
    <w:rsid w:val="00AA7B46"/>
    <w:rsid w:val="00AB0934"/>
    <w:rsid w:val="00AB0939"/>
    <w:rsid w:val="00AB0B3A"/>
    <w:rsid w:val="00AB0FE3"/>
    <w:rsid w:val="00AB185C"/>
    <w:rsid w:val="00AB1AF6"/>
    <w:rsid w:val="00AB1D5E"/>
    <w:rsid w:val="00AB1DC3"/>
    <w:rsid w:val="00AB1EB9"/>
    <w:rsid w:val="00AB1EC9"/>
    <w:rsid w:val="00AB2467"/>
    <w:rsid w:val="00AB24D3"/>
    <w:rsid w:val="00AB276B"/>
    <w:rsid w:val="00AB2861"/>
    <w:rsid w:val="00AB2BBB"/>
    <w:rsid w:val="00AB2D4A"/>
    <w:rsid w:val="00AB30FC"/>
    <w:rsid w:val="00AB3B0A"/>
    <w:rsid w:val="00AB434C"/>
    <w:rsid w:val="00AB44CE"/>
    <w:rsid w:val="00AB47B9"/>
    <w:rsid w:val="00AB48C9"/>
    <w:rsid w:val="00AB48CF"/>
    <w:rsid w:val="00AB531B"/>
    <w:rsid w:val="00AB5B2C"/>
    <w:rsid w:val="00AB5FA7"/>
    <w:rsid w:val="00AB614C"/>
    <w:rsid w:val="00AB61BD"/>
    <w:rsid w:val="00AB63C4"/>
    <w:rsid w:val="00AB658A"/>
    <w:rsid w:val="00AB65AB"/>
    <w:rsid w:val="00AB65B3"/>
    <w:rsid w:val="00AB67EE"/>
    <w:rsid w:val="00AB688C"/>
    <w:rsid w:val="00AB6B47"/>
    <w:rsid w:val="00AB6E98"/>
    <w:rsid w:val="00AB733C"/>
    <w:rsid w:val="00AB7494"/>
    <w:rsid w:val="00AB7515"/>
    <w:rsid w:val="00AB7ABD"/>
    <w:rsid w:val="00AC0121"/>
    <w:rsid w:val="00AC0D0E"/>
    <w:rsid w:val="00AC0F9B"/>
    <w:rsid w:val="00AC1021"/>
    <w:rsid w:val="00AC146A"/>
    <w:rsid w:val="00AC1636"/>
    <w:rsid w:val="00AC19AC"/>
    <w:rsid w:val="00AC1BDA"/>
    <w:rsid w:val="00AC2226"/>
    <w:rsid w:val="00AC2738"/>
    <w:rsid w:val="00AC2810"/>
    <w:rsid w:val="00AC292C"/>
    <w:rsid w:val="00AC327C"/>
    <w:rsid w:val="00AC336F"/>
    <w:rsid w:val="00AC3A05"/>
    <w:rsid w:val="00AC3D47"/>
    <w:rsid w:val="00AC414E"/>
    <w:rsid w:val="00AC4324"/>
    <w:rsid w:val="00AC4496"/>
    <w:rsid w:val="00AC485E"/>
    <w:rsid w:val="00AC4B51"/>
    <w:rsid w:val="00AC4B56"/>
    <w:rsid w:val="00AC4EDE"/>
    <w:rsid w:val="00AC4EE7"/>
    <w:rsid w:val="00AC4F48"/>
    <w:rsid w:val="00AC5046"/>
    <w:rsid w:val="00AC57C9"/>
    <w:rsid w:val="00AC59BA"/>
    <w:rsid w:val="00AC5EAD"/>
    <w:rsid w:val="00AC616E"/>
    <w:rsid w:val="00AC68D4"/>
    <w:rsid w:val="00AC6A71"/>
    <w:rsid w:val="00AC6B17"/>
    <w:rsid w:val="00AC732A"/>
    <w:rsid w:val="00AC75A1"/>
    <w:rsid w:val="00AC7852"/>
    <w:rsid w:val="00AC7F3D"/>
    <w:rsid w:val="00AC7F51"/>
    <w:rsid w:val="00AD037B"/>
    <w:rsid w:val="00AD0746"/>
    <w:rsid w:val="00AD0A40"/>
    <w:rsid w:val="00AD0B6B"/>
    <w:rsid w:val="00AD0B95"/>
    <w:rsid w:val="00AD0BDA"/>
    <w:rsid w:val="00AD13D5"/>
    <w:rsid w:val="00AD16C0"/>
    <w:rsid w:val="00AD18FF"/>
    <w:rsid w:val="00AD198E"/>
    <w:rsid w:val="00AD1A81"/>
    <w:rsid w:val="00AD1B11"/>
    <w:rsid w:val="00AD1CF2"/>
    <w:rsid w:val="00AD1EA8"/>
    <w:rsid w:val="00AD224A"/>
    <w:rsid w:val="00AD2855"/>
    <w:rsid w:val="00AD297F"/>
    <w:rsid w:val="00AD2C44"/>
    <w:rsid w:val="00AD2EF9"/>
    <w:rsid w:val="00AD3240"/>
    <w:rsid w:val="00AD337A"/>
    <w:rsid w:val="00AD3669"/>
    <w:rsid w:val="00AD3A3B"/>
    <w:rsid w:val="00AD3B9D"/>
    <w:rsid w:val="00AD413F"/>
    <w:rsid w:val="00AD41C7"/>
    <w:rsid w:val="00AD429D"/>
    <w:rsid w:val="00AD43AD"/>
    <w:rsid w:val="00AD472B"/>
    <w:rsid w:val="00AD47FA"/>
    <w:rsid w:val="00AD493B"/>
    <w:rsid w:val="00AD4A9C"/>
    <w:rsid w:val="00AD4BDD"/>
    <w:rsid w:val="00AD4C72"/>
    <w:rsid w:val="00AD4CFC"/>
    <w:rsid w:val="00AD5190"/>
    <w:rsid w:val="00AD53D0"/>
    <w:rsid w:val="00AD56A1"/>
    <w:rsid w:val="00AD5F73"/>
    <w:rsid w:val="00AD6097"/>
    <w:rsid w:val="00AD6131"/>
    <w:rsid w:val="00AD64CA"/>
    <w:rsid w:val="00AD66B7"/>
    <w:rsid w:val="00AD6BF2"/>
    <w:rsid w:val="00AD6DCE"/>
    <w:rsid w:val="00AD6DE3"/>
    <w:rsid w:val="00AD6E0A"/>
    <w:rsid w:val="00AD6EBE"/>
    <w:rsid w:val="00AD710F"/>
    <w:rsid w:val="00AD7FCE"/>
    <w:rsid w:val="00AE022F"/>
    <w:rsid w:val="00AE03B7"/>
    <w:rsid w:val="00AE03EF"/>
    <w:rsid w:val="00AE0627"/>
    <w:rsid w:val="00AE14D3"/>
    <w:rsid w:val="00AE177C"/>
    <w:rsid w:val="00AE198C"/>
    <w:rsid w:val="00AE1ADC"/>
    <w:rsid w:val="00AE1B39"/>
    <w:rsid w:val="00AE1C29"/>
    <w:rsid w:val="00AE1E5C"/>
    <w:rsid w:val="00AE2299"/>
    <w:rsid w:val="00AE2651"/>
    <w:rsid w:val="00AE272A"/>
    <w:rsid w:val="00AE2A16"/>
    <w:rsid w:val="00AE2A19"/>
    <w:rsid w:val="00AE2DDC"/>
    <w:rsid w:val="00AE349C"/>
    <w:rsid w:val="00AE3650"/>
    <w:rsid w:val="00AE36DC"/>
    <w:rsid w:val="00AE36F9"/>
    <w:rsid w:val="00AE3834"/>
    <w:rsid w:val="00AE3D3C"/>
    <w:rsid w:val="00AE45B7"/>
    <w:rsid w:val="00AE478C"/>
    <w:rsid w:val="00AE47A8"/>
    <w:rsid w:val="00AE4AA1"/>
    <w:rsid w:val="00AE501A"/>
    <w:rsid w:val="00AE5152"/>
    <w:rsid w:val="00AE5267"/>
    <w:rsid w:val="00AE52B2"/>
    <w:rsid w:val="00AE53BD"/>
    <w:rsid w:val="00AE5422"/>
    <w:rsid w:val="00AE569E"/>
    <w:rsid w:val="00AE6148"/>
    <w:rsid w:val="00AE631B"/>
    <w:rsid w:val="00AE647D"/>
    <w:rsid w:val="00AE6AF3"/>
    <w:rsid w:val="00AE6E84"/>
    <w:rsid w:val="00AE6E85"/>
    <w:rsid w:val="00AE753B"/>
    <w:rsid w:val="00AE75D0"/>
    <w:rsid w:val="00AE77D7"/>
    <w:rsid w:val="00AE780E"/>
    <w:rsid w:val="00AE7B87"/>
    <w:rsid w:val="00AE7D52"/>
    <w:rsid w:val="00AE7FA1"/>
    <w:rsid w:val="00AF00D1"/>
    <w:rsid w:val="00AF0218"/>
    <w:rsid w:val="00AF0991"/>
    <w:rsid w:val="00AF09EA"/>
    <w:rsid w:val="00AF0D2C"/>
    <w:rsid w:val="00AF0D61"/>
    <w:rsid w:val="00AF10C4"/>
    <w:rsid w:val="00AF1332"/>
    <w:rsid w:val="00AF19C0"/>
    <w:rsid w:val="00AF1BD7"/>
    <w:rsid w:val="00AF1FAA"/>
    <w:rsid w:val="00AF20CD"/>
    <w:rsid w:val="00AF232F"/>
    <w:rsid w:val="00AF24C6"/>
    <w:rsid w:val="00AF284E"/>
    <w:rsid w:val="00AF2880"/>
    <w:rsid w:val="00AF2AF3"/>
    <w:rsid w:val="00AF3138"/>
    <w:rsid w:val="00AF322C"/>
    <w:rsid w:val="00AF325C"/>
    <w:rsid w:val="00AF32A6"/>
    <w:rsid w:val="00AF3AB5"/>
    <w:rsid w:val="00AF40FF"/>
    <w:rsid w:val="00AF4CA2"/>
    <w:rsid w:val="00AF4D46"/>
    <w:rsid w:val="00AF4F33"/>
    <w:rsid w:val="00AF516B"/>
    <w:rsid w:val="00AF56BB"/>
    <w:rsid w:val="00AF5A8D"/>
    <w:rsid w:val="00AF5C3F"/>
    <w:rsid w:val="00AF665D"/>
    <w:rsid w:val="00AF6982"/>
    <w:rsid w:val="00AF6A2B"/>
    <w:rsid w:val="00AF6B2B"/>
    <w:rsid w:val="00AF6CDB"/>
    <w:rsid w:val="00AF7289"/>
    <w:rsid w:val="00AF765F"/>
    <w:rsid w:val="00AF77FE"/>
    <w:rsid w:val="00AF78D7"/>
    <w:rsid w:val="00B00314"/>
    <w:rsid w:val="00B00589"/>
    <w:rsid w:val="00B00886"/>
    <w:rsid w:val="00B00AAB"/>
    <w:rsid w:val="00B00B4E"/>
    <w:rsid w:val="00B00BEC"/>
    <w:rsid w:val="00B00D82"/>
    <w:rsid w:val="00B00D92"/>
    <w:rsid w:val="00B00FFD"/>
    <w:rsid w:val="00B0150F"/>
    <w:rsid w:val="00B0178E"/>
    <w:rsid w:val="00B019BE"/>
    <w:rsid w:val="00B019F0"/>
    <w:rsid w:val="00B01B7C"/>
    <w:rsid w:val="00B01C23"/>
    <w:rsid w:val="00B01E59"/>
    <w:rsid w:val="00B01F52"/>
    <w:rsid w:val="00B020BC"/>
    <w:rsid w:val="00B0214A"/>
    <w:rsid w:val="00B024DB"/>
    <w:rsid w:val="00B025ED"/>
    <w:rsid w:val="00B02933"/>
    <w:rsid w:val="00B0310D"/>
    <w:rsid w:val="00B035BD"/>
    <w:rsid w:val="00B035E0"/>
    <w:rsid w:val="00B0362C"/>
    <w:rsid w:val="00B0372E"/>
    <w:rsid w:val="00B037F3"/>
    <w:rsid w:val="00B03A16"/>
    <w:rsid w:val="00B03CB4"/>
    <w:rsid w:val="00B03EF1"/>
    <w:rsid w:val="00B0415C"/>
    <w:rsid w:val="00B04465"/>
    <w:rsid w:val="00B04525"/>
    <w:rsid w:val="00B04827"/>
    <w:rsid w:val="00B049AA"/>
    <w:rsid w:val="00B04CFE"/>
    <w:rsid w:val="00B04F8A"/>
    <w:rsid w:val="00B05BC0"/>
    <w:rsid w:val="00B05F0F"/>
    <w:rsid w:val="00B06148"/>
    <w:rsid w:val="00B0618F"/>
    <w:rsid w:val="00B06537"/>
    <w:rsid w:val="00B065E2"/>
    <w:rsid w:val="00B06782"/>
    <w:rsid w:val="00B069F7"/>
    <w:rsid w:val="00B06B0C"/>
    <w:rsid w:val="00B07176"/>
    <w:rsid w:val="00B0798D"/>
    <w:rsid w:val="00B07A75"/>
    <w:rsid w:val="00B07BEE"/>
    <w:rsid w:val="00B07F13"/>
    <w:rsid w:val="00B07F86"/>
    <w:rsid w:val="00B10A19"/>
    <w:rsid w:val="00B10ABD"/>
    <w:rsid w:val="00B1126F"/>
    <w:rsid w:val="00B114D0"/>
    <w:rsid w:val="00B11776"/>
    <w:rsid w:val="00B11A07"/>
    <w:rsid w:val="00B11A90"/>
    <w:rsid w:val="00B11BA3"/>
    <w:rsid w:val="00B11E58"/>
    <w:rsid w:val="00B1201A"/>
    <w:rsid w:val="00B1205C"/>
    <w:rsid w:val="00B120C1"/>
    <w:rsid w:val="00B1259E"/>
    <w:rsid w:val="00B132A7"/>
    <w:rsid w:val="00B1339C"/>
    <w:rsid w:val="00B133A9"/>
    <w:rsid w:val="00B13791"/>
    <w:rsid w:val="00B13886"/>
    <w:rsid w:val="00B13891"/>
    <w:rsid w:val="00B13893"/>
    <w:rsid w:val="00B13D1B"/>
    <w:rsid w:val="00B13FB2"/>
    <w:rsid w:val="00B14349"/>
    <w:rsid w:val="00B1460B"/>
    <w:rsid w:val="00B147C4"/>
    <w:rsid w:val="00B14AAB"/>
    <w:rsid w:val="00B14E52"/>
    <w:rsid w:val="00B1553E"/>
    <w:rsid w:val="00B1591B"/>
    <w:rsid w:val="00B15C54"/>
    <w:rsid w:val="00B15C9C"/>
    <w:rsid w:val="00B16105"/>
    <w:rsid w:val="00B16319"/>
    <w:rsid w:val="00B16942"/>
    <w:rsid w:val="00B16CEB"/>
    <w:rsid w:val="00B16CED"/>
    <w:rsid w:val="00B16FD0"/>
    <w:rsid w:val="00B1731B"/>
    <w:rsid w:val="00B1746F"/>
    <w:rsid w:val="00B174B0"/>
    <w:rsid w:val="00B17573"/>
    <w:rsid w:val="00B175A4"/>
    <w:rsid w:val="00B17BF3"/>
    <w:rsid w:val="00B17D53"/>
    <w:rsid w:val="00B20160"/>
    <w:rsid w:val="00B207DF"/>
    <w:rsid w:val="00B20AA7"/>
    <w:rsid w:val="00B20BB3"/>
    <w:rsid w:val="00B20C26"/>
    <w:rsid w:val="00B20C77"/>
    <w:rsid w:val="00B20D63"/>
    <w:rsid w:val="00B20F5F"/>
    <w:rsid w:val="00B20FCC"/>
    <w:rsid w:val="00B21056"/>
    <w:rsid w:val="00B214B9"/>
    <w:rsid w:val="00B2152E"/>
    <w:rsid w:val="00B21BD8"/>
    <w:rsid w:val="00B225D2"/>
    <w:rsid w:val="00B229A2"/>
    <w:rsid w:val="00B22EB9"/>
    <w:rsid w:val="00B22F53"/>
    <w:rsid w:val="00B23129"/>
    <w:rsid w:val="00B231F2"/>
    <w:rsid w:val="00B234AD"/>
    <w:rsid w:val="00B235A4"/>
    <w:rsid w:val="00B23C56"/>
    <w:rsid w:val="00B23E41"/>
    <w:rsid w:val="00B23F9A"/>
    <w:rsid w:val="00B240AE"/>
    <w:rsid w:val="00B243C4"/>
    <w:rsid w:val="00B2450F"/>
    <w:rsid w:val="00B248F3"/>
    <w:rsid w:val="00B2509F"/>
    <w:rsid w:val="00B251CB"/>
    <w:rsid w:val="00B252D9"/>
    <w:rsid w:val="00B25461"/>
    <w:rsid w:val="00B255C7"/>
    <w:rsid w:val="00B25DF4"/>
    <w:rsid w:val="00B2600F"/>
    <w:rsid w:val="00B26010"/>
    <w:rsid w:val="00B26692"/>
    <w:rsid w:val="00B267C1"/>
    <w:rsid w:val="00B26823"/>
    <w:rsid w:val="00B2698E"/>
    <w:rsid w:val="00B26AA9"/>
    <w:rsid w:val="00B26B98"/>
    <w:rsid w:val="00B26B99"/>
    <w:rsid w:val="00B26DB2"/>
    <w:rsid w:val="00B26F20"/>
    <w:rsid w:val="00B270EB"/>
    <w:rsid w:val="00B27175"/>
    <w:rsid w:val="00B27314"/>
    <w:rsid w:val="00B2748A"/>
    <w:rsid w:val="00B27739"/>
    <w:rsid w:val="00B27751"/>
    <w:rsid w:val="00B277DD"/>
    <w:rsid w:val="00B27853"/>
    <w:rsid w:val="00B27EAB"/>
    <w:rsid w:val="00B3018C"/>
    <w:rsid w:val="00B3020F"/>
    <w:rsid w:val="00B3021F"/>
    <w:rsid w:val="00B30220"/>
    <w:rsid w:val="00B304E1"/>
    <w:rsid w:val="00B30582"/>
    <w:rsid w:val="00B306AB"/>
    <w:rsid w:val="00B30774"/>
    <w:rsid w:val="00B307F8"/>
    <w:rsid w:val="00B3084D"/>
    <w:rsid w:val="00B31051"/>
    <w:rsid w:val="00B31180"/>
    <w:rsid w:val="00B311FC"/>
    <w:rsid w:val="00B314A9"/>
    <w:rsid w:val="00B31526"/>
    <w:rsid w:val="00B315C5"/>
    <w:rsid w:val="00B31809"/>
    <w:rsid w:val="00B31845"/>
    <w:rsid w:val="00B31A9F"/>
    <w:rsid w:val="00B31D0D"/>
    <w:rsid w:val="00B326EF"/>
    <w:rsid w:val="00B32826"/>
    <w:rsid w:val="00B3310F"/>
    <w:rsid w:val="00B33418"/>
    <w:rsid w:val="00B3351B"/>
    <w:rsid w:val="00B335AE"/>
    <w:rsid w:val="00B339AF"/>
    <w:rsid w:val="00B33B27"/>
    <w:rsid w:val="00B33C18"/>
    <w:rsid w:val="00B33D01"/>
    <w:rsid w:val="00B33E2A"/>
    <w:rsid w:val="00B33E70"/>
    <w:rsid w:val="00B33F38"/>
    <w:rsid w:val="00B33F58"/>
    <w:rsid w:val="00B33F64"/>
    <w:rsid w:val="00B340B8"/>
    <w:rsid w:val="00B3411D"/>
    <w:rsid w:val="00B3453C"/>
    <w:rsid w:val="00B34841"/>
    <w:rsid w:val="00B34C66"/>
    <w:rsid w:val="00B34CDD"/>
    <w:rsid w:val="00B34D40"/>
    <w:rsid w:val="00B3546E"/>
    <w:rsid w:val="00B355C5"/>
    <w:rsid w:val="00B3561D"/>
    <w:rsid w:val="00B356F6"/>
    <w:rsid w:val="00B35C8C"/>
    <w:rsid w:val="00B35E7B"/>
    <w:rsid w:val="00B36584"/>
    <w:rsid w:val="00B365D2"/>
    <w:rsid w:val="00B36C4B"/>
    <w:rsid w:val="00B36C57"/>
    <w:rsid w:val="00B3724C"/>
    <w:rsid w:val="00B374EF"/>
    <w:rsid w:val="00B374FA"/>
    <w:rsid w:val="00B37A2A"/>
    <w:rsid w:val="00B37D05"/>
    <w:rsid w:val="00B409B3"/>
    <w:rsid w:val="00B409F7"/>
    <w:rsid w:val="00B40A8A"/>
    <w:rsid w:val="00B40F40"/>
    <w:rsid w:val="00B40FC9"/>
    <w:rsid w:val="00B41023"/>
    <w:rsid w:val="00B41034"/>
    <w:rsid w:val="00B414E0"/>
    <w:rsid w:val="00B418E3"/>
    <w:rsid w:val="00B41928"/>
    <w:rsid w:val="00B41A9F"/>
    <w:rsid w:val="00B41E4E"/>
    <w:rsid w:val="00B4265D"/>
    <w:rsid w:val="00B42760"/>
    <w:rsid w:val="00B4286C"/>
    <w:rsid w:val="00B428E3"/>
    <w:rsid w:val="00B42990"/>
    <w:rsid w:val="00B42B42"/>
    <w:rsid w:val="00B430AC"/>
    <w:rsid w:val="00B432A3"/>
    <w:rsid w:val="00B43661"/>
    <w:rsid w:val="00B43A2B"/>
    <w:rsid w:val="00B43B9E"/>
    <w:rsid w:val="00B43C57"/>
    <w:rsid w:val="00B43D88"/>
    <w:rsid w:val="00B43E8F"/>
    <w:rsid w:val="00B440D0"/>
    <w:rsid w:val="00B44265"/>
    <w:rsid w:val="00B44452"/>
    <w:rsid w:val="00B4471F"/>
    <w:rsid w:val="00B448E4"/>
    <w:rsid w:val="00B4495C"/>
    <w:rsid w:val="00B44BC7"/>
    <w:rsid w:val="00B44C3B"/>
    <w:rsid w:val="00B45246"/>
    <w:rsid w:val="00B45634"/>
    <w:rsid w:val="00B456D0"/>
    <w:rsid w:val="00B45764"/>
    <w:rsid w:val="00B4582A"/>
    <w:rsid w:val="00B45D4B"/>
    <w:rsid w:val="00B460D6"/>
    <w:rsid w:val="00B462BE"/>
    <w:rsid w:val="00B46397"/>
    <w:rsid w:val="00B464B0"/>
    <w:rsid w:val="00B4675C"/>
    <w:rsid w:val="00B469A8"/>
    <w:rsid w:val="00B46B97"/>
    <w:rsid w:val="00B471A6"/>
    <w:rsid w:val="00B47429"/>
    <w:rsid w:val="00B474D5"/>
    <w:rsid w:val="00B47919"/>
    <w:rsid w:val="00B47974"/>
    <w:rsid w:val="00B47C23"/>
    <w:rsid w:val="00B47D0E"/>
    <w:rsid w:val="00B47D56"/>
    <w:rsid w:val="00B47F0D"/>
    <w:rsid w:val="00B47F72"/>
    <w:rsid w:val="00B504C7"/>
    <w:rsid w:val="00B504F8"/>
    <w:rsid w:val="00B50890"/>
    <w:rsid w:val="00B50909"/>
    <w:rsid w:val="00B50A46"/>
    <w:rsid w:val="00B50AE4"/>
    <w:rsid w:val="00B50B90"/>
    <w:rsid w:val="00B51450"/>
    <w:rsid w:val="00B51E45"/>
    <w:rsid w:val="00B524B0"/>
    <w:rsid w:val="00B5280C"/>
    <w:rsid w:val="00B5297A"/>
    <w:rsid w:val="00B52C00"/>
    <w:rsid w:val="00B53582"/>
    <w:rsid w:val="00B53A2E"/>
    <w:rsid w:val="00B53EB0"/>
    <w:rsid w:val="00B53F64"/>
    <w:rsid w:val="00B546DA"/>
    <w:rsid w:val="00B547AC"/>
    <w:rsid w:val="00B54A8F"/>
    <w:rsid w:val="00B557DE"/>
    <w:rsid w:val="00B55870"/>
    <w:rsid w:val="00B55F91"/>
    <w:rsid w:val="00B564B1"/>
    <w:rsid w:val="00B5677B"/>
    <w:rsid w:val="00B568A8"/>
    <w:rsid w:val="00B56CAD"/>
    <w:rsid w:val="00B56F0C"/>
    <w:rsid w:val="00B5764F"/>
    <w:rsid w:val="00B57706"/>
    <w:rsid w:val="00B578B3"/>
    <w:rsid w:val="00B57A2B"/>
    <w:rsid w:val="00B6001A"/>
    <w:rsid w:val="00B6017D"/>
    <w:rsid w:val="00B6082A"/>
    <w:rsid w:val="00B60ADF"/>
    <w:rsid w:val="00B61273"/>
    <w:rsid w:val="00B61387"/>
    <w:rsid w:val="00B614F5"/>
    <w:rsid w:val="00B61700"/>
    <w:rsid w:val="00B61B70"/>
    <w:rsid w:val="00B620E1"/>
    <w:rsid w:val="00B62C6F"/>
    <w:rsid w:val="00B6307C"/>
    <w:rsid w:val="00B635D8"/>
    <w:rsid w:val="00B636CA"/>
    <w:rsid w:val="00B637D7"/>
    <w:rsid w:val="00B63A35"/>
    <w:rsid w:val="00B63C4E"/>
    <w:rsid w:val="00B63C96"/>
    <w:rsid w:val="00B63F26"/>
    <w:rsid w:val="00B642F7"/>
    <w:rsid w:val="00B64308"/>
    <w:rsid w:val="00B64343"/>
    <w:rsid w:val="00B64C1B"/>
    <w:rsid w:val="00B64D1B"/>
    <w:rsid w:val="00B65078"/>
    <w:rsid w:val="00B6521D"/>
    <w:rsid w:val="00B65639"/>
    <w:rsid w:val="00B6565E"/>
    <w:rsid w:val="00B65700"/>
    <w:rsid w:val="00B6611C"/>
    <w:rsid w:val="00B665C7"/>
    <w:rsid w:val="00B665CB"/>
    <w:rsid w:val="00B6695E"/>
    <w:rsid w:val="00B66B89"/>
    <w:rsid w:val="00B66CF4"/>
    <w:rsid w:val="00B67200"/>
    <w:rsid w:val="00B67546"/>
    <w:rsid w:val="00B676AE"/>
    <w:rsid w:val="00B67E33"/>
    <w:rsid w:val="00B67FD2"/>
    <w:rsid w:val="00B70469"/>
    <w:rsid w:val="00B704A3"/>
    <w:rsid w:val="00B70963"/>
    <w:rsid w:val="00B70E23"/>
    <w:rsid w:val="00B70F95"/>
    <w:rsid w:val="00B71781"/>
    <w:rsid w:val="00B71A3F"/>
    <w:rsid w:val="00B71EB2"/>
    <w:rsid w:val="00B720F5"/>
    <w:rsid w:val="00B7221B"/>
    <w:rsid w:val="00B72464"/>
    <w:rsid w:val="00B727CD"/>
    <w:rsid w:val="00B72CF7"/>
    <w:rsid w:val="00B731AC"/>
    <w:rsid w:val="00B737E4"/>
    <w:rsid w:val="00B73A43"/>
    <w:rsid w:val="00B73B44"/>
    <w:rsid w:val="00B74096"/>
    <w:rsid w:val="00B74190"/>
    <w:rsid w:val="00B74442"/>
    <w:rsid w:val="00B74F4F"/>
    <w:rsid w:val="00B750AF"/>
    <w:rsid w:val="00B75353"/>
    <w:rsid w:val="00B75364"/>
    <w:rsid w:val="00B753BD"/>
    <w:rsid w:val="00B75413"/>
    <w:rsid w:val="00B754B0"/>
    <w:rsid w:val="00B7565E"/>
    <w:rsid w:val="00B758B5"/>
    <w:rsid w:val="00B758C0"/>
    <w:rsid w:val="00B75999"/>
    <w:rsid w:val="00B75B71"/>
    <w:rsid w:val="00B75EDF"/>
    <w:rsid w:val="00B75F5E"/>
    <w:rsid w:val="00B760D8"/>
    <w:rsid w:val="00B7631A"/>
    <w:rsid w:val="00B76346"/>
    <w:rsid w:val="00B76DBC"/>
    <w:rsid w:val="00B7786E"/>
    <w:rsid w:val="00B77C5D"/>
    <w:rsid w:val="00B804FE"/>
    <w:rsid w:val="00B8073B"/>
    <w:rsid w:val="00B80A3F"/>
    <w:rsid w:val="00B80ACD"/>
    <w:rsid w:val="00B81C0F"/>
    <w:rsid w:val="00B81CE3"/>
    <w:rsid w:val="00B81E80"/>
    <w:rsid w:val="00B82203"/>
    <w:rsid w:val="00B82438"/>
    <w:rsid w:val="00B8254A"/>
    <w:rsid w:val="00B82620"/>
    <w:rsid w:val="00B8273E"/>
    <w:rsid w:val="00B82951"/>
    <w:rsid w:val="00B82AE9"/>
    <w:rsid w:val="00B82C8D"/>
    <w:rsid w:val="00B82F00"/>
    <w:rsid w:val="00B82FFD"/>
    <w:rsid w:val="00B83262"/>
    <w:rsid w:val="00B83362"/>
    <w:rsid w:val="00B833F1"/>
    <w:rsid w:val="00B838E0"/>
    <w:rsid w:val="00B83B23"/>
    <w:rsid w:val="00B83D76"/>
    <w:rsid w:val="00B8401C"/>
    <w:rsid w:val="00B841BA"/>
    <w:rsid w:val="00B8432F"/>
    <w:rsid w:val="00B843AB"/>
    <w:rsid w:val="00B84734"/>
    <w:rsid w:val="00B85333"/>
    <w:rsid w:val="00B85F16"/>
    <w:rsid w:val="00B86203"/>
    <w:rsid w:val="00B864CE"/>
    <w:rsid w:val="00B867F1"/>
    <w:rsid w:val="00B86D03"/>
    <w:rsid w:val="00B8758F"/>
    <w:rsid w:val="00B87D56"/>
    <w:rsid w:val="00B903E1"/>
    <w:rsid w:val="00B90635"/>
    <w:rsid w:val="00B91202"/>
    <w:rsid w:val="00B915DD"/>
    <w:rsid w:val="00B91781"/>
    <w:rsid w:val="00B91878"/>
    <w:rsid w:val="00B91935"/>
    <w:rsid w:val="00B91B00"/>
    <w:rsid w:val="00B91DDF"/>
    <w:rsid w:val="00B91E00"/>
    <w:rsid w:val="00B91FCB"/>
    <w:rsid w:val="00B920A0"/>
    <w:rsid w:val="00B927E3"/>
    <w:rsid w:val="00B928B9"/>
    <w:rsid w:val="00B92971"/>
    <w:rsid w:val="00B929D5"/>
    <w:rsid w:val="00B931AC"/>
    <w:rsid w:val="00B9336D"/>
    <w:rsid w:val="00B933E1"/>
    <w:rsid w:val="00B9340E"/>
    <w:rsid w:val="00B939BC"/>
    <w:rsid w:val="00B94167"/>
    <w:rsid w:val="00B9421C"/>
    <w:rsid w:val="00B94707"/>
    <w:rsid w:val="00B94915"/>
    <w:rsid w:val="00B94F6F"/>
    <w:rsid w:val="00B95192"/>
    <w:rsid w:val="00B95508"/>
    <w:rsid w:val="00B95C2C"/>
    <w:rsid w:val="00B95CCA"/>
    <w:rsid w:val="00B95F0D"/>
    <w:rsid w:val="00B95FE2"/>
    <w:rsid w:val="00B96263"/>
    <w:rsid w:val="00B9659C"/>
    <w:rsid w:val="00B9667B"/>
    <w:rsid w:val="00B969F5"/>
    <w:rsid w:val="00B96A01"/>
    <w:rsid w:val="00B97053"/>
    <w:rsid w:val="00B97254"/>
    <w:rsid w:val="00B972EE"/>
    <w:rsid w:val="00B9756C"/>
    <w:rsid w:val="00B9765F"/>
    <w:rsid w:val="00B976FF"/>
    <w:rsid w:val="00B97C7C"/>
    <w:rsid w:val="00B97C96"/>
    <w:rsid w:val="00BA01DE"/>
    <w:rsid w:val="00BA0313"/>
    <w:rsid w:val="00BA0C1B"/>
    <w:rsid w:val="00BA0C2C"/>
    <w:rsid w:val="00BA0D24"/>
    <w:rsid w:val="00BA0FAB"/>
    <w:rsid w:val="00BA100D"/>
    <w:rsid w:val="00BA10E6"/>
    <w:rsid w:val="00BA127A"/>
    <w:rsid w:val="00BA1355"/>
    <w:rsid w:val="00BA1EB4"/>
    <w:rsid w:val="00BA2257"/>
    <w:rsid w:val="00BA2885"/>
    <w:rsid w:val="00BA28B7"/>
    <w:rsid w:val="00BA29B4"/>
    <w:rsid w:val="00BA316B"/>
    <w:rsid w:val="00BA3624"/>
    <w:rsid w:val="00BA3D26"/>
    <w:rsid w:val="00BA3E22"/>
    <w:rsid w:val="00BA3FFF"/>
    <w:rsid w:val="00BA4359"/>
    <w:rsid w:val="00BA4477"/>
    <w:rsid w:val="00BA4867"/>
    <w:rsid w:val="00BA4934"/>
    <w:rsid w:val="00BA4B2D"/>
    <w:rsid w:val="00BA4CDB"/>
    <w:rsid w:val="00BA4CF3"/>
    <w:rsid w:val="00BA58AB"/>
    <w:rsid w:val="00BA625D"/>
    <w:rsid w:val="00BA6262"/>
    <w:rsid w:val="00BA6E36"/>
    <w:rsid w:val="00BA6FF5"/>
    <w:rsid w:val="00BA7145"/>
    <w:rsid w:val="00BA763E"/>
    <w:rsid w:val="00BA78EF"/>
    <w:rsid w:val="00BA7948"/>
    <w:rsid w:val="00BA7C87"/>
    <w:rsid w:val="00BA7D01"/>
    <w:rsid w:val="00BA7EEC"/>
    <w:rsid w:val="00BB0004"/>
    <w:rsid w:val="00BB0541"/>
    <w:rsid w:val="00BB0AFC"/>
    <w:rsid w:val="00BB1138"/>
    <w:rsid w:val="00BB1350"/>
    <w:rsid w:val="00BB19D0"/>
    <w:rsid w:val="00BB1AAB"/>
    <w:rsid w:val="00BB1F08"/>
    <w:rsid w:val="00BB1F5C"/>
    <w:rsid w:val="00BB1F76"/>
    <w:rsid w:val="00BB25C5"/>
    <w:rsid w:val="00BB2BDF"/>
    <w:rsid w:val="00BB301C"/>
    <w:rsid w:val="00BB3104"/>
    <w:rsid w:val="00BB329B"/>
    <w:rsid w:val="00BB344F"/>
    <w:rsid w:val="00BB362A"/>
    <w:rsid w:val="00BB3673"/>
    <w:rsid w:val="00BB3CFA"/>
    <w:rsid w:val="00BB3D57"/>
    <w:rsid w:val="00BB3F6F"/>
    <w:rsid w:val="00BB44D3"/>
    <w:rsid w:val="00BB456A"/>
    <w:rsid w:val="00BB5016"/>
    <w:rsid w:val="00BB51AB"/>
    <w:rsid w:val="00BB5735"/>
    <w:rsid w:val="00BB578D"/>
    <w:rsid w:val="00BB5838"/>
    <w:rsid w:val="00BB5A43"/>
    <w:rsid w:val="00BB5E12"/>
    <w:rsid w:val="00BB5F60"/>
    <w:rsid w:val="00BB5FA9"/>
    <w:rsid w:val="00BB6492"/>
    <w:rsid w:val="00BB6501"/>
    <w:rsid w:val="00BB70D1"/>
    <w:rsid w:val="00BB7116"/>
    <w:rsid w:val="00BB74FE"/>
    <w:rsid w:val="00BB7624"/>
    <w:rsid w:val="00BB79FD"/>
    <w:rsid w:val="00BB7AED"/>
    <w:rsid w:val="00BB7D44"/>
    <w:rsid w:val="00BB7D60"/>
    <w:rsid w:val="00BB7EC1"/>
    <w:rsid w:val="00BC013C"/>
    <w:rsid w:val="00BC05B3"/>
    <w:rsid w:val="00BC0A2F"/>
    <w:rsid w:val="00BC0A75"/>
    <w:rsid w:val="00BC0A7E"/>
    <w:rsid w:val="00BC0ED2"/>
    <w:rsid w:val="00BC1041"/>
    <w:rsid w:val="00BC1097"/>
    <w:rsid w:val="00BC14BB"/>
    <w:rsid w:val="00BC14CA"/>
    <w:rsid w:val="00BC158D"/>
    <w:rsid w:val="00BC17E2"/>
    <w:rsid w:val="00BC18AB"/>
    <w:rsid w:val="00BC18F2"/>
    <w:rsid w:val="00BC19AB"/>
    <w:rsid w:val="00BC206A"/>
    <w:rsid w:val="00BC261F"/>
    <w:rsid w:val="00BC2739"/>
    <w:rsid w:val="00BC2A0B"/>
    <w:rsid w:val="00BC2CEC"/>
    <w:rsid w:val="00BC2D97"/>
    <w:rsid w:val="00BC3057"/>
    <w:rsid w:val="00BC3511"/>
    <w:rsid w:val="00BC363D"/>
    <w:rsid w:val="00BC3665"/>
    <w:rsid w:val="00BC37D0"/>
    <w:rsid w:val="00BC3BD9"/>
    <w:rsid w:val="00BC3FF8"/>
    <w:rsid w:val="00BC4006"/>
    <w:rsid w:val="00BC41BF"/>
    <w:rsid w:val="00BC4422"/>
    <w:rsid w:val="00BC447D"/>
    <w:rsid w:val="00BC451B"/>
    <w:rsid w:val="00BC4798"/>
    <w:rsid w:val="00BC4AC8"/>
    <w:rsid w:val="00BC4DEB"/>
    <w:rsid w:val="00BC4EB9"/>
    <w:rsid w:val="00BC54F8"/>
    <w:rsid w:val="00BC5831"/>
    <w:rsid w:val="00BC61A4"/>
    <w:rsid w:val="00BC61CE"/>
    <w:rsid w:val="00BC6B2C"/>
    <w:rsid w:val="00BC6B36"/>
    <w:rsid w:val="00BC6BF1"/>
    <w:rsid w:val="00BC6C15"/>
    <w:rsid w:val="00BC6D51"/>
    <w:rsid w:val="00BC75BA"/>
    <w:rsid w:val="00BC75C9"/>
    <w:rsid w:val="00BC77B2"/>
    <w:rsid w:val="00BC7D05"/>
    <w:rsid w:val="00BC7F20"/>
    <w:rsid w:val="00BC7F34"/>
    <w:rsid w:val="00BD0223"/>
    <w:rsid w:val="00BD059A"/>
    <w:rsid w:val="00BD08F5"/>
    <w:rsid w:val="00BD09A4"/>
    <w:rsid w:val="00BD0A21"/>
    <w:rsid w:val="00BD0AF9"/>
    <w:rsid w:val="00BD1601"/>
    <w:rsid w:val="00BD1B31"/>
    <w:rsid w:val="00BD21ED"/>
    <w:rsid w:val="00BD28F9"/>
    <w:rsid w:val="00BD2CDE"/>
    <w:rsid w:val="00BD3040"/>
    <w:rsid w:val="00BD33C9"/>
    <w:rsid w:val="00BD37A6"/>
    <w:rsid w:val="00BD3E34"/>
    <w:rsid w:val="00BD41C7"/>
    <w:rsid w:val="00BD4408"/>
    <w:rsid w:val="00BD44BB"/>
    <w:rsid w:val="00BD479F"/>
    <w:rsid w:val="00BD493B"/>
    <w:rsid w:val="00BD4B36"/>
    <w:rsid w:val="00BD4BB0"/>
    <w:rsid w:val="00BD4C22"/>
    <w:rsid w:val="00BD4D1D"/>
    <w:rsid w:val="00BD5124"/>
    <w:rsid w:val="00BD5162"/>
    <w:rsid w:val="00BD53C4"/>
    <w:rsid w:val="00BD54C4"/>
    <w:rsid w:val="00BD5CB6"/>
    <w:rsid w:val="00BD613A"/>
    <w:rsid w:val="00BD6207"/>
    <w:rsid w:val="00BD6293"/>
    <w:rsid w:val="00BD6950"/>
    <w:rsid w:val="00BD6B32"/>
    <w:rsid w:val="00BD6F0E"/>
    <w:rsid w:val="00BD71B6"/>
    <w:rsid w:val="00BD7E6B"/>
    <w:rsid w:val="00BE00E6"/>
    <w:rsid w:val="00BE0175"/>
    <w:rsid w:val="00BE01B0"/>
    <w:rsid w:val="00BE02B4"/>
    <w:rsid w:val="00BE02E2"/>
    <w:rsid w:val="00BE0583"/>
    <w:rsid w:val="00BE0A64"/>
    <w:rsid w:val="00BE1550"/>
    <w:rsid w:val="00BE15CA"/>
    <w:rsid w:val="00BE18E8"/>
    <w:rsid w:val="00BE1D1E"/>
    <w:rsid w:val="00BE1F03"/>
    <w:rsid w:val="00BE20EB"/>
    <w:rsid w:val="00BE24E5"/>
    <w:rsid w:val="00BE2506"/>
    <w:rsid w:val="00BE2785"/>
    <w:rsid w:val="00BE2D06"/>
    <w:rsid w:val="00BE3077"/>
    <w:rsid w:val="00BE3347"/>
    <w:rsid w:val="00BE3565"/>
    <w:rsid w:val="00BE3BE4"/>
    <w:rsid w:val="00BE3CC6"/>
    <w:rsid w:val="00BE3F7D"/>
    <w:rsid w:val="00BE3FD2"/>
    <w:rsid w:val="00BE4199"/>
    <w:rsid w:val="00BE421C"/>
    <w:rsid w:val="00BE4371"/>
    <w:rsid w:val="00BE4A32"/>
    <w:rsid w:val="00BE4B32"/>
    <w:rsid w:val="00BE4BA8"/>
    <w:rsid w:val="00BE4C1E"/>
    <w:rsid w:val="00BE5131"/>
    <w:rsid w:val="00BE5239"/>
    <w:rsid w:val="00BE5412"/>
    <w:rsid w:val="00BE5D19"/>
    <w:rsid w:val="00BE5EB0"/>
    <w:rsid w:val="00BE60A2"/>
    <w:rsid w:val="00BE61A2"/>
    <w:rsid w:val="00BE6489"/>
    <w:rsid w:val="00BE6544"/>
    <w:rsid w:val="00BE6803"/>
    <w:rsid w:val="00BE6835"/>
    <w:rsid w:val="00BE6A8F"/>
    <w:rsid w:val="00BE6BC0"/>
    <w:rsid w:val="00BE707C"/>
    <w:rsid w:val="00BE7171"/>
    <w:rsid w:val="00BE73FE"/>
    <w:rsid w:val="00BE77F7"/>
    <w:rsid w:val="00BE7930"/>
    <w:rsid w:val="00BE7AEC"/>
    <w:rsid w:val="00BE7BA5"/>
    <w:rsid w:val="00BE7C37"/>
    <w:rsid w:val="00BE7ED3"/>
    <w:rsid w:val="00BE7FEE"/>
    <w:rsid w:val="00BF0515"/>
    <w:rsid w:val="00BF0560"/>
    <w:rsid w:val="00BF0E81"/>
    <w:rsid w:val="00BF1025"/>
    <w:rsid w:val="00BF1168"/>
    <w:rsid w:val="00BF11A6"/>
    <w:rsid w:val="00BF16C5"/>
    <w:rsid w:val="00BF1756"/>
    <w:rsid w:val="00BF1DF9"/>
    <w:rsid w:val="00BF2026"/>
    <w:rsid w:val="00BF27E3"/>
    <w:rsid w:val="00BF2FB4"/>
    <w:rsid w:val="00BF328C"/>
    <w:rsid w:val="00BF3A88"/>
    <w:rsid w:val="00BF40C5"/>
    <w:rsid w:val="00BF4486"/>
    <w:rsid w:val="00BF4855"/>
    <w:rsid w:val="00BF48C2"/>
    <w:rsid w:val="00BF4A8C"/>
    <w:rsid w:val="00BF4AD9"/>
    <w:rsid w:val="00BF4E4C"/>
    <w:rsid w:val="00BF4F43"/>
    <w:rsid w:val="00BF5AE4"/>
    <w:rsid w:val="00BF5CEB"/>
    <w:rsid w:val="00BF61D3"/>
    <w:rsid w:val="00BF64B5"/>
    <w:rsid w:val="00BF698A"/>
    <w:rsid w:val="00BF6C61"/>
    <w:rsid w:val="00BF6D9A"/>
    <w:rsid w:val="00BF6EC8"/>
    <w:rsid w:val="00BF708C"/>
    <w:rsid w:val="00BF730F"/>
    <w:rsid w:val="00BF74C0"/>
    <w:rsid w:val="00BF764C"/>
    <w:rsid w:val="00BF7A66"/>
    <w:rsid w:val="00BF7B8A"/>
    <w:rsid w:val="00BF7F25"/>
    <w:rsid w:val="00BF7FFC"/>
    <w:rsid w:val="00C0004E"/>
    <w:rsid w:val="00C00331"/>
    <w:rsid w:val="00C004F9"/>
    <w:rsid w:val="00C0064D"/>
    <w:rsid w:val="00C006EA"/>
    <w:rsid w:val="00C006F3"/>
    <w:rsid w:val="00C00777"/>
    <w:rsid w:val="00C00927"/>
    <w:rsid w:val="00C01227"/>
    <w:rsid w:val="00C0139E"/>
    <w:rsid w:val="00C01646"/>
    <w:rsid w:val="00C016FE"/>
    <w:rsid w:val="00C017A1"/>
    <w:rsid w:val="00C01A66"/>
    <w:rsid w:val="00C01D82"/>
    <w:rsid w:val="00C01DE5"/>
    <w:rsid w:val="00C01FD2"/>
    <w:rsid w:val="00C0204C"/>
    <w:rsid w:val="00C026F6"/>
    <w:rsid w:val="00C0283E"/>
    <w:rsid w:val="00C02A90"/>
    <w:rsid w:val="00C02AF8"/>
    <w:rsid w:val="00C02C2F"/>
    <w:rsid w:val="00C02DA1"/>
    <w:rsid w:val="00C02DE2"/>
    <w:rsid w:val="00C02F30"/>
    <w:rsid w:val="00C033BE"/>
    <w:rsid w:val="00C03486"/>
    <w:rsid w:val="00C036E7"/>
    <w:rsid w:val="00C03A3D"/>
    <w:rsid w:val="00C03A6E"/>
    <w:rsid w:val="00C03F2C"/>
    <w:rsid w:val="00C03F87"/>
    <w:rsid w:val="00C03FD0"/>
    <w:rsid w:val="00C043B2"/>
    <w:rsid w:val="00C04663"/>
    <w:rsid w:val="00C04B2A"/>
    <w:rsid w:val="00C05AC8"/>
    <w:rsid w:val="00C05CE7"/>
    <w:rsid w:val="00C05D2B"/>
    <w:rsid w:val="00C05F0E"/>
    <w:rsid w:val="00C0620A"/>
    <w:rsid w:val="00C06355"/>
    <w:rsid w:val="00C065CB"/>
    <w:rsid w:val="00C066CB"/>
    <w:rsid w:val="00C06D45"/>
    <w:rsid w:val="00C06D4E"/>
    <w:rsid w:val="00C07095"/>
    <w:rsid w:val="00C073BF"/>
    <w:rsid w:val="00C07640"/>
    <w:rsid w:val="00C07BB5"/>
    <w:rsid w:val="00C07F3A"/>
    <w:rsid w:val="00C102C2"/>
    <w:rsid w:val="00C109D9"/>
    <w:rsid w:val="00C10B40"/>
    <w:rsid w:val="00C10C62"/>
    <w:rsid w:val="00C10D94"/>
    <w:rsid w:val="00C10F05"/>
    <w:rsid w:val="00C10FF7"/>
    <w:rsid w:val="00C11066"/>
    <w:rsid w:val="00C11190"/>
    <w:rsid w:val="00C116C3"/>
    <w:rsid w:val="00C117FA"/>
    <w:rsid w:val="00C118F0"/>
    <w:rsid w:val="00C11A3E"/>
    <w:rsid w:val="00C11E30"/>
    <w:rsid w:val="00C11FF5"/>
    <w:rsid w:val="00C1203D"/>
    <w:rsid w:val="00C12069"/>
    <w:rsid w:val="00C12194"/>
    <w:rsid w:val="00C127DD"/>
    <w:rsid w:val="00C12B60"/>
    <w:rsid w:val="00C12CAD"/>
    <w:rsid w:val="00C13561"/>
    <w:rsid w:val="00C138E3"/>
    <w:rsid w:val="00C13D08"/>
    <w:rsid w:val="00C1419A"/>
    <w:rsid w:val="00C1424A"/>
    <w:rsid w:val="00C14416"/>
    <w:rsid w:val="00C145E9"/>
    <w:rsid w:val="00C14886"/>
    <w:rsid w:val="00C14BDA"/>
    <w:rsid w:val="00C14DA8"/>
    <w:rsid w:val="00C15295"/>
    <w:rsid w:val="00C15651"/>
    <w:rsid w:val="00C15709"/>
    <w:rsid w:val="00C15B83"/>
    <w:rsid w:val="00C15C2D"/>
    <w:rsid w:val="00C15F6A"/>
    <w:rsid w:val="00C160F4"/>
    <w:rsid w:val="00C1643D"/>
    <w:rsid w:val="00C16E1B"/>
    <w:rsid w:val="00C172C9"/>
    <w:rsid w:val="00C17406"/>
    <w:rsid w:val="00C17431"/>
    <w:rsid w:val="00C1746C"/>
    <w:rsid w:val="00C17B68"/>
    <w:rsid w:val="00C17C78"/>
    <w:rsid w:val="00C17D78"/>
    <w:rsid w:val="00C17FB6"/>
    <w:rsid w:val="00C20082"/>
    <w:rsid w:val="00C2030C"/>
    <w:rsid w:val="00C2031B"/>
    <w:rsid w:val="00C20C5A"/>
    <w:rsid w:val="00C20E9D"/>
    <w:rsid w:val="00C20EAB"/>
    <w:rsid w:val="00C210A3"/>
    <w:rsid w:val="00C217F8"/>
    <w:rsid w:val="00C2185B"/>
    <w:rsid w:val="00C21958"/>
    <w:rsid w:val="00C21E2D"/>
    <w:rsid w:val="00C21E87"/>
    <w:rsid w:val="00C221CC"/>
    <w:rsid w:val="00C222ED"/>
    <w:rsid w:val="00C22323"/>
    <w:rsid w:val="00C22345"/>
    <w:rsid w:val="00C2238F"/>
    <w:rsid w:val="00C224CE"/>
    <w:rsid w:val="00C22D42"/>
    <w:rsid w:val="00C2303B"/>
    <w:rsid w:val="00C23083"/>
    <w:rsid w:val="00C23232"/>
    <w:rsid w:val="00C236EE"/>
    <w:rsid w:val="00C238C3"/>
    <w:rsid w:val="00C238E1"/>
    <w:rsid w:val="00C2464A"/>
    <w:rsid w:val="00C246A7"/>
    <w:rsid w:val="00C247F0"/>
    <w:rsid w:val="00C24FDA"/>
    <w:rsid w:val="00C2554B"/>
    <w:rsid w:val="00C25922"/>
    <w:rsid w:val="00C259A0"/>
    <w:rsid w:val="00C25C92"/>
    <w:rsid w:val="00C25C9B"/>
    <w:rsid w:val="00C25DB8"/>
    <w:rsid w:val="00C260D6"/>
    <w:rsid w:val="00C263F0"/>
    <w:rsid w:val="00C26813"/>
    <w:rsid w:val="00C26EBD"/>
    <w:rsid w:val="00C27229"/>
    <w:rsid w:val="00C27406"/>
    <w:rsid w:val="00C27440"/>
    <w:rsid w:val="00C27519"/>
    <w:rsid w:val="00C27643"/>
    <w:rsid w:val="00C27A6B"/>
    <w:rsid w:val="00C30763"/>
    <w:rsid w:val="00C30BDA"/>
    <w:rsid w:val="00C30BFE"/>
    <w:rsid w:val="00C30D95"/>
    <w:rsid w:val="00C30E52"/>
    <w:rsid w:val="00C30EC8"/>
    <w:rsid w:val="00C31057"/>
    <w:rsid w:val="00C310DB"/>
    <w:rsid w:val="00C3138F"/>
    <w:rsid w:val="00C3147C"/>
    <w:rsid w:val="00C31B15"/>
    <w:rsid w:val="00C31C8C"/>
    <w:rsid w:val="00C31F33"/>
    <w:rsid w:val="00C3203E"/>
    <w:rsid w:val="00C320EB"/>
    <w:rsid w:val="00C321A4"/>
    <w:rsid w:val="00C32A62"/>
    <w:rsid w:val="00C32CB6"/>
    <w:rsid w:val="00C32E20"/>
    <w:rsid w:val="00C33295"/>
    <w:rsid w:val="00C3354F"/>
    <w:rsid w:val="00C33C9A"/>
    <w:rsid w:val="00C33ECC"/>
    <w:rsid w:val="00C33F80"/>
    <w:rsid w:val="00C34034"/>
    <w:rsid w:val="00C34150"/>
    <w:rsid w:val="00C349A2"/>
    <w:rsid w:val="00C34BE9"/>
    <w:rsid w:val="00C34D40"/>
    <w:rsid w:val="00C34F6C"/>
    <w:rsid w:val="00C3516D"/>
    <w:rsid w:val="00C3556D"/>
    <w:rsid w:val="00C3566A"/>
    <w:rsid w:val="00C356B1"/>
    <w:rsid w:val="00C356DA"/>
    <w:rsid w:val="00C358D4"/>
    <w:rsid w:val="00C36061"/>
    <w:rsid w:val="00C36425"/>
    <w:rsid w:val="00C365BB"/>
    <w:rsid w:val="00C36B42"/>
    <w:rsid w:val="00C370CC"/>
    <w:rsid w:val="00C3736E"/>
    <w:rsid w:val="00C3756D"/>
    <w:rsid w:val="00C375F8"/>
    <w:rsid w:val="00C376CD"/>
    <w:rsid w:val="00C377DE"/>
    <w:rsid w:val="00C37977"/>
    <w:rsid w:val="00C379DA"/>
    <w:rsid w:val="00C37A57"/>
    <w:rsid w:val="00C37F88"/>
    <w:rsid w:val="00C4001D"/>
    <w:rsid w:val="00C4098B"/>
    <w:rsid w:val="00C40A1C"/>
    <w:rsid w:val="00C4117A"/>
    <w:rsid w:val="00C4122D"/>
    <w:rsid w:val="00C41820"/>
    <w:rsid w:val="00C41B09"/>
    <w:rsid w:val="00C41D1E"/>
    <w:rsid w:val="00C41ECD"/>
    <w:rsid w:val="00C42004"/>
    <w:rsid w:val="00C420D9"/>
    <w:rsid w:val="00C426C2"/>
    <w:rsid w:val="00C426F9"/>
    <w:rsid w:val="00C42C36"/>
    <w:rsid w:val="00C42F79"/>
    <w:rsid w:val="00C43063"/>
    <w:rsid w:val="00C43547"/>
    <w:rsid w:val="00C435BE"/>
    <w:rsid w:val="00C43776"/>
    <w:rsid w:val="00C43A4C"/>
    <w:rsid w:val="00C43B92"/>
    <w:rsid w:val="00C43D29"/>
    <w:rsid w:val="00C43D8B"/>
    <w:rsid w:val="00C43E01"/>
    <w:rsid w:val="00C43E05"/>
    <w:rsid w:val="00C44141"/>
    <w:rsid w:val="00C44173"/>
    <w:rsid w:val="00C4455C"/>
    <w:rsid w:val="00C445FF"/>
    <w:rsid w:val="00C448EB"/>
    <w:rsid w:val="00C44919"/>
    <w:rsid w:val="00C44946"/>
    <w:rsid w:val="00C449BC"/>
    <w:rsid w:val="00C44A0F"/>
    <w:rsid w:val="00C44A8B"/>
    <w:rsid w:val="00C44BB6"/>
    <w:rsid w:val="00C44C63"/>
    <w:rsid w:val="00C4500D"/>
    <w:rsid w:val="00C450FA"/>
    <w:rsid w:val="00C45336"/>
    <w:rsid w:val="00C453D6"/>
    <w:rsid w:val="00C4567B"/>
    <w:rsid w:val="00C4576F"/>
    <w:rsid w:val="00C458B3"/>
    <w:rsid w:val="00C45929"/>
    <w:rsid w:val="00C45D70"/>
    <w:rsid w:val="00C46354"/>
    <w:rsid w:val="00C4674C"/>
    <w:rsid w:val="00C46EF2"/>
    <w:rsid w:val="00C4720A"/>
    <w:rsid w:val="00C475BD"/>
    <w:rsid w:val="00C47782"/>
    <w:rsid w:val="00C477EA"/>
    <w:rsid w:val="00C4787C"/>
    <w:rsid w:val="00C47A72"/>
    <w:rsid w:val="00C47D87"/>
    <w:rsid w:val="00C47EE9"/>
    <w:rsid w:val="00C50080"/>
    <w:rsid w:val="00C507BF"/>
    <w:rsid w:val="00C508E6"/>
    <w:rsid w:val="00C509EF"/>
    <w:rsid w:val="00C50AC1"/>
    <w:rsid w:val="00C50E5D"/>
    <w:rsid w:val="00C50F31"/>
    <w:rsid w:val="00C51695"/>
    <w:rsid w:val="00C519A9"/>
    <w:rsid w:val="00C51DEB"/>
    <w:rsid w:val="00C51DF7"/>
    <w:rsid w:val="00C5203C"/>
    <w:rsid w:val="00C524C8"/>
    <w:rsid w:val="00C52581"/>
    <w:rsid w:val="00C528E7"/>
    <w:rsid w:val="00C52BEA"/>
    <w:rsid w:val="00C52E8D"/>
    <w:rsid w:val="00C52F90"/>
    <w:rsid w:val="00C5315B"/>
    <w:rsid w:val="00C53BF7"/>
    <w:rsid w:val="00C54194"/>
    <w:rsid w:val="00C54546"/>
    <w:rsid w:val="00C54758"/>
    <w:rsid w:val="00C54958"/>
    <w:rsid w:val="00C5511A"/>
    <w:rsid w:val="00C5522F"/>
    <w:rsid w:val="00C556B5"/>
    <w:rsid w:val="00C557E9"/>
    <w:rsid w:val="00C55978"/>
    <w:rsid w:val="00C559F9"/>
    <w:rsid w:val="00C55BAF"/>
    <w:rsid w:val="00C55BCB"/>
    <w:rsid w:val="00C55F2B"/>
    <w:rsid w:val="00C5642F"/>
    <w:rsid w:val="00C56EF2"/>
    <w:rsid w:val="00C577FD"/>
    <w:rsid w:val="00C578B9"/>
    <w:rsid w:val="00C57A19"/>
    <w:rsid w:val="00C57F3A"/>
    <w:rsid w:val="00C60022"/>
    <w:rsid w:val="00C60381"/>
    <w:rsid w:val="00C60B02"/>
    <w:rsid w:val="00C60E4F"/>
    <w:rsid w:val="00C610F9"/>
    <w:rsid w:val="00C61429"/>
    <w:rsid w:val="00C61BE1"/>
    <w:rsid w:val="00C61BE8"/>
    <w:rsid w:val="00C61E6D"/>
    <w:rsid w:val="00C61F3B"/>
    <w:rsid w:val="00C620D6"/>
    <w:rsid w:val="00C62504"/>
    <w:rsid w:val="00C6256D"/>
    <w:rsid w:val="00C625F7"/>
    <w:rsid w:val="00C6268F"/>
    <w:rsid w:val="00C626BB"/>
    <w:rsid w:val="00C627AF"/>
    <w:rsid w:val="00C62AD7"/>
    <w:rsid w:val="00C635D3"/>
    <w:rsid w:val="00C6382C"/>
    <w:rsid w:val="00C64168"/>
    <w:rsid w:val="00C64690"/>
    <w:rsid w:val="00C6469F"/>
    <w:rsid w:val="00C64A7A"/>
    <w:rsid w:val="00C64B0C"/>
    <w:rsid w:val="00C64B46"/>
    <w:rsid w:val="00C64D37"/>
    <w:rsid w:val="00C65443"/>
    <w:rsid w:val="00C656A3"/>
    <w:rsid w:val="00C657C6"/>
    <w:rsid w:val="00C65D2D"/>
    <w:rsid w:val="00C667A7"/>
    <w:rsid w:val="00C66936"/>
    <w:rsid w:val="00C66C0D"/>
    <w:rsid w:val="00C705FF"/>
    <w:rsid w:val="00C70918"/>
    <w:rsid w:val="00C70BAC"/>
    <w:rsid w:val="00C70D45"/>
    <w:rsid w:val="00C70F64"/>
    <w:rsid w:val="00C71135"/>
    <w:rsid w:val="00C7152D"/>
    <w:rsid w:val="00C71551"/>
    <w:rsid w:val="00C7163D"/>
    <w:rsid w:val="00C716E6"/>
    <w:rsid w:val="00C7174D"/>
    <w:rsid w:val="00C71997"/>
    <w:rsid w:val="00C71B64"/>
    <w:rsid w:val="00C71F69"/>
    <w:rsid w:val="00C720F4"/>
    <w:rsid w:val="00C73148"/>
    <w:rsid w:val="00C7361C"/>
    <w:rsid w:val="00C73944"/>
    <w:rsid w:val="00C73C4A"/>
    <w:rsid w:val="00C73D3A"/>
    <w:rsid w:val="00C74288"/>
    <w:rsid w:val="00C7482A"/>
    <w:rsid w:val="00C74861"/>
    <w:rsid w:val="00C74BD6"/>
    <w:rsid w:val="00C74F0E"/>
    <w:rsid w:val="00C75217"/>
    <w:rsid w:val="00C7550A"/>
    <w:rsid w:val="00C75624"/>
    <w:rsid w:val="00C75625"/>
    <w:rsid w:val="00C756B4"/>
    <w:rsid w:val="00C756E4"/>
    <w:rsid w:val="00C75DA9"/>
    <w:rsid w:val="00C75E34"/>
    <w:rsid w:val="00C760B0"/>
    <w:rsid w:val="00C7638A"/>
    <w:rsid w:val="00C76CA0"/>
    <w:rsid w:val="00C76CC5"/>
    <w:rsid w:val="00C76CD2"/>
    <w:rsid w:val="00C76CF1"/>
    <w:rsid w:val="00C772AC"/>
    <w:rsid w:val="00C77367"/>
    <w:rsid w:val="00C7740A"/>
    <w:rsid w:val="00C77A34"/>
    <w:rsid w:val="00C77A6F"/>
    <w:rsid w:val="00C77E11"/>
    <w:rsid w:val="00C805EB"/>
    <w:rsid w:val="00C80A2E"/>
    <w:rsid w:val="00C80B6D"/>
    <w:rsid w:val="00C80B95"/>
    <w:rsid w:val="00C81507"/>
    <w:rsid w:val="00C8172B"/>
    <w:rsid w:val="00C81C02"/>
    <w:rsid w:val="00C81CD1"/>
    <w:rsid w:val="00C81D13"/>
    <w:rsid w:val="00C81DDE"/>
    <w:rsid w:val="00C81E1A"/>
    <w:rsid w:val="00C82118"/>
    <w:rsid w:val="00C821B4"/>
    <w:rsid w:val="00C82730"/>
    <w:rsid w:val="00C82C38"/>
    <w:rsid w:val="00C831B1"/>
    <w:rsid w:val="00C833F3"/>
    <w:rsid w:val="00C83518"/>
    <w:rsid w:val="00C83AD7"/>
    <w:rsid w:val="00C83B2F"/>
    <w:rsid w:val="00C83F6D"/>
    <w:rsid w:val="00C83F87"/>
    <w:rsid w:val="00C84023"/>
    <w:rsid w:val="00C84288"/>
    <w:rsid w:val="00C843BF"/>
    <w:rsid w:val="00C84435"/>
    <w:rsid w:val="00C8463F"/>
    <w:rsid w:val="00C84AB6"/>
    <w:rsid w:val="00C85453"/>
    <w:rsid w:val="00C85556"/>
    <w:rsid w:val="00C855B7"/>
    <w:rsid w:val="00C85707"/>
    <w:rsid w:val="00C85CD7"/>
    <w:rsid w:val="00C86224"/>
    <w:rsid w:val="00C862B2"/>
    <w:rsid w:val="00C8682C"/>
    <w:rsid w:val="00C86A21"/>
    <w:rsid w:val="00C86AD6"/>
    <w:rsid w:val="00C86DC6"/>
    <w:rsid w:val="00C86E3C"/>
    <w:rsid w:val="00C86E64"/>
    <w:rsid w:val="00C86F06"/>
    <w:rsid w:val="00C86FC7"/>
    <w:rsid w:val="00C87568"/>
    <w:rsid w:val="00C90264"/>
    <w:rsid w:val="00C903E8"/>
    <w:rsid w:val="00C90CBF"/>
    <w:rsid w:val="00C90F24"/>
    <w:rsid w:val="00C90FF2"/>
    <w:rsid w:val="00C9100B"/>
    <w:rsid w:val="00C91502"/>
    <w:rsid w:val="00C9185F"/>
    <w:rsid w:val="00C91A56"/>
    <w:rsid w:val="00C92B64"/>
    <w:rsid w:val="00C92E2F"/>
    <w:rsid w:val="00C92E88"/>
    <w:rsid w:val="00C930C0"/>
    <w:rsid w:val="00C93365"/>
    <w:rsid w:val="00C93578"/>
    <w:rsid w:val="00C939EB"/>
    <w:rsid w:val="00C93DCF"/>
    <w:rsid w:val="00C94272"/>
    <w:rsid w:val="00C942BE"/>
    <w:rsid w:val="00C94A34"/>
    <w:rsid w:val="00C94A4D"/>
    <w:rsid w:val="00C94FC5"/>
    <w:rsid w:val="00C950E3"/>
    <w:rsid w:val="00C95255"/>
    <w:rsid w:val="00C954A7"/>
    <w:rsid w:val="00C9574A"/>
    <w:rsid w:val="00C95A42"/>
    <w:rsid w:val="00C95AC6"/>
    <w:rsid w:val="00C95CF0"/>
    <w:rsid w:val="00C95CFE"/>
    <w:rsid w:val="00C95DB5"/>
    <w:rsid w:val="00C95E8B"/>
    <w:rsid w:val="00C96094"/>
    <w:rsid w:val="00C97373"/>
    <w:rsid w:val="00C97731"/>
    <w:rsid w:val="00C97CA0"/>
    <w:rsid w:val="00C97F1B"/>
    <w:rsid w:val="00CA091B"/>
    <w:rsid w:val="00CA0B41"/>
    <w:rsid w:val="00CA0FBC"/>
    <w:rsid w:val="00CA128A"/>
    <w:rsid w:val="00CA14C4"/>
    <w:rsid w:val="00CA17C8"/>
    <w:rsid w:val="00CA1AAC"/>
    <w:rsid w:val="00CA2400"/>
    <w:rsid w:val="00CA2CAE"/>
    <w:rsid w:val="00CA2CE5"/>
    <w:rsid w:val="00CA33F5"/>
    <w:rsid w:val="00CA341C"/>
    <w:rsid w:val="00CA3864"/>
    <w:rsid w:val="00CA3B1E"/>
    <w:rsid w:val="00CA3C4C"/>
    <w:rsid w:val="00CA3D0B"/>
    <w:rsid w:val="00CA3D2D"/>
    <w:rsid w:val="00CA42EC"/>
    <w:rsid w:val="00CA4564"/>
    <w:rsid w:val="00CA4570"/>
    <w:rsid w:val="00CA4618"/>
    <w:rsid w:val="00CA4B45"/>
    <w:rsid w:val="00CA4F0A"/>
    <w:rsid w:val="00CA4F72"/>
    <w:rsid w:val="00CA4FFF"/>
    <w:rsid w:val="00CA5436"/>
    <w:rsid w:val="00CA5700"/>
    <w:rsid w:val="00CA5783"/>
    <w:rsid w:val="00CA5945"/>
    <w:rsid w:val="00CA5C36"/>
    <w:rsid w:val="00CA6A19"/>
    <w:rsid w:val="00CA6B26"/>
    <w:rsid w:val="00CA6C74"/>
    <w:rsid w:val="00CA72BF"/>
    <w:rsid w:val="00CA7322"/>
    <w:rsid w:val="00CA7490"/>
    <w:rsid w:val="00CA77D7"/>
    <w:rsid w:val="00CA7AAB"/>
    <w:rsid w:val="00CA7BAD"/>
    <w:rsid w:val="00CB0050"/>
    <w:rsid w:val="00CB01D5"/>
    <w:rsid w:val="00CB04B3"/>
    <w:rsid w:val="00CB06B7"/>
    <w:rsid w:val="00CB0B62"/>
    <w:rsid w:val="00CB0D05"/>
    <w:rsid w:val="00CB1487"/>
    <w:rsid w:val="00CB17A9"/>
    <w:rsid w:val="00CB1869"/>
    <w:rsid w:val="00CB19FE"/>
    <w:rsid w:val="00CB1F18"/>
    <w:rsid w:val="00CB2019"/>
    <w:rsid w:val="00CB299B"/>
    <w:rsid w:val="00CB2A27"/>
    <w:rsid w:val="00CB2EED"/>
    <w:rsid w:val="00CB3739"/>
    <w:rsid w:val="00CB432D"/>
    <w:rsid w:val="00CB454F"/>
    <w:rsid w:val="00CB47E8"/>
    <w:rsid w:val="00CB480A"/>
    <w:rsid w:val="00CB4CE3"/>
    <w:rsid w:val="00CB4F83"/>
    <w:rsid w:val="00CB5385"/>
    <w:rsid w:val="00CB5466"/>
    <w:rsid w:val="00CB5471"/>
    <w:rsid w:val="00CB5743"/>
    <w:rsid w:val="00CB5918"/>
    <w:rsid w:val="00CB5E5A"/>
    <w:rsid w:val="00CB5F2E"/>
    <w:rsid w:val="00CB65A7"/>
    <w:rsid w:val="00CB6E0E"/>
    <w:rsid w:val="00CB7064"/>
    <w:rsid w:val="00CB7075"/>
    <w:rsid w:val="00CB7606"/>
    <w:rsid w:val="00CB760E"/>
    <w:rsid w:val="00CB78B2"/>
    <w:rsid w:val="00CB7A4B"/>
    <w:rsid w:val="00CB7D61"/>
    <w:rsid w:val="00CB7DE8"/>
    <w:rsid w:val="00CB7EE2"/>
    <w:rsid w:val="00CC017E"/>
    <w:rsid w:val="00CC029B"/>
    <w:rsid w:val="00CC0688"/>
    <w:rsid w:val="00CC08A4"/>
    <w:rsid w:val="00CC0A09"/>
    <w:rsid w:val="00CC0F27"/>
    <w:rsid w:val="00CC0FEB"/>
    <w:rsid w:val="00CC1071"/>
    <w:rsid w:val="00CC12EE"/>
    <w:rsid w:val="00CC1719"/>
    <w:rsid w:val="00CC1C76"/>
    <w:rsid w:val="00CC1CC2"/>
    <w:rsid w:val="00CC1D64"/>
    <w:rsid w:val="00CC1F21"/>
    <w:rsid w:val="00CC1F23"/>
    <w:rsid w:val="00CC1FFF"/>
    <w:rsid w:val="00CC244E"/>
    <w:rsid w:val="00CC269C"/>
    <w:rsid w:val="00CC26F4"/>
    <w:rsid w:val="00CC29F1"/>
    <w:rsid w:val="00CC2A6D"/>
    <w:rsid w:val="00CC2BDB"/>
    <w:rsid w:val="00CC2C0A"/>
    <w:rsid w:val="00CC2F09"/>
    <w:rsid w:val="00CC3597"/>
    <w:rsid w:val="00CC3918"/>
    <w:rsid w:val="00CC3AEB"/>
    <w:rsid w:val="00CC3D46"/>
    <w:rsid w:val="00CC3F40"/>
    <w:rsid w:val="00CC42F3"/>
    <w:rsid w:val="00CC4476"/>
    <w:rsid w:val="00CC4A71"/>
    <w:rsid w:val="00CC4E3E"/>
    <w:rsid w:val="00CC5022"/>
    <w:rsid w:val="00CC513E"/>
    <w:rsid w:val="00CC5209"/>
    <w:rsid w:val="00CC5638"/>
    <w:rsid w:val="00CC5666"/>
    <w:rsid w:val="00CC58FE"/>
    <w:rsid w:val="00CC59DF"/>
    <w:rsid w:val="00CC5A49"/>
    <w:rsid w:val="00CC5F9A"/>
    <w:rsid w:val="00CC61B2"/>
    <w:rsid w:val="00CC65E6"/>
    <w:rsid w:val="00CC66FD"/>
    <w:rsid w:val="00CC697C"/>
    <w:rsid w:val="00CC6E31"/>
    <w:rsid w:val="00CC717B"/>
    <w:rsid w:val="00CC751E"/>
    <w:rsid w:val="00CC7DE5"/>
    <w:rsid w:val="00CD00FC"/>
    <w:rsid w:val="00CD0326"/>
    <w:rsid w:val="00CD03CF"/>
    <w:rsid w:val="00CD04BD"/>
    <w:rsid w:val="00CD0563"/>
    <w:rsid w:val="00CD06B8"/>
    <w:rsid w:val="00CD0F01"/>
    <w:rsid w:val="00CD1775"/>
    <w:rsid w:val="00CD19A0"/>
    <w:rsid w:val="00CD1CED"/>
    <w:rsid w:val="00CD265C"/>
    <w:rsid w:val="00CD27F9"/>
    <w:rsid w:val="00CD2ADE"/>
    <w:rsid w:val="00CD2D2A"/>
    <w:rsid w:val="00CD2D3A"/>
    <w:rsid w:val="00CD2D78"/>
    <w:rsid w:val="00CD3338"/>
    <w:rsid w:val="00CD36AE"/>
    <w:rsid w:val="00CD380B"/>
    <w:rsid w:val="00CD3F55"/>
    <w:rsid w:val="00CD4065"/>
    <w:rsid w:val="00CD417A"/>
    <w:rsid w:val="00CD46AB"/>
    <w:rsid w:val="00CD4747"/>
    <w:rsid w:val="00CD4AE9"/>
    <w:rsid w:val="00CD53CA"/>
    <w:rsid w:val="00CD554C"/>
    <w:rsid w:val="00CD61D2"/>
    <w:rsid w:val="00CD69C6"/>
    <w:rsid w:val="00CD6A44"/>
    <w:rsid w:val="00CD6C5F"/>
    <w:rsid w:val="00CD6CF0"/>
    <w:rsid w:val="00CD6EA1"/>
    <w:rsid w:val="00CD6F9A"/>
    <w:rsid w:val="00CD7D91"/>
    <w:rsid w:val="00CD7DEF"/>
    <w:rsid w:val="00CD7E4B"/>
    <w:rsid w:val="00CD7F04"/>
    <w:rsid w:val="00CD7F76"/>
    <w:rsid w:val="00CE00F7"/>
    <w:rsid w:val="00CE040E"/>
    <w:rsid w:val="00CE0506"/>
    <w:rsid w:val="00CE0624"/>
    <w:rsid w:val="00CE0709"/>
    <w:rsid w:val="00CE07C7"/>
    <w:rsid w:val="00CE0ED4"/>
    <w:rsid w:val="00CE11F6"/>
    <w:rsid w:val="00CE120A"/>
    <w:rsid w:val="00CE13B6"/>
    <w:rsid w:val="00CE1C7C"/>
    <w:rsid w:val="00CE238B"/>
    <w:rsid w:val="00CE24CF"/>
    <w:rsid w:val="00CE25B8"/>
    <w:rsid w:val="00CE27CB"/>
    <w:rsid w:val="00CE2A36"/>
    <w:rsid w:val="00CE2BD7"/>
    <w:rsid w:val="00CE2F0B"/>
    <w:rsid w:val="00CE338F"/>
    <w:rsid w:val="00CE3C3A"/>
    <w:rsid w:val="00CE3F55"/>
    <w:rsid w:val="00CE43BA"/>
    <w:rsid w:val="00CE43F7"/>
    <w:rsid w:val="00CE472E"/>
    <w:rsid w:val="00CE482B"/>
    <w:rsid w:val="00CE4940"/>
    <w:rsid w:val="00CE4B88"/>
    <w:rsid w:val="00CE4EDC"/>
    <w:rsid w:val="00CE5083"/>
    <w:rsid w:val="00CE541D"/>
    <w:rsid w:val="00CE5627"/>
    <w:rsid w:val="00CE5649"/>
    <w:rsid w:val="00CE5932"/>
    <w:rsid w:val="00CE5C44"/>
    <w:rsid w:val="00CE5E76"/>
    <w:rsid w:val="00CE5F07"/>
    <w:rsid w:val="00CE5FA9"/>
    <w:rsid w:val="00CE5FAB"/>
    <w:rsid w:val="00CE5FFF"/>
    <w:rsid w:val="00CE60FF"/>
    <w:rsid w:val="00CE6470"/>
    <w:rsid w:val="00CE6840"/>
    <w:rsid w:val="00CE6C9F"/>
    <w:rsid w:val="00CE6F73"/>
    <w:rsid w:val="00CE734B"/>
    <w:rsid w:val="00CE738B"/>
    <w:rsid w:val="00CE7591"/>
    <w:rsid w:val="00CE77AE"/>
    <w:rsid w:val="00CE7C50"/>
    <w:rsid w:val="00CF0273"/>
    <w:rsid w:val="00CF037A"/>
    <w:rsid w:val="00CF058F"/>
    <w:rsid w:val="00CF0EFE"/>
    <w:rsid w:val="00CF10DD"/>
    <w:rsid w:val="00CF1A4A"/>
    <w:rsid w:val="00CF20DF"/>
    <w:rsid w:val="00CF22F8"/>
    <w:rsid w:val="00CF25E8"/>
    <w:rsid w:val="00CF2609"/>
    <w:rsid w:val="00CF28B5"/>
    <w:rsid w:val="00CF2994"/>
    <w:rsid w:val="00CF29FE"/>
    <w:rsid w:val="00CF31E1"/>
    <w:rsid w:val="00CF3212"/>
    <w:rsid w:val="00CF33A2"/>
    <w:rsid w:val="00CF3548"/>
    <w:rsid w:val="00CF3734"/>
    <w:rsid w:val="00CF3801"/>
    <w:rsid w:val="00CF3F42"/>
    <w:rsid w:val="00CF3F6B"/>
    <w:rsid w:val="00CF40F0"/>
    <w:rsid w:val="00CF45F0"/>
    <w:rsid w:val="00CF48AF"/>
    <w:rsid w:val="00CF50CB"/>
    <w:rsid w:val="00CF567D"/>
    <w:rsid w:val="00CF57B9"/>
    <w:rsid w:val="00CF5961"/>
    <w:rsid w:val="00CF5A85"/>
    <w:rsid w:val="00CF5F87"/>
    <w:rsid w:val="00CF60B1"/>
    <w:rsid w:val="00CF623B"/>
    <w:rsid w:val="00CF6288"/>
    <w:rsid w:val="00CF69FE"/>
    <w:rsid w:val="00CF6A11"/>
    <w:rsid w:val="00CF6A64"/>
    <w:rsid w:val="00CF6F4E"/>
    <w:rsid w:val="00CF70CF"/>
    <w:rsid w:val="00CF7358"/>
    <w:rsid w:val="00CF7471"/>
    <w:rsid w:val="00CF78E0"/>
    <w:rsid w:val="00CF7B07"/>
    <w:rsid w:val="00CF7ED9"/>
    <w:rsid w:val="00D0002A"/>
    <w:rsid w:val="00D00447"/>
    <w:rsid w:val="00D007B9"/>
    <w:rsid w:val="00D00F27"/>
    <w:rsid w:val="00D00F8E"/>
    <w:rsid w:val="00D0118A"/>
    <w:rsid w:val="00D01362"/>
    <w:rsid w:val="00D01B29"/>
    <w:rsid w:val="00D02721"/>
    <w:rsid w:val="00D02A8E"/>
    <w:rsid w:val="00D02BAE"/>
    <w:rsid w:val="00D03156"/>
    <w:rsid w:val="00D033CC"/>
    <w:rsid w:val="00D03A0F"/>
    <w:rsid w:val="00D03C37"/>
    <w:rsid w:val="00D04140"/>
    <w:rsid w:val="00D0422F"/>
    <w:rsid w:val="00D04485"/>
    <w:rsid w:val="00D044DE"/>
    <w:rsid w:val="00D04D8D"/>
    <w:rsid w:val="00D04DB2"/>
    <w:rsid w:val="00D05137"/>
    <w:rsid w:val="00D05287"/>
    <w:rsid w:val="00D05532"/>
    <w:rsid w:val="00D056ED"/>
    <w:rsid w:val="00D06018"/>
    <w:rsid w:val="00D0608C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2A2"/>
    <w:rsid w:val="00D07401"/>
    <w:rsid w:val="00D07736"/>
    <w:rsid w:val="00D0774A"/>
    <w:rsid w:val="00D07957"/>
    <w:rsid w:val="00D079BA"/>
    <w:rsid w:val="00D079E4"/>
    <w:rsid w:val="00D07AD0"/>
    <w:rsid w:val="00D07BD6"/>
    <w:rsid w:val="00D07C2A"/>
    <w:rsid w:val="00D07E85"/>
    <w:rsid w:val="00D104BA"/>
    <w:rsid w:val="00D104DC"/>
    <w:rsid w:val="00D10786"/>
    <w:rsid w:val="00D10AC2"/>
    <w:rsid w:val="00D10AFF"/>
    <w:rsid w:val="00D10CAE"/>
    <w:rsid w:val="00D10E5C"/>
    <w:rsid w:val="00D10FC8"/>
    <w:rsid w:val="00D11139"/>
    <w:rsid w:val="00D112DE"/>
    <w:rsid w:val="00D113E2"/>
    <w:rsid w:val="00D114FC"/>
    <w:rsid w:val="00D11915"/>
    <w:rsid w:val="00D119B4"/>
    <w:rsid w:val="00D11A65"/>
    <w:rsid w:val="00D11D34"/>
    <w:rsid w:val="00D11DA1"/>
    <w:rsid w:val="00D1209F"/>
    <w:rsid w:val="00D121B9"/>
    <w:rsid w:val="00D123A9"/>
    <w:rsid w:val="00D129F1"/>
    <w:rsid w:val="00D12A23"/>
    <w:rsid w:val="00D13204"/>
    <w:rsid w:val="00D1341D"/>
    <w:rsid w:val="00D135FE"/>
    <w:rsid w:val="00D138FF"/>
    <w:rsid w:val="00D13F2A"/>
    <w:rsid w:val="00D13F46"/>
    <w:rsid w:val="00D140EA"/>
    <w:rsid w:val="00D14132"/>
    <w:rsid w:val="00D15433"/>
    <w:rsid w:val="00D1552F"/>
    <w:rsid w:val="00D15540"/>
    <w:rsid w:val="00D1570A"/>
    <w:rsid w:val="00D15D15"/>
    <w:rsid w:val="00D15DD6"/>
    <w:rsid w:val="00D15F52"/>
    <w:rsid w:val="00D16087"/>
    <w:rsid w:val="00D16270"/>
    <w:rsid w:val="00D16417"/>
    <w:rsid w:val="00D167C9"/>
    <w:rsid w:val="00D16A4A"/>
    <w:rsid w:val="00D16FB7"/>
    <w:rsid w:val="00D17042"/>
    <w:rsid w:val="00D1740D"/>
    <w:rsid w:val="00D174FD"/>
    <w:rsid w:val="00D175BE"/>
    <w:rsid w:val="00D178C8"/>
    <w:rsid w:val="00D17CFF"/>
    <w:rsid w:val="00D17F91"/>
    <w:rsid w:val="00D20233"/>
    <w:rsid w:val="00D20CE0"/>
    <w:rsid w:val="00D20E2B"/>
    <w:rsid w:val="00D213A7"/>
    <w:rsid w:val="00D21AEE"/>
    <w:rsid w:val="00D2253D"/>
    <w:rsid w:val="00D22542"/>
    <w:rsid w:val="00D2267A"/>
    <w:rsid w:val="00D22A24"/>
    <w:rsid w:val="00D23106"/>
    <w:rsid w:val="00D2338F"/>
    <w:rsid w:val="00D2353B"/>
    <w:rsid w:val="00D2370E"/>
    <w:rsid w:val="00D23778"/>
    <w:rsid w:val="00D23B5C"/>
    <w:rsid w:val="00D23CD0"/>
    <w:rsid w:val="00D23EF7"/>
    <w:rsid w:val="00D2420F"/>
    <w:rsid w:val="00D24268"/>
    <w:rsid w:val="00D248D8"/>
    <w:rsid w:val="00D249ED"/>
    <w:rsid w:val="00D25495"/>
    <w:rsid w:val="00D254A0"/>
    <w:rsid w:val="00D263B1"/>
    <w:rsid w:val="00D2655E"/>
    <w:rsid w:val="00D26636"/>
    <w:rsid w:val="00D2671B"/>
    <w:rsid w:val="00D268A3"/>
    <w:rsid w:val="00D269AE"/>
    <w:rsid w:val="00D26A2D"/>
    <w:rsid w:val="00D26EEC"/>
    <w:rsid w:val="00D2737C"/>
    <w:rsid w:val="00D27B50"/>
    <w:rsid w:val="00D27C0C"/>
    <w:rsid w:val="00D27D81"/>
    <w:rsid w:val="00D27E93"/>
    <w:rsid w:val="00D27EAB"/>
    <w:rsid w:val="00D30B1E"/>
    <w:rsid w:val="00D30E4C"/>
    <w:rsid w:val="00D310BE"/>
    <w:rsid w:val="00D31284"/>
    <w:rsid w:val="00D312D7"/>
    <w:rsid w:val="00D31884"/>
    <w:rsid w:val="00D31943"/>
    <w:rsid w:val="00D31993"/>
    <w:rsid w:val="00D31AE5"/>
    <w:rsid w:val="00D31CEF"/>
    <w:rsid w:val="00D31ED8"/>
    <w:rsid w:val="00D31EF4"/>
    <w:rsid w:val="00D31FAC"/>
    <w:rsid w:val="00D321C0"/>
    <w:rsid w:val="00D32672"/>
    <w:rsid w:val="00D33358"/>
    <w:rsid w:val="00D33808"/>
    <w:rsid w:val="00D34407"/>
    <w:rsid w:val="00D349CA"/>
    <w:rsid w:val="00D34B25"/>
    <w:rsid w:val="00D35491"/>
    <w:rsid w:val="00D3574A"/>
    <w:rsid w:val="00D35953"/>
    <w:rsid w:val="00D35A49"/>
    <w:rsid w:val="00D35F2C"/>
    <w:rsid w:val="00D35FD4"/>
    <w:rsid w:val="00D360C7"/>
    <w:rsid w:val="00D36101"/>
    <w:rsid w:val="00D363F4"/>
    <w:rsid w:val="00D363FF"/>
    <w:rsid w:val="00D3670A"/>
    <w:rsid w:val="00D36778"/>
    <w:rsid w:val="00D36848"/>
    <w:rsid w:val="00D36850"/>
    <w:rsid w:val="00D36986"/>
    <w:rsid w:val="00D36B14"/>
    <w:rsid w:val="00D36C15"/>
    <w:rsid w:val="00D371A4"/>
    <w:rsid w:val="00D37AAC"/>
    <w:rsid w:val="00D37FC7"/>
    <w:rsid w:val="00D40721"/>
    <w:rsid w:val="00D40F36"/>
    <w:rsid w:val="00D41031"/>
    <w:rsid w:val="00D41138"/>
    <w:rsid w:val="00D41343"/>
    <w:rsid w:val="00D41A87"/>
    <w:rsid w:val="00D41D22"/>
    <w:rsid w:val="00D41E11"/>
    <w:rsid w:val="00D4249C"/>
    <w:rsid w:val="00D424E6"/>
    <w:rsid w:val="00D431C1"/>
    <w:rsid w:val="00D432E1"/>
    <w:rsid w:val="00D438CB"/>
    <w:rsid w:val="00D441EC"/>
    <w:rsid w:val="00D445A9"/>
    <w:rsid w:val="00D445E4"/>
    <w:rsid w:val="00D44A67"/>
    <w:rsid w:val="00D44B59"/>
    <w:rsid w:val="00D44E0F"/>
    <w:rsid w:val="00D450C7"/>
    <w:rsid w:val="00D4547D"/>
    <w:rsid w:val="00D45795"/>
    <w:rsid w:val="00D459B6"/>
    <w:rsid w:val="00D45B2C"/>
    <w:rsid w:val="00D46074"/>
    <w:rsid w:val="00D464C4"/>
    <w:rsid w:val="00D4656B"/>
    <w:rsid w:val="00D465ED"/>
    <w:rsid w:val="00D4679D"/>
    <w:rsid w:val="00D46812"/>
    <w:rsid w:val="00D46E1D"/>
    <w:rsid w:val="00D472B1"/>
    <w:rsid w:val="00D477AD"/>
    <w:rsid w:val="00D47F88"/>
    <w:rsid w:val="00D501D7"/>
    <w:rsid w:val="00D502FF"/>
    <w:rsid w:val="00D505F6"/>
    <w:rsid w:val="00D509CD"/>
    <w:rsid w:val="00D50CCE"/>
    <w:rsid w:val="00D50E56"/>
    <w:rsid w:val="00D5117C"/>
    <w:rsid w:val="00D517E1"/>
    <w:rsid w:val="00D51874"/>
    <w:rsid w:val="00D51A70"/>
    <w:rsid w:val="00D51E4C"/>
    <w:rsid w:val="00D51F52"/>
    <w:rsid w:val="00D520E7"/>
    <w:rsid w:val="00D5221E"/>
    <w:rsid w:val="00D52537"/>
    <w:rsid w:val="00D527EC"/>
    <w:rsid w:val="00D528BB"/>
    <w:rsid w:val="00D52A3B"/>
    <w:rsid w:val="00D52D15"/>
    <w:rsid w:val="00D53204"/>
    <w:rsid w:val="00D538A2"/>
    <w:rsid w:val="00D53E0D"/>
    <w:rsid w:val="00D5413D"/>
    <w:rsid w:val="00D542E2"/>
    <w:rsid w:val="00D544C8"/>
    <w:rsid w:val="00D548C4"/>
    <w:rsid w:val="00D5494E"/>
    <w:rsid w:val="00D54E47"/>
    <w:rsid w:val="00D55467"/>
    <w:rsid w:val="00D554E9"/>
    <w:rsid w:val="00D55533"/>
    <w:rsid w:val="00D555C4"/>
    <w:rsid w:val="00D55818"/>
    <w:rsid w:val="00D558EB"/>
    <w:rsid w:val="00D55B85"/>
    <w:rsid w:val="00D55CC1"/>
    <w:rsid w:val="00D55E6A"/>
    <w:rsid w:val="00D5611D"/>
    <w:rsid w:val="00D5651E"/>
    <w:rsid w:val="00D565AC"/>
    <w:rsid w:val="00D56910"/>
    <w:rsid w:val="00D56AE7"/>
    <w:rsid w:val="00D56F2F"/>
    <w:rsid w:val="00D56F4A"/>
    <w:rsid w:val="00D570C5"/>
    <w:rsid w:val="00D573A9"/>
    <w:rsid w:val="00D57445"/>
    <w:rsid w:val="00D579A5"/>
    <w:rsid w:val="00D57B22"/>
    <w:rsid w:val="00D57D78"/>
    <w:rsid w:val="00D6007C"/>
    <w:rsid w:val="00D603B4"/>
    <w:rsid w:val="00D6042A"/>
    <w:rsid w:val="00D60593"/>
    <w:rsid w:val="00D6065B"/>
    <w:rsid w:val="00D60685"/>
    <w:rsid w:val="00D60931"/>
    <w:rsid w:val="00D609C6"/>
    <w:rsid w:val="00D60AD3"/>
    <w:rsid w:val="00D60DB8"/>
    <w:rsid w:val="00D6117F"/>
    <w:rsid w:val="00D61877"/>
    <w:rsid w:val="00D619E1"/>
    <w:rsid w:val="00D61AB9"/>
    <w:rsid w:val="00D624EB"/>
    <w:rsid w:val="00D62973"/>
    <w:rsid w:val="00D62D53"/>
    <w:rsid w:val="00D632D8"/>
    <w:rsid w:val="00D63533"/>
    <w:rsid w:val="00D63539"/>
    <w:rsid w:val="00D63762"/>
    <w:rsid w:val="00D63D62"/>
    <w:rsid w:val="00D6415B"/>
    <w:rsid w:val="00D6424E"/>
    <w:rsid w:val="00D64671"/>
    <w:rsid w:val="00D64C22"/>
    <w:rsid w:val="00D65295"/>
    <w:rsid w:val="00D653DF"/>
    <w:rsid w:val="00D65E0A"/>
    <w:rsid w:val="00D65E19"/>
    <w:rsid w:val="00D65E69"/>
    <w:rsid w:val="00D65F57"/>
    <w:rsid w:val="00D6609C"/>
    <w:rsid w:val="00D664BB"/>
    <w:rsid w:val="00D66959"/>
    <w:rsid w:val="00D66B2C"/>
    <w:rsid w:val="00D66C8E"/>
    <w:rsid w:val="00D6700B"/>
    <w:rsid w:val="00D67126"/>
    <w:rsid w:val="00D67183"/>
    <w:rsid w:val="00D6746B"/>
    <w:rsid w:val="00D67734"/>
    <w:rsid w:val="00D67992"/>
    <w:rsid w:val="00D67AFD"/>
    <w:rsid w:val="00D67C33"/>
    <w:rsid w:val="00D67D5E"/>
    <w:rsid w:val="00D67D68"/>
    <w:rsid w:val="00D70070"/>
    <w:rsid w:val="00D70516"/>
    <w:rsid w:val="00D70894"/>
    <w:rsid w:val="00D70987"/>
    <w:rsid w:val="00D70AB0"/>
    <w:rsid w:val="00D70C4D"/>
    <w:rsid w:val="00D70CD4"/>
    <w:rsid w:val="00D7161B"/>
    <w:rsid w:val="00D71C0C"/>
    <w:rsid w:val="00D71CAE"/>
    <w:rsid w:val="00D721E5"/>
    <w:rsid w:val="00D727F7"/>
    <w:rsid w:val="00D7283B"/>
    <w:rsid w:val="00D728E1"/>
    <w:rsid w:val="00D72940"/>
    <w:rsid w:val="00D72C32"/>
    <w:rsid w:val="00D73877"/>
    <w:rsid w:val="00D73A53"/>
    <w:rsid w:val="00D73EFB"/>
    <w:rsid w:val="00D7419A"/>
    <w:rsid w:val="00D741F0"/>
    <w:rsid w:val="00D74680"/>
    <w:rsid w:val="00D746DD"/>
    <w:rsid w:val="00D748CA"/>
    <w:rsid w:val="00D74E9F"/>
    <w:rsid w:val="00D75085"/>
    <w:rsid w:val="00D7538B"/>
    <w:rsid w:val="00D75A6C"/>
    <w:rsid w:val="00D75B7B"/>
    <w:rsid w:val="00D75CA1"/>
    <w:rsid w:val="00D762F9"/>
    <w:rsid w:val="00D76373"/>
    <w:rsid w:val="00D765FA"/>
    <w:rsid w:val="00D768E9"/>
    <w:rsid w:val="00D76903"/>
    <w:rsid w:val="00D76E16"/>
    <w:rsid w:val="00D77109"/>
    <w:rsid w:val="00D771B2"/>
    <w:rsid w:val="00D77567"/>
    <w:rsid w:val="00D776B7"/>
    <w:rsid w:val="00D77835"/>
    <w:rsid w:val="00D7792A"/>
    <w:rsid w:val="00D779F4"/>
    <w:rsid w:val="00D77A03"/>
    <w:rsid w:val="00D77C7F"/>
    <w:rsid w:val="00D803CA"/>
    <w:rsid w:val="00D80842"/>
    <w:rsid w:val="00D80B0F"/>
    <w:rsid w:val="00D80B1A"/>
    <w:rsid w:val="00D81269"/>
    <w:rsid w:val="00D81352"/>
    <w:rsid w:val="00D813E9"/>
    <w:rsid w:val="00D81524"/>
    <w:rsid w:val="00D81797"/>
    <w:rsid w:val="00D81ADF"/>
    <w:rsid w:val="00D81ED8"/>
    <w:rsid w:val="00D82507"/>
    <w:rsid w:val="00D8251B"/>
    <w:rsid w:val="00D82829"/>
    <w:rsid w:val="00D82A20"/>
    <w:rsid w:val="00D82B9E"/>
    <w:rsid w:val="00D836DA"/>
    <w:rsid w:val="00D839C8"/>
    <w:rsid w:val="00D839D1"/>
    <w:rsid w:val="00D83A9E"/>
    <w:rsid w:val="00D83ABA"/>
    <w:rsid w:val="00D83BFC"/>
    <w:rsid w:val="00D83D92"/>
    <w:rsid w:val="00D83E87"/>
    <w:rsid w:val="00D84465"/>
    <w:rsid w:val="00D845F8"/>
    <w:rsid w:val="00D849C5"/>
    <w:rsid w:val="00D85718"/>
    <w:rsid w:val="00D85769"/>
    <w:rsid w:val="00D85874"/>
    <w:rsid w:val="00D85A13"/>
    <w:rsid w:val="00D85A5B"/>
    <w:rsid w:val="00D85C10"/>
    <w:rsid w:val="00D85C32"/>
    <w:rsid w:val="00D85EC7"/>
    <w:rsid w:val="00D862B0"/>
    <w:rsid w:val="00D864C3"/>
    <w:rsid w:val="00D86845"/>
    <w:rsid w:val="00D86A3D"/>
    <w:rsid w:val="00D87359"/>
    <w:rsid w:val="00D87451"/>
    <w:rsid w:val="00D877D1"/>
    <w:rsid w:val="00D877FC"/>
    <w:rsid w:val="00D879C7"/>
    <w:rsid w:val="00D9015E"/>
    <w:rsid w:val="00D90894"/>
    <w:rsid w:val="00D90AA2"/>
    <w:rsid w:val="00D90B98"/>
    <w:rsid w:val="00D90BB1"/>
    <w:rsid w:val="00D90C25"/>
    <w:rsid w:val="00D91081"/>
    <w:rsid w:val="00D91255"/>
    <w:rsid w:val="00D91282"/>
    <w:rsid w:val="00D912B3"/>
    <w:rsid w:val="00D914F2"/>
    <w:rsid w:val="00D91900"/>
    <w:rsid w:val="00D91E95"/>
    <w:rsid w:val="00D92252"/>
    <w:rsid w:val="00D92A52"/>
    <w:rsid w:val="00D92C23"/>
    <w:rsid w:val="00D92D79"/>
    <w:rsid w:val="00D934FA"/>
    <w:rsid w:val="00D93535"/>
    <w:rsid w:val="00D9354D"/>
    <w:rsid w:val="00D937A5"/>
    <w:rsid w:val="00D93A39"/>
    <w:rsid w:val="00D93F8C"/>
    <w:rsid w:val="00D941C2"/>
    <w:rsid w:val="00D943D8"/>
    <w:rsid w:val="00D9492D"/>
    <w:rsid w:val="00D94D8B"/>
    <w:rsid w:val="00D9502B"/>
    <w:rsid w:val="00D958C6"/>
    <w:rsid w:val="00D9590A"/>
    <w:rsid w:val="00D95963"/>
    <w:rsid w:val="00D95DCF"/>
    <w:rsid w:val="00D96104"/>
    <w:rsid w:val="00D9641C"/>
    <w:rsid w:val="00D967E2"/>
    <w:rsid w:val="00D96807"/>
    <w:rsid w:val="00D9695E"/>
    <w:rsid w:val="00D96F42"/>
    <w:rsid w:val="00D96F5E"/>
    <w:rsid w:val="00D97228"/>
    <w:rsid w:val="00D97715"/>
    <w:rsid w:val="00D97955"/>
    <w:rsid w:val="00D97CD4"/>
    <w:rsid w:val="00D97D91"/>
    <w:rsid w:val="00DA0B32"/>
    <w:rsid w:val="00DA0B9D"/>
    <w:rsid w:val="00DA0C3B"/>
    <w:rsid w:val="00DA0D05"/>
    <w:rsid w:val="00DA1125"/>
    <w:rsid w:val="00DA173A"/>
    <w:rsid w:val="00DA180D"/>
    <w:rsid w:val="00DA1B9B"/>
    <w:rsid w:val="00DA1CAA"/>
    <w:rsid w:val="00DA2DA3"/>
    <w:rsid w:val="00DA30BC"/>
    <w:rsid w:val="00DA3303"/>
    <w:rsid w:val="00DA3442"/>
    <w:rsid w:val="00DA3548"/>
    <w:rsid w:val="00DA3578"/>
    <w:rsid w:val="00DA360B"/>
    <w:rsid w:val="00DA3802"/>
    <w:rsid w:val="00DA387D"/>
    <w:rsid w:val="00DA3DBC"/>
    <w:rsid w:val="00DA3E27"/>
    <w:rsid w:val="00DA3F4F"/>
    <w:rsid w:val="00DA3FB0"/>
    <w:rsid w:val="00DA3FE8"/>
    <w:rsid w:val="00DA4158"/>
    <w:rsid w:val="00DA45B9"/>
    <w:rsid w:val="00DA5072"/>
    <w:rsid w:val="00DA51FE"/>
    <w:rsid w:val="00DA53DA"/>
    <w:rsid w:val="00DA548E"/>
    <w:rsid w:val="00DA557B"/>
    <w:rsid w:val="00DA581D"/>
    <w:rsid w:val="00DA5C0A"/>
    <w:rsid w:val="00DA5E25"/>
    <w:rsid w:val="00DA657E"/>
    <w:rsid w:val="00DA6633"/>
    <w:rsid w:val="00DA6C40"/>
    <w:rsid w:val="00DA6EE8"/>
    <w:rsid w:val="00DA7A7F"/>
    <w:rsid w:val="00DA7B44"/>
    <w:rsid w:val="00DA7E4D"/>
    <w:rsid w:val="00DB05DE"/>
    <w:rsid w:val="00DB09E7"/>
    <w:rsid w:val="00DB0CF5"/>
    <w:rsid w:val="00DB0FF0"/>
    <w:rsid w:val="00DB10EC"/>
    <w:rsid w:val="00DB13CB"/>
    <w:rsid w:val="00DB1646"/>
    <w:rsid w:val="00DB1A82"/>
    <w:rsid w:val="00DB1D62"/>
    <w:rsid w:val="00DB2019"/>
    <w:rsid w:val="00DB21C2"/>
    <w:rsid w:val="00DB2251"/>
    <w:rsid w:val="00DB22BD"/>
    <w:rsid w:val="00DB278E"/>
    <w:rsid w:val="00DB28BC"/>
    <w:rsid w:val="00DB2971"/>
    <w:rsid w:val="00DB29CD"/>
    <w:rsid w:val="00DB3260"/>
    <w:rsid w:val="00DB3319"/>
    <w:rsid w:val="00DB3403"/>
    <w:rsid w:val="00DB34CB"/>
    <w:rsid w:val="00DB35DF"/>
    <w:rsid w:val="00DB440C"/>
    <w:rsid w:val="00DB48D4"/>
    <w:rsid w:val="00DB549B"/>
    <w:rsid w:val="00DB557A"/>
    <w:rsid w:val="00DB57CD"/>
    <w:rsid w:val="00DB5A99"/>
    <w:rsid w:val="00DB5B39"/>
    <w:rsid w:val="00DB5D74"/>
    <w:rsid w:val="00DB677F"/>
    <w:rsid w:val="00DB6874"/>
    <w:rsid w:val="00DB696D"/>
    <w:rsid w:val="00DB6A47"/>
    <w:rsid w:val="00DB6F4F"/>
    <w:rsid w:val="00DB6FED"/>
    <w:rsid w:val="00DB73B5"/>
    <w:rsid w:val="00DB744E"/>
    <w:rsid w:val="00DB7BE0"/>
    <w:rsid w:val="00DB7D2B"/>
    <w:rsid w:val="00DB7D7C"/>
    <w:rsid w:val="00DB7E28"/>
    <w:rsid w:val="00DC00B2"/>
    <w:rsid w:val="00DC0353"/>
    <w:rsid w:val="00DC04F4"/>
    <w:rsid w:val="00DC06D4"/>
    <w:rsid w:val="00DC0941"/>
    <w:rsid w:val="00DC0ACC"/>
    <w:rsid w:val="00DC0BE3"/>
    <w:rsid w:val="00DC0D00"/>
    <w:rsid w:val="00DC0E64"/>
    <w:rsid w:val="00DC0E65"/>
    <w:rsid w:val="00DC0F81"/>
    <w:rsid w:val="00DC101D"/>
    <w:rsid w:val="00DC1384"/>
    <w:rsid w:val="00DC1730"/>
    <w:rsid w:val="00DC1B4E"/>
    <w:rsid w:val="00DC1D6C"/>
    <w:rsid w:val="00DC1E59"/>
    <w:rsid w:val="00DC20DD"/>
    <w:rsid w:val="00DC2202"/>
    <w:rsid w:val="00DC2616"/>
    <w:rsid w:val="00DC293C"/>
    <w:rsid w:val="00DC2D07"/>
    <w:rsid w:val="00DC3A5A"/>
    <w:rsid w:val="00DC3E60"/>
    <w:rsid w:val="00DC44B5"/>
    <w:rsid w:val="00DC4A70"/>
    <w:rsid w:val="00DC4CC0"/>
    <w:rsid w:val="00DC4DCF"/>
    <w:rsid w:val="00DC57EC"/>
    <w:rsid w:val="00DC5C24"/>
    <w:rsid w:val="00DC5C5E"/>
    <w:rsid w:val="00DC5CF8"/>
    <w:rsid w:val="00DC5FD7"/>
    <w:rsid w:val="00DC5FF2"/>
    <w:rsid w:val="00DC65D5"/>
    <w:rsid w:val="00DC663C"/>
    <w:rsid w:val="00DC6648"/>
    <w:rsid w:val="00DC668D"/>
    <w:rsid w:val="00DC6926"/>
    <w:rsid w:val="00DC69C2"/>
    <w:rsid w:val="00DC6C27"/>
    <w:rsid w:val="00DC6C48"/>
    <w:rsid w:val="00DC6FAD"/>
    <w:rsid w:val="00DC7003"/>
    <w:rsid w:val="00DC7D5F"/>
    <w:rsid w:val="00DC7D90"/>
    <w:rsid w:val="00DC7E00"/>
    <w:rsid w:val="00DC7E7E"/>
    <w:rsid w:val="00DD0187"/>
    <w:rsid w:val="00DD02AB"/>
    <w:rsid w:val="00DD02F4"/>
    <w:rsid w:val="00DD091F"/>
    <w:rsid w:val="00DD0B47"/>
    <w:rsid w:val="00DD0BE8"/>
    <w:rsid w:val="00DD0DC2"/>
    <w:rsid w:val="00DD1064"/>
    <w:rsid w:val="00DD153C"/>
    <w:rsid w:val="00DD1C2C"/>
    <w:rsid w:val="00DD1F68"/>
    <w:rsid w:val="00DD2C01"/>
    <w:rsid w:val="00DD3509"/>
    <w:rsid w:val="00DD357C"/>
    <w:rsid w:val="00DD36DF"/>
    <w:rsid w:val="00DD3D87"/>
    <w:rsid w:val="00DD3DB1"/>
    <w:rsid w:val="00DD3E8D"/>
    <w:rsid w:val="00DD40F2"/>
    <w:rsid w:val="00DD4168"/>
    <w:rsid w:val="00DD430B"/>
    <w:rsid w:val="00DD478F"/>
    <w:rsid w:val="00DD4A92"/>
    <w:rsid w:val="00DD531C"/>
    <w:rsid w:val="00DD5EF8"/>
    <w:rsid w:val="00DD5EFD"/>
    <w:rsid w:val="00DD67E3"/>
    <w:rsid w:val="00DD6E6A"/>
    <w:rsid w:val="00DD72BC"/>
    <w:rsid w:val="00DD76BC"/>
    <w:rsid w:val="00DD77D5"/>
    <w:rsid w:val="00DD7E0A"/>
    <w:rsid w:val="00DD7E0C"/>
    <w:rsid w:val="00DD7EC5"/>
    <w:rsid w:val="00DE0008"/>
    <w:rsid w:val="00DE0152"/>
    <w:rsid w:val="00DE03FA"/>
    <w:rsid w:val="00DE067A"/>
    <w:rsid w:val="00DE0D24"/>
    <w:rsid w:val="00DE0D5B"/>
    <w:rsid w:val="00DE0D60"/>
    <w:rsid w:val="00DE0DF2"/>
    <w:rsid w:val="00DE1154"/>
    <w:rsid w:val="00DE12EE"/>
    <w:rsid w:val="00DE1901"/>
    <w:rsid w:val="00DE1C6F"/>
    <w:rsid w:val="00DE2401"/>
    <w:rsid w:val="00DE2AE8"/>
    <w:rsid w:val="00DE2F6C"/>
    <w:rsid w:val="00DE3180"/>
    <w:rsid w:val="00DE3393"/>
    <w:rsid w:val="00DE34F5"/>
    <w:rsid w:val="00DE35C7"/>
    <w:rsid w:val="00DE369B"/>
    <w:rsid w:val="00DE3A00"/>
    <w:rsid w:val="00DE4130"/>
    <w:rsid w:val="00DE4824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FA"/>
    <w:rsid w:val="00DE5B7C"/>
    <w:rsid w:val="00DE6148"/>
    <w:rsid w:val="00DE66D1"/>
    <w:rsid w:val="00DE6A7F"/>
    <w:rsid w:val="00DE6A8C"/>
    <w:rsid w:val="00DE6D5D"/>
    <w:rsid w:val="00DE6F14"/>
    <w:rsid w:val="00DE74D9"/>
    <w:rsid w:val="00DE7595"/>
    <w:rsid w:val="00DE76BE"/>
    <w:rsid w:val="00DE7BE9"/>
    <w:rsid w:val="00DE7DD5"/>
    <w:rsid w:val="00DF010C"/>
    <w:rsid w:val="00DF01A1"/>
    <w:rsid w:val="00DF0572"/>
    <w:rsid w:val="00DF083A"/>
    <w:rsid w:val="00DF0C1D"/>
    <w:rsid w:val="00DF0DC8"/>
    <w:rsid w:val="00DF0F28"/>
    <w:rsid w:val="00DF1111"/>
    <w:rsid w:val="00DF1645"/>
    <w:rsid w:val="00DF1771"/>
    <w:rsid w:val="00DF180C"/>
    <w:rsid w:val="00DF18A9"/>
    <w:rsid w:val="00DF18EB"/>
    <w:rsid w:val="00DF1CD8"/>
    <w:rsid w:val="00DF29E5"/>
    <w:rsid w:val="00DF2A61"/>
    <w:rsid w:val="00DF2B4F"/>
    <w:rsid w:val="00DF3F8F"/>
    <w:rsid w:val="00DF424E"/>
    <w:rsid w:val="00DF45AF"/>
    <w:rsid w:val="00DF46AD"/>
    <w:rsid w:val="00DF4B90"/>
    <w:rsid w:val="00DF5669"/>
    <w:rsid w:val="00DF5853"/>
    <w:rsid w:val="00DF5B77"/>
    <w:rsid w:val="00DF6465"/>
    <w:rsid w:val="00DF664C"/>
    <w:rsid w:val="00DF678A"/>
    <w:rsid w:val="00DF6B3A"/>
    <w:rsid w:val="00DF6D17"/>
    <w:rsid w:val="00DF6E52"/>
    <w:rsid w:val="00DF7193"/>
    <w:rsid w:val="00DF75CE"/>
    <w:rsid w:val="00DF782E"/>
    <w:rsid w:val="00DF7857"/>
    <w:rsid w:val="00DF79F1"/>
    <w:rsid w:val="00DF7A33"/>
    <w:rsid w:val="00E00DA3"/>
    <w:rsid w:val="00E00EC0"/>
    <w:rsid w:val="00E00EF6"/>
    <w:rsid w:val="00E010CA"/>
    <w:rsid w:val="00E01149"/>
    <w:rsid w:val="00E017CB"/>
    <w:rsid w:val="00E01CB0"/>
    <w:rsid w:val="00E020A0"/>
    <w:rsid w:val="00E02435"/>
    <w:rsid w:val="00E0269D"/>
    <w:rsid w:val="00E02883"/>
    <w:rsid w:val="00E032E0"/>
    <w:rsid w:val="00E0351D"/>
    <w:rsid w:val="00E036B1"/>
    <w:rsid w:val="00E03737"/>
    <w:rsid w:val="00E03997"/>
    <w:rsid w:val="00E03E19"/>
    <w:rsid w:val="00E042A8"/>
    <w:rsid w:val="00E04397"/>
    <w:rsid w:val="00E043FB"/>
    <w:rsid w:val="00E045E4"/>
    <w:rsid w:val="00E048B8"/>
    <w:rsid w:val="00E05238"/>
    <w:rsid w:val="00E05E7B"/>
    <w:rsid w:val="00E06038"/>
    <w:rsid w:val="00E06447"/>
    <w:rsid w:val="00E06DB0"/>
    <w:rsid w:val="00E06F0F"/>
    <w:rsid w:val="00E075B0"/>
    <w:rsid w:val="00E077CF"/>
    <w:rsid w:val="00E07862"/>
    <w:rsid w:val="00E101AE"/>
    <w:rsid w:val="00E103C3"/>
    <w:rsid w:val="00E1052A"/>
    <w:rsid w:val="00E106D2"/>
    <w:rsid w:val="00E108E9"/>
    <w:rsid w:val="00E10945"/>
    <w:rsid w:val="00E10CAB"/>
    <w:rsid w:val="00E1160B"/>
    <w:rsid w:val="00E11A9D"/>
    <w:rsid w:val="00E11D10"/>
    <w:rsid w:val="00E11F55"/>
    <w:rsid w:val="00E12430"/>
    <w:rsid w:val="00E12505"/>
    <w:rsid w:val="00E12739"/>
    <w:rsid w:val="00E12951"/>
    <w:rsid w:val="00E129E0"/>
    <w:rsid w:val="00E12EB5"/>
    <w:rsid w:val="00E131E1"/>
    <w:rsid w:val="00E133F9"/>
    <w:rsid w:val="00E135C6"/>
    <w:rsid w:val="00E13670"/>
    <w:rsid w:val="00E13A4B"/>
    <w:rsid w:val="00E13D7E"/>
    <w:rsid w:val="00E13F1A"/>
    <w:rsid w:val="00E13FAA"/>
    <w:rsid w:val="00E142F3"/>
    <w:rsid w:val="00E146EA"/>
    <w:rsid w:val="00E14833"/>
    <w:rsid w:val="00E14A59"/>
    <w:rsid w:val="00E14C95"/>
    <w:rsid w:val="00E15096"/>
    <w:rsid w:val="00E1517E"/>
    <w:rsid w:val="00E15212"/>
    <w:rsid w:val="00E154BF"/>
    <w:rsid w:val="00E1565F"/>
    <w:rsid w:val="00E157C2"/>
    <w:rsid w:val="00E160A9"/>
    <w:rsid w:val="00E160BA"/>
    <w:rsid w:val="00E161B2"/>
    <w:rsid w:val="00E163C0"/>
    <w:rsid w:val="00E163D1"/>
    <w:rsid w:val="00E1690B"/>
    <w:rsid w:val="00E16A59"/>
    <w:rsid w:val="00E16A6B"/>
    <w:rsid w:val="00E16E72"/>
    <w:rsid w:val="00E16E93"/>
    <w:rsid w:val="00E17231"/>
    <w:rsid w:val="00E17625"/>
    <w:rsid w:val="00E17A43"/>
    <w:rsid w:val="00E17B02"/>
    <w:rsid w:val="00E17D8C"/>
    <w:rsid w:val="00E17F37"/>
    <w:rsid w:val="00E20225"/>
    <w:rsid w:val="00E20315"/>
    <w:rsid w:val="00E203CF"/>
    <w:rsid w:val="00E2049E"/>
    <w:rsid w:val="00E206A4"/>
    <w:rsid w:val="00E20A96"/>
    <w:rsid w:val="00E20DED"/>
    <w:rsid w:val="00E21129"/>
    <w:rsid w:val="00E211D9"/>
    <w:rsid w:val="00E2159B"/>
    <w:rsid w:val="00E216C5"/>
    <w:rsid w:val="00E2183F"/>
    <w:rsid w:val="00E21FE3"/>
    <w:rsid w:val="00E22726"/>
    <w:rsid w:val="00E2274B"/>
    <w:rsid w:val="00E227BF"/>
    <w:rsid w:val="00E22953"/>
    <w:rsid w:val="00E22D2D"/>
    <w:rsid w:val="00E22D68"/>
    <w:rsid w:val="00E22F5D"/>
    <w:rsid w:val="00E234EC"/>
    <w:rsid w:val="00E2359F"/>
    <w:rsid w:val="00E2393F"/>
    <w:rsid w:val="00E239AA"/>
    <w:rsid w:val="00E23AB3"/>
    <w:rsid w:val="00E23E9F"/>
    <w:rsid w:val="00E23EA8"/>
    <w:rsid w:val="00E2403F"/>
    <w:rsid w:val="00E2419E"/>
    <w:rsid w:val="00E2441B"/>
    <w:rsid w:val="00E24A45"/>
    <w:rsid w:val="00E24BB5"/>
    <w:rsid w:val="00E24E6F"/>
    <w:rsid w:val="00E25907"/>
    <w:rsid w:val="00E259DE"/>
    <w:rsid w:val="00E25A50"/>
    <w:rsid w:val="00E25E08"/>
    <w:rsid w:val="00E25E35"/>
    <w:rsid w:val="00E25F90"/>
    <w:rsid w:val="00E266E4"/>
    <w:rsid w:val="00E26C22"/>
    <w:rsid w:val="00E26F08"/>
    <w:rsid w:val="00E27271"/>
    <w:rsid w:val="00E27345"/>
    <w:rsid w:val="00E2753A"/>
    <w:rsid w:val="00E27802"/>
    <w:rsid w:val="00E279D4"/>
    <w:rsid w:val="00E27D97"/>
    <w:rsid w:val="00E30030"/>
    <w:rsid w:val="00E300C1"/>
    <w:rsid w:val="00E301B6"/>
    <w:rsid w:val="00E303FF"/>
    <w:rsid w:val="00E307EE"/>
    <w:rsid w:val="00E309B3"/>
    <w:rsid w:val="00E30DEF"/>
    <w:rsid w:val="00E312A4"/>
    <w:rsid w:val="00E31882"/>
    <w:rsid w:val="00E31A81"/>
    <w:rsid w:val="00E32193"/>
    <w:rsid w:val="00E3235B"/>
    <w:rsid w:val="00E3247D"/>
    <w:rsid w:val="00E3253F"/>
    <w:rsid w:val="00E32D87"/>
    <w:rsid w:val="00E32EAC"/>
    <w:rsid w:val="00E33029"/>
    <w:rsid w:val="00E33173"/>
    <w:rsid w:val="00E33647"/>
    <w:rsid w:val="00E33F0B"/>
    <w:rsid w:val="00E33FD4"/>
    <w:rsid w:val="00E3496A"/>
    <w:rsid w:val="00E34991"/>
    <w:rsid w:val="00E34AC5"/>
    <w:rsid w:val="00E355E8"/>
    <w:rsid w:val="00E355EB"/>
    <w:rsid w:val="00E35B40"/>
    <w:rsid w:val="00E35BEE"/>
    <w:rsid w:val="00E36102"/>
    <w:rsid w:val="00E3679B"/>
    <w:rsid w:val="00E36DD5"/>
    <w:rsid w:val="00E371E5"/>
    <w:rsid w:val="00E37953"/>
    <w:rsid w:val="00E37DC8"/>
    <w:rsid w:val="00E40395"/>
    <w:rsid w:val="00E40427"/>
    <w:rsid w:val="00E40BAC"/>
    <w:rsid w:val="00E4121B"/>
    <w:rsid w:val="00E4158B"/>
    <w:rsid w:val="00E415F7"/>
    <w:rsid w:val="00E418BE"/>
    <w:rsid w:val="00E41D9A"/>
    <w:rsid w:val="00E41DD3"/>
    <w:rsid w:val="00E41E6E"/>
    <w:rsid w:val="00E4238D"/>
    <w:rsid w:val="00E42579"/>
    <w:rsid w:val="00E427B6"/>
    <w:rsid w:val="00E428EF"/>
    <w:rsid w:val="00E42907"/>
    <w:rsid w:val="00E4306B"/>
    <w:rsid w:val="00E43177"/>
    <w:rsid w:val="00E4337E"/>
    <w:rsid w:val="00E436F6"/>
    <w:rsid w:val="00E43787"/>
    <w:rsid w:val="00E43BAD"/>
    <w:rsid w:val="00E43D9E"/>
    <w:rsid w:val="00E43DCB"/>
    <w:rsid w:val="00E44115"/>
    <w:rsid w:val="00E443C9"/>
    <w:rsid w:val="00E4444E"/>
    <w:rsid w:val="00E44753"/>
    <w:rsid w:val="00E44A3A"/>
    <w:rsid w:val="00E44AF1"/>
    <w:rsid w:val="00E44DA5"/>
    <w:rsid w:val="00E44E3A"/>
    <w:rsid w:val="00E454FF"/>
    <w:rsid w:val="00E463E9"/>
    <w:rsid w:val="00E466D6"/>
    <w:rsid w:val="00E4670A"/>
    <w:rsid w:val="00E46A69"/>
    <w:rsid w:val="00E46DBA"/>
    <w:rsid w:val="00E470B0"/>
    <w:rsid w:val="00E47194"/>
    <w:rsid w:val="00E47212"/>
    <w:rsid w:val="00E476F3"/>
    <w:rsid w:val="00E477F0"/>
    <w:rsid w:val="00E479B5"/>
    <w:rsid w:val="00E47C7D"/>
    <w:rsid w:val="00E5003A"/>
    <w:rsid w:val="00E50356"/>
    <w:rsid w:val="00E507CB"/>
    <w:rsid w:val="00E5103E"/>
    <w:rsid w:val="00E51171"/>
    <w:rsid w:val="00E51331"/>
    <w:rsid w:val="00E51D28"/>
    <w:rsid w:val="00E51E8B"/>
    <w:rsid w:val="00E521A7"/>
    <w:rsid w:val="00E52299"/>
    <w:rsid w:val="00E524C5"/>
    <w:rsid w:val="00E528E9"/>
    <w:rsid w:val="00E53063"/>
    <w:rsid w:val="00E53811"/>
    <w:rsid w:val="00E538EC"/>
    <w:rsid w:val="00E5392C"/>
    <w:rsid w:val="00E54595"/>
    <w:rsid w:val="00E54608"/>
    <w:rsid w:val="00E547FA"/>
    <w:rsid w:val="00E54B33"/>
    <w:rsid w:val="00E54C69"/>
    <w:rsid w:val="00E5522A"/>
    <w:rsid w:val="00E552FF"/>
    <w:rsid w:val="00E5542B"/>
    <w:rsid w:val="00E55CCA"/>
    <w:rsid w:val="00E55EC0"/>
    <w:rsid w:val="00E55F17"/>
    <w:rsid w:val="00E55F25"/>
    <w:rsid w:val="00E56029"/>
    <w:rsid w:val="00E56244"/>
    <w:rsid w:val="00E562EE"/>
    <w:rsid w:val="00E5650B"/>
    <w:rsid w:val="00E56E3B"/>
    <w:rsid w:val="00E5724E"/>
    <w:rsid w:val="00E57D25"/>
    <w:rsid w:val="00E6099D"/>
    <w:rsid w:val="00E60E5C"/>
    <w:rsid w:val="00E60FE2"/>
    <w:rsid w:val="00E61A06"/>
    <w:rsid w:val="00E61C22"/>
    <w:rsid w:val="00E61D5F"/>
    <w:rsid w:val="00E62042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3C6B"/>
    <w:rsid w:val="00E63DE7"/>
    <w:rsid w:val="00E64269"/>
    <w:rsid w:val="00E6435F"/>
    <w:rsid w:val="00E650C7"/>
    <w:rsid w:val="00E650E0"/>
    <w:rsid w:val="00E65137"/>
    <w:rsid w:val="00E6535B"/>
    <w:rsid w:val="00E6553F"/>
    <w:rsid w:val="00E6578E"/>
    <w:rsid w:val="00E65A25"/>
    <w:rsid w:val="00E65DFB"/>
    <w:rsid w:val="00E65E1A"/>
    <w:rsid w:val="00E6646B"/>
    <w:rsid w:val="00E66A41"/>
    <w:rsid w:val="00E66DA5"/>
    <w:rsid w:val="00E672B3"/>
    <w:rsid w:val="00E672E5"/>
    <w:rsid w:val="00E676EA"/>
    <w:rsid w:val="00E67728"/>
    <w:rsid w:val="00E67772"/>
    <w:rsid w:val="00E67784"/>
    <w:rsid w:val="00E70272"/>
    <w:rsid w:val="00E70326"/>
    <w:rsid w:val="00E7060D"/>
    <w:rsid w:val="00E707B3"/>
    <w:rsid w:val="00E708AF"/>
    <w:rsid w:val="00E709BB"/>
    <w:rsid w:val="00E70B97"/>
    <w:rsid w:val="00E70BC8"/>
    <w:rsid w:val="00E713DC"/>
    <w:rsid w:val="00E715CD"/>
    <w:rsid w:val="00E71925"/>
    <w:rsid w:val="00E72365"/>
    <w:rsid w:val="00E7251D"/>
    <w:rsid w:val="00E7252F"/>
    <w:rsid w:val="00E728D4"/>
    <w:rsid w:val="00E72A61"/>
    <w:rsid w:val="00E72BB5"/>
    <w:rsid w:val="00E72D73"/>
    <w:rsid w:val="00E72F4E"/>
    <w:rsid w:val="00E7378D"/>
    <w:rsid w:val="00E73BEB"/>
    <w:rsid w:val="00E73D40"/>
    <w:rsid w:val="00E742A2"/>
    <w:rsid w:val="00E7438F"/>
    <w:rsid w:val="00E7444D"/>
    <w:rsid w:val="00E745CB"/>
    <w:rsid w:val="00E74699"/>
    <w:rsid w:val="00E75197"/>
    <w:rsid w:val="00E7540C"/>
    <w:rsid w:val="00E75571"/>
    <w:rsid w:val="00E756CC"/>
    <w:rsid w:val="00E75AB0"/>
    <w:rsid w:val="00E760F7"/>
    <w:rsid w:val="00E76548"/>
    <w:rsid w:val="00E767D6"/>
    <w:rsid w:val="00E77009"/>
    <w:rsid w:val="00E7714A"/>
    <w:rsid w:val="00E7725C"/>
    <w:rsid w:val="00E772B6"/>
    <w:rsid w:val="00E77315"/>
    <w:rsid w:val="00E7743A"/>
    <w:rsid w:val="00E77D45"/>
    <w:rsid w:val="00E77EF6"/>
    <w:rsid w:val="00E80186"/>
    <w:rsid w:val="00E8021E"/>
    <w:rsid w:val="00E80326"/>
    <w:rsid w:val="00E80360"/>
    <w:rsid w:val="00E8045E"/>
    <w:rsid w:val="00E80C2A"/>
    <w:rsid w:val="00E80E1D"/>
    <w:rsid w:val="00E80E77"/>
    <w:rsid w:val="00E80F02"/>
    <w:rsid w:val="00E8113F"/>
    <w:rsid w:val="00E81680"/>
    <w:rsid w:val="00E819C7"/>
    <w:rsid w:val="00E81DF3"/>
    <w:rsid w:val="00E81FBB"/>
    <w:rsid w:val="00E82867"/>
    <w:rsid w:val="00E82914"/>
    <w:rsid w:val="00E8335D"/>
    <w:rsid w:val="00E83527"/>
    <w:rsid w:val="00E8361A"/>
    <w:rsid w:val="00E838E4"/>
    <w:rsid w:val="00E83B50"/>
    <w:rsid w:val="00E84158"/>
    <w:rsid w:val="00E846CD"/>
    <w:rsid w:val="00E8489A"/>
    <w:rsid w:val="00E84F1D"/>
    <w:rsid w:val="00E84F34"/>
    <w:rsid w:val="00E8500B"/>
    <w:rsid w:val="00E851D1"/>
    <w:rsid w:val="00E8525F"/>
    <w:rsid w:val="00E853B2"/>
    <w:rsid w:val="00E854B5"/>
    <w:rsid w:val="00E8554B"/>
    <w:rsid w:val="00E8554C"/>
    <w:rsid w:val="00E856CC"/>
    <w:rsid w:val="00E85A51"/>
    <w:rsid w:val="00E85FB3"/>
    <w:rsid w:val="00E86089"/>
    <w:rsid w:val="00E86406"/>
    <w:rsid w:val="00E8663E"/>
    <w:rsid w:val="00E86867"/>
    <w:rsid w:val="00E869EC"/>
    <w:rsid w:val="00E874C3"/>
    <w:rsid w:val="00E874D7"/>
    <w:rsid w:val="00E87754"/>
    <w:rsid w:val="00E87B89"/>
    <w:rsid w:val="00E87BF0"/>
    <w:rsid w:val="00E905AA"/>
    <w:rsid w:val="00E9070B"/>
    <w:rsid w:val="00E90782"/>
    <w:rsid w:val="00E90EF8"/>
    <w:rsid w:val="00E91265"/>
    <w:rsid w:val="00E9126E"/>
    <w:rsid w:val="00E91374"/>
    <w:rsid w:val="00E916A3"/>
    <w:rsid w:val="00E91748"/>
    <w:rsid w:val="00E92394"/>
    <w:rsid w:val="00E92772"/>
    <w:rsid w:val="00E9290A"/>
    <w:rsid w:val="00E92A98"/>
    <w:rsid w:val="00E92D78"/>
    <w:rsid w:val="00E92F5B"/>
    <w:rsid w:val="00E92FDC"/>
    <w:rsid w:val="00E931DF"/>
    <w:rsid w:val="00E931EB"/>
    <w:rsid w:val="00E9320C"/>
    <w:rsid w:val="00E9330C"/>
    <w:rsid w:val="00E9338A"/>
    <w:rsid w:val="00E9370E"/>
    <w:rsid w:val="00E93E9D"/>
    <w:rsid w:val="00E9472D"/>
    <w:rsid w:val="00E947ED"/>
    <w:rsid w:val="00E948FD"/>
    <w:rsid w:val="00E94A87"/>
    <w:rsid w:val="00E94B91"/>
    <w:rsid w:val="00E95846"/>
    <w:rsid w:val="00E95CAA"/>
    <w:rsid w:val="00E96029"/>
    <w:rsid w:val="00E96219"/>
    <w:rsid w:val="00E9632A"/>
    <w:rsid w:val="00E96C2A"/>
    <w:rsid w:val="00E96DC2"/>
    <w:rsid w:val="00E97B43"/>
    <w:rsid w:val="00EA0280"/>
    <w:rsid w:val="00EA0676"/>
    <w:rsid w:val="00EA06B7"/>
    <w:rsid w:val="00EA0711"/>
    <w:rsid w:val="00EA09B7"/>
    <w:rsid w:val="00EA0B63"/>
    <w:rsid w:val="00EA0C81"/>
    <w:rsid w:val="00EA0CAE"/>
    <w:rsid w:val="00EA0D80"/>
    <w:rsid w:val="00EA0F16"/>
    <w:rsid w:val="00EA131B"/>
    <w:rsid w:val="00EA1507"/>
    <w:rsid w:val="00EA1A85"/>
    <w:rsid w:val="00EA1D9E"/>
    <w:rsid w:val="00EA1F23"/>
    <w:rsid w:val="00EA2229"/>
    <w:rsid w:val="00EA23A3"/>
    <w:rsid w:val="00EA2866"/>
    <w:rsid w:val="00EA30ED"/>
    <w:rsid w:val="00EA3475"/>
    <w:rsid w:val="00EA354B"/>
    <w:rsid w:val="00EA3648"/>
    <w:rsid w:val="00EA3693"/>
    <w:rsid w:val="00EA3ACD"/>
    <w:rsid w:val="00EA3B7D"/>
    <w:rsid w:val="00EA3EB6"/>
    <w:rsid w:val="00EA4103"/>
    <w:rsid w:val="00EA4170"/>
    <w:rsid w:val="00EA440A"/>
    <w:rsid w:val="00EA4481"/>
    <w:rsid w:val="00EA4524"/>
    <w:rsid w:val="00EA4FC3"/>
    <w:rsid w:val="00EA520E"/>
    <w:rsid w:val="00EA61C9"/>
    <w:rsid w:val="00EA61E0"/>
    <w:rsid w:val="00EA6AC6"/>
    <w:rsid w:val="00EA6B82"/>
    <w:rsid w:val="00EA7028"/>
    <w:rsid w:val="00EA722A"/>
    <w:rsid w:val="00EA79CB"/>
    <w:rsid w:val="00EA7A54"/>
    <w:rsid w:val="00EB01F6"/>
    <w:rsid w:val="00EB02B1"/>
    <w:rsid w:val="00EB02C8"/>
    <w:rsid w:val="00EB037B"/>
    <w:rsid w:val="00EB0D30"/>
    <w:rsid w:val="00EB0DBE"/>
    <w:rsid w:val="00EB0FAB"/>
    <w:rsid w:val="00EB10B1"/>
    <w:rsid w:val="00EB10F6"/>
    <w:rsid w:val="00EB14F5"/>
    <w:rsid w:val="00EB161E"/>
    <w:rsid w:val="00EB1B51"/>
    <w:rsid w:val="00EB1DC8"/>
    <w:rsid w:val="00EB1DDE"/>
    <w:rsid w:val="00EB233A"/>
    <w:rsid w:val="00EB2366"/>
    <w:rsid w:val="00EB2775"/>
    <w:rsid w:val="00EB28E0"/>
    <w:rsid w:val="00EB2AD3"/>
    <w:rsid w:val="00EB30A0"/>
    <w:rsid w:val="00EB30D8"/>
    <w:rsid w:val="00EB32E1"/>
    <w:rsid w:val="00EB3340"/>
    <w:rsid w:val="00EB36A5"/>
    <w:rsid w:val="00EB3B11"/>
    <w:rsid w:val="00EB4011"/>
    <w:rsid w:val="00EB42A9"/>
    <w:rsid w:val="00EB433E"/>
    <w:rsid w:val="00EB44C7"/>
    <w:rsid w:val="00EB4755"/>
    <w:rsid w:val="00EB4D40"/>
    <w:rsid w:val="00EB4DAC"/>
    <w:rsid w:val="00EB50EC"/>
    <w:rsid w:val="00EB533B"/>
    <w:rsid w:val="00EB5450"/>
    <w:rsid w:val="00EB56DC"/>
    <w:rsid w:val="00EB58FF"/>
    <w:rsid w:val="00EB5AFF"/>
    <w:rsid w:val="00EB6192"/>
    <w:rsid w:val="00EB657B"/>
    <w:rsid w:val="00EB6AB6"/>
    <w:rsid w:val="00EB6E74"/>
    <w:rsid w:val="00EB72E6"/>
    <w:rsid w:val="00EB74BC"/>
    <w:rsid w:val="00EB78A0"/>
    <w:rsid w:val="00EB78D4"/>
    <w:rsid w:val="00EB7BEF"/>
    <w:rsid w:val="00EB7F28"/>
    <w:rsid w:val="00EC0019"/>
    <w:rsid w:val="00EC013B"/>
    <w:rsid w:val="00EC04B4"/>
    <w:rsid w:val="00EC0706"/>
    <w:rsid w:val="00EC0748"/>
    <w:rsid w:val="00EC07A1"/>
    <w:rsid w:val="00EC0B20"/>
    <w:rsid w:val="00EC0D8F"/>
    <w:rsid w:val="00EC0E59"/>
    <w:rsid w:val="00EC1235"/>
    <w:rsid w:val="00EC128D"/>
    <w:rsid w:val="00EC185C"/>
    <w:rsid w:val="00EC18DE"/>
    <w:rsid w:val="00EC1A84"/>
    <w:rsid w:val="00EC1ADC"/>
    <w:rsid w:val="00EC1F31"/>
    <w:rsid w:val="00EC22EC"/>
    <w:rsid w:val="00EC2908"/>
    <w:rsid w:val="00EC2C35"/>
    <w:rsid w:val="00EC2E47"/>
    <w:rsid w:val="00EC2ECA"/>
    <w:rsid w:val="00EC31AD"/>
    <w:rsid w:val="00EC31FA"/>
    <w:rsid w:val="00EC322B"/>
    <w:rsid w:val="00EC3488"/>
    <w:rsid w:val="00EC3549"/>
    <w:rsid w:val="00EC3714"/>
    <w:rsid w:val="00EC3BA3"/>
    <w:rsid w:val="00EC43EC"/>
    <w:rsid w:val="00EC4574"/>
    <w:rsid w:val="00EC47C1"/>
    <w:rsid w:val="00EC47C9"/>
    <w:rsid w:val="00EC48FF"/>
    <w:rsid w:val="00EC4A10"/>
    <w:rsid w:val="00EC4A7B"/>
    <w:rsid w:val="00EC4BA2"/>
    <w:rsid w:val="00EC509B"/>
    <w:rsid w:val="00EC528B"/>
    <w:rsid w:val="00EC5304"/>
    <w:rsid w:val="00EC5372"/>
    <w:rsid w:val="00EC5A39"/>
    <w:rsid w:val="00EC5DC2"/>
    <w:rsid w:val="00EC6259"/>
    <w:rsid w:val="00EC62FF"/>
    <w:rsid w:val="00EC6683"/>
    <w:rsid w:val="00EC6A28"/>
    <w:rsid w:val="00EC6CF3"/>
    <w:rsid w:val="00EC6D28"/>
    <w:rsid w:val="00EC7080"/>
    <w:rsid w:val="00EC70DC"/>
    <w:rsid w:val="00EC71E0"/>
    <w:rsid w:val="00EC73EE"/>
    <w:rsid w:val="00EC743A"/>
    <w:rsid w:val="00EC7606"/>
    <w:rsid w:val="00EC787E"/>
    <w:rsid w:val="00ED003C"/>
    <w:rsid w:val="00ED0488"/>
    <w:rsid w:val="00ED075D"/>
    <w:rsid w:val="00ED0B8D"/>
    <w:rsid w:val="00ED102B"/>
    <w:rsid w:val="00ED12CA"/>
    <w:rsid w:val="00ED13C9"/>
    <w:rsid w:val="00ED13DE"/>
    <w:rsid w:val="00ED14CE"/>
    <w:rsid w:val="00ED16DE"/>
    <w:rsid w:val="00ED1957"/>
    <w:rsid w:val="00ED1A95"/>
    <w:rsid w:val="00ED1C46"/>
    <w:rsid w:val="00ED2157"/>
    <w:rsid w:val="00ED23FF"/>
    <w:rsid w:val="00ED26EC"/>
    <w:rsid w:val="00ED2DA6"/>
    <w:rsid w:val="00ED2FC0"/>
    <w:rsid w:val="00ED3037"/>
    <w:rsid w:val="00ED3320"/>
    <w:rsid w:val="00ED35B3"/>
    <w:rsid w:val="00ED35F8"/>
    <w:rsid w:val="00ED3698"/>
    <w:rsid w:val="00ED3D3A"/>
    <w:rsid w:val="00ED3E4A"/>
    <w:rsid w:val="00ED4008"/>
    <w:rsid w:val="00ED414F"/>
    <w:rsid w:val="00ED4711"/>
    <w:rsid w:val="00ED47A4"/>
    <w:rsid w:val="00ED4E01"/>
    <w:rsid w:val="00ED4FAF"/>
    <w:rsid w:val="00ED54C2"/>
    <w:rsid w:val="00ED59A6"/>
    <w:rsid w:val="00ED5B87"/>
    <w:rsid w:val="00ED6A15"/>
    <w:rsid w:val="00ED7514"/>
    <w:rsid w:val="00ED79B6"/>
    <w:rsid w:val="00ED79CF"/>
    <w:rsid w:val="00ED7C96"/>
    <w:rsid w:val="00ED7D8C"/>
    <w:rsid w:val="00ED7E39"/>
    <w:rsid w:val="00ED7FB4"/>
    <w:rsid w:val="00EE0076"/>
    <w:rsid w:val="00EE0462"/>
    <w:rsid w:val="00EE0B32"/>
    <w:rsid w:val="00EE0D60"/>
    <w:rsid w:val="00EE0D7F"/>
    <w:rsid w:val="00EE0E89"/>
    <w:rsid w:val="00EE0E9B"/>
    <w:rsid w:val="00EE1101"/>
    <w:rsid w:val="00EE1233"/>
    <w:rsid w:val="00EE13F1"/>
    <w:rsid w:val="00EE1405"/>
    <w:rsid w:val="00EE174C"/>
    <w:rsid w:val="00EE1800"/>
    <w:rsid w:val="00EE196B"/>
    <w:rsid w:val="00EE1BDF"/>
    <w:rsid w:val="00EE1EE5"/>
    <w:rsid w:val="00EE2009"/>
    <w:rsid w:val="00EE2590"/>
    <w:rsid w:val="00EE25CC"/>
    <w:rsid w:val="00EE289B"/>
    <w:rsid w:val="00EE298A"/>
    <w:rsid w:val="00EE2ADA"/>
    <w:rsid w:val="00EE2B3C"/>
    <w:rsid w:val="00EE2BD3"/>
    <w:rsid w:val="00EE2E94"/>
    <w:rsid w:val="00EE30FC"/>
    <w:rsid w:val="00EE3115"/>
    <w:rsid w:val="00EE3249"/>
    <w:rsid w:val="00EE34D6"/>
    <w:rsid w:val="00EE36A1"/>
    <w:rsid w:val="00EE3988"/>
    <w:rsid w:val="00EE3D2E"/>
    <w:rsid w:val="00EE43F4"/>
    <w:rsid w:val="00EE43F7"/>
    <w:rsid w:val="00EE4757"/>
    <w:rsid w:val="00EE5657"/>
    <w:rsid w:val="00EE5DFE"/>
    <w:rsid w:val="00EE5EDA"/>
    <w:rsid w:val="00EE5FA2"/>
    <w:rsid w:val="00EE6049"/>
    <w:rsid w:val="00EE60EB"/>
    <w:rsid w:val="00EE6564"/>
    <w:rsid w:val="00EE6BDB"/>
    <w:rsid w:val="00EE6CC2"/>
    <w:rsid w:val="00EE6ECA"/>
    <w:rsid w:val="00EE73D3"/>
    <w:rsid w:val="00EE73F1"/>
    <w:rsid w:val="00EE79F5"/>
    <w:rsid w:val="00EE7CFA"/>
    <w:rsid w:val="00EE7DDB"/>
    <w:rsid w:val="00EF0038"/>
    <w:rsid w:val="00EF0727"/>
    <w:rsid w:val="00EF149E"/>
    <w:rsid w:val="00EF14B4"/>
    <w:rsid w:val="00EF1576"/>
    <w:rsid w:val="00EF18B2"/>
    <w:rsid w:val="00EF1A48"/>
    <w:rsid w:val="00EF1DDC"/>
    <w:rsid w:val="00EF1E5C"/>
    <w:rsid w:val="00EF1E6B"/>
    <w:rsid w:val="00EF2099"/>
    <w:rsid w:val="00EF2848"/>
    <w:rsid w:val="00EF31D8"/>
    <w:rsid w:val="00EF3296"/>
    <w:rsid w:val="00EF3502"/>
    <w:rsid w:val="00EF3B9B"/>
    <w:rsid w:val="00EF3EC1"/>
    <w:rsid w:val="00EF5E82"/>
    <w:rsid w:val="00EF6036"/>
    <w:rsid w:val="00EF60A0"/>
    <w:rsid w:val="00EF62B1"/>
    <w:rsid w:val="00EF6477"/>
    <w:rsid w:val="00EF6A5B"/>
    <w:rsid w:val="00EF6AE2"/>
    <w:rsid w:val="00EF6B41"/>
    <w:rsid w:val="00EF6EA6"/>
    <w:rsid w:val="00EF6ECC"/>
    <w:rsid w:val="00EF70C1"/>
    <w:rsid w:val="00EF77DE"/>
    <w:rsid w:val="00EF7B46"/>
    <w:rsid w:val="00EF7F1A"/>
    <w:rsid w:val="00F0030B"/>
    <w:rsid w:val="00F004EE"/>
    <w:rsid w:val="00F00879"/>
    <w:rsid w:val="00F00998"/>
    <w:rsid w:val="00F009B9"/>
    <w:rsid w:val="00F00EB5"/>
    <w:rsid w:val="00F010EA"/>
    <w:rsid w:val="00F013D2"/>
    <w:rsid w:val="00F01769"/>
    <w:rsid w:val="00F020B7"/>
    <w:rsid w:val="00F024F7"/>
    <w:rsid w:val="00F0290B"/>
    <w:rsid w:val="00F0297C"/>
    <w:rsid w:val="00F029AE"/>
    <w:rsid w:val="00F02AE0"/>
    <w:rsid w:val="00F02D85"/>
    <w:rsid w:val="00F03524"/>
    <w:rsid w:val="00F0383E"/>
    <w:rsid w:val="00F03DFF"/>
    <w:rsid w:val="00F04021"/>
    <w:rsid w:val="00F04918"/>
    <w:rsid w:val="00F04B3D"/>
    <w:rsid w:val="00F04C07"/>
    <w:rsid w:val="00F04DDF"/>
    <w:rsid w:val="00F0505D"/>
    <w:rsid w:val="00F0520E"/>
    <w:rsid w:val="00F05D41"/>
    <w:rsid w:val="00F05D94"/>
    <w:rsid w:val="00F06559"/>
    <w:rsid w:val="00F065E1"/>
    <w:rsid w:val="00F06680"/>
    <w:rsid w:val="00F0673D"/>
    <w:rsid w:val="00F069F3"/>
    <w:rsid w:val="00F06E37"/>
    <w:rsid w:val="00F06EE2"/>
    <w:rsid w:val="00F0708C"/>
    <w:rsid w:val="00F07141"/>
    <w:rsid w:val="00F075B3"/>
    <w:rsid w:val="00F076F3"/>
    <w:rsid w:val="00F0782B"/>
    <w:rsid w:val="00F07BAA"/>
    <w:rsid w:val="00F07C72"/>
    <w:rsid w:val="00F07C94"/>
    <w:rsid w:val="00F10402"/>
    <w:rsid w:val="00F107A3"/>
    <w:rsid w:val="00F10853"/>
    <w:rsid w:val="00F1133A"/>
    <w:rsid w:val="00F11776"/>
    <w:rsid w:val="00F11EEA"/>
    <w:rsid w:val="00F11EF0"/>
    <w:rsid w:val="00F121A3"/>
    <w:rsid w:val="00F123B8"/>
    <w:rsid w:val="00F125B0"/>
    <w:rsid w:val="00F12716"/>
    <w:rsid w:val="00F12760"/>
    <w:rsid w:val="00F127AA"/>
    <w:rsid w:val="00F12BAC"/>
    <w:rsid w:val="00F12BAD"/>
    <w:rsid w:val="00F12E75"/>
    <w:rsid w:val="00F131BC"/>
    <w:rsid w:val="00F132CC"/>
    <w:rsid w:val="00F13591"/>
    <w:rsid w:val="00F1364B"/>
    <w:rsid w:val="00F13C04"/>
    <w:rsid w:val="00F13D75"/>
    <w:rsid w:val="00F142CB"/>
    <w:rsid w:val="00F14572"/>
    <w:rsid w:val="00F14632"/>
    <w:rsid w:val="00F14956"/>
    <w:rsid w:val="00F14B16"/>
    <w:rsid w:val="00F158DE"/>
    <w:rsid w:val="00F15933"/>
    <w:rsid w:val="00F15A3E"/>
    <w:rsid w:val="00F15AFE"/>
    <w:rsid w:val="00F160E0"/>
    <w:rsid w:val="00F163B4"/>
    <w:rsid w:val="00F166B5"/>
    <w:rsid w:val="00F16948"/>
    <w:rsid w:val="00F16CCA"/>
    <w:rsid w:val="00F17174"/>
    <w:rsid w:val="00F17194"/>
    <w:rsid w:val="00F171F5"/>
    <w:rsid w:val="00F17245"/>
    <w:rsid w:val="00F172AF"/>
    <w:rsid w:val="00F172B3"/>
    <w:rsid w:val="00F173DC"/>
    <w:rsid w:val="00F17815"/>
    <w:rsid w:val="00F17B0D"/>
    <w:rsid w:val="00F20005"/>
    <w:rsid w:val="00F209A5"/>
    <w:rsid w:val="00F209FD"/>
    <w:rsid w:val="00F20B73"/>
    <w:rsid w:val="00F20D36"/>
    <w:rsid w:val="00F20F4F"/>
    <w:rsid w:val="00F211F1"/>
    <w:rsid w:val="00F2139F"/>
    <w:rsid w:val="00F21428"/>
    <w:rsid w:val="00F21A48"/>
    <w:rsid w:val="00F21AD0"/>
    <w:rsid w:val="00F21BAE"/>
    <w:rsid w:val="00F21C13"/>
    <w:rsid w:val="00F220F5"/>
    <w:rsid w:val="00F222BA"/>
    <w:rsid w:val="00F222DC"/>
    <w:rsid w:val="00F22D0B"/>
    <w:rsid w:val="00F230FF"/>
    <w:rsid w:val="00F23108"/>
    <w:rsid w:val="00F23363"/>
    <w:rsid w:val="00F23635"/>
    <w:rsid w:val="00F2375F"/>
    <w:rsid w:val="00F237AA"/>
    <w:rsid w:val="00F23995"/>
    <w:rsid w:val="00F23C23"/>
    <w:rsid w:val="00F23C3C"/>
    <w:rsid w:val="00F23EA8"/>
    <w:rsid w:val="00F23F08"/>
    <w:rsid w:val="00F2401C"/>
    <w:rsid w:val="00F24029"/>
    <w:rsid w:val="00F24689"/>
    <w:rsid w:val="00F2480D"/>
    <w:rsid w:val="00F24E18"/>
    <w:rsid w:val="00F25097"/>
    <w:rsid w:val="00F2553B"/>
    <w:rsid w:val="00F2560E"/>
    <w:rsid w:val="00F25731"/>
    <w:rsid w:val="00F25757"/>
    <w:rsid w:val="00F25F59"/>
    <w:rsid w:val="00F2602C"/>
    <w:rsid w:val="00F26560"/>
    <w:rsid w:val="00F268F6"/>
    <w:rsid w:val="00F27279"/>
    <w:rsid w:val="00F275BC"/>
    <w:rsid w:val="00F27640"/>
    <w:rsid w:val="00F27A42"/>
    <w:rsid w:val="00F27F3B"/>
    <w:rsid w:val="00F27F6C"/>
    <w:rsid w:val="00F30303"/>
    <w:rsid w:val="00F303F8"/>
    <w:rsid w:val="00F30885"/>
    <w:rsid w:val="00F30B40"/>
    <w:rsid w:val="00F30B43"/>
    <w:rsid w:val="00F30D1C"/>
    <w:rsid w:val="00F315C3"/>
    <w:rsid w:val="00F31618"/>
    <w:rsid w:val="00F31CA7"/>
    <w:rsid w:val="00F31DE9"/>
    <w:rsid w:val="00F32170"/>
    <w:rsid w:val="00F32173"/>
    <w:rsid w:val="00F32CAB"/>
    <w:rsid w:val="00F32E8E"/>
    <w:rsid w:val="00F3336B"/>
    <w:rsid w:val="00F335BE"/>
    <w:rsid w:val="00F33ED6"/>
    <w:rsid w:val="00F34040"/>
    <w:rsid w:val="00F3413F"/>
    <w:rsid w:val="00F3420C"/>
    <w:rsid w:val="00F3465D"/>
    <w:rsid w:val="00F34AB2"/>
    <w:rsid w:val="00F34CA7"/>
    <w:rsid w:val="00F34CD5"/>
    <w:rsid w:val="00F34DBA"/>
    <w:rsid w:val="00F34DCF"/>
    <w:rsid w:val="00F35113"/>
    <w:rsid w:val="00F3541D"/>
    <w:rsid w:val="00F354A8"/>
    <w:rsid w:val="00F367D1"/>
    <w:rsid w:val="00F367E8"/>
    <w:rsid w:val="00F3689A"/>
    <w:rsid w:val="00F36C55"/>
    <w:rsid w:val="00F36DAC"/>
    <w:rsid w:val="00F371DC"/>
    <w:rsid w:val="00F3755E"/>
    <w:rsid w:val="00F3764B"/>
    <w:rsid w:val="00F3765D"/>
    <w:rsid w:val="00F378D6"/>
    <w:rsid w:val="00F37DC8"/>
    <w:rsid w:val="00F4006A"/>
    <w:rsid w:val="00F403B7"/>
    <w:rsid w:val="00F4073B"/>
    <w:rsid w:val="00F40928"/>
    <w:rsid w:val="00F40A59"/>
    <w:rsid w:val="00F40FCF"/>
    <w:rsid w:val="00F4140E"/>
    <w:rsid w:val="00F41548"/>
    <w:rsid w:val="00F41573"/>
    <w:rsid w:val="00F41B51"/>
    <w:rsid w:val="00F41BF4"/>
    <w:rsid w:val="00F41C7B"/>
    <w:rsid w:val="00F41DD6"/>
    <w:rsid w:val="00F41F0D"/>
    <w:rsid w:val="00F42397"/>
    <w:rsid w:val="00F42F44"/>
    <w:rsid w:val="00F42F8F"/>
    <w:rsid w:val="00F4320C"/>
    <w:rsid w:val="00F43471"/>
    <w:rsid w:val="00F434C1"/>
    <w:rsid w:val="00F43C35"/>
    <w:rsid w:val="00F43E1C"/>
    <w:rsid w:val="00F44019"/>
    <w:rsid w:val="00F441C7"/>
    <w:rsid w:val="00F44503"/>
    <w:rsid w:val="00F4457C"/>
    <w:rsid w:val="00F44A41"/>
    <w:rsid w:val="00F44CC0"/>
    <w:rsid w:val="00F4524A"/>
    <w:rsid w:val="00F45296"/>
    <w:rsid w:val="00F45355"/>
    <w:rsid w:val="00F45584"/>
    <w:rsid w:val="00F458F1"/>
    <w:rsid w:val="00F4666D"/>
    <w:rsid w:val="00F4686C"/>
    <w:rsid w:val="00F46BEC"/>
    <w:rsid w:val="00F47C68"/>
    <w:rsid w:val="00F47C8C"/>
    <w:rsid w:val="00F47FF8"/>
    <w:rsid w:val="00F5019B"/>
    <w:rsid w:val="00F505DD"/>
    <w:rsid w:val="00F50953"/>
    <w:rsid w:val="00F50C1A"/>
    <w:rsid w:val="00F51046"/>
    <w:rsid w:val="00F518EF"/>
    <w:rsid w:val="00F51EE0"/>
    <w:rsid w:val="00F51F46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339E"/>
    <w:rsid w:val="00F535EF"/>
    <w:rsid w:val="00F53949"/>
    <w:rsid w:val="00F53C37"/>
    <w:rsid w:val="00F544E0"/>
    <w:rsid w:val="00F54606"/>
    <w:rsid w:val="00F547EE"/>
    <w:rsid w:val="00F54A97"/>
    <w:rsid w:val="00F54B3A"/>
    <w:rsid w:val="00F54E2F"/>
    <w:rsid w:val="00F5527F"/>
    <w:rsid w:val="00F5551A"/>
    <w:rsid w:val="00F55621"/>
    <w:rsid w:val="00F55B2F"/>
    <w:rsid w:val="00F55E7F"/>
    <w:rsid w:val="00F55EC4"/>
    <w:rsid w:val="00F560C9"/>
    <w:rsid w:val="00F5647A"/>
    <w:rsid w:val="00F56579"/>
    <w:rsid w:val="00F5687A"/>
    <w:rsid w:val="00F56986"/>
    <w:rsid w:val="00F56B9F"/>
    <w:rsid w:val="00F56F65"/>
    <w:rsid w:val="00F5717E"/>
    <w:rsid w:val="00F5755D"/>
    <w:rsid w:val="00F57614"/>
    <w:rsid w:val="00F57AF6"/>
    <w:rsid w:val="00F57F6E"/>
    <w:rsid w:val="00F601EB"/>
    <w:rsid w:val="00F60440"/>
    <w:rsid w:val="00F6051B"/>
    <w:rsid w:val="00F60705"/>
    <w:rsid w:val="00F608A3"/>
    <w:rsid w:val="00F609CF"/>
    <w:rsid w:val="00F60A96"/>
    <w:rsid w:val="00F60D34"/>
    <w:rsid w:val="00F61488"/>
    <w:rsid w:val="00F6149E"/>
    <w:rsid w:val="00F61CE1"/>
    <w:rsid w:val="00F61ECD"/>
    <w:rsid w:val="00F61F22"/>
    <w:rsid w:val="00F624FF"/>
    <w:rsid w:val="00F6256E"/>
    <w:rsid w:val="00F62B85"/>
    <w:rsid w:val="00F62E31"/>
    <w:rsid w:val="00F631E0"/>
    <w:rsid w:val="00F6336D"/>
    <w:rsid w:val="00F635AE"/>
    <w:rsid w:val="00F63E81"/>
    <w:rsid w:val="00F63FC7"/>
    <w:rsid w:val="00F6419E"/>
    <w:rsid w:val="00F646E6"/>
    <w:rsid w:val="00F64AED"/>
    <w:rsid w:val="00F64C15"/>
    <w:rsid w:val="00F64CD5"/>
    <w:rsid w:val="00F64D3F"/>
    <w:rsid w:val="00F64E7B"/>
    <w:rsid w:val="00F651DC"/>
    <w:rsid w:val="00F6558E"/>
    <w:rsid w:val="00F655A1"/>
    <w:rsid w:val="00F657F9"/>
    <w:rsid w:val="00F65DD3"/>
    <w:rsid w:val="00F66031"/>
    <w:rsid w:val="00F661C8"/>
    <w:rsid w:val="00F665BD"/>
    <w:rsid w:val="00F66827"/>
    <w:rsid w:val="00F66ACD"/>
    <w:rsid w:val="00F66D6E"/>
    <w:rsid w:val="00F66E37"/>
    <w:rsid w:val="00F671A5"/>
    <w:rsid w:val="00F671B0"/>
    <w:rsid w:val="00F675DD"/>
    <w:rsid w:val="00F6783E"/>
    <w:rsid w:val="00F6798A"/>
    <w:rsid w:val="00F705AC"/>
    <w:rsid w:val="00F70BD2"/>
    <w:rsid w:val="00F70D92"/>
    <w:rsid w:val="00F70DCC"/>
    <w:rsid w:val="00F70E5A"/>
    <w:rsid w:val="00F71193"/>
    <w:rsid w:val="00F7142D"/>
    <w:rsid w:val="00F7163F"/>
    <w:rsid w:val="00F7170C"/>
    <w:rsid w:val="00F72298"/>
    <w:rsid w:val="00F723B2"/>
    <w:rsid w:val="00F725D2"/>
    <w:rsid w:val="00F725E1"/>
    <w:rsid w:val="00F7289E"/>
    <w:rsid w:val="00F72C8E"/>
    <w:rsid w:val="00F73076"/>
    <w:rsid w:val="00F732FB"/>
    <w:rsid w:val="00F73F51"/>
    <w:rsid w:val="00F73F86"/>
    <w:rsid w:val="00F7446E"/>
    <w:rsid w:val="00F7469D"/>
    <w:rsid w:val="00F74D0B"/>
    <w:rsid w:val="00F7515C"/>
    <w:rsid w:val="00F7527F"/>
    <w:rsid w:val="00F755A5"/>
    <w:rsid w:val="00F75FAE"/>
    <w:rsid w:val="00F76381"/>
    <w:rsid w:val="00F76404"/>
    <w:rsid w:val="00F767BB"/>
    <w:rsid w:val="00F7687D"/>
    <w:rsid w:val="00F76C3B"/>
    <w:rsid w:val="00F76FA3"/>
    <w:rsid w:val="00F7735F"/>
    <w:rsid w:val="00F77486"/>
    <w:rsid w:val="00F77670"/>
    <w:rsid w:val="00F7772A"/>
    <w:rsid w:val="00F77B47"/>
    <w:rsid w:val="00F803CD"/>
    <w:rsid w:val="00F805D5"/>
    <w:rsid w:val="00F8128E"/>
    <w:rsid w:val="00F8179C"/>
    <w:rsid w:val="00F81AAA"/>
    <w:rsid w:val="00F81D22"/>
    <w:rsid w:val="00F81E4C"/>
    <w:rsid w:val="00F82074"/>
    <w:rsid w:val="00F82281"/>
    <w:rsid w:val="00F82462"/>
    <w:rsid w:val="00F82B74"/>
    <w:rsid w:val="00F82C72"/>
    <w:rsid w:val="00F82E7D"/>
    <w:rsid w:val="00F83048"/>
    <w:rsid w:val="00F8311C"/>
    <w:rsid w:val="00F8349A"/>
    <w:rsid w:val="00F835E4"/>
    <w:rsid w:val="00F837EB"/>
    <w:rsid w:val="00F83A49"/>
    <w:rsid w:val="00F83C68"/>
    <w:rsid w:val="00F83F39"/>
    <w:rsid w:val="00F84DC4"/>
    <w:rsid w:val="00F84DED"/>
    <w:rsid w:val="00F851D8"/>
    <w:rsid w:val="00F8520A"/>
    <w:rsid w:val="00F85A4C"/>
    <w:rsid w:val="00F85B0B"/>
    <w:rsid w:val="00F85E1E"/>
    <w:rsid w:val="00F85F82"/>
    <w:rsid w:val="00F85F94"/>
    <w:rsid w:val="00F86227"/>
    <w:rsid w:val="00F86822"/>
    <w:rsid w:val="00F8695C"/>
    <w:rsid w:val="00F86A7A"/>
    <w:rsid w:val="00F86B72"/>
    <w:rsid w:val="00F872B6"/>
    <w:rsid w:val="00F87333"/>
    <w:rsid w:val="00F87609"/>
    <w:rsid w:val="00F876A0"/>
    <w:rsid w:val="00F878D6"/>
    <w:rsid w:val="00F87959"/>
    <w:rsid w:val="00F87FF7"/>
    <w:rsid w:val="00F90047"/>
    <w:rsid w:val="00F902AF"/>
    <w:rsid w:val="00F905F7"/>
    <w:rsid w:val="00F90C9E"/>
    <w:rsid w:val="00F90EEE"/>
    <w:rsid w:val="00F910CA"/>
    <w:rsid w:val="00F9138C"/>
    <w:rsid w:val="00F914DB"/>
    <w:rsid w:val="00F9166F"/>
    <w:rsid w:val="00F91D3F"/>
    <w:rsid w:val="00F91D7B"/>
    <w:rsid w:val="00F91E3E"/>
    <w:rsid w:val="00F91E85"/>
    <w:rsid w:val="00F92689"/>
    <w:rsid w:val="00F92718"/>
    <w:rsid w:val="00F92885"/>
    <w:rsid w:val="00F930E6"/>
    <w:rsid w:val="00F935BB"/>
    <w:rsid w:val="00F93BC9"/>
    <w:rsid w:val="00F93D60"/>
    <w:rsid w:val="00F94582"/>
    <w:rsid w:val="00F94626"/>
    <w:rsid w:val="00F946BF"/>
    <w:rsid w:val="00F9477F"/>
    <w:rsid w:val="00F949DE"/>
    <w:rsid w:val="00F94C7D"/>
    <w:rsid w:val="00F95558"/>
    <w:rsid w:val="00F96055"/>
    <w:rsid w:val="00F96996"/>
    <w:rsid w:val="00F96E49"/>
    <w:rsid w:val="00F97455"/>
    <w:rsid w:val="00F9780A"/>
    <w:rsid w:val="00F979A4"/>
    <w:rsid w:val="00FA0104"/>
    <w:rsid w:val="00FA04DB"/>
    <w:rsid w:val="00FA0598"/>
    <w:rsid w:val="00FA08D9"/>
    <w:rsid w:val="00FA0C71"/>
    <w:rsid w:val="00FA1442"/>
    <w:rsid w:val="00FA1664"/>
    <w:rsid w:val="00FA1A70"/>
    <w:rsid w:val="00FA1C12"/>
    <w:rsid w:val="00FA1F86"/>
    <w:rsid w:val="00FA21E0"/>
    <w:rsid w:val="00FA236E"/>
    <w:rsid w:val="00FA290E"/>
    <w:rsid w:val="00FA30C1"/>
    <w:rsid w:val="00FA3452"/>
    <w:rsid w:val="00FA37CF"/>
    <w:rsid w:val="00FA390D"/>
    <w:rsid w:val="00FA3BA0"/>
    <w:rsid w:val="00FA3ED3"/>
    <w:rsid w:val="00FA4014"/>
    <w:rsid w:val="00FA4065"/>
    <w:rsid w:val="00FA41F7"/>
    <w:rsid w:val="00FA424F"/>
    <w:rsid w:val="00FA42DB"/>
    <w:rsid w:val="00FA456A"/>
    <w:rsid w:val="00FA4EFC"/>
    <w:rsid w:val="00FA4F5A"/>
    <w:rsid w:val="00FA57F0"/>
    <w:rsid w:val="00FA590A"/>
    <w:rsid w:val="00FA5CC8"/>
    <w:rsid w:val="00FA6013"/>
    <w:rsid w:val="00FA626F"/>
    <w:rsid w:val="00FA66E5"/>
    <w:rsid w:val="00FA67AC"/>
    <w:rsid w:val="00FA68D5"/>
    <w:rsid w:val="00FA68F5"/>
    <w:rsid w:val="00FA6F75"/>
    <w:rsid w:val="00FA76E2"/>
    <w:rsid w:val="00FA7C9C"/>
    <w:rsid w:val="00FA7D49"/>
    <w:rsid w:val="00FB00D4"/>
    <w:rsid w:val="00FB075C"/>
    <w:rsid w:val="00FB092F"/>
    <w:rsid w:val="00FB0C60"/>
    <w:rsid w:val="00FB0DE7"/>
    <w:rsid w:val="00FB125D"/>
    <w:rsid w:val="00FB1394"/>
    <w:rsid w:val="00FB13BC"/>
    <w:rsid w:val="00FB2B70"/>
    <w:rsid w:val="00FB2D01"/>
    <w:rsid w:val="00FB2E4F"/>
    <w:rsid w:val="00FB317F"/>
    <w:rsid w:val="00FB33DF"/>
    <w:rsid w:val="00FB3409"/>
    <w:rsid w:val="00FB364F"/>
    <w:rsid w:val="00FB36E5"/>
    <w:rsid w:val="00FB3A85"/>
    <w:rsid w:val="00FB3B5B"/>
    <w:rsid w:val="00FB3D24"/>
    <w:rsid w:val="00FB4156"/>
    <w:rsid w:val="00FB42DF"/>
    <w:rsid w:val="00FB4453"/>
    <w:rsid w:val="00FB482F"/>
    <w:rsid w:val="00FB4AD7"/>
    <w:rsid w:val="00FB4D79"/>
    <w:rsid w:val="00FB52A3"/>
    <w:rsid w:val="00FB568A"/>
    <w:rsid w:val="00FB5887"/>
    <w:rsid w:val="00FB5921"/>
    <w:rsid w:val="00FB5AF2"/>
    <w:rsid w:val="00FB5E21"/>
    <w:rsid w:val="00FB6206"/>
    <w:rsid w:val="00FB635B"/>
    <w:rsid w:val="00FB643B"/>
    <w:rsid w:val="00FB660F"/>
    <w:rsid w:val="00FB6835"/>
    <w:rsid w:val="00FB69D4"/>
    <w:rsid w:val="00FB6B88"/>
    <w:rsid w:val="00FB6CCF"/>
    <w:rsid w:val="00FB72D4"/>
    <w:rsid w:val="00FB75E4"/>
    <w:rsid w:val="00FB763E"/>
    <w:rsid w:val="00FB7F64"/>
    <w:rsid w:val="00FC0269"/>
    <w:rsid w:val="00FC03EE"/>
    <w:rsid w:val="00FC0BE4"/>
    <w:rsid w:val="00FC11E6"/>
    <w:rsid w:val="00FC3882"/>
    <w:rsid w:val="00FC38A4"/>
    <w:rsid w:val="00FC39DF"/>
    <w:rsid w:val="00FC4065"/>
    <w:rsid w:val="00FC408D"/>
    <w:rsid w:val="00FC411F"/>
    <w:rsid w:val="00FC4698"/>
    <w:rsid w:val="00FC46AB"/>
    <w:rsid w:val="00FC47F7"/>
    <w:rsid w:val="00FC4A72"/>
    <w:rsid w:val="00FC4CF5"/>
    <w:rsid w:val="00FC4DCD"/>
    <w:rsid w:val="00FC4E12"/>
    <w:rsid w:val="00FC4E1B"/>
    <w:rsid w:val="00FC4F95"/>
    <w:rsid w:val="00FC5E25"/>
    <w:rsid w:val="00FC6279"/>
    <w:rsid w:val="00FC6476"/>
    <w:rsid w:val="00FC6492"/>
    <w:rsid w:val="00FC681D"/>
    <w:rsid w:val="00FC6FE6"/>
    <w:rsid w:val="00FC7390"/>
    <w:rsid w:val="00FC757E"/>
    <w:rsid w:val="00FC759A"/>
    <w:rsid w:val="00FC76EA"/>
    <w:rsid w:val="00FC7780"/>
    <w:rsid w:val="00FC7852"/>
    <w:rsid w:val="00FC79B8"/>
    <w:rsid w:val="00FC7A0D"/>
    <w:rsid w:val="00FC7CB5"/>
    <w:rsid w:val="00FC7D04"/>
    <w:rsid w:val="00FD070E"/>
    <w:rsid w:val="00FD08C8"/>
    <w:rsid w:val="00FD0958"/>
    <w:rsid w:val="00FD0CE4"/>
    <w:rsid w:val="00FD116E"/>
    <w:rsid w:val="00FD140E"/>
    <w:rsid w:val="00FD19EA"/>
    <w:rsid w:val="00FD1D48"/>
    <w:rsid w:val="00FD1E7D"/>
    <w:rsid w:val="00FD254C"/>
    <w:rsid w:val="00FD26A7"/>
    <w:rsid w:val="00FD2BAD"/>
    <w:rsid w:val="00FD2CDA"/>
    <w:rsid w:val="00FD2D7F"/>
    <w:rsid w:val="00FD3158"/>
    <w:rsid w:val="00FD3A22"/>
    <w:rsid w:val="00FD3ADC"/>
    <w:rsid w:val="00FD3CE1"/>
    <w:rsid w:val="00FD3CFB"/>
    <w:rsid w:val="00FD3FD3"/>
    <w:rsid w:val="00FD419E"/>
    <w:rsid w:val="00FD432E"/>
    <w:rsid w:val="00FD48EC"/>
    <w:rsid w:val="00FD4B12"/>
    <w:rsid w:val="00FD4C24"/>
    <w:rsid w:val="00FD4ED8"/>
    <w:rsid w:val="00FD51BC"/>
    <w:rsid w:val="00FD53FA"/>
    <w:rsid w:val="00FD58A5"/>
    <w:rsid w:val="00FD5D32"/>
    <w:rsid w:val="00FD5F4C"/>
    <w:rsid w:val="00FD614C"/>
    <w:rsid w:val="00FD6568"/>
    <w:rsid w:val="00FD691B"/>
    <w:rsid w:val="00FD6B41"/>
    <w:rsid w:val="00FD6DEB"/>
    <w:rsid w:val="00FD6E6D"/>
    <w:rsid w:val="00FD6FBB"/>
    <w:rsid w:val="00FD74EF"/>
    <w:rsid w:val="00FD7B52"/>
    <w:rsid w:val="00FE0680"/>
    <w:rsid w:val="00FE06FC"/>
    <w:rsid w:val="00FE0A9A"/>
    <w:rsid w:val="00FE0B88"/>
    <w:rsid w:val="00FE111D"/>
    <w:rsid w:val="00FE1269"/>
    <w:rsid w:val="00FE143B"/>
    <w:rsid w:val="00FE1486"/>
    <w:rsid w:val="00FE1BA8"/>
    <w:rsid w:val="00FE1D1F"/>
    <w:rsid w:val="00FE1FCA"/>
    <w:rsid w:val="00FE2227"/>
    <w:rsid w:val="00FE23E3"/>
    <w:rsid w:val="00FE2429"/>
    <w:rsid w:val="00FE2755"/>
    <w:rsid w:val="00FE2CB2"/>
    <w:rsid w:val="00FE3073"/>
    <w:rsid w:val="00FE3ACA"/>
    <w:rsid w:val="00FE3FF3"/>
    <w:rsid w:val="00FE4933"/>
    <w:rsid w:val="00FE4A6F"/>
    <w:rsid w:val="00FE4BBA"/>
    <w:rsid w:val="00FE4F50"/>
    <w:rsid w:val="00FE5383"/>
    <w:rsid w:val="00FE5416"/>
    <w:rsid w:val="00FE5539"/>
    <w:rsid w:val="00FE5559"/>
    <w:rsid w:val="00FE559F"/>
    <w:rsid w:val="00FE59EB"/>
    <w:rsid w:val="00FE5C3A"/>
    <w:rsid w:val="00FE5F5D"/>
    <w:rsid w:val="00FE6625"/>
    <w:rsid w:val="00FE6696"/>
    <w:rsid w:val="00FE6853"/>
    <w:rsid w:val="00FE6909"/>
    <w:rsid w:val="00FE6D65"/>
    <w:rsid w:val="00FE6F31"/>
    <w:rsid w:val="00FE7308"/>
    <w:rsid w:val="00FE7392"/>
    <w:rsid w:val="00FE7437"/>
    <w:rsid w:val="00FE7E38"/>
    <w:rsid w:val="00FE7ECA"/>
    <w:rsid w:val="00FE7EE0"/>
    <w:rsid w:val="00FF01D7"/>
    <w:rsid w:val="00FF032C"/>
    <w:rsid w:val="00FF0541"/>
    <w:rsid w:val="00FF0FB9"/>
    <w:rsid w:val="00FF15AF"/>
    <w:rsid w:val="00FF1951"/>
    <w:rsid w:val="00FF2131"/>
    <w:rsid w:val="00FF2507"/>
    <w:rsid w:val="00FF2B0A"/>
    <w:rsid w:val="00FF2CF3"/>
    <w:rsid w:val="00FF3102"/>
    <w:rsid w:val="00FF316D"/>
    <w:rsid w:val="00FF3749"/>
    <w:rsid w:val="00FF3B7D"/>
    <w:rsid w:val="00FF3DC7"/>
    <w:rsid w:val="00FF3EA5"/>
    <w:rsid w:val="00FF3ED0"/>
    <w:rsid w:val="00FF3F86"/>
    <w:rsid w:val="00FF4276"/>
    <w:rsid w:val="00FF434F"/>
    <w:rsid w:val="00FF4376"/>
    <w:rsid w:val="00FF4CCE"/>
    <w:rsid w:val="00FF524D"/>
    <w:rsid w:val="00FF538A"/>
    <w:rsid w:val="00FF53BD"/>
    <w:rsid w:val="00FF5D3A"/>
    <w:rsid w:val="00FF605E"/>
    <w:rsid w:val="00FF646B"/>
    <w:rsid w:val="00FF6957"/>
    <w:rsid w:val="00FF6BF9"/>
    <w:rsid w:val="00FF6C41"/>
    <w:rsid w:val="00FF6E57"/>
    <w:rsid w:val="00FF7436"/>
    <w:rsid w:val="00FF76B4"/>
    <w:rsid w:val="00FF7774"/>
    <w:rsid w:val="00FF795B"/>
    <w:rsid w:val="00FF7AE3"/>
    <w:rsid w:val="00FF7CF2"/>
    <w:rsid w:val="00FF7F31"/>
    <w:rsid w:val="015F875F"/>
    <w:rsid w:val="04C85CD0"/>
    <w:rsid w:val="0787E30C"/>
    <w:rsid w:val="0AA0F885"/>
    <w:rsid w:val="0F957249"/>
    <w:rsid w:val="0FD901EE"/>
    <w:rsid w:val="122CDE8A"/>
    <w:rsid w:val="1237E122"/>
    <w:rsid w:val="12BCBB1F"/>
    <w:rsid w:val="13C411EA"/>
    <w:rsid w:val="1F994A49"/>
    <w:rsid w:val="20351870"/>
    <w:rsid w:val="24FB10CA"/>
    <w:rsid w:val="287DA42A"/>
    <w:rsid w:val="2AB51CE5"/>
    <w:rsid w:val="2CFD186A"/>
    <w:rsid w:val="311C10B0"/>
    <w:rsid w:val="3AB1288F"/>
    <w:rsid w:val="3C076C29"/>
    <w:rsid w:val="3C08E17F"/>
    <w:rsid w:val="43B87929"/>
    <w:rsid w:val="49C7A020"/>
    <w:rsid w:val="49DF29CD"/>
    <w:rsid w:val="4B11C2AC"/>
    <w:rsid w:val="51873074"/>
    <w:rsid w:val="5584A49B"/>
    <w:rsid w:val="5964968B"/>
    <w:rsid w:val="59E5697D"/>
    <w:rsid w:val="5E06E701"/>
    <w:rsid w:val="5F09B9BC"/>
    <w:rsid w:val="681C89A0"/>
    <w:rsid w:val="6866A98E"/>
    <w:rsid w:val="6996A85D"/>
    <w:rsid w:val="6BEBCDE6"/>
    <w:rsid w:val="6FC18D9A"/>
    <w:rsid w:val="72C655A4"/>
    <w:rsid w:val="72ED8CB8"/>
    <w:rsid w:val="730FDF66"/>
    <w:rsid w:val="7323B7E4"/>
    <w:rsid w:val="741560AD"/>
    <w:rsid w:val="74FF3900"/>
    <w:rsid w:val="776AAC50"/>
    <w:rsid w:val="79C98B93"/>
    <w:rsid w:val="7A57D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D83DFA9"/>
  <w15:chartTrackingRefBased/>
  <w15:docId w15:val="{42F964C3-2B1C-4083-9466-2196B175A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7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uiPriority w:val="9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  <w:style w:type="paragraph" w:styleId="NoSpacing">
    <w:name w:val="No Spacing"/>
    <w:uiPriority w:val="1"/>
    <w:qFormat/>
    <w:rsid w:val="00A343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125484"/>
    <w:rPr>
      <w:rFonts w:eastAsia="Batang"/>
    </w:rPr>
    <w:tblPr/>
  </w:style>
  <w:style w:type="paragraph" w:customStyle="1" w:styleId="Text">
    <w:name w:val="Text"/>
    <w:basedOn w:val="Normal"/>
    <w:rsid w:val="007E76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7E7666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3D26BC"/>
    <w:rPr>
      <w:rFonts w:ascii="Arial" w:hAnsi="Arial"/>
      <w:sz w:val="18"/>
      <w:szCs w:val="22"/>
    </w:rPr>
  </w:style>
  <w:style w:type="character" w:customStyle="1" w:styleId="TitleChar">
    <w:name w:val="Title Char"/>
    <w:basedOn w:val="DefaultParagraphFont"/>
    <w:link w:val="Title"/>
    <w:rsid w:val="0023246C"/>
    <w:rPr>
      <w:rFonts w:eastAsia="Times New Roman" w:cs="Times New Roman"/>
      <w:b/>
      <w:bCs/>
      <w:color w:val="0000FF"/>
      <w:sz w:val="36"/>
      <w:szCs w:val="36"/>
      <w:lang w:val="th-TH"/>
    </w:rPr>
  </w:style>
  <w:style w:type="paragraph" w:customStyle="1" w:styleId="AccountingPolicy">
    <w:name w:val="Accounting Policy"/>
    <w:basedOn w:val="Normal"/>
    <w:link w:val="AccountingPolicyChar1"/>
    <w:rsid w:val="00E5306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3063"/>
    <w:rPr>
      <w:rFonts w:ascii="Univers 45 Light" w:hAnsi="Univers 45 Light" w:cs="Univers 45 Light"/>
      <w:color w:val="000000"/>
      <w:lang w:val="en-GB" w:bidi="ar-SA"/>
    </w:rPr>
  </w:style>
  <w:style w:type="paragraph" w:customStyle="1" w:styleId="KPBody">
    <w:name w:val="KP Body"/>
    <w:basedOn w:val="Normal"/>
    <w:link w:val="KPBodyChar"/>
    <w:qFormat/>
    <w:rsid w:val="00387033"/>
    <w:pPr>
      <w:autoSpaceDE w:val="0"/>
      <w:autoSpaceDN w:val="0"/>
      <w:adjustRightInd w:val="0"/>
      <w:jc w:val="thaiDistribute"/>
    </w:pPr>
    <w:rPr>
      <w:rFonts w:asciiTheme="majorBidi" w:hAnsiTheme="majorBidi" w:cstheme="majorBidi"/>
      <w:sz w:val="30"/>
      <w:szCs w:val="30"/>
    </w:rPr>
  </w:style>
  <w:style w:type="paragraph" w:customStyle="1" w:styleId="KPHead">
    <w:name w:val="KP Head"/>
    <w:basedOn w:val="Normal"/>
    <w:link w:val="KPHeadChar"/>
    <w:qFormat/>
    <w:rsid w:val="003870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KPBodyChar">
    <w:name w:val="KP Body Char"/>
    <w:basedOn w:val="DefaultParagraphFont"/>
    <w:link w:val="KPBody"/>
    <w:rsid w:val="00387033"/>
    <w:rPr>
      <w:rFonts w:asciiTheme="majorBidi" w:hAnsiTheme="majorBidi" w:cstheme="majorBidi"/>
      <w:sz w:val="30"/>
      <w:szCs w:val="30"/>
    </w:rPr>
  </w:style>
  <w:style w:type="character" w:customStyle="1" w:styleId="KPHeadChar">
    <w:name w:val="KP Head Char"/>
    <w:basedOn w:val="DefaultParagraphFont"/>
    <w:link w:val="KPHead"/>
    <w:rsid w:val="00387033"/>
    <w:rPr>
      <w:rFonts w:asciiTheme="majorBidi" w:hAnsiTheme="majorBidi" w:cstheme="majorBidi"/>
      <w:b/>
      <w:b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7610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127072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A0EE2C782554EB6DD7709D62BB2A0" ma:contentTypeVersion="5" ma:contentTypeDescription="Create a new document." ma:contentTypeScope="" ma:versionID="8cfa7c2bd1ec99499a6b7f2790cbb3bb">
  <xsd:schema xmlns:xsd="http://www.w3.org/2001/XMLSchema" xmlns:xs="http://www.w3.org/2001/XMLSchema" xmlns:p="http://schemas.microsoft.com/office/2006/metadata/properties" xmlns:ns3="66dfc7de-b708-4e8e-8f7c-23e06c083a46" xmlns:ns4="557beebb-c69d-43e2-bfc0-4d0ae4c0b2f2" targetNamespace="http://schemas.microsoft.com/office/2006/metadata/properties" ma:root="true" ma:fieldsID="9ca7685be6e8299d522eb968ba526c55" ns3:_="" ns4:_="">
    <xsd:import namespace="66dfc7de-b708-4e8e-8f7c-23e06c083a46"/>
    <xsd:import namespace="557beebb-c69d-43e2-bfc0-4d0ae4c0b2f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fc7de-b708-4e8e-8f7c-23e06c083a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beebb-c69d-43e2-bfc0-4d0ae4c0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A513B-4275-46F1-8F3F-B1F5219B27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A3337D-F330-45EA-88DD-8AC27C170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fc7de-b708-4e8e-8f7c-23e06c083a46"/>
    <ds:schemaRef ds:uri="557beebb-c69d-43e2-bfc0-4d0ae4c0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9FFAD-7D6A-41C9-BA4E-07A4D81742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D6F787-4D30-4BBD-9DD7-5F274C886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62</Pages>
  <Words>14874</Words>
  <Characters>62125</Characters>
  <Application>Microsoft Office Word</Application>
  <DocSecurity>0</DocSecurity>
  <Lines>517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SUREE AMNUAYCHOATSAKUL</cp:lastModifiedBy>
  <cp:revision>2</cp:revision>
  <cp:lastPrinted>2021-08-01T17:56:00Z</cp:lastPrinted>
  <dcterms:created xsi:type="dcterms:W3CDTF">2021-08-30T11:47:00Z</dcterms:created>
  <dcterms:modified xsi:type="dcterms:W3CDTF">2021-08-30T11:47:00Z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0x0101007CCA0EE2C782554EB6DD7709D62BB2A0</vt:lpwstr>
  </property>
</Properties>
</file>