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5CD51" w14:textId="7FAA2308" w:rsidR="00AD3B26" w:rsidRPr="00A52E1B" w:rsidRDefault="00AD3B26" w:rsidP="005B0B76">
      <w:pPr>
        <w:pStyle w:val="BodyText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เสนอ</w:t>
      </w:r>
      <w:r w:rsidR="00DD23C9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24771B"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คณะกรรมการ</w:t>
      </w:r>
      <w:r w:rsidR="00A05F0A"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และผู้ถือหุ้น</w:t>
      </w:r>
      <w:r w:rsidR="0024771B"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ของ</w:t>
      </w:r>
      <w:r w:rsidR="009F065A" w:rsidRPr="009F065A">
        <w:rPr>
          <w:rFonts w:ascii="Angsana New" w:hAnsi="Angsana New" w:cs="Angsana New"/>
          <w:b/>
          <w:bCs/>
          <w:sz w:val="32"/>
          <w:szCs w:val="32"/>
          <w:cs/>
        </w:rPr>
        <w:t>บริษัท บลูบิค กรุ๊ป จำกัด</w:t>
      </w:r>
      <w:r w:rsidR="00637EE6"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(มหาชน)</w:t>
      </w:r>
    </w:p>
    <w:p w14:paraId="0B6E3847" w14:textId="730F9EC8" w:rsidR="009F065A" w:rsidRPr="006F7673" w:rsidRDefault="009F065A" w:rsidP="00360375">
      <w:pPr>
        <w:pStyle w:val="Header"/>
        <w:jc w:val="thaiDistribute"/>
        <w:rPr>
          <w:rFonts w:ascii="Angsana New" w:hAnsi="Angsana New" w:cs="Angsana New"/>
          <w:b w:val="0"/>
          <w:bCs/>
          <w:color w:val="auto"/>
          <w:sz w:val="36"/>
          <w:szCs w:val="36"/>
        </w:rPr>
      </w:pPr>
    </w:p>
    <w:p w14:paraId="33857DB1" w14:textId="2616EF3C" w:rsidR="00A05F0A" w:rsidRPr="00481D8F" w:rsidRDefault="00E114D3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481D8F">
        <w:rPr>
          <w:rFonts w:ascii="Angsana New" w:hAnsi="Angsana New" w:cs="Angsana New"/>
          <w:sz w:val="32"/>
          <w:szCs w:val="32"/>
          <w:cs/>
          <w:lang w:bidi="th-TH"/>
        </w:rPr>
        <w:t>ข้าพเจ้าได้สอบทานงบแสดงฐานะการเงินรวมและเฉพาะของ</w:t>
      </w:r>
      <w:r w:rsidR="006C1459" w:rsidRPr="00481D8F">
        <w:rPr>
          <w:rFonts w:ascii="Angsana New" w:hAnsi="Angsana New" w:cs="Angsana New"/>
          <w:sz w:val="32"/>
          <w:szCs w:val="32"/>
          <w:cs/>
        </w:rPr>
        <w:t>บริษัท บลูบิค กรุ๊ป จำกัด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 xml:space="preserve"> (มหาชน)</w:t>
      </w:r>
      <w:r w:rsidRPr="00481D8F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 xml:space="preserve">และบริษัทย่อย </w:t>
      </w:r>
      <w:r w:rsidR="00A05F0A" w:rsidRPr="00481D8F">
        <w:rPr>
          <w:rFonts w:ascii="Angsana New" w:hAnsi="Angsana New" w:cs="Angsana New"/>
          <w:sz w:val="32"/>
          <w:szCs w:val="32"/>
          <w:cs/>
          <w:lang w:bidi="th-TH"/>
        </w:rPr>
        <w:t xml:space="preserve">ณ วันที่ </w:t>
      </w:r>
      <w:r w:rsidRPr="00481D8F">
        <w:rPr>
          <w:rFonts w:ascii="Angsana New" w:hAnsi="Angsana New" w:cs="Angsana New"/>
          <w:sz w:val="32"/>
          <w:szCs w:val="32"/>
          <w:lang w:bidi="th-TH"/>
        </w:rPr>
        <w:t>3</w:t>
      </w:r>
      <w:r w:rsidR="00C403D8" w:rsidRPr="00481D8F">
        <w:rPr>
          <w:rFonts w:ascii="Angsana New" w:hAnsi="Angsana New" w:cs="Angsana New"/>
          <w:sz w:val="32"/>
          <w:szCs w:val="32"/>
          <w:lang w:bidi="th-TH"/>
        </w:rPr>
        <w:t xml:space="preserve">0 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>ม</w:t>
      </w:r>
      <w:r w:rsidR="00C403D8" w:rsidRPr="00481D8F">
        <w:rPr>
          <w:rFonts w:ascii="Angsana New" w:hAnsi="Angsana New" w:cs="Angsana New" w:hint="cs"/>
          <w:sz w:val="32"/>
          <w:szCs w:val="32"/>
          <w:cs/>
          <w:lang w:bidi="th-TH"/>
        </w:rPr>
        <w:t>ิถุนายน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481D8F">
        <w:rPr>
          <w:rFonts w:ascii="Angsana New" w:hAnsi="Angsana New" w:cs="Angsana New"/>
          <w:sz w:val="32"/>
          <w:szCs w:val="32"/>
          <w:lang w:val="en-US" w:bidi="th-TH"/>
        </w:rPr>
        <w:t>256</w:t>
      </w:r>
      <w:r w:rsidR="00DD45F9" w:rsidRPr="00481D8F">
        <w:rPr>
          <w:rFonts w:ascii="Angsana New" w:hAnsi="Angsana New" w:cs="Angsana New"/>
          <w:sz w:val="32"/>
          <w:szCs w:val="32"/>
          <w:lang w:val="en-US" w:bidi="th-TH"/>
        </w:rPr>
        <w:t>4</w:t>
      </w:r>
      <w:r w:rsidR="00A05F0A" w:rsidRPr="00481D8F">
        <w:rPr>
          <w:rFonts w:ascii="Angsana New" w:hAnsi="Angsana New" w:cs="Angsana New"/>
          <w:sz w:val="32"/>
          <w:szCs w:val="32"/>
          <w:cs/>
          <w:lang w:bidi="th-TH"/>
        </w:rPr>
        <w:t xml:space="preserve"> งบกำไรขาดทุนและกำไรขาดทุนเบ็ดเสร็จอื่นรวม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>และ</w:t>
      </w:r>
      <w:r w:rsidRPr="00481D8F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เฉพาะของบริษัท</w:t>
      </w:r>
      <w:r w:rsidR="00A05F0A" w:rsidRPr="00481D8F">
        <w:rPr>
          <w:rFonts w:ascii="Angsana New" w:hAnsi="Angsana New" w:cs="Angsana New"/>
          <w:spacing w:val="6"/>
          <w:sz w:val="32"/>
          <w:szCs w:val="32"/>
          <w:cs/>
          <w:lang w:bidi="th-TH"/>
        </w:rPr>
        <w:t xml:space="preserve"> </w:t>
      </w:r>
      <w:r w:rsidR="00C403D8" w:rsidRPr="00481D8F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สำหรับงวดสามเดือนและ</w:t>
      </w:r>
      <w:r w:rsidR="00C403D8" w:rsidRPr="00481D8F">
        <w:rPr>
          <w:rFonts w:ascii="Angsana New" w:hAnsi="Angsana New" w:cs="Angsana New" w:hint="cs"/>
          <w:spacing w:val="6"/>
          <w:sz w:val="32"/>
          <w:szCs w:val="32"/>
          <w:cs/>
          <w:lang w:bidi="th-TH"/>
        </w:rPr>
        <w:t>หก</w:t>
      </w:r>
      <w:r w:rsidR="00C403D8" w:rsidRPr="00481D8F">
        <w:rPr>
          <w:rFonts w:ascii="Angsana New" w:hAnsi="Angsana New" w:cs="Angsana New"/>
          <w:spacing w:val="6"/>
          <w:sz w:val="32"/>
          <w:szCs w:val="32"/>
          <w:cs/>
          <w:lang w:bidi="th-TH"/>
        </w:rPr>
        <w:t xml:space="preserve">เดือนสิ้นสุดวันที่ </w:t>
      </w:r>
      <w:r w:rsidR="00C403D8" w:rsidRPr="00481D8F">
        <w:rPr>
          <w:rFonts w:ascii="Angsana New" w:hAnsi="Angsana New" w:cs="Angsana New"/>
          <w:spacing w:val="6"/>
          <w:sz w:val="32"/>
          <w:szCs w:val="32"/>
          <w:lang w:bidi="th-TH"/>
        </w:rPr>
        <w:t xml:space="preserve">30 </w:t>
      </w:r>
      <w:r w:rsidR="00C403D8" w:rsidRPr="00481D8F">
        <w:rPr>
          <w:rFonts w:ascii="Angsana New" w:hAnsi="Angsana New" w:cs="Angsana New" w:hint="cs"/>
          <w:spacing w:val="6"/>
          <w:sz w:val="32"/>
          <w:szCs w:val="32"/>
          <w:cs/>
          <w:lang w:bidi="th-TH"/>
        </w:rPr>
        <w:t>มิถุน</w:t>
      </w:r>
      <w:r w:rsidR="00C403D8" w:rsidRPr="00481D8F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ายน</w:t>
      </w:r>
      <w:r w:rsidR="00C403D8" w:rsidRPr="00481D8F">
        <w:rPr>
          <w:rFonts w:ascii="Angsana New" w:hAnsi="Angsana New" w:cs="Angsana New" w:hint="cs"/>
          <w:spacing w:val="6"/>
          <w:sz w:val="32"/>
          <w:szCs w:val="32"/>
          <w:cs/>
          <w:lang w:bidi="th-TH"/>
        </w:rPr>
        <w:t xml:space="preserve"> </w:t>
      </w:r>
      <w:r w:rsidR="00C403D8" w:rsidRPr="00481D8F">
        <w:rPr>
          <w:rFonts w:ascii="Angsana New" w:hAnsi="Angsana New" w:cs="Angsana New"/>
          <w:spacing w:val="6"/>
          <w:sz w:val="32"/>
          <w:szCs w:val="32"/>
          <w:lang w:val="en-US" w:bidi="th-TH"/>
        </w:rPr>
        <w:t xml:space="preserve">2564 </w:t>
      </w:r>
      <w:r w:rsidR="00233EDD" w:rsidRPr="00481D8F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งบแสดงการ</w:t>
      </w:r>
      <w:r w:rsidR="00233EDD" w:rsidRPr="00481D8F">
        <w:rPr>
          <w:rFonts w:ascii="Angsana New" w:hAnsi="Angsana New" w:cs="Angsana New"/>
          <w:sz w:val="32"/>
          <w:szCs w:val="32"/>
          <w:cs/>
          <w:lang w:bidi="th-TH"/>
        </w:rPr>
        <w:t>เปลี่ยนแปลงส่วนของผู้ถือหุ้นรวม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>และเฉพาะของบริษัท</w:t>
      </w:r>
      <w:r w:rsidRPr="00481D8F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233EDD" w:rsidRPr="00481D8F">
        <w:rPr>
          <w:rFonts w:ascii="Angsana New" w:hAnsi="Angsana New" w:cs="Angsana New"/>
          <w:sz w:val="32"/>
          <w:szCs w:val="32"/>
          <w:cs/>
          <w:lang w:bidi="th-TH"/>
        </w:rPr>
        <w:t>และงบกระแสเงินส</w:t>
      </w:r>
      <w:r w:rsidR="00014B86" w:rsidRPr="00481D8F">
        <w:rPr>
          <w:rFonts w:ascii="Angsana New" w:hAnsi="Angsana New" w:cs="Angsana New" w:hint="cs"/>
          <w:sz w:val="32"/>
          <w:szCs w:val="32"/>
          <w:cs/>
          <w:lang w:bidi="th-TH"/>
        </w:rPr>
        <w:t>ด</w:t>
      </w:r>
      <w:r w:rsidR="00233EDD" w:rsidRPr="00481D8F">
        <w:rPr>
          <w:rFonts w:ascii="Angsana New" w:hAnsi="Angsana New" w:cs="Angsana New"/>
          <w:sz w:val="32"/>
          <w:szCs w:val="32"/>
          <w:cs/>
          <w:lang w:bidi="th-TH"/>
        </w:rPr>
        <w:t>รวม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>และเฉพาะของบริษัท</w:t>
      </w:r>
      <w:r w:rsidRPr="00481D8F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233EDD" w:rsidRPr="00481D8F">
        <w:rPr>
          <w:rFonts w:ascii="Angsana New" w:hAnsi="Angsana New" w:cs="Angsana New"/>
          <w:sz w:val="32"/>
          <w:szCs w:val="32"/>
          <w:cs/>
          <w:lang w:bidi="th-TH"/>
        </w:rPr>
        <w:t>สำหรับงวด</w:t>
      </w:r>
      <w:r w:rsidR="00C403D8" w:rsidRPr="00481D8F">
        <w:rPr>
          <w:rFonts w:ascii="Angsana New" w:hAnsi="Angsana New" w:cs="Angsana New" w:hint="cs"/>
          <w:sz w:val="32"/>
          <w:szCs w:val="32"/>
          <w:cs/>
          <w:lang w:bidi="th-TH"/>
        </w:rPr>
        <w:t>หก</w:t>
      </w:r>
      <w:r w:rsidR="00233EDD" w:rsidRPr="00481D8F">
        <w:rPr>
          <w:rFonts w:ascii="Angsana New" w:hAnsi="Angsana New" w:cs="Angsana New"/>
          <w:sz w:val="32"/>
          <w:szCs w:val="32"/>
          <w:cs/>
          <w:lang w:bidi="th-TH"/>
        </w:rPr>
        <w:t>เดือนสิ้นสุด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>วันเดียวกันและหมายเหตุประกอบงบการเงินระหว่างกาล</w:t>
      </w:r>
      <w:r w:rsidRPr="00481D8F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แบบย่อ </w:t>
      </w:r>
      <w:r w:rsidRPr="00481D8F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  <w:lang w:bidi="th-TH"/>
        </w:rPr>
        <w:t>ซึ่งผู้บ</w:t>
      </w:r>
      <w:r w:rsidRPr="00481D8F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ริหารของบริษัทเป็นผู้รับผิดชอบในการจัดทำและนำเสนอข้อมูลทางการเงินระหว่าง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 xml:space="preserve">กาลเหล่านี้ตามมาตรฐานการบัญชี ฉบับที่ </w:t>
      </w:r>
      <w:r w:rsidRPr="00481D8F">
        <w:rPr>
          <w:rFonts w:ascii="Angsana New" w:hAnsi="Angsana New" w:cs="Angsana New"/>
          <w:sz w:val="32"/>
          <w:szCs w:val="32"/>
          <w:lang w:val="en-US" w:bidi="th-TH"/>
        </w:rPr>
        <w:t>34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การรายงานทางการเงินระหว่างกาล ส่วนข้าพเจ้าเป็น</w:t>
      </w:r>
      <w:r w:rsidRPr="00481D8F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ผู้รับผิดชอบในการรายงานให้ข้อสรุปเกี่ยวกับข้อมูลทางการเงินระหว่างกาลดังกล่าวจากผลการสอบ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>ทานของข้าพเจ้า</w:t>
      </w:r>
    </w:p>
    <w:p w14:paraId="63B7B407" w14:textId="77777777" w:rsidR="00CD4D4E" w:rsidRPr="006F7673" w:rsidRDefault="00CD4D4E" w:rsidP="00DD23C9">
      <w:pPr>
        <w:spacing w:after="0" w:line="240" w:lineRule="auto"/>
        <w:jc w:val="thaiDistribute"/>
        <w:rPr>
          <w:rFonts w:ascii="Angsana New" w:hAnsi="Angsana New" w:cs="Angsana New"/>
          <w:sz w:val="36"/>
          <w:szCs w:val="36"/>
          <w:lang w:bidi="th-TH"/>
        </w:rPr>
      </w:pPr>
    </w:p>
    <w:p w14:paraId="198252B4" w14:textId="77777777" w:rsidR="003F16DE" w:rsidRPr="00A52E1B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ขอบเขตการสอบทาน</w:t>
      </w:r>
    </w:p>
    <w:p w14:paraId="37AB74EB" w14:textId="77777777" w:rsidR="00D20C85" w:rsidRPr="0049414C" w:rsidRDefault="00D20C85" w:rsidP="00DD23C9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1AA599F5" w14:textId="55BBC3E8" w:rsidR="00A05F0A" w:rsidRPr="00C403D8" w:rsidRDefault="00927590" w:rsidP="00DD23C9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C403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C403D8">
        <w:rPr>
          <w:rFonts w:ascii="Angsana New" w:hAnsi="Angsana New" w:cs="Angsana New"/>
          <w:spacing w:val="-4"/>
          <w:sz w:val="32"/>
          <w:szCs w:val="32"/>
          <w:lang w:bidi="th-TH"/>
        </w:rPr>
        <w:t>2410</w:t>
      </w:r>
      <w:r w:rsidRPr="00C403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“การสอบทานข้อมูลทางการเงิน</w:t>
      </w:r>
      <w:r w:rsidRPr="00C403D8">
        <w:rPr>
          <w:rFonts w:ascii="Angsana New" w:hAnsi="Angsana New" w:cs="Angsana New"/>
          <w:sz w:val="32"/>
          <w:szCs w:val="32"/>
          <w:cs/>
          <w:lang w:bidi="th-TH"/>
        </w:rPr>
        <w:t>ระหว่างกาลโดยผู้สอบบัญชีรับอนุญาตของกิจการ” การสอบทานดังกล่าวประกอบด้วย การใช้วิธี</w:t>
      </w:r>
      <w:r w:rsidR="00C403D8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Pr="00C403D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การสอบถามบุคลากรซึ่งส่วนใหญ่เป็นผู้รับผิดชอบด้านการเงินและบัญชี และการวิเคราะห์เปรียบเทียบ</w:t>
      </w:r>
      <w:r w:rsidRPr="00C403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และวิธีการสอบทานอื่น</w:t>
      </w:r>
      <w:r w:rsidR="00DB0D30" w:rsidRPr="00C403D8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 xml:space="preserve"> </w:t>
      </w:r>
      <w:r w:rsidRPr="00C403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การสอบทานนี้มีขอบเขตจํากัดกว่าการตรวจสอบตามมาตรฐานการสอบ</w:t>
      </w:r>
      <w:r w:rsidRPr="00C403D8">
        <w:rPr>
          <w:rFonts w:ascii="Angsana New" w:hAnsi="Angsana New" w:cs="Angsana New"/>
          <w:sz w:val="32"/>
          <w:szCs w:val="32"/>
          <w:cs/>
          <w:lang w:bidi="th-TH"/>
        </w:rPr>
        <w:t>บัญชี</w:t>
      </w:r>
      <w:r w:rsidRPr="00C403D8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C403D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ซึ่งอาจจะพบได้จาก</w:t>
      </w:r>
      <w:r w:rsidRPr="00C403D8">
        <w:rPr>
          <w:rFonts w:ascii="Angsana New" w:hAnsi="Angsana New" w:cs="Angsana New"/>
          <w:sz w:val="32"/>
          <w:szCs w:val="32"/>
          <w:cs/>
          <w:lang w:bidi="th-TH"/>
        </w:rPr>
        <w:t>การ</w:t>
      </w:r>
      <w:r w:rsidRPr="00C403D8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</w:t>
      </w:r>
    </w:p>
    <w:p w14:paraId="4B23A363" w14:textId="4A7535BC" w:rsidR="0028089B" w:rsidRDefault="0028089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D9B4EEF" w14:textId="4BC79F73" w:rsidR="008963DB" w:rsidRDefault="008963D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43CE056" w14:textId="77777777" w:rsidR="00C403D8" w:rsidRDefault="00C403D8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6FC42FC" w14:textId="4878F0FE" w:rsidR="008963DB" w:rsidRDefault="008963D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62C214F1" w14:textId="65B60525" w:rsidR="00AB209C" w:rsidRDefault="00AB209C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2F0572D" w14:textId="77777777" w:rsidR="00AB209C" w:rsidRDefault="00AB209C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6F9C9C9" w14:textId="77777777" w:rsidR="00330AA1" w:rsidRPr="00A52E1B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>ข้อสรุป</w:t>
      </w:r>
    </w:p>
    <w:p w14:paraId="57BEE847" w14:textId="77777777" w:rsidR="00330AA1" w:rsidRPr="00880A9C" w:rsidRDefault="00330AA1" w:rsidP="00DD23C9">
      <w:pPr>
        <w:spacing w:after="0" w:line="240" w:lineRule="auto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270DEE9F" w14:textId="062A605D" w:rsidR="00A05F0A" w:rsidRPr="00A52E1B" w:rsidRDefault="00927590" w:rsidP="00DD23C9">
      <w:pPr>
        <w:spacing w:after="0" w:line="240" w:lineRule="auto"/>
        <w:jc w:val="thaiDistribute"/>
        <w:rPr>
          <w:rFonts w:ascii="Angsana New" w:hAnsi="Angsana New" w:cs="Angsana New"/>
          <w:color w:val="FF0000"/>
          <w:sz w:val="32"/>
          <w:szCs w:val="32"/>
        </w:rPr>
      </w:pPr>
      <w:r w:rsidRPr="00A52E1B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จากการสอบทาน 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A52E1B">
        <w:rPr>
          <w:rFonts w:ascii="Angsana New" w:hAnsi="Angsana New" w:cs="Angsana New"/>
          <w:sz w:val="32"/>
          <w:szCs w:val="32"/>
          <w:lang w:bidi="th-TH"/>
        </w:rPr>
        <w:t>34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155AF4B7" w14:textId="77777777" w:rsidR="00A52E1B" w:rsidRPr="00880A9C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pacing w:val="4"/>
          <w:sz w:val="32"/>
          <w:szCs w:val="32"/>
          <w:lang w:bidi="th-TH"/>
        </w:rPr>
      </w:pPr>
    </w:p>
    <w:p w14:paraId="745CDF86" w14:textId="154FB0DC" w:rsidR="005B65F3" w:rsidRDefault="005B65F3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2D40B194" w14:textId="24F9E13B" w:rsidR="00880A9C" w:rsidRDefault="00880A9C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21426BA7" w14:textId="77777777" w:rsidR="0026343C" w:rsidRPr="00880A9C" w:rsidRDefault="0026343C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68EB218C" w14:textId="77777777" w:rsidR="00A52E1B" w:rsidRPr="00880A9C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035B5E6C" w14:textId="77777777" w:rsidR="004E0394" w:rsidRPr="0026343C" w:rsidRDefault="004E0394" w:rsidP="00DD23C9">
      <w:pPr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1000E7D7" w14:textId="58673138" w:rsidR="007C5A37" w:rsidRPr="00A52E1B" w:rsidRDefault="007C5A37" w:rsidP="00DD23C9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นางสาว</w:t>
      </w:r>
      <w:r w:rsidR="005C091F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ศันสนีย์ </w:t>
      </w:r>
      <w:r w:rsidR="00880A9C">
        <w:rPr>
          <w:rFonts w:ascii="Angsana New" w:hAnsi="Angsana New" w:cs="Angsana New"/>
          <w:b/>
          <w:bCs/>
          <w:sz w:val="32"/>
          <w:szCs w:val="32"/>
          <w:lang w:bidi="th-TH"/>
        </w:rPr>
        <w:t xml:space="preserve"> </w:t>
      </w:r>
      <w:r w:rsidR="005C091F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พูลสวัสดิ์</w:t>
      </w:r>
    </w:p>
    <w:p w14:paraId="170ECB0B" w14:textId="6EA3765E" w:rsidR="00D20C85" w:rsidRPr="00A52E1B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14:paraId="2D902297" w14:textId="614CBDC9" w:rsidR="00D20C85" w:rsidRPr="0028089B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  <w:lang w:val="en-US"/>
        </w:rPr>
      </w:pP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ทะเบียนเลขที่ </w:t>
      </w:r>
      <w:r w:rsidR="005C091F">
        <w:rPr>
          <w:rFonts w:ascii="Angsana New" w:hAnsi="Angsana New" w:cs="Angsana New"/>
          <w:sz w:val="32"/>
          <w:szCs w:val="32"/>
          <w:lang w:val="en-US" w:bidi="th-TH"/>
        </w:rPr>
        <w:t>6977</w:t>
      </w:r>
    </w:p>
    <w:p w14:paraId="0D8BBA2C" w14:textId="4A8B9D15" w:rsidR="00D20C85" w:rsidRPr="00A52E1B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40289EF9" w14:textId="01C649FA" w:rsidR="00637EE6" w:rsidRPr="00A52E1B" w:rsidRDefault="00637EE6" w:rsidP="00DD23C9">
      <w:pPr>
        <w:spacing w:after="0" w:line="240" w:lineRule="auto"/>
        <w:rPr>
          <w:rFonts w:ascii="Angsana New" w:hAnsi="Angsana New" w:cs="Angsana New"/>
          <w:sz w:val="32"/>
          <w:szCs w:val="32"/>
          <w:cs/>
          <w:lang w:bidi="th-TH"/>
        </w:rPr>
      </w:pP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 </w:t>
      </w:r>
      <w:r w:rsidR="00233821">
        <w:rPr>
          <w:rFonts w:ascii="Angsana New" w:hAnsi="Angsana New" w:cs="Angsana New" w:hint="cs"/>
          <w:sz w:val="32"/>
          <w:szCs w:val="32"/>
          <w:cs/>
          <w:lang w:bidi="th-TH"/>
        </w:rPr>
        <w:t>พราวด์ อิน โปร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</w:t>
      </w:r>
    </w:p>
    <w:p w14:paraId="4471F01E" w14:textId="77777777" w:rsidR="00D20C85" w:rsidRPr="00A52E1B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35B0CA95" w14:textId="0B8C3573" w:rsidR="00021AE1" w:rsidRPr="00021AE1" w:rsidRDefault="00EC09A6" w:rsidP="00350E8E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FC66BB">
        <w:rPr>
          <w:rFonts w:ascii="Angsana New" w:hAnsi="Angsana New" w:cs="Angsana New"/>
          <w:sz w:val="32"/>
          <w:szCs w:val="32"/>
          <w:lang w:val="en-US" w:bidi="th-TH"/>
        </w:rPr>
        <w:t>1</w:t>
      </w:r>
      <w:r w:rsidR="001E0CE3">
        <w:rPr>
          <w:rFonts w:ascii="Angsana New" w:hAnsi="Angsana New" w:cs="Angsana New"/>
          <w:sz w:val="32"/>
          <w:szCs w:val="32"/>
          <w:lang w:val="en-US" w:bidi="th-TH"/>
        </w:rPr>
        <w:t>1</w:t>
      </w:r>
      <w:r w:rsidR="00917F1E" w:rsidRPr="00FC66BB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C403D8" w:rsidRPr="00FC66BB">
        <w:rPr>
          <w:rFonts w:ascii="Angsana New" w:hAnsi="Angsana New" w:cs="Angsana New" w:hint="cs"/>
          <w:sz w:val="32"/>
          <w:szCs w:val="32"/>
          <w:cs/>
          <w:lang w:val="en-US" w:bidi="th-TH"/>
        </w:rPr>
        <w:t>สิงห</w:t>
      </w:r>
      <w:r w:rsidR="00917F1E" w:rsidRPr="00FC66BB">
        <w:rPr>
          <w:rFonts w:ascii="Angsana New" w:hAnsi="Angsana New" w:cs="Angsana New"/>
          <w:sz w:val="32"/>
          <w:szCs w:val="32"/>
          <w:cs/>
          <w:lang w:val="en-US" w:bidi="th-TH"/>
        </w:rPr>
        <w:t>าคม</w:t>
      </w:r>
      <w:r w:rsidR="00927590" w:rsidRPr="00FC66BB">
        <w:rPr>
          <w:rFonts w:ascii="Angsana New" w:hAnsi="Angsana New" w:cs="Angsana New"/>
          <w:sz w:val="32"/>
          <w:szCs w:val="32"/>
          <w:lang w:val="en-US" w:bidi="th-TH"/>
        </w:rPr>
        <w:t xml:space="preserve"> 256</w:t>
      </w:r>
      <w:r w:rsidR="0080665B" w:rsidRPr="00FC66BB">
        <w:rPr>
          <w:rFonts w:ascii="Angsana New" w:hAnsi="Angsana New" w:cs="Angsana New"/>
          <w:sz w:val="32"/>
          <w:szCs w:val="32"/>
          <w:lang w:val="en-US" w:bidi="th-TH"/>
        </w:rPr>
        <w:t>4</w:t>
      </w:r>
    </w:p>
    <w:sectPr w:rsidR="00021AE1" w:rsidRPr="00021AE1" w:rsidSect="00481D8F">
      <w:headerReference w:type="even" r:id="rId11"/>
      <w:headerReference w:type="default" r:id="rId12"/>
      <w:headerReference w:type="first" r:id="rId13"/>
      <w:pgSz w:w="11907" w:h="16840" w:code="9"/>
      <w:pgMar w:top="2160" w:right="1152" w:bottom="576" w:left="2448" w:header="749" w:footer="6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370D0" w14:textId="77777777" w:rsidR="00C94689" w:rsidRDefault="00C94689">
      <w:r>
        <w:separator/>
      </w:r>
    </w:p>
  </w:endnote>
  <w:endnote w:type="continuationSeparator" w:id="0">
    <w:p w14:paraId="32C3B242" w14:textId="77777777" w:rsidR="00C94689" w:rsidRDefault="00C94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61811" w14:textId="77777777" w:rsidR="00C94689" w:rsidRDefault="00C94689">
      <w:bookmarkStart w:id="0" w:name="_Hlk482348182"/>
      <w:bookmarkEnd w:id="0"/>
      <w:r>
        <w:separator/>
      </w:r>
    </w:p>
  </w:footnote>
  <w:footnote w:type="continuationSeparator" w:id="0">
    <w:p w14:paraId="2E45904B" w14:textId="77777777" w:rsidR="00C94689" w:rsidRDefault="00C946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474EA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3E27" w14:textId="030394AC" w:rsidR="00B63D0E" w:rsidRDefault="00B63D0E" w:rsidP="00D96128">
    <w:pPr>
      <w:pStyle w:val="Header"/>
      <w:jc w:val="right"/>
    </w:pPr>
  </w:p>
  <w:p w14:paraId="6E8E3DA0" w14:textId="55605915" w:rsidR="00D460E7" w:rsidRPr="0079502D" w:rsidRDefault="00D460E7" w:rsidP="00706D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52589" w14:textId="3A46F270" w:rsidR="00D15EA5" w:rsidRDefault="00D15EA5" w:rsidP="00881C08">
    <w:pPr>
      <w:pStyle w:val="Header"/>
      <w:tabs>
        <w:tab w:val="clear" w:pos="8562"/>
        <w:tab w:val="left" w:pos="5328"/>
      </w:tabs>
      <w:spacing w:after="1080"/>
    </w:pPr>
  </w:p>
  <w:p w14:paraId="4ECF8781" w14:textId="77777777" w:rsidR="00AB209C" w:rsidRDefault="00AB209C" w:rsidP="00AB209C">
    <w:pPr>
      <w:pStyle w:val="Header"/>
      <w:tabs>
        <w:tab w:val="clear" w:pos="8562"/>
        <w:tab w:val="left" w:pos="5328"/>
      </w:tabs>
      <w:spacing w:after="1200"/>
    </w:pPr>
  </w:p>
  <w:p w14:paraId="1B1B7861" w14:textId="5E52B3BF" w:rsidR="00637EE6" w:rsidRPr="00A52E1B" w:rsidRDefault="00637EE6" w:rsidP="00881C08">
    <w:pPr>
      <w:pStyle w:val="Header"/>
      <w:tabs>
        <w:tab w:val="clear" w:pos="8562"/>
        <w:tab w:val="left" w:pos="5328"/>
      </w:tabs>
      <w:spacing w:after="840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</w:t>
    </w:r>
    <w:r w:rsidR="00076B1E"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โดย</w:t>
    </w:r>
    <w:r w:rsidRPr="00A52E1B">
      <w:rPr>
        <w:rFonts w:ascii="Angsana New" w:hAnsi="Angsana New" w:cs="Angsana New"/>
        <w:b w:val="0"/>
        <w:bCs/>
        <w:color w:val="000000" w:themeColor="text1"/>
        <w:sz w:val="40"/>
        <w:szCs w:val="40"/>
        <w:cs/>
        <w:lang w:val="en-US" w:bidi="th-TH"/>
      </w:rPr>
      <w:t>ผู้สอบบัญชีรับอนุญาต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4B86"/>
    <w:rsid w:val="000162B0"/>
    <w:rsid w:val="00021AE1"/>
    <w:rsid w:val="00024549"/>
    <w:rsid w:val="0003023B"/>
    <w:rsid w:val="00031D17"/>
    <w:rsid w:val="000361FE"/>
    <w:rsid w:val="00044ACE"/>
    <w:rsid w:val="0004550E"/>
    <w:rsid w:val="00052614"/>
    <w:rsid w:val="00060145"/>
    <w:rsid w:val="000723F7"/>
    <w:rsid w:val="000740C6"/>
    <w:rsid w:val="00074485"/>
    <w:rsid w:val="00076B1E"/>
    <w:rsid w:val="000828F1"/>
    <w:rsid w:val="00082F59"/>
    <w:rsid w:val="00094333"/>
    <w:rsid w:val="00097FAB"/>
    <w:rsid w:val="000A0C02"/>
    <w:rsid w:val="000A7603"/>
    <w:rsid w:val="000B65E3"/>
    <w:rsid w:val="000B7090"/>
    <w:rsid w:val="000E19EA"/>
    <w:rsid w:val="000E52CE"/>
    <w:rsid w:val="000F3AAB"/>
    <w:rsid w:val="000F6E25"/>
    <w:rsid w:val="001011DF"/>
    <w:rsid w:val="00107DF2"/>
    <w:rsid w:val="00112B69"/>
    <w:rsid w:val="001275E9"/>
    <w:rsid w:val="001316D3"/>
    <w:rsid w:val="00134B1D"/>
    <w:rsid w:val="001554CD"/>
    <w:rsid w:val="00155A91"/>
    <w:rsid w:val="001613E2"/>
    <w:rsid w:val="001632CA"/>
    <w:rsid w:val="0016459D"/>
    <w:rsid w:val="00167017"/>
    <w:rsid w:val="0019210D"/>
    <w:rsid w:val="001A3BFB"/>
    <w:rsid w:val="001A3C20"/>
    <w:rsid w:val="001B198C"/>
    <w:rsid w:val="001B7388"/>
    <w:rsid w:val="001D2302"/>
    <w:rsid w:val="001D7BB3"/>
    <w:rsid w:val="001E0CE3"/>
    <w:rsid w:val="001E12A6"/>
    <w:rsid w:val="001E498F"/>
    <w:rsid w:val="001E691A"/>
    <w:rsid w:val="0022518C"/>
    <w:rsid w:val="00233821"/>
    <w:rsid w:val="00233EDD"/>
    <w:rsid w:val="00236095"/>
    <w:rsid w:val="00237A7E"/>
    <w:rsid w:val="00240AF8"/>
    <w:rsid w:val="00241F16"/>
    <w:rsid w:val="00245F65"/>
    <w:rsid w:val="0024771B"/>
    <w:rsid w:val="00247969"/>
    <w:rsid w:val="002608D9"/>
    <w:rsid w:val="0026182A"/>
    <w:rsid w:val="0026343C"/>
    <w:rsid w:val="00277EBE"/>
    <w:rsid w:val="0028089B"/>
    <w:rsid w:val="00281DAB"/>
    <w:rsid w:val="002838FB"/>
    <w:rsid w:val="002845C8"/>
    <w:rsid w:val="00285249"/>
    <w:rsid w:val="002A252E"/>
    <w:rsid w:val="002A4B34"/>
    <w:rsid w:val="002B5A4A"/>
    <w:rsid w:val="002C623D"/>
    <w:rsid w:val="002D4255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38E6"/>
    <w:rsid w:val="00304204"/>
    <w:rsid w:val="00305173"/>
    <w:rsid w:val="00312057"/>
    <w:rsid w:val="00321A76"/>
    <w:rsid w:val="00330AA1"/>
    <w:rsid w:val="00335E5B"/>
    <w:rsid w:val="00350E8E"/>
    <w:rsid w:val="00354F5D"/>
    <w:rsid w:val="00360375"/>
    <w:rsid w:val="00362E31"/>
    <w:rsid w:val="00365ECE"/>
    <w:rsid w:val="003744DA"/>
    <w:rsid w:val="00384904"/>
    <w:rsid w:val="003A1389"/>
    <w:rsid w:val="003B4CCD"/>
    <w:rsid w:val="003B4DED"/>
    <w:rsid w:val="003B5889"/>
    <w:rsid w:val="003C12C5"/>
    <w:rsid w:val="003C27EF"/>
    <w:rsid w:val="003C32E9"/>
    <w:rsid w:val="003C3898"/>
    <w:rsid w:val="003D2605"/>
    <w:rsid w:val="003D64D6"/>
    <w:rsid w:val="003E034A"/>
    <w:rsid w:val="003E3E21"/>
    <w:rsid w:val="003F16DE"/>
    <w:rsid w:val="003F1782"/>
    <w:rsid w:val="00416281"/>
    <w:rsid w:val="00422353"/>
    <w:rsid w:val="00426915"/>
    <w:rsid w:val="00433F63"/>
    <w:rsid w:val="00435788"/>
    <w:rsid w:val="004359E6"/>
    <w:rsid w:val="00440CCC"/>
    <w:rsid w:val="00443CE3"/>
    <w:rsid w:val="00452E7B"/>
    <w:rsid w:val="004546FA"/>
    <w:rsid w:val="00481D8F"/>
    <w:rsid w:val="00481FE7"/>
    <w:rsid w:val="0048532C"/>
    <w:rsid w:val="004865EB"/>
    <w:rsid w:val="0049103F"/>
    <w:rsid w:val="0049414C"/>
    <w:rsid w:val="004A0DFE"/>
    <w:rsid w:val="004A3C62"/>
    <w:rsid w:val="004B281E"/>
    <w:rsid w:val="004C0971"/>
    <w:rsid w:val="004C0C25"/>
    <w:rsid w:val="004C2111"/>
    <w:rsid w:val="004C732E"/>
    <w:rsid w:val="004C77BF"/>
    <w:rsid w:val="004D20AE"/>
    <w:rsid w:val="004D3578"/>
    <w:rsid w:val="004E0394"/>
    <w:rsid w:val="004F1A16"/>
    <w:rsid w:val="004F207F"/>
    <w:rsid w:val="004F5D91"/>
    <w:rsid w:val="005070FA"/>
    <w:rsid w:val="0052186A"/>
    <w:rsid w:val="005248F3"/>
    <w:rsid w:val="00527E02"/>
    <w:rsid w:val="005321DA"/>
    <w:rsid w:val="00547541"/>
    <w:rsid w:val="00551365"/>
    <w:rsid w:val="005514D6"/>
    <w:rsid w:val="005627FF"/>
    <w:rsid w:val="00577D61"/>
    <w:rsid w:val="005822AC"/>
    <w:rsid w:val="005A7C19"/>
    <w:rsid w:val="005B0B76"/>
    <w:rsid w:val="005B405A"/>
    <w:rsid w:val="005B50CC"/>
    <w:rsid w:val="005B65F3"/>
    <w:rsid w:val="005C091F"/>
    <w:rsid w:val="005C2CCB"/>
    <w:rsid w:val="005C6479"/>
    <w:rsid w:val="005C69FD"/>
    <w:rsid w:val="005C759F"/>
    <w:rsid w:val="005D7025"/>
    <w:rsid w:val="005E2D67"/>
    <w:rsid w:val="005E5578"/>
    <w:rsid w:val="005E5A22"/>
    <w:rsid w:val="005F4D62"/>
    <w:rsid w:val="00610ED7"/>
    <w:rsid w:val="00612B8B"/>
    <w:rsid w:val="00617651"/>
    <w:rsid w:val="00620CE3"/>
    <w:rsid w:val="00621086"/>
    <w:rsid w:val="006365A1"/>
    <w:rsid w:val="00636AA2"/>
    <w:rsid w:val="00637EE6"/>
    <w:rsid w:val="00642A51"/>
    <w:rsid w:val="00647AE6"/>
    <w:rsid w:val="00666764"/>
    <w:rsid w:val="0066694B"/>
    <w:rsid w:val="00667DB6"/>
    <w:rsid w:val="006703B2"/>
    <w:rsid w:val="006771E8"/>
    <w:rsid w:val="00677C01"/>
    <w:rsid w:val="00683CC7"/>
    <w:rsid w:val="006843B1"/>
    <w:rsid w:val="00692CA5"/>
    <w:rsid w:val="006932D7"/>
    <w:rsid w:val="006B06A2"/>
    <w:rsid w:val="006C1459"/>
    <w:rsid w:val="006C3D37"/>
    <w:rsid w:val="006C6376"/>
    <w:rsid w:val="006D6FF5"/>
    <w:rsid w:val="006E12E7"/>
    <w:rsid w:val="006F1B19"/>
    <w:rsid w:val="006F29ED"/>
    <w:rsid w:val="006F4F77"/>
    <w:rsid w:val="006F7673"/>
    <w:rsid w:val="0070147C"/>
    <w:rsid w:val="00706D05"/>
    <w:rsid w:val="00714FD6"/>
    <w:rsid w:val="007265F7"/>
    <w:rsid w:val="00731894"/>
    <w:rsid w:val="00734D83"/>
    <w:rsid w:val="00746796"/>
    <w:rsid w:val="00746D91"/>
    <w:rsid w:val="0075598A"/>
    <w:rsid w:val="00761813"/>
    <w:rsid w:val="0076798A"/>
    <w:rsid w:val="00771B85"/>
    <w:rsid w:val="00775DA6"/>
    <w:rsid w:val="0078170A"/>
    <w:rsid w:val="00790956"/>
    <w:rsid w:val="0079502D"/>
    <w:rsid w:val="007A0755"/>
    <w:rsid w:val="007A31D9"/>
    <w:rsid w:val="007A74F9"/>
    <w:rsid w:val="007C5A37"/>
    <w:rsid w:val="007D41A1"/>
    <w:rsid w:val="008033D0"/>
    <w:rsid w:val="00803FB6"/>
    <w:rsid w:val="008059EF"/>
    <w:rsid w:val="0080665B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719C2"/>
    <w:rsid w:val="00877FDF"/>
    <w:rsid w:val="00880A9C"/>
    <w:rsid w:val="00881C08"/>
    <w:rsid w:val="00884FF7"/>
    <w:rsid w:val="00894ACE"/>
    <w:rsid w:val="008963DB"/>
    <w:rsid w:val="008A5924"/>
    <w:rsid w:val="008A59C0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1E"/>
    <w:rsid w:val="00917FBB"/>
    <w:rsid w:val="009219CA"/>
    <w:rsid w:val="009223D3"/>
    <w:rsid w:val="00927590"/>
    <w:rsid w:val="00931D7A"/>
    <w:rsid w:val="00935D8D"/>
    <w:rsid w:val="00942FE8"/>
    <w:rsid w:val="009437D8"/>
    <w:rsid w:val="00954B41"/>
    <w:rsid w:val="00957E70"/>
    <w:rsid w:val="00970DAB"/>
    <w:rsid w:val="0097321D"/>
    <w:rsid w:val="00992531"/>
    <w:rsid w:val="00995CD5"/>
    <w:rsid w:val="009A1787"/>
    <w:rsid w:val="009A38A5"/>
    <w:rsid w:val="009A4F5A"/>
    <w:rsid w:val="009B1F44"/>
    <w:rsid w:val="009B4573"/>
    <w:rsid w:val="009C002A"/>
    <w:rsid w:val="009E278C"/>
    <w:rsid w:val="009E72B7"/>
    <w:rsid w:val="009F065A"/>
    <w:rsid w:val="009F6EDC"/>
    <w:rsid w:val="009F7FB5"/>
    <w:rsid w:val="00A035CE"/>
    <w:rsid w:val="00A0537F"/>
    <w:rsid w:val="00A05F0A"/>
    <w:rsid w:val="00A0602E"/>
    <w:rsid w:val="00A06C1F"/>
    <w:rsid w:val="00A07FFA"/>
    <w:rsid w:val="00A11FB4"/>
    <w:rsid w:val="00A1550B"/>
    <w:rsid w:val="00A3526A"/>
    <w:rsid w:val="00A35782"/>
    <w:rsid w:val="00A362F9"/>
    <w:rsid w:val="00A43EE6"/>
    <w:rsid w:val="00A52E1B"/>
    <w:rsid w:val="00A5746F"/>
    <w:rsid w:val="00A60F49"/>
    <w:rsid w:val="00A61E15"/>
    <w:rsid w:val="00A66F91"/>
    <w:rsid w:val="00A70229"/>
    <w:rsid w:val="00A918D1"/>
    <w:rsid w:val="00A93A9A"/>
    <w:rsid w:val="00AA5C16"/>
    <w:rsid w:val="00AB209C"/>
    <w:rsid w:val="00AC1C56"/>
    <w:rsid w:val="00AC31D4"/>
    <w:rsid w:val="00AC6098"/>
    <w:rsid w:val="00AD3B26"/>
    <w:rsid w:val="00AD6656"/>
    <w:rsid w:val="00AE0190"/>
    <w:rsid w:val="00AE2BF6"/>
    <w:rsid w:val="00AE3370"/>
    <w:rsid w:val="00AE64CA"/>
    <w:rsid w:val="00AF302E"/>
    <w:rsid w:val="00AF5F4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4FCC"/>
    <w:rsid w:val="00B55EE8"/>
    <w:rsid w:val="00B56E6C"/>
    <w:rsid w:val="00B6226E"/>
    <w:rsid w:val="00B63D0E"/>
    <w:rsid w:val="00B83039"/>
    <w:rsid w:val="00BA5B00"/>
    <w:rsid w:val="00BB1A07"/>
    <w:rsid w:val="00BB6DAD"/>
    <w:rsid w:val="00BB7346"/>
    <w:rsid w:val="00BC1555"/>
    <w:rsid w:val="00BC60A9"/>
    <w:rsid w:val="00BC6565"/>
    <w:rsid w:val="00BD1B56"/>
    <w:rsid w:val="00BE0C8A"/>
    <w:rsid w:val="00BE334D"/>
    <w:rsid w:val="00BE4988"/>
    <w:rsid w:val="00BF1C24"/>
    <w:rsid w:val="00BF3F9B"/>
    <w:rsid w:val="00BF5E73"/>
    <w:rsid w:val="00C06939"/>
    <w:rsid w:val="00C21E3B"/>
    <w:rsid w:val="00C23EE0"/>
    <w:rsid w:val="00C35B1A"/>
    <w:rsid w:val="00C403D8"/>
    <w:rsid w:val="00C41C7D"/>
    <w:rsid w:val="00C63023"/>
    <w:rsid w:val="00C63743"/>
    <w:rsid w:val="00C76C6C"/>
    <w:rsid w:val="00C80EC5"/>
    <w:rsid w:val="00C86BB9"/>
    <w:rsid w:val="00C8772C"/>
    <w:rsid w:val="00C94689"/>
    <w:rsid w:val="00CA43FD"/>
    <w:rsid w:val="00CB18EB"/>
    <w:rsid w:val="00CB441E"/>
    <w:rsid w:val="00CC72E9"/>
    <w:rsid w:val="00CD25C2"/>
    <w:rsid w:val="00CD4D4E"/>
    <w:rsid w:val="00CE0C9A"/>
    <w:rsid w:val="00CE24E5"/>
    <w:rsid w:val="00CE41DB"/>
    <w:rsid w:val="00CE4D96"/>
    <w:rsid w:val="00D078C4"/>
    <w:rsid w:val="00D15EA5"/>
    <w:rsid w:val="00D20C85"/>
    <w:rsid w:val="00D2100B"/>
    <w:rsid w:val="00D24220"/>
    <w:rsid w:val="00D3089E"/>
    <w:rsid w:val="00D31B87"/>
    <w:rsid w:val="00D31D7A"/>
    <w:rsid w:val="00D33E60"/>
    <w:rsid w:val="00D36663"/>
    <w:rsid w:val="00D430AD"/>
    <w:rsid w:val="00D460E7"/>
    <w:rsid w:val="00D63ABC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B0D30"/>
    <w:rsid w:val="00DB308D"/>
    <w:rsid w:val="00DB5F40"/>
    <w:rsid w:val="00DD1E47"/>
    <w:rsid w:val="00DD23C9"/>
    <w:rsid w:val="00DD45F9"/>
    <w:rsid w:val="00DD61A9"/>
    <w:rsid w:val="00DD6EF1"/>
    <w:rsid w:val="00DE4958"/>
    <w:rsid w:val="00DF0ABD"/>
    <w:rsid w:val="00E04361"/>
    <w:rsid w:val="00E064FD"/>
    <w:rsid w:val="00E1053A"/>
    <w:rsid w:val="00E114D3"/>
    <w:rsid w:val="00E263EA"/>
    <w:rsid w:val="00E26AF3"/>
    <w:rsid w:val="00E276E0"/>
    <w:rsid w:val="00E314EA"/>
    <w:rsid w:val="00E33FDA"/>
    <w:rsid w:val="00E406D5"/>
    <w:rsid w:val="00E56701"/>
    <w:rsid w:val="00E62754"/>
    <w:rsid w:val="00E64D2D"/>
    <w:rsid w:val="00E83203"/>
    <w:rsid w:val="00E86B53"/>
    <w:rsid w:val="00E9110B"/>
    <w:rsid w:val="00EA2B6F"/>
    <w:rsid w:val="00EB3478"/>
    <w:rsid w:val="00EB4B39"/>
    <w:rsid w:val="00EB6FE3"/>
    <w:rsid w:val="00EC09A6"/>
    <w:rsid w:val="00EE0F65"/>
    <w:rsid w:val="00F11892"/>
    <w:rsid w:val="00F246A1"/>
    <w:rsid w:val="00F37917"/>
    <w:rsid w:val="00F5513E"/>
    <w:rsid w:val="00F63F3F"/>
    <w:rsid w:val="00F66FA5"/>
    <w:rsid w:val="00F71678"/>
    <w:rsid w:val="00F71A70"/>
    <w:rsid w:val="00F730E3"/>
    <w:rsid w:val="00F755E9"/>
    <w:rsid w:val="00F81D0D"/>
    <w:rsid w:val="00F909CD"/>
    <w:rsid w:val="00F974D1"/>
    <w:rsid w:val="00FA16E0"/>
    <w:rsid w:val="00FA3966"/>
    <w:rsid w:val="00FC1304"/>
    <w:rsid w:val="00FC4397"/>
    <w:rsid w:val="00FC66BB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BECE2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2" ma:contentTypeDescription="Create a new document." ma:contentTypeScope="" ma:versionID="c99c56297d8f1b179f12075f3324ab78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f67bcbaa081f1670a9d92767e5f4f366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AF4561-B3D4-4F7D-953E-F406CEA479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7F8FD2-3D8F-421E-BD7A-5C66C5E3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3D001E-273B-415E-9815-333FC06F6D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2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Poonyanuch   Rattanakritchai</cp:lastModifiedBy>
  <cp:revision>2</cp:revision>
  <cp:lastPrinted>2021-04-21T05:25:00Z</cp:lastPrinted>
  <dcterms:created xsi:type="dcterms:W3CDTF">2021-08-11T10:19:00Z</dcterms:created>
  <dcterms:modified xsi:type="dcterms:W3CDTF">2021-08-11T10:19:00Z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