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8B3FF" w14:textId="77777777" w:rsidR="00F4483F" w:rsidRPr="00D660EC" w:rsidRDefault="00F4483F" w:rsidP="00C85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</w:rPr>
      </w:pPr>
      <w:bookmarkStart w:id="0" w:name="SubTitle"/>
    </w:p>
    <w:tbl>
      <w:tblPr>
        <w:tblW w:w="0" w:type="auto"/>
        <w:tblLook w:val="01E0" w:firstRow="1" w:lastRow="1" w:firstColumn="1" w:lastColumn="1" w:noHBand="0" w:noVBand="0"/>
      </w:tblPr>
      <w:tblGrid>
        <w:gridCol w:w="959"/>
        <w:gridCol w:w="283"/>
        <w:gridCol w:w="7231"/>
      </w:tblGrid>
      <w:tr w:rsidR="00914A51" w:rsidRPr="00D660EC" w14:paraId="025D6091" w14:textId="77777777" w:rsidTr="00DE7A8A">
        <w:tc>
          <w:tcPr>
            <w:tcW w:w="959" w:type="dxa"/>
          </w:tcPr>
          <w:bookmarkEnd w:id="0"/>
          <w:p w14:paraId="6EC185B0" w14:textId="77777777" w:rsidR="00914A51" w:rsidRPr="00AE4238" w:rsidRDefault="00914A51" w:rsidP="00C65F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83" w:type="dxa"/>
          </w:tcPr>
          <w:p w14:paraId="11329977" w14:textId="77777777" w:rsidR="00914A51" w:rsidRPr="00D660EC" w:rsidRDefault="00914A51" w:rsidP="00C65F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31" w:type="dxa"/>
          </w:tcPr>
          <w:p w14:paraId="5D362CB1" w14:textId="77777777" w:rsidR="00914A51" w:rsidRPr="00AE4238" w:rsidRDefault="00914A51" w:rsidP="00C65F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219AB" w:rsidRPr="00D660EC" w14:paraId="1FA31F4F" w14:textId="77777777" w:rsidTr="00DE7A8A">
        <w:trPr>
          <w:trHeight w:val="228"/>
        </w:trPr>
        <w:tc>
          <w:tcPr>
            <w:tcW w:w="959" w:type="dxa"/>
          </w:tcPr>
          <w:p w14:paraId="534E3B1E" w14:textId="77777777" w:rsidR="00A219AB" w:rsidRPr="00AE4238" w:rsidRDefault="00A219AB" w:rsidP="00C053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7B3EE0B0" w14:textId="77777777" w:rsidR="00A219AB" w:rsidRPr="00D660EC" w:rsidRDefault="00A219AB" w:rsidP="00C053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31" w:type="dxa"/>
          </w:tcPr>
          <w:p w14:paraId="363EBB45" w14:textId="77777777" w:rsidR="00A219AB" w:rsidRPr="00AE4238" w:rsidRDefault="00A219AB" w:rsidP="00C053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4A1D67" w:rsidRPr="00970547" w14:paraId="1250F828" w14:textId="77777777" w:rsidTr="00DE7A8A">
        <w:tc>
          <w:tcPr>
            <w:tcW w:w="959" w:type="dxa"/>
          </w:tcPr>
          <w:p w14:paraId="4FF4D9FD" w14:textId="77777777" w:rsidR="004A1D67" w:rsidRPr="008E675F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7F5B92E7" w14:textId="77777777" w:rsidR="004A1D67" w:rsidRPr="00320B48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771F9982" w14:textId="77777777" w:rsidR="004A1D67" w:rsidRPr="00AE4238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4A1D67" w:rsidRPr="00970547" w14:paraId="669AB726" w14:textId="77777777" w:rsidTr="00DE7A8A">
        <w:tc>
          <w:tcPr>
            <w:tcW w:w="959" w:type="dxa"/>
          </w:tcPr>
          <w:p w14:paraId="474CC79C" w14:textId="77777777" w:rsidR="004A1D67" w:rsidRPr="008E675F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67928489" w14:textId="77777777" w:rsidR="004A1D67" w:rsidRPr="00320B48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7AF365F1" w14:textId="77777777" w:rsidR="004A1D67" w:rsidRPr="008E675F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4A1D67" w:rsidRPr="00970547" w14:paraId="569DC008" w14:textId="77777777" w:rsidTr="00DE7A8A">
        <w:tc>
          <w:tcPr>
            <w:tcW w:w="959" w:type="dxa"/>
          </w:tcPr>
          <w:p w14:paraId="58711C86" w14:textId="77777777" w:rsidR="004A1D67" w:rsidRPr="008E675F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066013DB" w14:textId="77777777" w:rsidR="004A1D67" w:rsidRPr="00320B48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2EE65D80" w14:textId="77777777" w:rsidR="004A1D67" w:rsidRPr="00AE4238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การเปลี่ยนแปลงนโยบายบัญชี</w:t>
            </w:r>
          </w:p>
        </w:tc>
      </w:tr>
      <w:tr w:rsidR="004A1D67" w:rsidRPr="00970547" w14:paraId="59A9A13A" w14:textId="77777777" w:rsidTr="00DE7A8A">
        <w:tc>
          <w:tcPr>
            <w:tcW w:w="959" w:type="dxa"/>
          </w:tcPr>
          <w:p w14:paraId="7CDCC626" w14:textId="77777777" w:rsidR="004A1D67" w:rsidRPr="008E675F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3CAA9871" w14:textId="77777777" w:rsidR="004A1D67" w:rsidRPr="00320B48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77A6EB9B" w14:textId="77777777" w:rsidR="004A1D67" w:rsidRPr="008E675F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4A1D67" w:rsidRPr="00970547" w14:paraId="7BBD9F0E" w14:textId="77777777" w:rsidTr="00DE7A8A">
        <w:tc>
          <w:tcPr>
            <w:tcW w:w="959" w:type="dxa"/>
          </w:tcPr>
          <w:p w14:paraId="5B9B1B17" w14:textId="77777777" w:rsidR="004A1D67" w:rsidRPr="008E675F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686B2635" w14:textId="77777777" w:rsidR="004A1D67" w:rsidRPr="00320B48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71A5ABD3" w14:textId="77777777" w:rsidR="004A1D67" w:rsidRPr="00AE4238" w:rsidRDefault="004A1D67" w:rsidP="004A1D67">
            <w:pPr>
              <w:pStyle w:val="index"/>
              <w:tabs>
                <w:tab w:val="clear" w:pos="1134"/>
              </w:tabs>
              <w:spacing w:after="0" w:line="36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บุคคลหรือกิจการที่เกี่ยวข้องกัน</w:t>
            </w:r>
          </w:p>
        </w:tc>
      </w:tr>
      <w:tr w:rsidR="004A1D67" w:rsidRPr="00970547" w14:paraId="788C10DF" w14:textId="77777777" w:rsidTr="00DE7A8A">
        <w:tc>
          <w:tcPr>
            <w:tcW w:w="959" w:type="dxa"/>
          </w:tcPr>
          <w:p w14:paraId="348BE162" w14:textId="77777777" w:rsidR="004A1D67" w:rsidRPr="008E675F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75524BD5" w14:textId="77777777" w:rsidR="004A1D67" w:rsidRPr="00320B48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71342569" w14:textId="77777777" w:rsidR="004A1D67" w:rsidRPr="00AE4238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4A1D67" w:rsidRPr="00970547" w14:paraId="2BA6B373" w14:textId="77777777" w:rsidTr="00DE7A8A">
        <w:tc>
          <w:tcPr>
            <w:tcW w:w="959" w:type="dxa"/>
          </w:tcPr>
          <w:p w14:paraId="660F2385" w14:textId="3889C9F3" w:rsidR="004A1D67" w:rsidRPr="008E675F" w:rsidRDefault="00941648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6DD2A584" w14:textId="77777777" w:rsidR="004A1D67" w:rsidRPr="00320B48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4524B0FD" w14:textId="77777777" w:rsidR="004A1D67" w:rsidRPr="00AE4238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4A1D67" w:rsidRPr="00970547" w14:paraId="133BF0FA" w14:textId="77777777" w:rsidTr="00DE7A8A">
        <w:tc>
          <w:tcPr>
            <w:tcW w:w="959" w:type="dxa"/>
          </w:tcPr>
          <w:p w14:paraId="353F1EF1" w14:textId="5EB46BD0" w:rsidR="004A1D67" w:rsidRPr="008E675F" w:rsidRDefault="00941648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5192C70F" w14:textId="77777777" w:rsidR="004A1D67" w:rsidRPr="00320B48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06EB7D8B" w14:textId="77777777" w:rsidR="004A1D67" w:rsidRPr="00AE4238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4A1D67" w:rsidRPr="00970547" w14:paraId="65DB18DA" w14:textId="77777777" w:rsidTr="00DE7A8A">
        <w:tc>
          <w:tcPr>
            <w:tcW w:w="959" w:type="dxa"/>
          </w:tcPr>
          <w:p w14:paraId="7D985220" w14:textId="39CF5EB9" w:rsidR="004A1D67" w:rsidRPr="008E675F" w:rsidRDefault="00941648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57939560" w14:textId="77777777" w:rsidR="004A1D67" w:rsidRPr="00320B48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53D6788A" w14:textId="77777777" w:rsidR="004A1D67" w:rsidRPr="008E675F" w:rsidRDefault="004A1D67" w:rsidP="004A1D67">
            <w:pPr>
              <w:pStyle w:val="index"/>
              <w:tabs>
                <w:tab w:val="clear" w:pos="1134"/>
              </w:tabs>
              <w:spacing w:after="0" w:line="360" w:lineRule="exact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เงินลงทุนในบริษัทย่อย</w:t>
            </w:r>
          </w:p>
        </w:tc>
      </w:tr>
      <w:tr w:rsidR="004A1D67" w:rsidRPr="00970547" w14:paraId="5006ABED" w14:textId="77777777" w:rsidTr="00DE7A8A">
        <w:tc>
          <w:tcPr>
            <w:tcW w:w="959" w:type="dxa"/>
          </w:tcPr>
          <w:p w14:paraId="2155516B" w14:textId="1CF4719C" w:rsidR="004A1D67" w:rsidRPr="008E675F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416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14:paraId="612130C3" w14:textId="77777777" w:rsidR="004A1D67" w:rsidRPr="00320B48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5158A033" w14:textId="77777777" w:rsidR="004A1D67" w:rsidRPr="00AE4238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A1D67" w:rsidRPr="00970547" w14:paraId="19EBB13B" w14:textId="77777777" w:rsidTr="00DE7A8A">
        <w:tc>
          <w:tcPr>
            <w:tcW w:w="959" w:type="dxa"/>
          </w:tcPr>
          <w:p w14:paraId="2AFE966A" w14:textId="5922AB10" w:rsidR="004A1D67" w:rsidRPr="008E675F" w:rsidRDefault="00112322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416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03DD28E4" w14:textId="77777777" w:rsidR="004A1D67" w:rsidRPr="00320B48" w:rsidRDefault="004A1D67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56767823" w14:textId="77777777" w:rsidR="004A1D67" w:rsidRPr="00AE4238" w:rsidRDefault="00112322" w:rsidP="004A1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112322" w:rsidRPr="00970547" w14:paraId="02303DF5" w14:textId="77777777" w:rsidTr="00DE7A8A">
        <w:tc>
          <w:tcPr>
            <w:tcW w:w="959" w:type="dxa"/>
          </w:tcPr>
          <w:p w14:paraId="01FAE819" w14:textId="6015F515" w:rsidR="00112322" w:rsidRPr="008E675F" w:rsidRDefault="00112322" w:rsidP="00112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416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11A6BB63" w14:textId="77777777" w:rsidR="00112322" w:rsidRPr="00320B48" w:rsidRDefault="00112322" w:rsidP="00112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446F7033" w14:textId="77777777" w:rsidR="00112322" w:rsidRPr="00AE4238" w:rsidRDefault="00112322" w:rsidP="00112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ที่ดินที่ไม่ได้ใช้ในการดำเนินงาน</w:t>
            </w:r>
          </w:p>
        </w:tc>
      </w:tr>
      <w:tr w:rsidR="00112322" w:rsidRPr="00970547" w14:paraId="7D33707C" w14:textId="77777777" w:rsidTr="00DE7A8A">
        <w:tc>
          <w:tcPr>
            <w:tcW w:w="959" w:type="dxa"/>
          </w:tcPr>
          <w:p w14:paraId="0FC582EC" w14:textId="460B7D8B" w:rsidR="00112322" w:rsidRPr="008E675F" w:rsidRDefault="00112322" w:rsidP="00112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416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273C63F1" w14:textId="77777777" w:rsidR="00112322" w:rsidRPr="00320B48" w:rsidRDefault="00112322" w:rsidP="00112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52D2D49D" w14:textId="77777777" w:rsidR="00112322" w:rsidRPr="00AE4238" w:rsidRDefault="00112322" w:rsidP="00112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112322" w:rsidRPr="00970547" w14:paraId="028899A9" w14:textId="77777777" w:rsidTr="00DE7A8A">
        <w:tc>
          <w:tcPr>
            <w:tcW w:w="959" w:type="dxa"/>
          </w:tcPr>
          <w:p w14:paraId="396F4301" w14:textId="357A98C4" w:rsidR="00112322" w:rsidRPr="00AE4238" w:rsidRDefault="00112322" w:rsidP="00112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9416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7C6A3DE0" w14:textId="77777777" w:rsidR="00112322" w:rsidRPr="00320B48" w:rsidRDefault="00112322" w:rsidP="00112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12D4A347" w14:textId="77777777" w:rsidR="00112322" w:rsidRPr="00AE4238" w:rsidRDefault="00112322" w:rsidP="00112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12322" w:rsidRPr="00970547" w14:paraId="47076D21" w14:textId="77777777" w:rsidTr="00DE7A8A">
        <w:tc>
          <w:tcPr>
            <w:tcW w:w="959" w:type="dxa"/>
          </w:tcPr>
          <w:p w14:paraId="71510D18" w14:textId="231A3184" w:rsidR="00112322" w:rsidRPr="008E675F" w:rsidRDefault="00112322" w:rsidP="00112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21E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4D7042C9" w14:textId="77777777" w:rsidR="00112322" w:rsidRPr="00320B48" w:rsidRDefault="00112322" w:rsidP="00112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66BEF69A" w14:textId="77777777" w:rsidR="00112322" w:rsidRPr="00AE4238" w:rsidRDefault="00112322" w:rsidP="00112322">
            <w:pPr>
              <w:pStyle w:val="index"/>
              <w:tabs>
                <w:tab w:val="clear" w:pos="1134"/>
              </w:tabs>
              <w:spacing w:after="0" w:line="360" w:lineRule="exact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เจ้าหนี้อื่น</w:t>
            </w:r>
          </w:p>
        </w:tc>
      </w:tr>
      <w:tr w:rsidR="00112322" w:rsidRPr="00970547" w14:paraId="47FD8300" w14:textId="77777777" w:rsidTr="00DE7A8A">
        <w:tc>
          <w:tcPr>
            <w:tcW w:w="959" w:type="dxa"/>
          </w:tcPr>
          <w:p w14:paraId="02F25625" w14:textId="41C33DC4" w:rsidR="00112322" w:rsidRPr="008E675F" w:rsidRDefault="00112322" w:rsidP="00112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21E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25DF840A" w14:textId="77777777" w:rsidR="00112322" w:rsidRPr="00320B48" w:rsidRDefault="00112322" w:rsidP="00112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0AD928C3" w14:textId="77777777" w:rsidR="00112322" w:rsidRPr="008E675F" w:rsidRDefault="00112322" w:rsidP="00112322">
            <w:pPr>
              <w:pStyle w:val="index"/>
              <w:tabs>
                <w:tab w:val="clear" w:pos="1134"/>
              </w:tabs>
              <w:spacing w:after="0" w:line="360" w:lineRule="exact"/>
              <w:jc w:val="both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ประมาณการหนี้สินสำหรับผลประโยชน์พนักงาน</w:t>
            </w:r>
          </w:p>
        </w:tc>
      </w:tr>
      <w:tr w:rsidR="00112322" w:rsidRPr="00970547" w14:paraId="3DD1C026" w14:textId="77777777" w:rsidTr="00DE7A8A">
        <w:tc>
          <w:tcPr>
            <w:tcW w:w="959" w:type="dxa"/>
          </w:tcPr>
          <w:p w14:paraId="63977FBF" w14:textId="04C7ED59" w:rsidR="00112322" w:rsidRPr="008E675F" w:rsidDel="00B92363" w:rsidRDefault="00112322" w:rsidP="00112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21E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460CC00B" w14:textId="77777777" w:rsidR="00112322" w:rsidRPr="00320B48" w:rsidRDefault="00112322" w:rsidP="001123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723030EC" w14:textId="3314EB62" w:rsidR="00112322" w:rsidRPr="00AE4238" w:rsidRDefault="00112322" w:rsidP="00112322">
            <w:pPr>
              <w:pStyle w:val="index"/>
              <w:tabs>
                <w:tab w:val="clear" w:pos="1134"/>
              </w:tabs>
              <w:spacing w:after="0" w:line="36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</w:tc>
      </w:tr>
      <w:tr w:rsidR="00B64FF3" w:rsidRPr="00970547" w14:paraId="7CEF1C61" w14:textId="77777777" w:rsidTr="00DE7A8A">
        <w:tc>
          <w:tcPr>
            <w:tcW w:w="959" w:type="dxa"/>
          </w:tcPr>
          <w:p w14:paraId="4E7FDA33" w14:textId="7B3B519E" w:rsidR="00B64FF3" w:rsidRPr="00AE423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83" w:type="dxa"/>
          </w:tcPr>
          <w:p w14:paraId="19E2B1F1" w14:textId="77777777" w:rsidR="00B64FF3" w:rsidRPr="00320B4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28D1351B" w14:textId="2DB71B34" w:rsidR="00B64FF3" w:rsidRPr="00AE4238" w:rsidRDefault="00B64FF3" w:rsidP="00B64FF3">
            <w:pPr>
              <w:pStyle w:val="index"/>
              <w:tabs>
                <w:tab w:val="clear" w:pos="1134"/>
              </w:tabs>
              <w:spacing w:after="0" w:line="36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ส่วนงานดำเนินงานและการจำแนกรายได้</w:t>
            </w:r>
          </w:p>
        </w:tc>
      </w:tr>
      <w:tr w:rsidR="00B64FF3" w:rsidRPr="00970547" w14:paraId="7215AE6D" w14:textId="77777777" w:rsidTr="00DE7A8A">
        <w:tc>
          <w:tcPr>
            <w:tcW w:w="959" w:type="dxa"/>
          </w:tcPr>
          <w:p w14:paraId="7C20B1B1" w14:textId="649B56A8" w:rsidR="00B64FF3" w:rsidRPr="00AE423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83" w:type="dxa"/>
          </w:tcPr>
          <w:p w14:paraId="0D4DC844" w14:textId="77777777" w:rsidR="00B64FF3" w:rsidRPr="00320B4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7C08A101" w14:textId="365850C9" w:rsidR="00B64FF3" w:rsidRPr="00AE4238" w:rsidRDefault="00B64FF3" w:rsidP="00B64FF3">
            <w:pPr>
              <w:pStyle w:val="index"/>
              <w:tabs>
                <w:tab w:val="clear" w:pos="1134"/>
              </w:tabs>
              <w:spacing w:after="0" w:line="36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รายได้อื่น</w:t>
            </w:r>
          </w:p>
        </w:tc>
      </w:tr>
      <w:tr w:rsidR="00B64FF3" w:rsidRPr="00970547" w14:paraId="68901F61" w14:textId="77777777" w:rsidTr="00DE7A8A">
        <w:tc>
          <w:tcPr>
            <w:tcW w:w="959" w:type="dxa"/>
          </w:tcPr>
          <w:p w14:paraId="12149CC8" w14:textId="2235E380" w:rsidR="00B64FF3" w:rsidRPr="008E675F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83" w:type="dxa"/>
          </w:tcPr>
          <w:p w14:paraId="3BCF59A2" w14:textId="77777777" w:rsidR="00B64FF3" w:rsidRPr="00320B4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1CAE5F70" w14:textId="77777777" w:rsidR="00B64FF3" w:rsidRPr="008E675F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B64FF3" w:rsidRPr="00970547" w14:paraId="79FA2686" w14:textId="77777777" w:rsidTr="00DE7A8A">
        <w:tc>
          <w:tcPr>
            <w:tcW w:w="959" w:type="dxa"/>
          </w:tcPr>
          <w:p w14:paraId="7C10C851" w14:textId="51E9E2ED" w:rsidR="00B64FF3" w:rsidRPr="008E675F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2AE1C3D6" w14:textId="77777777" w:rsidR="00B64FF3" w:rsidRPr="00320B4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3222BEB0" w14:textId="77777777" w:rsidR="00B64FF3" w:rsidRPr="00AE423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B64FF3" w:rsidRPr="00970547" w14:paraId="1E3657B4" w14:textId="77777777" w:rsidTr="00DE7A8A">
        <w:tc>
          <w:tcPr>
            <w:tcW w:w="959" w:type="dxa"/>
          </w:tcPr>
          <w:p w14:paraId="0CA4D28D" w14:textId="450158DE" w:rsidR="00B64FF3" w:rsidRPr="008E675F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2A2E260B" w14:textId="77777777" w:rsidR="00B64FF3" w:rsidRPr="00320B4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47763E06" w14:textId="77777777" w:rsidR="00B64FF3" w:rsidRPr="00AE4238" w:rsidRDefault="00B64FF3" w:rsidP="00B64FF3">
            <w:pPr>
              <w:pStyle w:val="index"/>
              <w:tabs>
                <w:tab w:val="clear" w:pos="1134"/>
              </w:tabs>
              <w:spacing w:after="0" w:line="36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ค่าใช้จ่ายผลประโยชน์พนักงาน</w:t>
            </w:r>
          </w:p>
        </w:tc>
      </w:tr>
      <w:tr w:rsidR="00B64FF3" w:rsidRPr="00970547" w14:paraId="783606DC" w14:textId="77777777" w:rsidTr="00DE7A8A">
        <w:tc>
          <w:tcPr>
            <w:tcW w:w="959" w:type="dxa"/>
          </w:tcPr>
          <w:p w14:paraId="25CF60F8" w14:textId="2688B486" w:rsidR="00B64FF3" w:rsidRPr="00AE423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1FC7D600" w14:textId="77777777" w:rsidR="00B64FF3" w:rsidRPr="00320B4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5069718D" w14:textId="77777777" w:rsidR="00B64FF3" w:rsidRPr="00AE423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B64FF3" w:rsidRPr="00970547" w14:paraId="7E2EB1A2" w14:textId="77777777" w:rsidTr="00DE7A8A">
        <w:tc>
          <w:tcPr>
            <w:tcW w:w="959" w:type="dxa"/>
          </w:tcPr>
          <w:p w14:paraId="4BB2218E" w14:textId="52AA753D" w:rsidR="00B64FF3" w:rsidRPr="00AE423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0BBE1357" w14:textId="77777777" w:rsidR="00B64FF3" w:rsidRPr="00320B4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15F8A06A" w14:textId="77777777" w:rsidR="00B64FF3" w:rsidRPr="00AE423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ค่าใช้จ่ายภาษีเงินได้</w:t>
            </w:r>
          </w:p>
        </w:tc>
      </w:tr>
      <w:tr w:rsidR="00B64FF3" w:rsidRPr="00970547" w14:paraId="4CBE7A08" w14:textId="77777777" w:rsidTr="00DE7A8A">
        <w:tc>
          <w:tcPr>
            <w:tcW w:w="959" w:type="dxa"/>
          </w:tcPr>
          <w:p w14:paraId="60619DB8" w14:textId="42E07E8F" w:rsidR="00B64FF3" w:rsidRPr="008E675F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1BEC7E14" w14:textId="77777777" w:rsidR="00B64FF3" w:rsidRPr="00320B4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5AAD7DC3" w14:textId="77777777" w:rsidR="00B64FF3" w:rsidRPr="00AE423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B64FF3" w:rsidRPr="00970547" w14:paraId="7687C7C8" w14:textId="77777777" w:rsidTr="00DE7A8A">
        <w:tc>
          <w:tcPr>
            <w:tcW w:w="959" w:type="dxa"/>
          </w:tcPr>
          <w:p w14:paraId="425C56BA" w14:textId="4C442925" w:rsidR="00B64FF3" w:rsidRPr="00AE423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6B7804E5" w14:textId="77777777" w:rsidR="00B64FF3" w:rsidRPr="00320B4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7660B189" w14:textId="77777777" w:rsidR="00B64FF3" w:rsidRPr="00AE423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 (ขาดทุน) ต่อหุ้นขั้นพื้นฐาน</w:t>
            </w:r>
          </w:p>
        </w:tc>
      </w:tr>
      <w:tr w:rsidR="00B64FF3" w:rsidRPr="00970547" w14:paraId="62880622" w14:textId="77777777" w:rsidTr="00DE7A8A">
        <w:tc>
          <w:tcPr>
            <w:tcW w:w="959" w:type="dxa"/>
          </w:tcPr>
          <w:p w14:paraId="52083CF7" w14:textId="75908935" w:rsidR="00B64FF3" w:rsidRPr="00AE423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83" w:type="dxa"/>
          </w:tcPr>
          <w:p w14:paraId="2117AC92" w14:textId="77777777" w:rsidR="00B64FF3" w:rsidRPr="00320B4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2444128A" w14:textId="77777777" w:rsidR="00B64FF3" w:rsidRPr="00AE423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B64FF3" w:rsidRPr="00970547" w14:paraId="4D013DAE" w14:textId="77777777" w:rsidTr="00DE7A8A">
        <w:tc>
          <w:tcPr>
            <w:tcW w:w="959" w:type="dxa"/>
          </w:tcPr>
          <w:p w14:paraId="17602391" w14:textId="44F01CFB" w:rsidR="00B64FF3" w:rsidRPr="008E675F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5E4123A7" w14:textId="77777777" w:rsidR="00B64FF3" w:rsidRPr="00320B4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04019D6E" w14:textId="77777777" w:rsidR="00B64FF3" w:rsidRPr="00AE423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64FF3" w:rsidRPr="00970547" w14:paraId="120355F8" w14:textId="77777777" w:rsidTr="00DE7A8A">
        <w:tc>
          <w:tcPr>
            <w:tcW w:w="959" w:type="dxa"/>
          </w:tcPr>
          <w:p w14:paraId="43A8294E" w14:textId="70336942" w:rsidR="00B64FF3" w:rsidRPr="00AE423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83" w:type="dxa"/>
          </w:tcPr>
          <w:p w14:paraId="25458129" w14:textId="77777777" w:rsidR="00B64FF3" w:rsidRPr="00320B4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7678C3FA" w14:textId="77777777" w:rsidR="00B64FF3" w:rsidRPr="00AE423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B64FF3" w:rsidRPr="00970547" w14:paraId="3F10E8EA" w14:textId="77777777" w:rsidTr="00DE7A8A">
        <w:tc>
          <w:tcPr>
            <w:tcW w:w="959" w:type="dxa"/>
          </w:tcPr>
          <w:p w14:paraId="2505C038" w14:textId="3ADA2A26" w:rsidR="00B64FF3" w:rsidRPr="00AE423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14:paraId="68ABF5DD" w14:textId="77777777" w:rsidR="00B64FF3" w:rsidRPr="00320B4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2804111A" w14:textId="77777777" w:rsidR="00B64FF3" w:rsidRPr="00AE4238" w:rsidRDefault="00B64FF3" w:rsidP="00B64FF3">
            <w:pPr>
              <w:pStyle w:val="index"/>
              <w:tabs>
                <w:tab w:val="clear" w:pos="1134"/>
              </w:tabs>
              <w:spacing w:after="0" w:line="36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คดีความ</w:t>
            </w:r>
          </w:p>
        </w:tc>
      </w:tr>
      <w:tr w:rsidR="00B64FF3" w:rsidRPr="00970547" w14:paraId="4790B9B1" w14:textId="77777777" w:rsidTr="00DE7A8A">
        <w:tc>
          <w:tcPr>
            <w:tcW w:w="959" w:type="dxa"/>
          </w:tcPr>
          <w:p w14:paraId="06C42404" w14:textId="4AE5A63D" w:rsidR="00B64FF3" w:rsidRPr="00AE423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423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2DA65A1D" w14:textId="77777777" w:rsidR="00B64FF3" w:rsidRPr="00320B48" w:rsidRDefault="00B64FF3" w:rsidP="00B64FF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61DBC7E6" w14:textId="77777777" w:rsidR="00B64FF3" w:rsidRPr="00AE4238" w:rsidRDefault="00B64FF3" w:rsidP="00B64FF3">
            <w:pPr>
              <w:pStyle w:val="index"/>
              <w:tabs>
                <w:tab w:val="clear" w:pos="1134"/>
              </w:tabs>
              <w:spacing w:after="0" w:line="36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93300C" w:rsidRPr="00970547" w14:paraId="365A6D57" w14:textId="77777777" w:rsidTr="00DE7A8A">
        <w:tc>
          <w:tcPr>
            <w:tcW w:w="959" w:type="dxa"/>
          </w:tcPr>
          <w:p w14:paraId="68B29B7A" w14:textId="52E56340" w:rsidR="0093300C" w:rsidRPr="00AE4238" w:rsidRDefault="0093300C" w:rsidP="009330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</w:t>
            </w:r>
          </w:p>
        </w:tc>
        <w:tc>
          <w:tcPr>
            <w:tcW w:w="283" w:type="dxa"/>
          </w:tcPr>
          <w:p w14:paraId="2703816C" w14:textId="77777777" w:rsidR="0093300C" w:rsidRPr="00320B48" w:rsidRDefault="0093300C" w:rsidP="009330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6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231" w:type="dxa"/>
          </w:tcPr>
          <w:p w14:paraId="46217567" w14:textId="77777777" w:rsidR="0093300C" w:rsidRPr="0093300C" w:rsidRDefault="0093300C" w:rsidP="0093300C">
            <w:pPr>
              <w:pStyle w:val="index"/>
              <w:tabs>
                <w:tab w:val="clear" w:pos="1134"/>
              </w:tabs>
              <w:spacing w:after="0" w:line="240" w:lineRule="atLeast"/>
              <w:jc w:val="thaiDistribute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300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  <w:p w14:paraId="4C88C781" w14:textId="77777777" w:rsidR="0093300C" w:rsidRPr="00AE4238" w:rsidRDefault="0093300C" w:rsidP="0093300C">
            <w:pPr>
              <w:pStyle w:val="index"/>
              <w:tabs>
                <w:tab w:val="clear" w:pos="1134"/>
              </w:tabs>
              <w:spacing w:after="0" w:line="360" w:lineRule="exact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4262F7E1" w14:textId="77777777" w:rsidR="00A30F20" w:rsidRPr="00D660EC" w:rsidRDefault="00A30F20"/>
    <w:p w14:paraId="69CC40A9" w14:textId="7A31A105" w:rsidR="007340CE" w:rsidRPr="00D660EC" w:rsidRDefault="007340CE" w:rsidP="00C85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5BD99000" w14:textId="77777777" w:rsidR="007340CE" w:rsidRPr="00D660EC" w:rsidRDefault="007340CE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44762C76" w14:textId="5A03F2B3" w:rsidR="006C510F" w:rsidRPr="00D660EC" w:rsidRDefault="00C04C62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งบการเงินนี้ได้รับอนุมัติ</w:t>
      </w:r>
      <w:r w:rsidR="00CD326F" w:rsidRPr="00AE4238">
        <w:rPr>
          <w:rFonts w:ascii="Angsana New" w:hAnsi="Angsana New"/>
          <w:sz w:val="30"/>
          <w:szCs w:val="30"/>
          <w:cs/>
        </w:rPr>
        <w:t>ให้ออกงบการเงินจาก</w:t>
      </w:r>
      <w:r w:rsidR="00E229B2" w:rsidRPr="00AE4238">
        <w:rPr>
          <w:rFonts w:ascii="Angsana New" w:hAnsi="Angsana New"/>
          <w:sz w:val="30"/>
          <w:szCs w:val="30"/>
          <w:cs/>
        </w:rPr>
        <w:t>คณะ</w:t>
      </w:r>
      <w:r w:rsidR="003730B0" w:rsidRPr="00AE4238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BA60A8" w:rsidRPr="00AE4238">
        <w:rPr>
          <w:rFonts w:ascii="Angsana New" w:hAnsi="Angsana New"/>
          <w:sz w:val="30"/>
          <w:szCs w:val="30"/>
          <w:cs/>
        </w:rPr>
        <w:t xml:space="preserve"> </w:t>
      </w:r>
      <w:r w:rsidR="00AE3BBD">
        <w:rPr>
          <w:rFonts w:ascii="Angsana New" w:hAnsi="Angsana New"/>
          <w:sz w:val="30"/>
          <w:szCs w:val="30"/>
        </w:rPr>
        <w:t>2</w:t>
      </w:r>
      <w:r w:rsidR="00813CE3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="00A96D40" w:rsidRPr="00A96D40">
        <w:rPr>
          <w:rFonts w:ascii="Angsana New" w:hAnsi="Angsana New"/>
          <w:sz w:val="30"/>
          <w:szCs w:val="30"/>
          <w:cs/>
        </w:rPr>
        <w:t xml:space="preserve"> </w:t>
      </w:r>
      <w:r w:rsidR="00AE3BBD">
        <w:rPr>
          <w:rFonts w:ascii="Angsana New" w:hAnsi="Angsana New"/>
          <w:sz w:val="30"/>
          <w:szCs w:val="30"/>
        </w:rPr>
        <w:t>2564</w:t>
      </w:r>
    </w:p>
    <w:p w14:paraId="04948A41" w14:textId="77777777" w:rsidR="00F575B6" w:rsidRPr="00D660EC" w:rsidRDefault="00F575B6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both"/>
        <w:rPr>
          <w:rFonts w:ascii="Angsana New" w:hAnsi="Angsana New"/>
          <w:sz w:val="16"/>
          <w:szCs w:val="16"/>
        </w:rPr>
      </w:pPr>
    </w:p>
    <w:p w14:paraId="51889BDB" w14:textId="77777777" w:rsidR="00E848F8" w:rsidRPr="00AE4238" w:rsidRDefault="00E848F8" w:rsidP="00C85217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</w:rPr>
      </w:pPr>
      <w:r w:rsidRPr="00AE4238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0CFFBE6" w14:textId="77777777" w:rsidR="00787AB2" w:rsidRPr="00D660EC" w:rsidRDefault="00787AB2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45FF6A24" w14:textId="77777777" w:rsidR="00C762BB" w:rsidRPr="00D660EC" w:rsidRDefault="00E9389C" w:rsidP="00D7775F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AE4238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5E251B" w:rsidRPr="00C92A40">
        <w:rPr>
          <w:rFonts w:ascii="Angsana New" w:hAnsi="Angsana New"/>
          <w:sz w:val="30"/>
          <w:szCs w:val="30"/>
        </w:rPr>
        <w:t xml:space="preserve"> </w:t>
      </w:r>
      <w:r w:rsidR="006429BB" w:rsidRPr="00AE4238">
        <w:rPr>
          <w:rFonts w:ascii="Angsana New" w:hAnsi="Angsana New"/>
          <w:sz w:val="30"/>
          <w:szCs w:val="30"/>
          <w:cs/>
          <w:lang w:val="en-US"/>
        </w:rPr>
        <w:t>อุบล ไบโอ</w:t>
      </w:r>
      <w:r w:rsidR="005E251B" w:rsidRPr="00C92A40">
        <w:rPr>
          <w:rFonts w:ascii="Angsana New" w:hAnsi="Angsana New"/>
          <w:color w:val="FFFFFF"/>
          <w:sz w:val="30"/>
          <w:szCs w:val="30"/>
        </w:rPr>
        <w:t xml:space="preserve"> </w:t>
      </w:r>
      <w:r w:rsidR="00A54EB2" w:rsidRPr="00AE4238">
        <w:rPr>
          <w:rFonts w:ascii="Angsana New" w:hAnsi="Angsana New"/>
          <w:sz w:val="30"/>
          <w:szCs w:val="30"/>
          <w:cs/>
          <w:lang w:val="en-US"/>
        </w:rPr>
        <w:t>เอทานอล</w:t>
      </w:r>
      <w:r w:rsidR="005E251B" w:rsidRPr="00C92A40">
        <w:rPr>
          <w:rFonts w:ascii="Angsana New" w:hAnsi="Angsana New"/>
          <w:color w:val="FFFFFF"/>
          <w:sz w:val="30"/>
          <w:szCs w:val="30"/>
        </w:rPr>
        <w:t xml:space="preserve"> </w:t>
      </w:r>
      <w:r w:rsidRPr="00AE4238">
        <w:rPr>
          <w:rFonts w:ascii="Angsana New" w:hAnsi="Angsana New"/>
          <w:sz w:val="30"/>
          <w:szCs w:val="30"/>
          <w:cs/>
          <w:lang w:val="en-US"/>
        </w:rPr>
        <w:t>จำกัด</w:t>
      </w:r>
      <w:r w:rsidR="005520D0" w:rsidRPr="00AE4238">
        <w:rPr>
          <w:rFonts w:ascii="Angsana New" w:hAnsi="Angsana New"/>
          <w:sz w:val="30"/>
          <w:szCs w:val="30"/>
          <w:cs/>
          <w:lang w:val="en-US"/>
        </w:rPr>
        <w:t xml:space="preserve"> (มหาชน)</w:t>
      </w:r>
      <w:r w:rsidR="005E251B" w:rsidRPr="00C92A40">
        <w:rPr>
          <w:rFonts w:ascii="Angsana New" w:hAnsi="Angsana New"/>
          <w:color w:val="FFFFFF"/>
          <w:sz w:val="30"/>
          <w:szCs w:val="30"/>
        </w:rPr>
        <w:t xml:space="preserve"> </w:t>
      </w:r>
      <w:r w:rsidRPr="00C92A40">
        <w:rPr>
          <w:rFonts w:ascii="Angsana New" w:hAnsi="Angsana New"/>
          <w:sz w:val="30"/>
          <w:szCs w:val="30"/>
        </w:rPr>
        <w:t>“</w:t>
      </w:r>
      <w:proofErr w:type="spellStart"/>
      <w:r w:rsidRPr="00AE4238">
        <w:rPr>
          <w:rFonts w:ascii="Angsana New" w:hAnsi="Angsana New"/>
          <w:sz w:val="30"/>
          <w:szCs w:val="30"/>
          <w:cs/>
          <w:lang w:val="en-US"/>
        </w:rPr>
        <w:t>บริษัท</w:t>
      </w:r>
      <w:proofErr w:type="spellEnd"/>
      <w:r w:rsidRPr="00C92A40">
        <w:rPr>
          <w:rFonts w:ascii="Angsana New" w:hAnsi="Angsana New"/>
          <w:sz w:val="30"/>
          <w:szCs w:val="30"/>
        </w:rPr>
        <w:t>”</w:t>
      </w:r>
      <w:r w:rsidR="005E251B" w:rsidRPr="00C92A40">
        <w:rPr>
          <w:rFonts w:ascii="Angsana New" w:hAnsi="Angsana New"/>
          <w:color w:val="FFFFFF"/>
          <w:sz w:val="30"/>
          <w:szCs w:val="30"/>
        </w:rPr>
        <w:t xml:space="preserve"> </w:t>
      </w:r>
      <w:r w:rsidRPr="00AE4238">
        <w:rPr>
          <w:rFonts w:ascii="Angsana New" w:hAnsi="Angsana New"/>
          <w:sz w:val="30"/>
          <w:szCs w:val="30"/>
          <w:cs/>
          <w:lang w:val="en-US"/>
        </w:rPr>
        <w:t>เป็นนิติบุคคลที่จัดตั้งขึ้นในประเทศไทย</w:t>
      </w:r>
      <w:r w:rsidR="00E77AC1" w:rsidRPr="00AE4238">
        <w:rPr>
          <w:rFonts w:ascii="Angsana New" w:hAnsi="Angsana New"/>
          <w:sz w:val="30"/>
          <w:szCs w:val="30"/>
          <w:cs/>
          <w:lang w:val="en-US"/>
        </w:rPr>
        <w:t>เมื่อวันท</w:t>
      </w:r>
      <w:r w:rsidR="00547C4E">
        <w:rPr>
          <w:rFonts w:ascii="Angsana New" w:hAnsi="Angsana New" w:hint="cs"/>
          <w:sz w:val="30"/>
          <w:szCs w:val="30"/>
          <w:cs/>
          <w:lang w:val="en-US"/>
        </w:rPr>
        <w:t>ี่</w:t>
      </w:r>
      <w:r w:rsidR="00D7775F" w:rsidRPr="00AE423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47C4E">
        <w:rPr>
          <w:rFonts w:ascii="Angsana New" w:hAnsi="Angsana New"/>
          <w:sz w:val="30"/>
          <w:szCs w:val="30"/>
          <w:cs/>
          <w:lang w:val="en-US"/>
        </w:rPr>
        <w:br/>
      </w:r>
      <w:r w:rsidR="00EA497B">
        <w:rPr>
          <w:rFonts w:ascii="Angsana New" w:hAnsi="Angsana New"/>
          <w:sz w:val="30"/>
          <w:szCs w:val="30"/>
        </w:rPr>
        <w:t>26</w:t>
      </w:r>
      <w:r w:rsidR="00EA497B" w:rsidRPr="00AE423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429BB" w:rsidRPr="00AE4238">
        <w:rPr>
          <w:rFonts w:ascii="Angsana New" w:hAnsi="Angsana New"/>
          <w:sz w:val="30"/>
          <w:szCs w:val="30"/>
          <w:cs/>
          <w:lang w:val="en-US"/>
        </w:rPr>
        <w:t xml:space="preserve">กรกฎาคม </w:t>
      </w:r>
      <w:r w:rsidR="006429BB" w:rsidRPr="00C92A40">
        <w:rPr>
          <w:rFonts w:ascii="Angsana New" w:hAnsi="Angsana New"/>
          <w:sz w:val="30"/>
          <w:szCs w:val="30"/>
        </w:rPr>
        <w:t>255</w:t>
      </w:r>
      <w:r w:rsidR="008A06DC" w:rsidRPr="00AE4238">
        <w:rPr>
          <w:rFonts w:ascii="Angsana New" w:hAnsi="Angsana New"/>
          <w:sz w:val="30"/>
          <w:szCs w:val="30"/>
          <w:lang w:val="en-US"/>
        </w:rPr>
        <w:t>0</w:t>
      </w:r>
      <w:r w:rsidR="00302991" w:rsidRPr="00AE4238">
        <w:rPr>
          <w:rFonts w:ascii="Angsana New" w:hAnsi="Angsana New"/>
          <w:sz w:val="30"/>
          <w:szCs w:val="30"/>
          <w:lang w:val="en-US"/>
        </w:rPr>
        <w:t xml:space="preserve"> </w:t>
      </w:r>
      <w:r w:rsidR="005520D0" w:rsidRPr="00AE4238">
        <w:rPr>
          <w:rFonts w:ascii="Angsana New" w:hAnsi="Angsana New"/>
          <w:sz w:val="30"/>
          <w:szCs w:val="30"/>
          <w:cs/>
          <w:lang w:val="en-US"/>
        </w:rPr>
        <w:t>และ</w:t>
      </w:r>
      <w:r w:rsidR="000423E1" w:rsidRPr="00AE4238">
        <w:rPr>
          <w:rFonts w:ascii="Angsana New" w:hAnsi="Angsana New"/>
          <w:sz w:val="30"/>
          <w:szCs w:val="30"/>
          <w:cs/>
          <w:lang w:val="en-US"/>
        </w:rPr>
        <w:t>มี</w:t>
      </w:r>
      <w:r w:rsidR="00C762BB" w:rsidRPr="00AE4238">
        <w:rPr>
          <w:rFonts w:ascii="Angsana New" w:hAnsi="Angsana New"/>
          <w:sz w:val="30"/>
          <w:szCs w:val="30"/>
          <w:cs/>
          <w:lang w:val="en-US"/>
        </w:rPr>
        <w:t>ที่อยู่จดทะเบียนดังนี้</w:t>
      </w:r>
    </w:p>
    <w:p w14:paraId="7297BAC5" w14:textId="77777777" w:rsidR="00C762BB" w:rsidRPr="00D660EC" w:rsidRDefault="00C762BB" w:rsidP="008A06DC">
      <w:pPr>
        <w:pStyle w:val="BodyText2"/>
        <w:ind w:left="540" w:firstLine="0"/>
        <w:rPr>
          <w:rFonts w:ascii="Angsana New" w:hAnsi="Angsana New"/>
          <w:sz w:val="16"/>
          <w:szCs w:val="16"/>
          <w:lang w:val="en-US"/>
        </w:rPr>
      </w:pPr>
    </w:p>
    <w:tbl>
      <w:tblPr>
        <w:tblW w:w="9138" w:type="dxa"/>
        <w:tblInd w:w="459" w:type="dxa"/>
        <w:tblLook w:val="04A0" w:firstRow="1" w:lastRow="0" w:firstColumn="1" w:lastColumn="0" w:noHBand="0" w:noVBand="1"/>
      </w:tblPr>
      <w:tblGrid>
        <w:gridCol w:w="2880"/>
        <w:gridCol w:w="6258"/>
      </w:tblGrid>
      <w:tr w:rsidR="00C762BB" w:rsidRPr="00D660EC" w14:paraId="013310B6" w14:textId="77777777" w:rsidTr="00D7775F">
        <w:tc>
          <w:tcPr>
            <w:tcW w:w="2880" w:type="dxa"/>
            <w:shd w:val="clear" w:color="auto" w:fill="auto"/>
          </w:tcPr>
          <w:p w14:paraId="41E51F1D" w14:textId="77777777" w:rsidR="00C762BB" w:rsidRPr="00FB57DA" w:rsidRDefault="00C762BB" w:rsidP="00B450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Times New Roman" w:hAnsi="Times New Roman" w:cs="Times New Roman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6258" w:type="dxa"/>
            <w:shd w:val="clear" w:color="auto" w:fill="auto"/>
          </w:tcPr>
          <w:p w14:paraId="0DE765A5" w14:textId="77777777" w:rsidR="00C762BB" w:rsidRPr="00AE4238" w:rsidRDefault="00C762BB" w:rsidP="00C762BB">
            <w:pPr>
              <w:pStyle w:val="BodyText2"/>
              <w:ind w:left="-18" w:hanging="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AE423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เลขที่ </w:t>
            </w:r>
            <w:r w:rsidRPr="00C92A40">
              <w:rPr>
                <w:rFonts w:ascii="Angsana New" w:hAnsi="Angsana New"/>
                <w:sz w:val="30"/>
                <w:szCs w:val="30"/>
              </w:rPr>
              <w:t xml:space="preserve">333 </w:t>
            </w:r>
            <w:r w:rsidRPr="00AE423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หมู่ที่ </w:t>
            </w:r>
            <w:r w:rsidRPr="00C92A40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AE423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ตำบลนาดี อำเภอนาเยีย จังหวัดอุบลราชธานี</w:t>
            </w:r>
            <w:r w:rsidRPr="00C92A4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762BB" w:rsidRPr="00D660EC" w14:paraId="06942217" w14:textId="77777777" w:rsidTr="00D7775F">
        <w:tc>
          <w:tcPr>
            <w:tcW w:w="2880" w:type="dxa"/>
            <w:shd w:val="clear" w:color="auto" w:fill="auto"/>
          </w:tcPr>
          <w:p w14:paraId="1F14B836" w14:textId="77777777" w:rsidR="00C762BB" w:rsidRPr="0089698A" w:rsidRDefault="00C762BB" w:rsidP="00B450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58" w:type="dxa"/>
            <w:shd w:val="clear" w:color="auto" w:fill="auto"/>
          </w:tcPr>
          <w:p w14:paraId="78EBBBE4" w14:textId="77777777" w:rsidR="00C762BB" w:rsidRPr="00AE4238" w:rsidRDefault="00C762BB" w:rsidP="00C762BB">
            <w:pPr>
              <w:pStyle w:val="BodyText2"/>
              <w:ind w:left="-18" w:hanging="36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  <w:tr w:rsidR="00C762BB" w:rsidRPr="00D660EC" w14:paraId="47F54A64" w14:textId="77777777" w:rsidTr="00D7775F">
        <w:tc>
          <w:tcPr>
            <w:tcW w:w="2880" w:type="dxa"/>
            <w:shd w:val="clear" w:color="auto" w:fill="auto"/>
          </w:tcPr>
          <w:p w14:paraId="7BEC78C9" w14:textId="77777777" w:rsidR="00C762BB" w:rsidRPr="00C92A40" w:rsidRDefault="00C762BB" w:rsidP="00B450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Pr="00AE423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14:paraId="39E2AC35" w14:textId="77777777" w:rsidR="00C762BB" w:rsidRPr="00AE4238" w:rsidRDefault="00C762BB" w:rsidP="00C762BB">
            <w:pPr>
              <w:pStyle w:val="BodyText2"/>
              <w:ind w:left="-18" w:hanging="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AE423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เลขที่ </w:t>
            </w: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  <w:r w:rsidRPr="00AE423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หมู่ที่</w:t>
            </w:r>
            <w:r w:rsidR="0089698A" w:rsidRPr="00AE423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E423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89698A" w:rsidRPr="00AE423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ตำบลนาเกา อำเภอน้ำยืน จังหวัดอุบลราชธานี</w:t>
            </w:r>
          </w:p>
        </w:tc>
      </w:tr>
      <w:tr w:rsidR="0089698A" w:rsidRPr="00D660EC" w14:paraId="276827FE" w14:textId="77777777" w:rsidTr="00D7775F">
        <w:tc>
          <w:tcPr>
            <w:tcW w:w="2880" w:type="dxa"/>
            <w:shd w:val="clear" w:color="auto" w:fill="auto"/>
          </w:tcPr>
          <w:p w14:paraId="2833AFB4" w14:textId="77777777" w:rsidR="0089698A" w:rsidRPr="00AE4238" w:rsidRDefault="0089698A" w:rsidP="00B450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58" w:type="dxa"/>
            <w:shd w:val="clear" w:color="auto" w:fill="auto"/>
          </w:tcPr>
          <w:p w14:paraId="61E849E8" w14:textId="77777777" w:rsidR="0089698A" w:rsidRPr="0089698A" w:rsidRDefault="0089698A" w:rsidP="00C762BB">
            <w:pPr>
              <w:pStyle w:val="BodyText2"/>
              <w:ind w:left="-18" w:hanging="3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89698A" w:rsidRPr="00D660EC" w14:paraId="3CB12311" w14:textId="77777777" w:rsidTr="00D7775F">
        <w:tc>
          <w:tcPr>
            <w:tcW w:w="2880" w:type="dxa"/>
            <w:shd w:val="clear" w:color="auto" w:fill="auto"/>
          </w:tcPr>
          <w:p w14:paraId="61D30587" w14:textId="77777777" w:rsidR="0089698A" w:rsidRPr="0089698A" w:rsidRDefault="0089698A" w:rsidP="00B450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Pr="00AE423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258" w:type="dxa"/>
            <w:shd w:val="clear" w:color="auto" w:fill="auto"/>
          </w:tcPr>
          <w:p w14:paraId="7787E61B" w14:textId="77777777" w:rsidR="0089698A" w:rsidRPr="00D660EC" w:rsidRDefault="0089698A" w:rsidP="0089698A">
            <w:pPr>
              <w:pStyle w:val="BodyText2"/>
              <w:ind w:left="-18" w:hanging="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AE423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เลขที่ </w:t>
            </w: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 xml:space="preserve">123 </w:t>
            </w:r>
            <w:r w:rsidRPr="00AE423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อาคารซันทาวเวอร์ส เอ ชั้นที่ </w:t>
            </w: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 xml:space="preserve">21 </w:t>
            </w:r>
            <w:r w:rsidRPr="00AE423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ห้องเลขที่ </w:t>
            </w: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 xml:space="preserve">2105 </w:t>
            </w:r>
          </w:p>
          <w:p w14:paraId="33938063" w14:textId="77777777" w:rsidR="0089698A" w:rsidRPr="00AE4238" w:rsidRDefault="0089698A" w:rsidP="0089698A">
            <w:pPr>
              <w:pStyle w:val="BodyText2"/>
              <w:ind w:left="-18" w:hanging="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</w:t>
            </w:r>
            <w:r w:rsidR="00986762" w:rsidRPr="00AE4238">
              <w:rPr>
                <w:rFonts w:ascii="Angsana New" w:hAnsi="Angsana New"/>
                <w:sz w:val="30"/>
                <w:szCs w:val="30"/>
                <w:cs/>
                <w:lang w:val="en-US"/>
              </w:rPr>
              <w:t>ถนนวิภาวดีรังสิต แขวงจอมพล</w:t>
            </w:r>
            <w:r w:rsidRPr="00AE423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เขตจตุจักร กรุงเทพมหานคร</w:t>
            </w:r>
          </w:p>
        </w:tc>
      </w:tr>
      <w:tr w:rsidR="0089698A" w:rsidRPr="00D660EC" w14:paraId="5118D83A" w14:textId="77777777" w:rsidTr="00D7775F">
        <w:tc>
          <w:tcPr>
            <w:tcW w:w="2880" w:type="dxa"/>
            <w:shd w:val="clear" w:color="auto" w:fill="auto"/>
          </w:tcPr>
          <w:p w14:paraId="729B197E" w14:textId="77777777" w:rsidR="0089698A" w:rsidRPr="0089698A" w:rsidRDefault="0089698A" w:rsidP="00927C5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58" w:type="dxa"/>
            <w:shd w:val="clear" w:color="auto" w:fill="auto"/>
          </w:tcPr>
          <w:p w14:paraId="432DDA34" w14:textId="77777777" w:rsidR="0089698A" w:rsidRPr="00AE4238" w:rsidRDefault="0089698A" w:rsidP="00927C52">
            <w:pPr>
              <w:pStyle w:val="BodyText2"/>
              <w:ind w:left="-18" w:hanging="36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</w:tr>
    </w:tbl>
    <w:p w14:paraId="412C1305" w14:textId="77777777" w:rsidR="002827EB" w:rsidRPr="00D660EC" w:rsidRDefault="002827EB" w:rsidP="008A0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pacing w:val="-6"/>
          <w:sz w:val="16"/>
          <w:szCs w:val="16"/>
        </w:rPr>
      </w:pPr>
    </w:p>
    <w:p w14:paraId="52E27A83" w14:textId="77777777" w:rsidR="006429BB" w:rsidRPr="00C92A40" w:rsidRDefault="006429BB" w:rsidP="008A06DC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sz w:val="30"/>
          <w:szCs w:val="30"/>
          <w:lang w:bidi="th-TH"/>
        </w:rPr>
      </w:pPr>
      <w:r w:rsidRPr="00AE4238">
        <w:rPr>
          <w:rFonts w:ascii="Angsana New" w:hAnsi="Angsana New"/>
          <w:sz w:val="30"/>
          <w:szCs w:val="30"/>
          <w:cs/>
          <w:lang w:val="en-US" w:bidi="th-TH"/>
        </w:rPr>
        <w:t xml:space="preserve">ผู้ถือหุ้นรายใหญ่ในระหว่างปีได้แก่ บริษัท </w:t>
      </w:r>
      <w:r w:rsidR="00606832" w:rsidRPr="00AE4238">
        <w:rPr>
          <w:rFonts w:ascii="Angsana New" w:hAnsi="Angsana New"/>
          <w:sz w:val="30"/>
          <w:szCs w:val="30"/>
          <w:cs/>
          <w:lang w:val="en-US" w:bidi="th-TH"/>
        </w:rPr>
        <w:t>ไทยออยล์ เอทานอล</w:t>
      </w:r>
      <w:r w:rsidR="005A50C7" w:rsidRPr="00AE4238">
        <w:rPr>
          <w:rFonts w:ascii="Angsana New" w:hAnsi="Angsana New"/>
          <w:sz w:val="30"/>
          <w:szCs w:val="30"/>
          <w:cs/>
          <w:lang w:val="en-US" w:bidi="th-TH"/>
        </w:rPr>
        <w:t xml:space="preserve"> จำกัด</w:t>
      </w:r>
      <w:r w:rsidRPr="00AE4238">
        <w:rPr>
          <w:rFonts w:ascii="Angsana New" w:hAnsi="Angsana New"/>
          <w:sz w:val="30"/>
          <w:szCs w:val="30"/>
          <w:cs/>
          <w:lang w:val="en-US" w:bidi="th-TH"/>
        </w:rPr>
        <w:t xml:space="preserve"> (ถือหุ้นร้อยละ </w:t>
      </w:r>
      <w:r w:rsidR="00606832" w:rsidRPr="00AE4238">
        <w:rPr>
          <w:rFonts w:ascii="Angsana New" w:hAnsi="Angsana New"/>
          <w:sz w:val="30"/>
          <w:szCs w:val="30"/>
          <w:lang w:val="en-US" w:bidi="th-TH"/>
        </w:rPr>
        <w:t>21.28</w:t>
      </w:r>
      <w:r w:rsidR="005A50C7" w:rsidRPr="005A50C7">
        <w:rPr>
          <w:rFonts w:ascii="Angsana New" w:hAnsi="Angsana New"/>
          <w:sz w:val="30"/>
          <w:szCs w:val="30"/>
          <w:lang w:bidi="th-TH"/>
        </w:rPr>
        <w:t xml:space="preserve">) </w:t>
      </w:r>
      <w:r w:rsidR="00CD730A" w:rsidRPr="00AE4238">
        <w:rPr>
          <w:rFonts w:ascii="Angsana New" w:hAnsi="Angsana New"/>
          <w:sz w:val="30"/>
          <w:szCs w:val="30"/>
          <w:cs/>
          <w:lang w:val="en-US" w:bidi="th-TH"/>
        </w:rPr>
        <w:t xml:space="preserve">บริษัท </w:t>
      </w:r>
      <w:r w:rsidR="00606832" w:rsidRPr="00AE4238">
        <w:rPr>
          <w:rFonts w:ascii="Angsana New" w:hAnsi="Angsana New"/>
          <w:sz w:val="30"/>
          <w:szCs w:val="30"/>
          <w:cs/>
          <w:lang w:val="en-US" w:bidi="th-TH"/>
        </w:rPr>
        <w:t>บีบีจีไอ</w:t>
      </w:r>
      <w:r w:rsidR="00CD730A" w:rsidRPr="00AE4238">
        <w:rPr>
          <w:rFonts w:ascii="Angsana New" w:hAnsi="Angsana New"/>
          <w:sz w:val="30"/>
          <w:szCs w:val="30"/>
          <w:cs/>
          <w:lang w:val="en-US" w:bidi="th-TH"/>
        </w:rPr>
        <w:t xml:space="preserve"> จำกัด </w:t>
      </w:r>
      <w:r w:rsidR="00606832" w:rsidRPr="00AE4238">
        <w:rPr>
          <w:rFonts w:ascii="Angsana New" w:hAnsi="Angsana New"/>
          <w:sz w:val="30"/>
          <w:szCs w:val="30"/>
          <w:cs/>
          <w:lang w:val="en-US" w:bidi="th-TH"/>
        </w:rPr>
        <w:t xml:space="preserve">(มหาชน) </w:t>
      </w:r>
      <w:r w:rsidRPr="00AE4238">
        <w:rPr>
          <w:rFonts w:ascii="Angsana New" w:hAnsi="Angsana New"/>
          <w:sz w:val="30"/>
          <w:szCs w:val="30"/>
          <w:cs/>
          <w:lang w:val="en-US" w:bidi="th-TH"/>
        </w:rPr>
        <w:t xml:space="preserve">(ถือหุ้นร้อยละ </w:t>
      </w:r>
      <w:r w:rsidR="00CD730A" w:rsidRPr="00AE4238">
        <w:rPr>
          <w:rFonts w:ascii="Angsana New" w:hAnsi="Angsana New"/>
          <w:sz w:val="30"/>
          <w:szCs w:val="30"/>
          <w:lang w:val="en-US" w:bidi="th-TH"/>
        </w:rPr>
        <w:t>21.28</w:t>
      </w:r>
      <w:r w:rsidR="00786C71" w:rsidRPr="00AE4238">
        <w:rPr>
          <w:rFonts w:ascii="Angsana New" w:hAnsi="Angsana New"/>
          <w:sz w:val="30"/>
          <w:szCs w:val="30"/>
          <w:lang w:val="en-US" w:bidi="th-TH"/>
        </w:rPr>
        <w:t>)</w:t>
      </w:r>
      <w:r w:rsidR="005A50C7" w:rsidRPr="00AE423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5A50C7" w:rsidRPr="00AE4238">
        <w:rPr>
          <w:rFonts w:ascii="Angsana New" w:hAnsi="Angsana New"/>
          <w:sz w:val="30"/>
          <w:szCs w:val="30"/>
          <w:cs/>
          <w:lang w:val="en-US" w:bidi="th-TH"/>
        </w:rPr>
        <w:t xml:space="preserve">บริษัท </w:t>
      </w:r>
      <w:r w:rsidR="00606832" w:rsidRPr="00AE4238">
        <w:rPr>
          <w:rFonts w:ascii="Angsana New" w:hAnsi="Angsana New"/>
          <w:sz w:val="30"/>
          <w:szCs w:val="30"/>
          <w:cs/>
          <w:lang w:val="en-US" w:bidi="th-TH"/>
        </w:rPr>
        <w:t>เอสทีเค แคปปิตอล</w:t>
      </w:r>
      <w:r w:rsidR="005A50C7" w:rsidRPr="00AE4238">
        <w:rPr>
          <w:rFonts w:ascii="Angsana New" w:hAnsi="Angsana New"/>
          <w:sz w:val="30"/>
          <w:szCs w:val="30"/>
          <w:cs/>
          <w:lang w:val="en-US" w:bidi="th-TH"/>
        </w:rPr>
        <w:t xml:space="preserve"> จำกัด (ถือหุ้นร้อยละ </w:t>
      </w:r>
      <w:r w:rsidR="00606832" w:rsidRPr="00AE4238">
        <w:rPr>
          <w:rFonts w:ascii="Angsana New" w:hAnsi="Angsana New"/>
          <w:sz w:val="30"/>
          <w:szCs w:val="30"/>
          <w:lang w:val="en-US" w:bidi="th-TH"/>
        </w:rPr>
        <w:t>20.00</w:t>
      </w:r>
      <w:r w:rsidR="005A50C7" w:rsidRPr="00AE4238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="00606832" w:rsidRPr="00AE4238">
        <w:rPr>
          <w:rFonts w:ascii="Angsana New" w:hAnsi="Angsana New"/>
          <w:sz w:val="30"/>
          <w:szCs w:val="30"/>
          <w:cs/>
          <w:lang w:val="en-US" w:bidi="th-TH"/>
        </w:rPr>
        <w:t xml:space="preserve">และบริษัท เค พลัส โฮลดิ้ง จำกัด (ถือหุ้นร้อยละ </w:t>
      </w:r>
      <w:r w:rsidR="00606832" w:rsidRPr="00AE4238">
        <w:rPr>
          <w:rFonts w:ascii="Angsana New" w:hAnsi="Angsana New"/>
          <w:sz w:val="30"/>
          <w:szCs w:val="30"/>
          <w:lang w:val="en-US" w:bidi="th-TH"/>
        </w:rPr>
        <w:t xml:space="preserve">17.90) </w:t>
      </w:r>
      <w:r w:rsidR="005A50C7" w:rsidRPr="00AE4238">
        <w:rPr>
          <w:rFonts w:ascii="Angsana New" w:hAnsi="Angsana New"/>
          <w:sz w:val="30"/>
          <w:szCs w:val="30"/>
          <w:cs/>
          <w:lang w:val="en-US" w:bidi="th-TH"/>
        </w:rPr>
        <w:t>ซึ่ง</w:t>
      </w:r>
      <w:r w:rsidR="00606832" w:rsidRPr="00AE4238">
        <w:rPr>
          <w:rFonts w:ascii="Angsana New" w:hAnsi="Angsana New"/>
          <w:sz w:val="30"/>
          <w:szCs w:val="30"/>
          <w:cs/>
          <w:lang w:val="en-US" w:bidi="th-TH"/>
        </w:rPr>
        <w:t>บริษัททั้งสี่</w:t>
      </w:r>
      <w:r w:rsidRPr="00AE4238">
        <w:rPr>
          <w:rFonts w:ascii="Angsana New" w:hAnsi="Angsana New"/>
          <w:sz w:val="30"/>
          <w:szCs w:val="30"/>
          <w:cs/>
          <w:lang w:val="en-US" w:bidi="th-TH"/>
        </w:rPr>
        <w:t>แห่งเป็นนิติบุคคลที่จัดตั้งขึ้นในประเทศไทย</w:t>
      </w:r>
    </w:p>
    <w:p w14:paraId="5582C94F" w14:textId="77777777" w:rsidR="00787AB2" w:rsidRPr="00D660EC" w:rsidRDefault="00787AB2" w:rsidP="00A06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1571ADC0" w14:textId="77777777" w:rsidR="00B90778" w:rsidRPr="00D660EC" w:rsidRDefault="00606832" w:rsidP="00A06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ในการประชุมสามัญผู้ถือหุ้นประจำปีของบริษัท เมื่อวันที่ </w:t>
      </w:r>
      <w:r w:rsidRPr="00AE4238">
        <w:rPr>
          <w:rFonts w:ascii="Angsana New" w:hAnsi="Angsana New"/>
          <w:sz w:val="30"/>
          <w:szCs w:val="30"/>
        </w:rPr>
        <w:t xml:space="preserve">9 </w:t>
      </w:r>
      <w:r w:rsidRPr="00AE4238">
        <w:rPr>
          <w:rFonts w:ascii="Angsana New" w:hAnsi="Angsana New"/>
          <w:sz w:val="30"/>
          <w:szCs w:val="30"/>
          <w:cs/>
        </w:rPr>
        <w:t xml:space="preserve">เมษายน </w:t>
      </w:r>
      <w:r w:rsidRPr="00AE4238">
        <w:rPr>
          <w:rFonts w:ascii="Angsana New" w:hAnsi="Angsana New"/>
          <w:sz w:val="30"/>
          <w:szCs w:val="30"/>
        </w:rPr>
        <w:t xml:space="preserve">2561 </w:t>
      </w:r>
      <w:r w:rsidRPr="00AE4238">
        <w:rPr>
          <w:rFonts w:ascii="Angsana New" w:hAnsi="Angsana New"/>
          <w:sz w:val="30"/>
          <w:szCs w:val="30"/>
          <w:cs/>
        </w:rPr>
        <w:t>ผู้ถือหุ้นได้มีการอนุมัติให้บริษัท</w:t>
      </w:r>
      <w:r w:rsidR="00E77AC1" w:rsidRPr="00AE4238">
        <w:rPr>
          <w:rFonts w:ascii="Angsana New" w:hAnsi="Angsana New"/>
          <w:sz w:val="30"/>
          <w:szCs w:val="30"/>
          <w:cs/>
        </w:rPr>
        <w:t xml:space="preserve">           </w:t>
      </w:r>
      <w:r w:rsidRPr="00AE4238">
        <w:rPr>
          <w:rFonts w:ascii="Angsana New" w:hAnsi="Angsana New"/>
          <w:sz w:val="30"/>
          <w:szCs w:val="30"/>
          <w:cs/>
        </w:rPr>
        <w:t xml:space="preserve">แปรสภาพเป็นบริษัท มหาชน จำกัด ซึ่งบริษัทได้ดำเนินการจดทะเบียนแล้ว เมื่อวันที่ </w:t>
      </w:r>
      <w:r w:rsidRPr="00AE4238">
        <w:rPr>
          <w:rFonts w:ascii="Angsana New" w:hAnsi="Angsana New"/>
          <w:sz w:val="30"/>
          <w:szCs w:val="30"/>
        </w:rPr>
        <w:t xml:space="preserve">23 </w:t>
      </w:r>
      <w:r w:rsidRPr="00AE4238">
        <w:rPr>
          <w:rFonts w:ascii="Angsana New" w:hAnsi="Angsana New"/>
          <w:sz w:val="30"/>
          <w:szCs w:val="30"/>
          <w:cs/>
        </w:rPr>
        <w:t xml:space="preserve">เมษายน </w:t>
      </w:r>
      <w:r w:rsidRPr="00AE4238">
        <w:rPr>
          <w:rFonts w:ascii="Angsana New" w:hAnsi="Angsana New"/>
          <w:sz w:val="30"/>
          <w:szCs w:val="30"/>
        </w:rPr>
        <w:t>2561</w:t>
      </w:r>
    </w:p>
    <w:p w14:paraId="45234E41" w14:textId="77777777" w:rsidR="00B90778" w:rsidRPr="00D660EC" w:rsidRDefault="00B90778" w:rsidP="00A06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767DF398" w14:textId="77777777" w:rsidR="00CD730A" w:rsidRPr="00D660EC" w:rsidRDefault="00BE1E6D" w:rsidP="00A06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A54EB2" w:rsidRPr="00AE4238">
        <w:rPr>
          <w:rFonts w:ascii="Angsana New" w:hAnsi="Angsana New"/>
          <w:sz w:val="30"/>
          <w:szCs w:val="30"/>
          <w:cs/>
        </w:rPr>
        <w:t>การ</w:t>
      </w:r>
      <w:r w:rsidR="00CD730A" w:rsidRPr="00AE4238">
        <w:rPr>
          <w:rFonts w:ascii="Angsana New" w:hAnsi="Angsana New"/>
          <w:sz w:val="30"/>
          <w:szCs w:val="30"/>
          <w:cs/>
        </w:rPr>
        <w:t>ผลิต</w:t>
      </w:r>
      <w:r w:rsidR="00D92C50" w:rsidRPr="00AE4238">
        <w:rPr>
          <w:rFonts w:ascii="Angsana New" w:hAnsi="Angsana New"/>
          <w:sz w:val="30"/>
          <w:szCs w:val="30"/>
          <w:cs/>
        </w:rPr>
        <w:t>และจำหน่ายผลิตภัณฑ์</w:t>
      </w:r>
      <w:r w:rsidR="00627F33" w:rsidRPr="00AE4238">
        <w:rPr>
          <w:rFonts w:ascii="Angsana New" w:hAnsi="Angsana New"/>
          <w:sz w:val="30"/>
          <w:szCs w:val="30"/>
          <w:cs/>
        </w:rPr>
        <w:t>เอทานอล</w:t>
      </w:r>
      <w:r w:rsidR="00CD730A" w:rsidRPr="00AE4238" w:rsidDel="00CD730A">
        <w:rPr>
          <w:rFonts w:ascii="Angsana New" w:hAnsi="Angsana New"/>
          <w:sz w:val="30"/>
          <w:szCs w:val="30"/>
          <w:cs/>
        </w:rPr>
        <w:t xml:space="preserve"> </w:t>
      </w:r>
      <w:r w:rsidR="005A50C7" w:rsidRPr="00AE4238">
        <w:rPr>
          <w:rFonts w:ascii="Angsana New" w:hAnsi="Angsana New"/>
          <w:sz w:val="30"/>
          <w:szCs w:val="30"/>
          <w:cs/>
        </w:rPr>
        <w:t>แป้งมันสำปะหลัง ก๊าซชีวภาพ และไฟฟ้า</w:t>
      </w:r>
    </w:p>
    <w:p w14:paraId="58F70235" w14:textId="77777777" w:rsidR="00606832" w:rsidRPr="00D660EC" w:rsidRDefault="00606832" w:rsidP="00606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171C8BFD" w14:textId="77777777" w:rsidR="005E251B" w:rsidRPr="00AE4238" w:rsidRDefault="005E251B" w:rsidP="00A06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Pr="00AE4238">
        <w:rPr>
          <w:rFonts w:ascii="Angsana New" w:hAnsi="Angsana New"/>
          <w:sz w:val="30"/>
          <w:szCs w:val="30"/>
        </w:rPr>
        <w:t>31</w:t>
      </w:r>
      <w:r w:rsidRPr="00AE423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7775F" w:rsidRPr="00AE4238">
        <w:rPr>
          <w:rFonts w:ascii="Angsana New" w:hAnsi="Angsana New"/>
          <w:sz w:val="30"/>
          <w:szCs w:val="30"/>
        </w:rPr>
        <w:t>2563</w:t>
      </w:r>
      <w:r w:rsidR="007759E4" w:rsidRPr="00AE4238">
        <w:rPr>
          <w:rFonts w:ascii="Angsana New" w:hAnsi="Angsana New"/>
          <w:sz w:val="30"/>
          <w:szCs w:val="30"/>
          <w:cs/>
        </w:rPr>
        <w:t xml:space="preserve"> และ </w:t>
      </w:r>
      <w:r w:rsidR="00D7775F" w:rsidRPr="00AE4238">
        <w:rPr>
          <w:rFonts w:ascii="Angsana New" w:hAnsi="Angsana New"/>
          <w:sz w:val="30"/>
          <w:szCs w:val="30"/>
        </w:rPr>
        <w:t>2562</w:t>
      </w:r>
      <w:r w:rsidR="006D7B6B" w:rsidRPr="00AE4238">
        <w:rPr>
          <w:rFonts w:ascii="Angsana New" w:hAnsi="Angsana New"/>
          <w:sz w:val="30"/>
          <w:szCs w:val="30"/>
          <w:cs/>
        </w:rPr>
        <w:t xml:space="preserve"> </w:t>
      </w:r>
      <w:r w:rsidRPr="00AE4238">
        <w:rPr>
          <w:rFonts w:ascii="Angsana New" w:hAnsi="Angsana New"/>
          <w:sz w:val="30"/>
          <w:szCs w:val="30"/>
          <w:cs/>
        </w:rPr>
        <w:t>มีดังนี้</w:t>
      </w:r>
    </w:p>
    <w:p w14:paraId="3D332F7E" w14:textId="77777777" w:rsidR="005E251B" w:rsidRPr="00D660EC" w:rsidRDefault="005E251B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26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51"/>
        <w:gridCol w:w="2608"/>
        <w:gridCol w:w="271"/>
        <w:gridCol w:w="1081"/>
        <w:gridCol w:w="271"/>
        <w:gridCol w:w="810"/>
        <w:gridCol w:w="271"/>
        <w:gridCol w:w="806"/>
      </w:tblGrid>
      <w:tr w:rsidR="00B950CB" w:rsidRPr="00D660EC" w14:paraId="76014DEA" w14:textId="77777777" w:rsidTr="00D7775F">
        <w:trPr>
          <w:trHeight w:val="478"/>
          <w:tblHeader/>
        </w:trPr>
        <w:tc>
          <w:tcPr>
            <w:tcW w:w="1700" w:type="pct"/>
          </w:tcPr>
          <w:p w14:paraId="6FB1D2A8" w14:textId="77777777" w:rsidR="00173276" w:rsidRPr="00AE4238" w:rsidRDefault="00173276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7" w:type="pct"/>
          </w:tcPr>
          <w:p w14:paraId="13EB67BA" w14:textId="77777777" w:rsidR="00173276" w:rsidRPr="00D660EC" w:rsidRDefault="00173276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8F7053D" w14:textId="77777777" w:rsidR="00173276" w:rsidRPr="00A05AF7" w:rsidRDefault="00173276" w:rsidP="00970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vAlign w:val="bottom"/>
          </w:tcPr>
          <w:p w14:paraId="4790D79E" w14:textId="77777777" w:rsidR="00173276" w:rsidRPr="00A05AF7" w:rsidRDefault="00C747D8" w:rsidP="00970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46" w:type="pct"/>
          </w:tcPr>
          <w:p w14:paraId="1AAC95CD" w14:textId="77777777" w:rsidR="00173276" w:rsidRPr="00D660EC" w:rsidRDefault="00173276" w:rsidP="00970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8" w:type="pct"/>
            <w:gridSpan w:val="3"/>
          </w:tcPr>
          <w:p w14:paraId="69FBA54C" w14:textId="77777777" w:rsidR="00173276" w:rsidRPr="00A05AF7" w:rsidRDefault="00173276" w:rsidP="00970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6D7B6B" w:rsidRPr="00D660EC" w14:paraId="5B321C58" w14:textId="77777777" w:rsidTr="00D7775F">
        <w:trPr>
          <w:tblHeader/>
        </w:trPr>
        <w:tc>
          <w:tcPr>
            <w:tcW w:w="1700" w:type="pct"/>
          </w:tcPr>
          <w:p w14:paraId="2B170D22" w14:textId="77777777" w:rsidR="006D7B6B" w:rsidRPr="00A05AF7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07" w:type="pct"/>
          </w:tcPr>
          <w:p w14:paraId="2E5FA666" w14:textId="77777777" w:rsidR="006D7B6B" w:rsidRPr="00AE4238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6" w:type="pct"/>
          </w:tcPr>
          <w:p w14:paraId="267F50C0" w14:textId="77777777" w:rsidR="006D7B6B" w:rsidRPr="00D660EC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D49AA57" w14:textId="77777777" w:rsidR="006D7B6B" w:rsidRPr="00A05AF7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146" w:type="pct"/>
          </w:tcPr>
          <w:p w14:paraId="0E18CE95" w14:textId="77777777" w:rsidR="006D7B6B" w:rsidRPr="00A05AF7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68B9F115" w14:textId="77777777" w:rsidR="006D7B6B" w:rsidRPr="00606832" w:rsidRDefault="00D7775F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4062B35B" w14:textId="77777777" w:rsidR="006D7B6B" w:rsidRPr="00606832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</w:tcPr>
          <w:p w14:paraId="25878626" w14:textId="77777777" w:rsidR="006D7B6B" w:rsidRPr="00606832" w:rsidRDefault="00D7775F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6D7B6B" w:rsidRPr="00D660EC" w14:paraId="3600245C" w14:textId="77777777" w:rsidTr="00D7775F">
        <w:trPr>
          <w:tblHeader/>
        </w:trPr>
        <w:tc>
          <w:tcPr>
            <w:tcW w:w="1700" w:type="pct"/>
          </w:tcPr>
          <w:p w14:paraId="2C76532E" w14:textId="77777777" w:rsidR="006D7B6B" w:rsidRPr="002F306B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07" w:type="pct"/>
          </w:tcPr>
          <w:p w14:paraId="5261E52D" w14:textId="77777777" w:rsidR="006D7B6B" w:rsidRPr="00AE4238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6" w:type="pct"/>
          </w:tcPr>
          <w:p w14:paraId="10A1C48B" w14:textId="77777777" w:rsidR="006D7B6B" w:rsidRPr="00D660EC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3" w:type="pct"/>
            <w:vAlign w:val="bottom"/>
          </w:tcPr>
          <w:p w14:paraId="28FDD021" w14:textId="77777777" w:rsidR="006D7B6B" w:rsidRPr="00AE4238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6" w:type="pct"/>
          </w:tcPr>
          <w:p w14:paraId="2C264E57" w14:textId="77777777" w:rsidR="006D7B6B" w:rsidRPr="002F306B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37" w:type="pct"/>
          </w:tcPr>
          <w:p w14:paraId="54983CF7" w14:textId="77777777" w:rsidR="006D7B6B" w:rsidRPr="002F306B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</w:rPr>
            </w:pPr>
          </w:p>
        </w:tc>
        <w:tc>
          <w:tcPr>
            <w:tcW w:w="146" w:type="pct"/>
          </w:tcPr>
          <w:p w14:paraId="6F67B601" w14:textId="77777777" w:rsidR="006D7B6B" w:rsidRPr="002F306B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</w:rPr>
            </w:pPr>
          </w:p>
        </w:tc>
        <w:tc>
          <w:tcPr>
            <w:tcW w:w="435" w:type="pct"/>
          </w:tcPr>
          <w:p w14:paraId="78BE423D" w14:textId="77777777" w:rsidR="006D7B6B" w:rsidRPr="002F306B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</w:rPr>
            </w:pPr>
          </w:p>
        </w:tc>
      </w:tr>
      <w:tr w:rsidR="006D7B6B" w:rsidRPr="00D660EC" w14:paraId="34002BEB" w14:textId="77777777" w:rsidTr="00D7775F">
        <w:trPr>
          <w:tblHeader/>
        </w:trPr>
        <w:tc>
          <w:tcPr>
            <w:tcW w:w="1700" w:type="pct"/>
          </w:tcPr>
          <w:p w14:paraId="3E7F9D30" w14:textId="77777777" w:rsidR="006D7B6B" w:rsidRPr="00AE4238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407" w:type="pct"/>
          </w:tcPr>
          <w:p w14:paraId="40BE0404" w14:textId="77777777" w:rsidR="006D7B6B" w:rsidRPr="00A05AF7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ACF587" w14:textId="77777777" w:rsidR="006D7B6B" w:rsidRPr="00A05AF7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0A54215A" w14:textId="77777777" w:rsidR="006D7B6B" w:rsidRPr="00A05AF7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8901CFC" w14:textId="77777777" w:rsidR="006D7B6B" w:rsidRPr="00A05AF7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2BB4DE98" w14:textId="77777777" w:rsidR="006D7B6B" w:rsidRPr="00A05AF7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CC2809" w14:textId="77777777" w:rsidR="006D7B6B" w:rsidRPr="00A05AF7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3728D1AA" w14:textId="77777777" w:rsidR="006D7B6B" w:rsidRPr="00A05AF7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5663" w:rsidRPr="00D660EC" w14:paraId="59F3442B" w14:textId="77777777" w:rsidTr="00D7775F">
        <w:tc>
          <w:tcPr>
            <w:tcW w:w="1700" w:type="pct"/>
          </w:tcPr>
          <w:p w14:paraId="05A1A2F4" w14:textId="77777777" w:rsidR="00F05663" w:rsidRPr="00A05AF7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บริษัท อุบลไบโอเกษตร จำกัด</w:t>
            </w:r>
          </w:p>
        </w:tc>
        <w:tc>
          <w:tcPr>
            <w:tcW w:w="1407" w:type="pct"/>
          </w:tcPr>
          <w:p w14:paraId="24F5102F" w14:textId="77777777" w:rsidR="00F05663" w:rsidRPr="00AE4238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จำหน่ายกาแฟและข้าว</w:t>
            </w:r>
          </w:p>
        </w:tc>
        <w:tc>
          <w:tcPr>
            <w:tcW w:w="146" w:type="pct"/>
          </w:tcPr>
          <w:p w14:paraId="687A8E9F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40BE68C4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6" w:type="pct"/>
          </w:tcPr>
          <w:p w14:paraId="63C5FC78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3D737C8F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46" w:type="pct"/>
          </w:tcPr>
          <w:p w14:paraId="127E422F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10BDBC73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F05663" w:rsidRPr="00D660EC" w14:paraId="011BAB3B" w14:textId="77777777" w:rsidTr="00D7775F">
        <w:tc>
          <w:tcPr>
            <w:tcW w:w="1700" w:type="pct"/>
          </w:tcPr>
          <w:p w14:paraId="648B0EE5" w14:textId="77777777" w:rsidR="00F05663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F0566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(2562: </w:t>
            </w:r>
            <w:r w:rsidRPr="00F056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</w:t>
            </w:r>
            <w:r w:rsidRPr="00F0566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F056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อุบลเกษตรพลังงาน</w:t>
            </w:r>
          </w:p>
          <w:p w14:paraId="45C748E6" w14:textId="77777777" w:rsidR="00F05663" w:rsidRPr="00F05663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F056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จำกัด</w:t>
            </w:r>
            <w:r w:rsidRPr="00F0566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07" w:type="pct"/>
          </w:tcPr>
          <w:p w14:paraId="09447401" w14:textId="77777777" w:rsidR="00F05663" w:rsidRPr="00AE4238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ออแกนิค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566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(2562:   </w:t>
            </w:r>
            <w:r w:rsidRPr="00F05663">
              <w:rPr>
                <w:rFonts w:ascii="Angsana New" w:hAnsi="Angsana New"/>
                <w:i/>
                <w:iCs/>
                <w:sz w:val="30"/>
                <w:szCs w:val="30"/>
              </w:rPr>
              <w:br/>
              <w:t xml:space="preserve">   </w:t>
            </w:r>
            <w:r w:rsidRPr="00F056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โรงงานผลิตแป้งมัน</w:t>
            </w:r>
            <w:r w:rsidRPr="00F05663">
              <w:rPr>
                <w:rFonts w:ascii="Angsana New" w:hAnsi="Angsana New"/>
                <w:i/>
                <w:iCs/>
                <w:sz w:val="30"/>
                <w:szCs w:val="30"/>
              </w:rPr>
              <w:br/>
              <w:t xml:space="preserve">   </w:t>
            </w:r>
            <w:r w:rsidRPr="00F056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สำปะหลัง</w:t>
            </w:r>
            <w:r w:rsidRPr="00F0566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2222F2AD" w14:textId="77777777" w:rsidR="00F05663" w:rsidRPr="00D660EC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1C4A60C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022F3F9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37F67A97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5C9B240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25C7E7FD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5663" w:rsidRPr="00D660EC" w14:paraId="2EEAEA1C" w14:textId="77777777" w:rsidTr="00D7775F">
        <w:tc>
          <w:tcPr>
            <w:tcW w:w="1700" w:type="pct"/>
          </w:tcPr>
          <w:p w14:paraId="1D84B381" w14:textId="77777777" w:rsidR="00F05663" w:rsidRPr="00AE4238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7" w:type="pct"/>
          </w:tcPr>
          <w:p w14:paraId="06E710C5" w14:textId="77777777" w:rsidR="00F05663" w:rsidRPr="00AE4238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97AF752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2D6EEB41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343F256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30B478ED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68FF1F8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2B4270B7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5663" w:rsidRPr="00D660EC" w14:paraId="35B8ED01" w14:textId="77777777" w:rsidTr="00D7775F">
        <w:tc>
          <w:tcPr>
            <w:tcW w:w="1700" w:type="pct"/>
          </w:tcPr>
          <w:p w14:paraId="0523EE8C" w14:textId="77777777" w:rsidR="00F05663" w:rsidRPr="00AE4238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7" w:type="pct"/>
          </w:tcPr>
          <w:p w14:paraId="4E831114" w14:textId="77777777" w:rsidR="00F05663" w:rsidRPr="00AE4238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5330A27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219447F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E659D2A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1B4B5D14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53E95D1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3D064CB1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5663" w:rsidRPr="00D660EC" w14:paraId="5C3FFC5A" w14:textId="77777777" w:rsidTr="00F05663">
        <w:tc>
          <w:tcPr>
            <w:tcW w:w="1700" w:type="pct"/>
          </w:tcPr>
          <w:p w14:paraId="12691CE0" w14:textId="77777777" w:rsidR="00F05663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บริษัท อุบลซันฟลาวเวอร์ จำกัด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5858B39" w14:textId="77777777" w:rsidR="00F05663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F0566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(2562: </w:t>
            </w:r>
            <w:r w:rsidRPr="00F056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</w:t>
            </w:r>
            <w:r w:rsidRPr="00F0566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F056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เอ็นพี ไบโอ </w:t>
            </w:r>
          </w:p>
          <w:p w14:paraId="4F3AFF58" w14:textId="77777777" w:rsidR="00F05663" w:rsidRPr="00D660EC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F056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เอนเนอร์ยี่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56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จำกัด</w:t>
            </w:r>
            <w:r w:rsidRPr="00F0566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07" w:type="pct"/>
          </w:tcPr>
          <w:p w14:paraId="2562B38E" w14:textId="77777777" w:rsidR="00F05663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โรงงานผลิตแป้ง</w:t>
            </w:r>
          </w:p>
          <w:p w14:paraId="568F073B" w14:textId="77777777" w:rsidR="00F05663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มันสำปะหลัง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8154890" w14:textId="77777777" w:rsidR="00F05663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05AF7">
              <w:rPr>
                <w:rFonts w:ascii="Angsana New" w:hAnsi="Angsana New"/>
                <w:sz w:val="30"/>
                <w:szCs w:val="30"/>
                <w:cs/>
              </w:rPr>
              <w:t>ผลิตและจำหน่ายก๊าซ</w:t>
            </w:r>
          </w:p>
          <w:p w14:paraId="738D85E4" w14:textId="77777777" w:rsidR="00F05663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05AF7">
              <w:rPr>
                <w:rFonts w:ascii="Angsana New" w:hAnsi="Angsana New"/>
                <w:sz w:val="30"/>
                <w:szCs w:val="30"/>
                <w:cs/>
              </w:rPr>
              <w:t>ชีวภาพและ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ไฟฟ้าจากก๊าซ</w:t>
            </w:r>
          </w:p>
          <w:p w14:paraId="175663E8" w14:textId="77777777" w:rsidR="00F05663" w:rsidRPr="00F05663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ชีวภาพ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566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(2562: </w:t>
            </w:r>
            <w:r w:rsidRPr="00F056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ผลิตและ</w:t>
            </w:r>
          </w:p>
          <w:p w14:paraId="68437A4B" w14:textId="77777777" w:rsidR="00F05663" w:rsidRPr="00F05663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0566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F056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จำหน่ายก๊าซชีวภาพ</w:t>
            </w:r>
            <w:r w:rsidRPr="00F0566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F056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และ</w:t>
            </w:r>
          </w:p>
          <w:p w14:paraId="7FB7863B" w14:textId="77777777" w:rsidR="00F05663" w:rsidRPr="00AE4238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0566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F0566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ไฟฟ้าจากก๊าซชีวภาพ</w:t>
            </w:r>
            <w:r w:rsidRPr="00F0566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3EA5705B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BD434B0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6" w:type="pct"/>
          </w:tcPr>
          <w:p w14:paraId="46F637C7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6EC6A03C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46" w:type="pct"/>
          </w:tcPr>
          <w:p w14:paraId="54FE20EC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3441D2C7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F05663" w:rsidRPr="00D660EC" w14:paraId="12B6FEBE" w14:textId="77777777" w:rsidTr="00D7775F">
        <w:tc>
          <w:tcPr>
            <w:tcW w:w="1700" w:type="pct"/>
          </w:tcPr>
          <w:p w14:paraId="1DC0DD4B" w14:textId="77777777" w:rsidR="00F05663" w:rsidRPr="007C1B76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7" w:type="pct"/>
          </w:tcPr>
          <w:p w14:paraId="0AF63C7F" w14:textId="77777777" w:rsidR="00F05663" w:rsidRPr="00AE4238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37B9B19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7F9C215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3977BB8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0571FE64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138ECD1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7FE1C106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5663" w:rsidRPr="00D660EC" w14:paraId="0D36C8B8" w14:textId="77777777" w:rsidTr="00D7775F">
        <w:tc>
          <w:tcPr>
            <w:tcW w:w="1700" w:type="pct"/>
          </w:tcPr>
          <w:p w14:paraId="11576BE9" w14:textId="42E5DE8E" w:rsidR="00F05663" w:rsidRPr="00A05AF7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05AF7">
              <w:rPr>
                <w:rFonts w:ascii="Angsana New" w:hAnsi="Angsana New"/>
                <w:sz w:val="30"/>
                <w:szCs w:val="30"/>
                <w:cs/>
              </w:rPr>
              <w:t>บริษัท อุบล ไบโอก๊าซ จำกัด</w:t>
            </w:r>
            <w:r w:rsidR="008302CC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407" w:type="pct"/>
          </w:tcPr>
          <w:p w14:paraId="61D3758D" w14:textId="77777777" w:rsidR="00F05663" w:rsidRPr="00AE4238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ผลิตและจำหน่ายก๊าซชีวภาพ</w:t>
            </w:r>
          </w:p>
        </w:tc>
        <w:tc>
          <w:tcPr>
            <w:tcW w:w="146" w:type="pct"/>
          </w:tcPr>
          <w:p w14:paraId="08518D00" w14:textId="77777777" w:rsidR="00F05663" w:rsidRPr="00D660EC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3B9AE642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6" w:type="pct"/>
          </w:tcPr>
          <w:p w14:paraId="408040BA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133FF5BE" w14:textId="55374979" w:rsidR="00F05663" w:rsidRPr="00A05AF7" w:rsidRDefault="00626918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7C32928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350EA0AC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F05663" w:rsidRPr="00D660EC" w14:paraId="5105FA73" w14:textId="77777777" w:rsidTr="00D7775F">
        <w:tc>
          <w:tcPr>
            <w:tcW w:w="1700" w:type="pct"/>
          </w:tcPr>
          <w:p w14:paraId="09BEF358" w14:textId="77777777" w:rsidR="00F05663" w:rsidRPr="00A05AF7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7" w:type="pct"/>
          </w:tcPr>
          <w:p w14:paraId="7D8A28CB" w14:textId="77777777" w:rsidR="00F05663" w:rsidRPr="00A05AF7" w:rsidRDefault="00F05663" w:rsidP="00F0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และไฟฟ้าจากก๊าซชีวภาพ</w:t>
            </w:r>
          </w:p>
        </w:tc>
        <w:tc>
          <w:tcPr>
            <w:tcW w:w="146" w:type="pct"/>
          </w:tcPr>
          <w:p w14:paraId="384BEBEF" w14:textId="77777777" w:rsidR="00F05663" w:rsidRPr="00D660EC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3A6F0C9" w14:textId="77777777" w:rsidR="00F05663" w:rsidRPr="00AE4238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6703B5E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7" w:type="pct"/>
          </w:tcPr>
          <w:p w14:paraId="5AA251A6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023389B" w14:textId="77777777" w:rsidR="00F05663" w:rsidRPr="00A05AF7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023F49FC" w14:textId="77777777" w:rsidR="00F05663" w:rsidRPr="00D660EC" w:rsidRDefault="00F05663" w:rsidP="00F05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18F8A52" w14:textId="15E44199" w:rsidR="008302CC" w:rsidRDefault="008302CC" w:rsidP="006A0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/>
          <w:b/>
          <w:bCs/>
          <w:sz w:val="30"/>
          <w:szCs w:val="30"/>
        </w:rPr>
        <w:t xml:space="preserve">* </w:t>
      </w:r>
      <w:r w:rsidRPr="008302CC">
        <w:rPr>
          <w:rFonts w:ascii="Angsana New" w:hAnsi="Angsana New" w:hint="cs"/>
          <w:sz w:val="30"/>
          <w:szCs w:val="30"/>
          <w:cs/>
        </w:rPr>
        <w:t>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บริษัท อุบล ไบโอก๊าซ จำกัด ได้จดทะเบียนเลิกบริษัทกับกระทรวงพาณิชย์</w:t>
      </w:r>
    </w:p>
    <w:p w14:paraId="2D4055E0" w14:textId="77777777" w:rsidR="008302CC" w:rsidRPr="008302CC" w:rsidRDefault="008302CC" w:rsidP="006A0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D65E691" w14:textId="5817BBE1" w:rsidR="006A084B" w:rsidRPr="00AE4238" w:rsidRDefault="00A01B98" w:rsidP="006A0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E4238">
        <w:rPr>
          <w:rFonts w:ascii="Angsana New" w:hAnsi="Angsana New"/>
          <w:b/>
          <w:bCs/>
          <w:sz w:val="30"/>
          <w:szCs w:val="30"/>
        </w:rPr>
        <w:t>2</w:t>
      </w:r>
      <w:r w:rsidR="006A084B" w:rsidRPr="00AE4238">
        <w:rPr>
          <w:rFonts w:ascii="Angsana New" w:hAnsi="Angsana New"/>
          <w:b/>
          <w:bCs/>
          <w:sz w:val="30"/>
          <w:szCs w:val="30"/>
        </w:rPr>
        <w:tab/>
      </w:r>
      <w:r w:rsidR="006A084B" w:rsidRPr="00AE4238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794B42E1" w14:textId="77777777" w:rsidR="00787AB2" w:rsidRPr="00D660EC" w:rsidRDefault="00787AB2" w:rsidP="003174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751BBD4" w14:textId="77777777" w:rsidR="007465F3" w:rsidRPr="00D660EC" w:rsidRDefault="007465F3" w:rsidP="00970547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759FAB39" w14:textId="77777777" w:rsidR="007465F3" w:rsidRPr="00D660EC" w:rsidRDefault="007465F3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0978A98A" w14:textId="60B6D83B" w:rsidR="000C3B93" w:rsidRPr="009843A1" w:rsidRDefault="002F3B20" w:rsidP="009843A1">
      <w:pPr>
        <w:pStyle w:val="block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843A1">
        <w:rPr>
          <w:rFonts w:ascii="Angsana New" w:hAnsi="Angsana New"/>
          <w:sz w:val="30"/>
          <w:szCs w:val="30"/>
          <w:cs/>
          <w:lang w:val="en-US"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</w:t>
      </w:r>
    </w:p>
    <w:p w14:paraId="057FA81B" w14:textId="77777777" w:rsidR="002F3B20" w:rsidRPr="00D660EC" w:rsidRDefault="002F3B20" w:rsidP="002F3B20">
      <w:pPr>
        <w:pStyle w:val="block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E4238">
        <w:rPr>
          <w:rFonts w:ascii="Angsana New" w:hAnsi="Angsana New"/>
          <w:sz w:val="30"/>
          <w:szCs w:val="30"/>
          <w:cs/>
          <w:lang w:val="en-US" w:bidi="th-TH"/>
        </w:rPr>
        <w:t xml:space="preserve"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 </w:t>
      </w:r>
      <w:r w:rsidRPr="00AE4238">
        <w:rPr>
          <w:rFonts w:ascii="Angsana New" w:hAnsi="Angsana New"/>
          <w:sz w:val="30"/>
          <w:szCs w:val="30"/>
          <w:lang w:val="en-US" w:bidi="th-TH"/>
        </w:rPr>
        <w:t xml:space="preserve">1  </w:t>
      </w:r>
      <w:r w:rsidRPr="00AE4238">
        <w:rPr>
          <w:rFonts w:ascii="Angsana New" w:hAnsi="Angsana New"/>
          <w:sz w:val="30"/>
          <w:szCs w:val="30"/>
          <w:cs/>
          <w:lang w:val="en-US" w:bidi="th-TH"/>
        </w:rPr>
        <w:t xml:space="preserve">มกราคม </w:t>
      </w:r>
      <w:r w:rsidRPr="00AE4238">
        <w:rPr>
          <w:rFonts w:ascii="Angsana New" w:hAnsi="Angsana New"/>
          <w:sz w:val="30"/>
          <w:szCs w:val="30"/>
          <w:lang w:val="en-US" w:bidi="th-TH"/>
        </w:rPr>
        <w:t xml:space="preserve">2563 </w:t>
      </w:r>
      <w:r w:rsidRPr="00AE4238">
        <w:rPr>
          <w:rFonts w:ascii="Angsana New" w:hAnsi="Angsana New"/>
          <w:sz w:val="30"/>
          <w:szCs w:val="30"/>
          <w:cs/>
          <w:lang w:val="en-US" w:bidi="th-TH"/>
        </w:rPr>
        <w:t>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</w:p>
    <w:p w14:paraId="0D60D812" w14:textId="619239E8" w:rsidR="00BA60A8" w:rsidRDefault="002F3B20" w:rsidP="002F3B20">
      <w:pPr>
        <w:pStyle w:val="block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E4238">
        <w:rPr>
          <w:rFonts w:ascii="Angsana New" w:hAnsi="Angsana New"/>
          <w:sz w:val="30"/>
          <w:szCs w:val="30"/>
          <w:cs/>
          <w:lang w:val="en-US" w:bidi="th-TH"/>
        </w:rPr>
        <w:t xml:space="preserve">กลุ่มบริษัทถือปฏิบัติตามมาตรฐานการรายงานทางการเงินกลุ่มเครื่องมือทางการเงิน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Pr="00AE4238">
        <w:rPr>
          <w:rFonts w:ascii="Angsana New" w:hAnsi="Angsana New"/>
          <w:sz w:val="30"/>
          <w:szCs w:val="30"/>
          <w:lang w:val="en-US" w:bidi="th-TH"/>
        </w:rPr>
        <w:t xml:space="preserve">9 </w:t>
      </w:r>
      <w:r w:rsidRPr="00AE4238">
        <w:rPr>
          <w:rFonts w:ascii="Angsana New" w:hAnsi="Angsana New"/>
          <w:sz w:val="30"/>
          <w:szCs w:val="30"/>
          <w:cs/>
          <w:lang w:val="en-US" w:bidi="th-TH"/>
        </w:rPr>
        <w:t xml:space="preserve">เรื่อง </w:t>
      </w:r>
      <w:r w:rsidRPr="009843A1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เครื่องมือทางการเงิน</w:t>
      </w:r>
      <w:r w:rsidRPr="00AE4238">
        <w:rPr>
          <w:rFonts w:ascii="Angsana New" w:hAnsi="Angsana New"/>
          <w:sz w:val="30"/>
          <w:szCs w:val="30"/>
          <w:cs/>
          <w:lang w:val="en-US" w:bidi="th-TH"/>
        </w:rPr>
        <w:t xml:space="preserve"> (</w:t>
      </w:r>
      <w:r w:rsidRPr="00D660EC">
        <w:rPr>
          <w:rFonts w:ascii="Angsana New" w:hAnsi="Angsana New"/>
          <w:sz w:val="30"/>
          <w:szCs w:val="30"/>
          <w:lang w:val="en-US" w:bidi="th-TH"/>
        </w:rPr>
        <w:t xml:space="preserve">TFRS </w:t>
      </w:r>
      <w:r w:rsidRPr="00AE4238">
        <w:rPr>
          <w:rFonts w:ascii="Angsana New" w:hAnsi="Angsana New"/>
          <w:sz w:val="30"/>
          <w:szCs w:val="30"/>
          <w:lang w:val="en-US" w:bidi="th-TH"/>
        </w:rPr>
        <w:t xml:space="preserve">9) </w:t>
      </w:r>
      <w:r w:rsidRPr="00AE4238">
        <w:rPr>
          <w:rFonts w:ascii="Angsana New" w:hAnsi="Angsana New"/>
          <w:sz w:val="30"/>
          <w:szCs w:val="30"/>
          <w:cs/>
          <w:lang w:val="en-US" w:bidi="th-TH"/>
        </w:rPr>
        <w:t xml:space="preserve">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Pr="00AE4238">
        <w:rPr>
          <w:rFonts w:ascii="Angsana New" w:hAnsi="Angsana New"/>
          <w:sz w:val="30"/>
          <w:szCs w:val="30"/>
          <w:lang w:val="en-US" w:bidi="th-TH"/>
        </w:rPr>
        <w:t xml:space="preserve">16 </w:t>
      </w:r>
      <w:r w:rsidRPr="00AE4238">
        <w:rPr>
          <w:rFonts w:ascii="Angsana New" w:hAnsi="Angsana New"/>
          <w:sz w:val="30"/>
          <w:szCs w:val="30"/>
          <w:cs/>
          <w:lang w:val="en-US" w:bidi="th-TH"/>
        </w:rPr>
        <w:t xml:space="preserve">เรื่อง </w:t>
      </w:r>
      <w:r w:rsidRPr="009843A1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สัญญาเช่า</w:t>
      </w:r>
      <w:r w:rsidRPr="00AE4238">
        <w:rPr>
          <w:rFonts w:ascii="Angsana New" w:hAnsi="Angsana New"/>
          <w:sz w:val="30"/>
          <w:szCs w:val="30"/>
          <w:cs/>
          <w:lang w:val="en-US" w:bidi="th-TH"/>
        </w:rPr>
        <w:t xml:space="preserve"> (</w:t>
      </w:r>
      <w:r w:rsidRPr="00D660EC">
        <w:rPr>
          <w:rFonts w:ascii="Angsana New" w:hAnsi="Angsana New"/>
          <w:sz w:val="30"/>
          <w:szCs w:val="30"/>
          <w:lang w:val="en-US" w:bidi="th-TH"/>
        </w:rPr>
        <w:t xml:space="preserve">TFRS </w:t>
      </w:r>
      <w:r w:rsidRPr="00AE4238">
        <w:rPr>
          <w:rFonts w:ascii="Angsana New" w:hAnsi="Angsana New"/>
          <w:sz w:val="30"/>
          <w:szCs w:val="30"/>
          <w:lang w:val="en-US" w:bidi="th-TH"/>
        </w:rPr>
        <w:t xml:space="preserve">16) </w:t>
      </w:r>
      <w:r w:rsidRPr="00AE4238">
        <w:rPr>
          <w:rFonts w:ascii="Angsana New" w:hAnsi="Angsana New"/>
          <w:sz w:val="30"/>
          <w:szCs w:val="30"/>
          <w:cs/>
          <w:lang w:val="en-US" w:bidi="th-TH"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AE4238">
        <w:rPr>
          <w:rFonts w:ascii="Angsana New" w:hAnsi="Angsana New"/>
          <w:sz w:val="30"/>
          <w:szCs w:val="30"/>
          <w:lang w:val="en-US" w:bidi="th-TH"/>
        </w:rPr>
        <w:t>3</w:t>
      </w:r>
    </w:p>
    <w:p w14:paraId="41C45764" w14:textId="77777777" w:rsidR="0046656A" w:rsidRPr="00D660EC" w:rsidRDefault="0046656A" w:rsidP="002F3B20">
      <w:pPr>
        <w:pStyle w:val="block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40591B2" w14:textId="77777777" w:rsidR="00E848F8" w:rsidRPr="00D660EC" w:rsidRDefault="00E848F8" w:rsidP="00E848F8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44B35572" w14:textId="77777777" w:rsidR="007465F3" w:rsidRPr="005132AE" w:rsidRDefault="007465F3" w:rsidP="00513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EE1D2F4" w14:textId="77777777" w:rsidR="007D7BA7" w:rsidRDefault="00A674E2" w:rsidP="00B13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งบการเงินนี้</w:t>
      </w:r>
      <w:r w:rsidR="009843A1">
        <w:rPr>
          <w:rFonts w:ascii="Angsana New" w:hAnsi="Angsana New" w:hint="cs"/>
          <w:sz w:val="30"/>
          <w:szCs w:val="30"/>
          <w:cs/>
        </w:rPr>
        <w:t>นำเสนอ</w:t>
      </w:r>
      <w:r w:rsidRPr="00AE4238">
        <w:rPr>
          <w:rFonts w:ascii="Angsana New" w:hAnsi="Angsana New"/>
          <w:sz w:val="30"/>
          <w:szCs w:val="30"/>
          <w:cs/>
        </w:rPr>
        <w:t xml:space="preserve">เป็นเงินบาทซึ่งเป็นสกุลเงินที่ใช้ในการดำเนินงานของบริษัท </w:t>
      </w:r>
    </w:p>
    <w:p w14:paraId="28669AA2" w14:textId="77777777" w:rsidR="009843A1" w:rsidRPr="005132AE" w:rsidRDefault="009843A1" w:rsidP="00513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346F0FA" w14:textId="77777777" w:rsidR="0022370F" w:rsidRPr="00D660EC" w:rsidRDefault="0022370F" w:rsidP="00223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9843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14:paraId="53975C2B" w14:textId="77777777" w:rsidR="007465F3" w:rsidRPr="005132AE" w:rsidRDefault="007465F3" w:rsidP="00513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0B7C40C" w14:textId="77777777" w:rsidR="007D7BA7" w:rsidRPr="00D660EC" w:rsidRDefault="007465F3" w:rsidP="007D7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ในการจัดทำงบการเงินให้เป็นไปตา</w:t>
      </w:r>
      <w:r w:rsidR="00772E61" w:rsidRPr="00AE4238">
        <w:rPr>
          <w:rFonts w:ascii="Angsana New" w:hAnsi="Angsana New"/>
          <w:spacing w:val="-2"/>
          <w:sz w:val="30"/>
          <w:szCs w:val="30"/>
          <w:cs/>
        </w:rPr>
        <w:t>ม</w:t>
      </w:r>
      <w:r w:rsidRPr="00AE4238">
        <w:rPr>
          <w:rFonts w:ascii="Angsana New" w:hAnsi="Angsana New"/>
          <w:spacing w:val="-2"/>
          <w:sz w:val="30"/>
          <w:szCs w:val="30"/>
          <w:cs/>
        </w:rPr>
        <w:t xml:space="preserve">มาตรฐานการรายงานทางการเงิน ผู้บริหารต้องใช้วิจารณญาณ </w:t>
      </w:r>
      <w:r w:rsidR="007D7BA7" w:rsidRPr="00AE4238">
        <w:rPr>
          <w:rFonts w:ascii="Angsana New" w:hAnsi="Angsana New"/>
          <w:spacing w:val="-2"/>
          <w:sz w:val="30"/>
          <w:szCs w:val="30"/>
          <w:cs/>
        </w:rPr>
        <w:t>การประมาณ</w:t>
      </w:r>
      <w:r w:rsidR="001F1E3B" w:rsidRPr="00AE4238">
        <w:rPr>
          <w:rFonts w:ascii="Angsana New" w:hAnsi="Angsana New"/>
          <w:spacing w:val="-2"/>
          <w:sz w:val="30"/>
          <w:szCs w:val="30"/>
          <w:cs/>
        </w:rPr>
        <w:t>การ</w:t>
      </w:r>
      <w:r w:rsidR="007D7BA7" w:rsidRPr="00AE4238">
        <w:rPr>
          <w:rFonts w:ascii="Angsana New" w:hAnsi="Angsana New"/>
          <w:sz w:val="30"/>
          <w:szCs w:val="30"/>
          <w:cs/>
        </w:rPr>
        <w:t>และข้อสมมติ</w:t>
      </w:r>
      <w:r w:rsidRPr="00AE4238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</w:t>
      </w:r>
      <w:r w:rsidR="00893BEA" w:rsidRPr="00AE4238">
        <w:rPr>
          <w:rFonts w:ascii="Angsana New" w:hAnsi="Angsana New"/>
          <w:sz w:val="30"/>
          <w:szCs w:val="30"/>
          <w:cs/>
        </w:rPr>
        <w:t>ของกลุ่มบริษัท</w:t>
      </w:r>
      <w:r w:rsidR="0033617F" w:rsidRPr="00AE4238">
        <w:rPr>
          <w:rFonts w:ascii="Angsana New" w:hAnsi="Angsana New"/>
          <w:sz w:val="30"/>
          <w:szCs w:val="30"/>
          <w:cs/>
        </w:rPr>
        <w:t xml:space="preserve"> ทั้งนี้</w:t>
      </w:r>
      <w:r w:rsidRPr="00AE4238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54E8FCD0" w14:textId="77777777" w:rsidR="007D7BA7" w:rsidRPr="00D660EC" w:rsidRDefault="007D7BA7" w:rsidP="007D7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937AC87" w14:textId="77777777" w:rsidR="0022370F" w:rsidRPr="00D660EC" w:rsidRDefault="007D7BA7" w:rsidP="007D7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22370F" w:rsidRPr="00AE4238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การปรับประมาณการทางบัญชีจะบันทึกโดยใช้วิธีเปลี่ยนทันทีเป็นต้นไป</w:t>
      </w:r>
    </w:p>
    <w:p w14:paraId="37E27F46" w14:textId="77777777" w:rsidR="00364CC1" w:rsidRPr="005132AE" w:rsidRDefault="00364CC1" w:rsidP="00513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633D2E6" w14:textId="77777777" w:rsidR="00E91B9E" w:rsidRPr="001B2796" w:rsidRDefault="00E91B9E" w:rsidP="00816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B2796">
        <w:rPr>
          <w:rFonts w:asciiTheme="majorBidi" w:hAnsiTheme="majorBidi" w:cstheme="majorBidi"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5D2E8597" w14:textId="77777777" w:rsidR="00E91B9E" w:rsidRPr="005132AE" w:rsidRDefault="00E91B9E" w:rsidP="00513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CC7C8FF" w14:textId="77777777" w:rsidR="00E91B9E" w:rsidRPr="001B2796" w:rsidRDefault="00893BEA" w:rsidP="001B2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2796">
        <w:rPr>
          <w:rFonts w:ascii="Angsana New" w:hAnsi="Angsana New"/>
          <w:sz w:val="30"/>
          <w:szCs w:val="30"/>
          <w:cs/>
        </w:rPr>
        <w:t xml:space="preserve">ข้อมูลเกี่ยวกับข้อสมมติและความไม่แน่นอนของการประมาณการ ณ วันที่ </w:t>
      </w:r>
      <w:r w:rsidRPr="001B2796">
        <w:rPr>
          <w:rFonts w:ascii="Angsana New" w:hAnsi="Angsana New"/>
          <w:sz w:val="30"/>
          <w:szCs w:val="30"/>
        </w:rPr>
        <w:t xml:space="preserve">31 </w:t>
      </w:r>
      <w:r w:rsidRPr="001B279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B2796">
        <w:rPr>
          <w:rFonts w:ascii="Angsana New" w:hAnsi="Angsana New"/>
          <w:sz w:val="30"/>
          <w:szCs w:val="30"/>
        </w:rPr>
        <w:t>256</w:t>
      </w:r>
      <w:r w:rsidR="00CC088B" w:rsidRPr="001B2796">
        <w:rPr>
          <w:rFonts w:ascii="Angsana New" w:hAnsi="Angsana New"/>
          <w:sz w:val="30"/>
          <w:szCs w:val="30"/>
        </w:rPr>
        <w:t>3</w:t>
      </w:r>
      <w:r w:rsidRPr="001B2796">
        <w:rPr>
          <w:rFonts w:ascii="Angsana New" w:hAnsi="Angsana New"/>
          <w:sz w:val="30"/>
          <w:szCs w:val="30"/>
        </w:rPr>
        <w:t xml:space="preserve"> </w:t>
      </w:r>
      <w:r w:rsidRPr="001B2796">
        <w:rPr>
          <w:rFonts w:ascii="Angsana New" w:hAnsi="Angsana New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1B2796">
        <w:rPr>
          <w:rFonts w:ascii="Angsana New" w:hAnsi="Angsana New"/>
          <w:sz w:val="30"/>
          <w:szCs w:val="30"/>
          <w:rtl/>
          <w:cs/>
        </w:rPr>
        <w:t xml:space="preserve"> </w:t>
      </w:r>
      <w:r w:rsidRPr="001B2796">
        <w:rPr>
          <w:rFonts w:ascii="Angsana New" w:hAnsi="Angsana New"/>
          <w:sz w:val="30"/>
          <w:szCs w:val="30"/>
          <w:cs/>
        </w:rPr>
        <w:t>ได้เปิดเผยในหมายเหตุประกอบงบการเงินต่อไปนี้</w:t>
      </w:r>
    </w:p>
    <w:p w14:paraId="7776C1FD" w14:textId="77777777" w:rsidR="00893BEA" w:rsidRPr="005132AE" w:rsidRDefault="00893BEA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8730" w:type="dxa"/>
        <w:tblInd w:w="990" w:type="dxa"/>
        <w:tblLook w:val="04A0" w:firstRow="1" w:lastRow="0" w:firstColumn="1" w:lastColumn="0" w:noHBand="0" w:noVBand="1"/>
      </w:tblPr>
      <w:tblGrid>
        <w:gridCol w:w="1440"/>
        <w:gridCol w:w="7290"/>
      </w:tblGrid>
      <w:tr w:rsidR="00486AC1" w:rsidRPr="00D660EC" w14:paraId="5438FDFD" w14:textId="77777777" w:rsidTr="00BB1395">
        <w:tc>
          <w:tcPr>
            <w:tcW w:w="1440" w:type="dxa"/>
          </w:tcPr>
          <w:p w14:paraId="60CB420E" w14:textId="01E3EC29" w:rsidR="00486AC1" w:rsidRPr="00D660EC" w:rsidRDefault="00ED6598" w:rsidP="0048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BB1395">
              <w:rPr>
                <w:rFonts w:ascii="Angsana New" w:hAnsi="Angsana New"/>
                <w:sz w:val="30"/>
                <w:szCs w:val="30"/>
              </w:rPr>
              <w:t>,</w:t>
            </w:r>
            <w:r w:rsidR="00486AC1" w:rsidRPr="00AE42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52FC4">
              <w:rPr>
                <w:rFonts w:ascii="Angsana New" w:hAnsi="Angsana New"/>
                <w:sz w:val="30"/>
                <w:szCs w:val="30"/>
              </w:rPr>
              <w:t>9</w:t>
            </w:r>
            <w:r w:rsidR="00486AC1" w:rsidRPr="00AE423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86AC1" w:rsidRPr="00AE4238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017626" w:rsidRPr="00AE4238">
              <w:rPr>
                <w:rFonts w:ascii="Angsana New" w:hAnsi="Angsana New"/>
                <w:sz w:val="30"/>
                <w:szCs w:val="30"/>
              </w:rPr>
              <w:t>1</w:t>
            </w:r>
            <w:r w:rsidR="00952FC4">
              <w:rPr>
                <w:rFonts w:ascii="Angsana New" w:hAnsi="Angsana New"/>
                <w:sz w:val="30"/>
                <w:szCs w:val="30"/>
              </w:rPr>
              <w:t>0</w:t>
            </w:r>
            <w:r w:rsidR="00486AC1" w:rsidRPr="00AE42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0B1EE45" w14:textId="77777777" w:rsidR="00486AC1" w:rsidRPr="000D3B86" w:rsidRDefault="00486AC1" w:rsidP="0048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90" w:type="dxa"/>
          </w:tcPr>
          <w:p w14:paraId="750ECF70" w14:textId="3C0DFF9E" w:rsidR="00486AC1" w:rsidRPr="00AE4238" w:rsidRDefault="00486AC1" w:rsidP="0048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การทดสอบด้อยค่าของเงินลงทุนในบริษัทย่อยและที่ดิน อาคารและอุปกรณ์ เกี่ยวกับการใช้ข้อสมมติที่สำคัญที่ใช้ในการประมาณมูลค่าที่คาดว่าจะได้รับคืน</w:t>
            </w:r>
          </w:p>
        </w:tc>
      </w:tr>
      <w:tr w:rsidR="00486AC1" w:rsidRPr="00D660EC" w14:paraId="179F76A0" w14:textId="77777777" w:rsidTr="00BB1395">
        <w:tc>
          <w:tcPr>
            <w:tcW w:w="1440" w:type="dxa"/>
          </w:tcPr>
          <w:p w14:paraId="2974A7F5" w14:textId="1302C8E1" w:rsidR="00486AC1" w:rsidRPr="00D660EC" w:rsidRDefault="00486AC1" w:rsidP="0048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</w:t>
            </w:r>
            <w:r w:rsidR="00952FC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290" w:type="dxa"/>
          </w:tcPr>
          <w:p w14:paraId="7B5C1BB2" w14:textId="77777777" w:rsidR="00486AC1" w:rsidRPr="00D660EC" w:rsidRDefault="00486AC1" w:rsidP="00486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 เกี่ยวกับข้อสมมติหลักในการประมาณการตามหลักคณิตศาสตร์ประกันภัย</w:t>
            </w:r>
          </w:p>
        </w:tc>
      </w:tr>
    </w:tbl>
    <w:p w14:paraId="02702D51" w14:textId="77777777" w:rsidR="004F6456" w:rsidRDefault="004F6456" w:rsidP="00223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4873599" w14:textId="77777777" w:rsidR="002F3B20" w:rsidRPr="00D660EC" w:rsidRDefault="002F3B20" w:rsidP="002F3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AE4238">
        <w:rPr>
          <w:rFonts w:ascii="Angsana New" w:hAnsi="Angsana New"/>
          <w:b/>
          <w:bCs/>
          <w:sz w:val="30"/>
          <w:szCs w:val="30"/>
        </w:rPr>
        <w:t>3</w:t>
      </w:r>
      <w:r w:rsidRPr="00AE4238">
        <w:rPr>
          <w:rFonts w:ascii="Angsana New" w:hAnsi="Angsana New"/>
          <w:b/>
          <w:bCs/>
          <w:sz w:val="30"/>
          <w:szCs w:val="30"/>
        </w:rPr>
        <w:tab/>
      </w:r>
      <w:r w:rsidRPr="00AE4238">
        <w:rPr>
          <w:rFonts w:ascii="Angsana New" w:hAnsi="Angsana New"/>
          <w:b/>
          <w:bCs/>
          <w:sz w:val="30"/>
          <w:szCs w:val="30"/>
          <w:cs/>
        </w:rPr>
        <w:t xml:space="preserve">การเปลี่ยนแปลงนโยบายการบัญชี  </w:t>
      </w:r>
    </w:p>
    <w:p w14:paraId="721FF8C3" w14:textId="77777777" w:rsidR="002F3B20" w:rsidRPr="00D660EC" w:rsidRDefault="002F3B20" w:rsidP="002F3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F973AF0" w14:textId="77777777" w:rsidR="002F3B20" w:rsidRPr="00AE4238" w:rsidRDefault="002F3B20" w:rsidP="002F3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 w:rsidRPr="00AE4238">
        <w:rPr>
          <w:rFonts w:ascii="Angsana New" w:hAnsi="Angsana New"/>
          <w:sz w:val="30"/>
          <w:szCs w:val="30"/>
          <w:cs/>
          <w:lang w:eastAsia="x-none"/>
        </w:rPr>
        <w:t xml:space="preserve">ตั้งแต่วันที่ </w:t>
      </w:r>
      <w:r w:rsidRPr="00AE4238">
        <w:rPr>
          <w:rFonts w:ascii="Angsana New" w:hAnsi="Angsana New"/>
          <w:sz w:val="30"/>
          <w:szCs w:val="30"/>
          <w:lang w:eastAsia="x-none"/>
        </w:rPr>
        <w:t>1</w:t>
      </w:r>
      <w:r w:rsidRPr="002F3B20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AE4238">
        <w:rPr>
          <w:rFonts w:ascii="Angsana New" w:hAnsi="Angsana New"/>
          <w:sz w:val="30"/>
          <w:szCs w:val="30"/>
          <w:cs/>
          <w:lang w:eastAsia="x-none"/>
        </w:rPr>
        <w:t xml:space="preserve">มกราคม </w:t>
      </w:r>
      <w:r w:rsidRPr="00AE4238">
        <w:rPr>
          <w:rFonts w:ascii="Angsana New" w:hAnsi="Angsana New"/>
          <w:sz w:val="30"/>
          <w:szCs w:val="30"/>
          <w:lang w:eastAsia="x-none"/>
        </w:rPr>
        <w:t>2563</w:t>
      </w:r>
      <w:r w:rsidRPr="002F3B20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AE4238">
        <w:rPr>
          <w:rFonts w:ascii="Angsana New" w:hAnsi="Angsana New"/>
          <w:sz w:val="30"/>
          <w:szCs w:val="30"/>
          <w:cs/>
          <w:lang w:eastAsia="x-none"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2F3B20">
        <w:rPr>
          <w:rFonts w:ascii="Angsana New" w:hAnsi="Angsana New"/>
          <w:sz w:val="30"/>
          <w:szCs w:val="30"/>
          <w:lang w:val="x-none" w:eastAsia="x-none"/>
        </w:rPr>
        <w:t xml:space="preserve">TFRS </w:t>
      </w:r>
      <w:r w:rsidRPr="00AE4238">
        <w:rPr>
          <w:rFonts w:ascii="Angsana New" w:hAnsi="Angsana New"/>
          <w:sz w:val="30"/>
          <w:szCs w:val="30"/>
          <w:lang w:eastAsia="x-none"/>
        </w:rPr>
        <w:t>16</w:t>
      </w:r>
      <w:r w:rsidRPr="002F3B20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AE4238">
        <w:rPr>
          <w:rFonts w:ascii="Angsana New" w:hAnsi="Angsana New"/>
          <w:sz w:val="30"/>
          <w:szCs w:val="30"/>
          <w:cs/>
          <w:lang w:eastAsia="x-none"/>
        </w:rPr>
        <w:t xml:space="preserve">เป็นครั้งแรก </w:t>
      </w:r>
    </w:p>
    <w:p w14:paraId="77BCEAD1" w14:textId="0A1FEC2B" w:rsidR="005132AE" w:rsidRDefault="00513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  <w:lang w:eastAsia="x-none"/>
        </w:rPr>
        <w:br w:type="page"/>
      </w:r>
    </w:p>
    <w:p w14:paraId="258947C4" w14:textId="77777777" w:rsidR="002F3B20" w:rsidRPr="00D660EC" w:rsidRDefault="002F3B20" w:rsidP="002F3B2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1E92FD27" w14:textId="77777777" w:rsidR="002F3B20" w:rsidRPr="002F3B20" w:rsidRDefault="002F3B20" w:rsidP="002F3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2F3B20">
        <w:rPr>
          <w:rFonts w:ascii="Angsana New" w:hAnsi="Angsana New"/>
          <w:sz w:val="30"/>
          <w:szCs w:val="30"/>
          <w:lang w:val="x-none" w:eastAsia="x-none"/>
        </w:rPr>
        <w:tab/>
      </w:r>
    </w:p>
    <w:p w14:paraId="08067792" w14:textId="002FAEC0" w:rsidR="002F3B20" w:rsidRPr="00D660EC" w:rsidRDefault="002F3B20" w:rsidP="002F3B20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AE4238">
        <w:rPr>
          <w:rFonts w:ascii="Angsana New" w:hAnsi="Angsana New"/>
          <w:sz w:val="30"/>
          <w:szCs w:val="30"/>
        </w:rPr>
        <w:t xml:space="preserve">1 </w:t>
      </w:r>
      <w:r w:rsidRPr="00AE4238">
        <w:rPr>
          <w:rFonts w:ascii="Angsana New" w:hAnsi="Angsana New"/>
          <w:sz w:val="30"/>
          <w:szCs w:val="30"/>
          <w:cs/>
        </w:rPr>
        <w:t xml:space="preserve">มกราคม </w:t>
      </w:r>
      <w:r w:rsidRPr="00AE4238">
        <w:rPr>
          <w:rFonts w:ascii="Angsana New" w:hAnsi="Angsana New"/>
          <w:sz w:val="30"/>
          <w:szCs w:val="30"/>
        </w:rPr>
        <w:t xml:space="preserve">2563 </w:t>
      </w:r>
      <w:r w:rsidRPr="00AE4238">
        <w:rPr>
          <w:rFonts w:ascii="Angsana New" w:hAnsi="Angsana New"/>
          <w:sz w:val="30"/>
          <w:szCs w:val="30"/>
          <w:cs/>
        </w:rPr>
        <w:t xml:space="preserve">ดังนั้น กลุ่มบริษัทจึงไม่ปรับปรุงข้อมูลที่นำเสนอในปี </w:t>
      </w:r>
      <w:r w:rsidRPr="00AE4238">
        <w:rPr>
          <w:rFonts w:ascii="Angsana New" w:hAnsi="Angsana New"/>
          <w:sz w:val="30"/>
          <w:szCs w:val="30"/>
        </w:rPr>
        <w:t xml:space="preserve">2562 </w:t>
      </w:r>
      <w:r w:rsidR="009B26C9">
        <w:rPr>
          <w:rFonts w:ascii="Angsana New" w:hAnsi="Angsana New" w:hint="cs"/>
          <w:sz w:val="30"/>
          <w:szCs w:val="30"/>
          <w:cs/>
        </w:rPr>
        <w:t xml:space="preserve"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 </w:t>
      </w:r>
      <w:r w:rsidRPr="00AE4238">
        <w:rPr>
          <w:rFonts w:ascii="Angsana New" w:hAnsi="Angsana New"/>
          <w:sz w:val="30"/>
          <w:szCs w:val="30"/>
          <w:cs/>
        </w:rPr>
        <w:t xml:space="preserve">ทั้งนี้กลุ่มบริษัทไม่มีผลกระทบที่ต้องทำการปรับปรุงเข้ากำไรสะสม ณ </w:t>
      </w:r>
      <w:r w:rsidRPr="00AE4238">
        <w:rPr>
          <w:rFonts w:ascii="Angsana New" w:hAnsi="Angsana New"/>
          <w:sz w:val="30"/>
          <w:szCs w:val="30"/>
        </w:rPr>
        <w:t xml:space="preserve">1 </w:t>
      </w:r>
      <w:r w:rsidRPr="00AE4238">
        <w:rPr>
          <w:rFonts w:ascii="Angsana New" w:hAnsi="Angsana New"/>
          <w:sz w:val="30"/>
          <w:szCs w:val="30"/>
          <w:cs/>
        </w:rPr>
        <w:t xml:space="preserve">มกราคม </w:t>
      </w:r>
      <w:r w:rsidRPr="00AE4238">
        <w:rPr>
          <w:rFonts w:ascii="Angsana New" w:hAnsi="Angsana New"/>
          <w:sz w:val="30"/>
          <w:szCs w:val="30"/>
        </w:rPr>
        <w:t>2563</w:t>
      </w:r>
    </w:p>
    <w:p w14:paraId="7B25CA91" w14:textId="77777777" w:rsidR="002F3B20" w:rsidRPr="00D660EC" w:rsidRDefault="002F3B20" w:rsidP="002F3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firstLine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73D91528" w14:textId="77777777" w:rsidR="002F3B20" w:rsidRPr="00D660EC" w:rsidRDefault="002F3B20" w:rsidP="002F3B20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6A0DA2BA" w14:textId="77777777" w:rsidR="002F3B20" w:rsidRPr="00D660EC" w:rsidRDefault="002F3B20" w:rsidP="002F3B2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28BBDF" w14:textId="77777777" w:rsidR="002F3B20" w:rsidRPr="00D660EC" w:rsidRDefault="002F3B20" w:rsidP="002F3B2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DBC2EFB" w14:textId="77777777" w:rsidR="002F3B20" w:rsidRPr="00D660EC" w:rsidRDefault="002F3B20" w:rsidP="002F3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7632C45" w14:textId="77777777" w:rsidR="002F3B20" w:rsidRPr="00D660EC" w:rsidRDefault="002F3B20" w:rsidP="002F3B20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AE4238">
        <w:rPr>
          <w:rFonts w:ascii="Angsana New" w:hAnsi="Angsana New"/>
          <w:sz w:val="30"/>
          <w:szCs w:val="30"/>
        </w:rPr>
        <w:t>9 (“</w:t>
      </w:r>
      <w:r w:rsidRPr="00D660EC">
        <w:rPr>
          <w:rFonts w:ascii="Angsana New" w:hAnsi="Angsana New"/>
          <w:sz w:val="30"/>
          <w:szCs w:val="30"/>
        </w:rPr>
        <w:t xml:space="preserve">TFRS </w:t>
      </w:r>
      <w:r w:rsidRPr="00AE4238">
        <w:rPr>
          <w:rFonts w:ascii="Angsana New" w:hAnsi="Angsana New"/>
          <w:sz w:val="30"/>
          <w:szCs w:val="30"/>
        </w:rPr>
        <w:t xml:space="preserve">9”) </w:t>
      </w:r>
      <w:r w:rsidRPr="00AE4238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AE4238">
        <w:rPr>
          <w:rFonts w:ascii="Angsana New" w:hAnsi="Angsana New"/>
          <w:sz w:val="30"/>
          <w:szCs w:val="30"/>
        </w:rPr>
        <w:t xml:space="preserve">3 </w:t>
      </w:r>
      <w:r w:rsidRPr="00AE4238">
        <w:rPr>
          <w:rFonts w:ascii="Angsana New" w:hAnsi="Angsana New"/>
          <w:sz w:val="30"/>
          <w:szCs w:val="30"/>
          <w:cs/>
        </w:rPr>
        <w:t>ประเภท ได้แก่ ราคาทุนตัดจำหน่าย มูลค่ายุติธรรมผ่านกำไรขาดทุนเบ็ดเสร็จอื่น (</w:t>
      </w:r>
      <w:r w:rsidRPr="00D660EC">
        <w:rPr>
          <w:rFonts w:ascii="Angsana New" w:hAnsi="Angsana New"/>
          <w:sz w:val="30"/>
          <w:szCs w:val="30"/>
        </w:rPr>
        <w:t>FVOCI)</w:t>
      </w:r>
      <w:r w:rsidRPr="00AE4238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 (</w:t>
      </w:r>
      <w:r w:rsidRPr="00D660EC">
        <w:rPr>
          <w:rFonts w:ascii="Angsana New" w:hAnsi="Angsana New"/>
          <w:sz w:val="30"/>
          <w:szCs w:val="30"/>
        </w:rPr>
        <w:t xml:space="preserve">FVTPL) </w:t>
      </w:r>
      <w:r w:rsidRPr="00AE4238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D660EC">
        <w:rPr>
          <w:rFonts w:ascii="Angsana New" w:hAnsi="Angsana New"/>
          <w:sz w:val="30"/>
          <w:szCs w:val="30"/>
        </w:rPr>
        <w:t xml:space="preserve">TFRS </w:t>
      </w:r>
      <w:r w:rsidRPr="00AE4238">
        <w:rPr>
          <w:rFonts w:ascii="Angsana New" w:hAnsi="Angsana New"/>
          <w:sz w:val="30"/>
          <w:szCs w:val="30"/>
        </w:rPr>
        <w:t xml:space="preserve">9 </w:t>
      </w:r>
      <w:r w:rsidRPr="00AE4238">
        <w:rPr>
          <w:rFonts w:ascii="Angsana New" w:hAnsi="Angsana New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D660EC">
        <w:rPr>
          <w:rFonts w:ascii="Angsana New" w:hAnsi="Angsana New"/>
          <w:sz w:val="30"/>
          <w:szCs w:val="30"/>
        </w:rPr>
        <w:t xml:space="preserve">TFRS </w:t>
      </w:r>
      <w:r w:rsidRPr="00AE4238">
        <w:rPr>
          <w:rFonts w:ascii="Angsana New" w:hAnsi="Angsana New"/>
          <w:sz w:val="30"/>
          <w:szCs w:val="30"/>
        </w:rPr>
        <w:t xml:space="preserve">9 </w:t>
      </w:r>
      <w:r w:rsidRPr="00AE4238">
        <w:rPr>
          <w:rFonts w:ascii="Angsana New" w:hAnsi="Angsana New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AE4238">
        <w:rPr>
          <w:rFonts w:ascii="Angsana New" w:hAnsi="Angsana New"/>
          <w:sz w:val="30"/>
          <w:szCs w:val="30"/>
        </w:rPr>
        <w:t>105</w:t>
      </w:r>
    </w:p>
    <w:p w14:paraId="32A65225" w14:textId="77777777" w:rsidR="002F3B20" w:rsidRPr="00D660EC" w:rsidRDefault="002F3B20" w:rsidP="002F3B20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1AA31AE" w14:textId="77777777" w:rsidR="002F3B20" w:rsidRPr="00D660EC" w:rsidRDefault="002F3B20" w:rsidP="00377590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ตาม </w:t>
      </w:r>
      <w:r w:rsidRPr="00D660EC">
        <w:rPr>
          <w:rFonts w:ascii="Angsana New" w:hAnsi="Angsana New"/>
          <w:sz w:val="30"/>
          <w:szCs w:val="30"/>
        </w:rPr>
        <w:t xml:space="preserve">TFRS </w:t>
      </w:r>
      <w:r w:rsidRPr="00AE4238">
        <w:rPr>
          <w:rFonts w:ascii="Angsana New" w:hAnsi="Angsana New"/>
          <w:sz w:val="30"/>
          <w:szCs w:val="30"/>
        </w:rPr>
        <w:t xml:space="preserve">9 </w:t>
      </w:r>
      <w:r w:rsidRPr="00AE4238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เดิมกลุ่มบริษัทรับรู้รายการเมื่อใช้สิทธิในอนุพันธ์ดังกล่าว</w:t>
      </w:r>
    </w:p>
    <w:p w14:paraId="6940AAB0" w14:textId="77777777" w:rsidR="001B3086" w:rsidRPr="00D660EC" w:rsidRDefault="001B3086" w:rsidP="002F3B20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0E110E7" w14:textId="404FA8EF" w:rsidR="002F3B20" w:rsidRDefault="002F3B20" w:rsidP="002F3B20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D660EC">
        <w:rPr>
          <w:rFonts w:ascii="Angsana New" w:hAnsi="Angsana New"/>
          <w:sz w:val="30"/>
          <w:szCs w:val="30"/>
        </w:rPr>
        <w:t xml:space="preserve">TFRS </w:t>
      </w:r>
      <w:r w:rsidRPr="00AE4238">
        <w:rPr>
          <w:rFonts w:ascii="Angsana New" w:hAnsi="Angsana New"/>
          <w:sz w:val="30"/>
          <w:szCs w:val="30"/>
        </w:rPr>
        <w:t xml:space="preserve">9 </w:t>
      </w:r>
      <w:r w:rsidRPr="00AE4238">
        <w:rPr>
          <w:rFonts w:ascii="Angsana New" w:hAnsi="Angsana New"/>
          <w:sz w:val="30"/>
          <w:szCs w:val="30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Pr="00D660EC">
        <w:rPr>
          <w:rFonts w:ascii="Angsana New" w:hAnsi="Angsana New"/>
          <w:sz w:val="30"/>
          <w:szCs w:val="30"/>
        </w:rPr>
        <w:br/>
      </w:r>
      <w:r w:rsidRPr="00AE4238">
        <w:rPr>
          <w:rFonts w:ascii="Angsana New" w:hAnsi="Angsana New"/>
          <w:sz w:val="30"/>
          <w:szCs w:val="30"/>
        </w:rPr>
        <w:t xml:space="preserve">1 </w:t>
      </w:r>
      <w:r w:rsidRPr="00AE4238">
        <w:rPr>
          <w:rFonts w:ascii="Angsana New" w:hAnsi="Angsana New"/>
          <w:sz w:val="30"/>
          <w:szCs w:val="30"/>
          <w:cs/>
        </w:rPr>
        <w:t xml:space="preserve">มกราคม </w:t>
      </w:r>
      <w:r w:rsidRPr="00AE4238">
        <w:rPr>
          <w:rFonts w:ascii="Angsana New" w:hAnsi="Angsana New"/>
          <w:sz w:val="30"/>
          <w:szCs w:val="30"/>
        </w:rPr>
        <w:t xml:space="preserve">2563 </w:t>
      </w:r>
    </w:p>
    <w:p w14:paraId="4B10A09B" w14:textId="57EE42FB" w:rsidR="009B26C9" w:rsidRDefault="009B26C9" w:rsidP="002F3B20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A8C8DDE" w14:textId="2D2B7310" w:rsidR="009B26C9" w:rsidRDefault="009B26C9" w:rsidP="002F3B20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6E9F87D" w14:textId="77777777" w:rsidR="009B26C9" w:rsidRPr="00D660EC" w:rsidRDefault="009B26C9" w:rsidP="002F3B20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5526E80" w14:textId="77777777" w:rsidR="002F3B20" w:rsidRPr="00D660EC" w:rsidRDefault="002F3B20" w:rsidP="00411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sz w:val="28"/>
          <w:szCs w:val="25"/>
        </w:rPr>
      </w:pPr>
    </w:p>
    <w:tbl>
      <w:tblPr>
        <w:tblStyle w:val="TableGrid1"/>
        <w:tblW w:w="909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235"/>
        <w:gridCol w:w="1475"/>
        <w:gridCol w:w="234"/>
        <w:gridCol w:w="1476"/>
        <w:gridCol w:w="252"/>
        <w:gridCol w:w="1733"/>
      </w:tblGrid>
      <w:tr w:rsidR="002F3B20" w:rsidRPr="002F3B20" w14:paraId="4A5AF7AB" w14:textId="77777777" w:rsidTr="004F6456">
        <w:tc>
          <w:tcPr>
            <w:tcW w:w="9090" w:type="dxa"/>
            <w:gridSpan w:val="7"/>
          </w:tcPr>
          <w:p w14:paraId="4665CC49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งบการเงินรวม</w:t>
            </w:r>
          </w:p>
        </w:tc>
      </w:tr>
      <w:tr w:rsidR="002F3B20" w:rsidRPr="002F3B20" w14:paraId="45ACF4BF" w14:textId="77777777" w:rsidTr="004F6456">
        <w:tc>
          <w:tcPr>
            <w:tcW w:w="5395" w:type="dxa"/>
            <w:gridSpan w:val="3"/>
            <w:tcBorders>
              <w:bottom w:val="single" w:sz="4" w:space="0" w:color="auto"/>
            </w:tcBorders>
          </w:tcPr>
          <w:p w14:paraId="1EDC2B39" w14:textId="77777777" w:rsidR="002F3B20" w:rsidRPr="00D660EC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F72E3D9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การจัดประเภทตามมาตรฐานเดิม ณ วันที่ </w:t>
            </w: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34" w:type="dxa"/>
          </w:tcPr>
          <w:p w14:paraId="759BFA3C" w14:textId="77777777" w:rsidR="002F3B20" w:rsidRPr="00D660EC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1" w:type="dxa"/>
            <w:gridSpan w:val="3"/>
            <w:tcBorders>
              <w:bottom w:val="single" w:sz="4" w:space="0" w:color="auto"/>
            </w:tcBorders>
          </w:tcPr>
          <w:p w14:paraId="7BDBBA1E" w14:textId="77777777" w:rsidR="002F3B20" w:rsidRPr="00D660EC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D660E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9 </w:t>
            </w: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14:paraId="37800783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2F3B20" w:rsidRPr="00D660EC" w14:paraId="00FB9AB6" w14:textId="77777777" w:rsidTr="004F6456">
        <w:tc>
          <w:tcPr>
            <w:tcW w:w="3685" w:type="dxa"/>
            <w:tcBorders>
              <w:top w:val="single" w:sz="4" w:space="0" w:color="auto"/>
            </w:tcBorders>
          </w:tcPr>
          <w:p w14:paraId="17361A28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1196310C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49E45BE5" w14:textId="77777777" w:rsidR="002F3B20" w:rsidRPr="00D660EC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8A6456B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4" w:type="dxa"/>
          </w:tcPr>
          <w:p w14:paraId="7DC202EB" w14:textId="77777777" w:rsidR="002F3B20" w:rsidRPr="00D660EC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16F6E48A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52" w:type="dxa"/>
          </w:tcPr>
          <w:p w14:paraId="18AA3CA8" w14:textId="77777777" w:rsidR="002F3B20" w:rsidRPr="00D660EC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</w:tcPr>
          <w:p w14:paraId="55E5A730" w14:textId="77777777" w:rsidR="002F3B20" w:rsidRPr="00D660EC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664BB214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ตัดจำหน่าย-สุทธิ</w:t>
            </w:r>
          </w:p>
        </w:tc>
      </w:tr>
      <w:tr w:rsidR="002F3B20" w:rsidRPr="00D660EC" w14:paraId="41EB0230" w14:textId="77777777" w:rsidTr="004F6456">
        <w:tc>
          <w:tcPr>
            <w:tcW w:w="3685" w:type="dxa"/>
          </w:tcPr>
          <w:p w14:paraId="4F6AEBBE" w14:textId="77777777" w:rsidR="002F3B20" w:rsidRPr="00AE4238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53E2B7A2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5"/>
          </w:tcPr>
          <w:p w14:paraId="3BAB9E77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AE423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F8320D" w:rsidRPr="00D660EC" w14:paraId="4D942391" w14:textId="77777777" w:rsidTr="004F6456">
        <w:tc>
          <w:tcPr>
            <w:tcW w:w="3685" w:type="dxa"/>
          </w:tcPr>
          <w:p w14:paraId="00A45093" w14:textId="4FE84247" w:rsidR="00F8320D" w:rsidRPr="00AE4238" w:rsidRDefault="00F8320D" w:rsidP="00F8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5" w:type="dxa"/>
          </w:tcPr>
          <w:p w14:paraId="3AB3B872" w14:textId="77777777" w:rsidR="00F8320D" w:rsidRPr="002F3B20" w:rsidRDefault="00F8320D" w:rsidP="00F8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5" w:type="dxa"/>
          </w:tcPr>
          <w:p w14:paraId="1BB7CB3A" w14:textId="1C43741D" w:rsidR="00F8320D" w:rsidRPr="00AE4238" w:rsidRDefault="00F8320D" w:rsidP="00F8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34" w:type="dxa"/>
          </w:tcPr>
          <w:p w14:paraId="74FC3EE4" w14:textId="77777777" w:rsidR="00F8320D" w:rsidRPr="002F3B20" w:rsidRDefault="00F8320D" w:rsidP="00F8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0C05B455" w14:textId="62CA399A" w:rsidR="00F8320D" w:rsidRPr="00AE4238" w:rsidRDefault="00F8320D" w:rsidP="00F8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1E3CBF6" w14:textId="77777777" w:rsidR="00F8320D" w:rsidRPr="002F3B20" w:rsidRDefault="00F8320D" w:rsidP="00F8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</w:tcPr>
          <w:p w14:paraId="2B148737" w14:textId="0310A436" w:rsidR="00F8320D" w:rsidRPr="00AE4238" w:rsidRDefault="00F8320D" w:rsidP="00F8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</w:tr>
      <w:tr w:rsidR="00BC6FF7" w:rsidRPr="00D660EC" w14:paraId="4589DD3C" w14:textId="77777777" w:rsidTr="004F6456">
        <w:tc>
          <w:tcPr>
            <w:tcW w:w="3685" w:type="dxa"/>
          </w:tcPr>
          <w:p w14:paraId="19D0013F" w14:textId="32AFAB89" w:rsidR="00BC6FF7" w:rsidRPr="00BC6FF7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C6FF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เงินฝากออมทรัพย์ที่มีภาระค้ำประกัน</w:t>
            </w:r>
          </w:p>
        </w:tc>
        <w:tc>
          <w:tcPr>
            <w:tcW w:w="235" w:type="dxa"/>
          </w:tcPr>
          <w:p w14:paraId="5BCC924B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5" w:type="dxa"/>
          </w:tcPr>
          <w:p w14:paraId="5215413B" w14:textId="185472D3" w:rsidR="00BC6FF7" w:rsidRPr="00AE4238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7,600</w:t>
            </w:r>
          </w:p>
        </w:tc>
        <w:tc>
          <w:tcPr>
            <w:tcW w:w="234" w:type="dxa"/>
          </w:tcPr>
          <w:p w14:paraId="14744330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4B42383E" w14:textId="7AC5CA23" w:rsidR="00BC6FF7" w:rsidRPr="00AE4238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6747804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</w:tcPr>
          <w:p w14:paraId="7D2D14F4" w14:textId="10E8977B" w:rsidR="00BC6FF7" w:rsidRPr="00AE4238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7,600</w:t>
            </w:r>
          </w:p>
        </w:tc>
      </w:tr>
      <w:tr w:rsidR="00BC6FF7" w:rsidRPr="00D660EC" w14:paraId="3D91C178" w14:textId="77777777" w:rsidTr="004F6456">
        <w:tc>
          <w:tcPr>
            <w:tcW w:w="3685" w:type="dxa"/>
          </w:tcPr>
          <w:p w14:paraId="5867C6D1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35" w:type="dxa"/>
          </w:tcPr>
          <w:p w14:paraId="20431499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5" w:type="dxa"/>
          </w:tcPr>
          <w:p w14:paraId="4879EECC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442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234" w:type="dxa"/>
          </w:tcPr>
          <w:p w14:paraId="08CAF150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6C983E6F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7A02741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</w:tcPr>
          <w:p w14:paraId="460EB710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442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</w:tr>
      <w:tr w:rsidR="00BC6FF7" w:rsidRPr="00D660EC" w14:paraId="68E3966C" w14:textId="77777777" w:rsidTr="004F6456">
        <w:tc>
          <w:tcPr>
            <w:tcW w:w="3685" w:type="dxa"/>
          </w:tcPr>
          <w:p w14:paraId="1BB7FE93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 - สินทรัพย์อนุพันธ์</w:t>
            </w:r>
          </w:p>
        </w:tc>
        <w:tc>
          <w:tcPr>
            <w:tcW w:w="235" w:type="dxa"/>
          </w:tcPr>
          <w:p w14:paraId="7CAE090B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5" w:type="dxa"/>
          </w:tcPr>
          <w:p w14:paraId="3B9DDB50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913</w:t>
            </w:r>
          </w:p>
        </w:tc>
        <w:tc>
          <w:tcPr>
            <w:tcW w:w="234" w:type="dxa"/>
          </w:tcPr>
          <w:p w14:paraId="31F370B1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63370DF7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913</w:t>
            </w:r>
          </w:p>
        </w:tc>
        <w:tc>
          <w:tcPr>
            <w:tcW w:w="252" w:type="dxa"/>
          </w:tcPr>
          <w:p w14:paraId="521FAA80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</w:tcPr>
          <w:p w14:paraId="23DCCE50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6FF7" w:rsidRPr="002F3B20" w14:paraId="4FFB2100" w14:textId="77777777" w:rsidTr="004F6456">
        <w:tc>
          <w:tcPr>
            <w:tcW w:w="3685" w:type="dxa"/>
          </w:tcPr>
          <w:p w14:paraId="7E0E9262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5" w:type="dxa"/>
          </w:tcPr>
          <w:p w14:paraId="1012C20D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3AAB175C" w14:textId="6FD5837C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Pr="00D66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</w:t>
            </w:r>
          </w:p>
        </w:tc>
        <w:tc>
          <w:tcPr>
            <w:tcW w:w="234" w:type="dxa"/>
          </w:tcPr>
          <w:p w14:paraId="50ABE575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6D8EACD1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52" w:type="dxa"/>
          </w:tcPr>
          <w:p w14:paraId="1588BCAC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</w:tcPr>
          <w:p w14:paraId="39BAD7F2" w14:textId="3EEFEFDB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278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D66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278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</w:t>
            </w:r>
          </w:p>
        </w:tc>
      </w:tr>
      <w:tr w:rsidR="00BC6FF7" w:rsidRPr="00D660EC" w14:paraId="21FCBFF8" w14:textId="77777777" w:rsidTr="004F6456">
        <w:tc>
          <w:tcPr>
            <w:tcW w:w="3685" w:type="dxa"/>
          </w:tcPr>
          <w:p w14:paraId="702DDEC7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5" w:type="dxa"/>
          </w:tcPr>
          <w:p w14:paraId="2AC87A12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double" w:sz="4" w:space="0" w:color="auto"/>
            </w:tcBorders>
          </w:tcPr>
          <w:p w14:paraId="67FFCF17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4" w:type="dxa"/>
          </w:tcPr>
          <w:p w14:paraId="5BB89B4B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542A6256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</w:tcPr>
          <w:p w14:paraId="790B7221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double" w:sz="4" w:space="0" w:color="auto"/>
            </w:tcBorders>
          </w:tcPr>
          <w:p w14:paraId="4726439D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6FF7" w:rsidRPr="00D660EC" w14:paraId="25969D60" w14:textId="77777777" w:rsidTr="004F6456">
        <w:tc>
          <w:tcPr>
            <w:tcW w:w="3685" w:type="dxa"/>
          </w:tcPr>
          <w:p w14:paraId="785D5014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left="168" w:right="-115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35" w:type="dxa"/>
          </w:tcPr>
          <w:p w14:paraId="2ED5F7F1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5" w:type="dxa"/>
          </w:tcPr>
          <w:p w14:paraId="6195A8F2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066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234" w:type="dxa"/>
          </w:tcPr>
          <w:p w14:paraId="457F484C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3F05532B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A545E01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</w:tcPr>
          <w:p w14:paraId="21A72DD9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066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</w:tr>
      <w:tr w:rsidR="00BC6FF7" w:rsidRPr="00D660EC" w14:paraId="043A5490" w14:textId="77777777" w:rsidTr="004F6456">
        <w:tc>
          <w:tcPr>
            <w:tcW w:w="3685" w:type="dxa"/>
          </w:tcPr>
          <w:p w14:paraId="1E20208D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35" w:type="dxa"/>
          </w:tcPr>
          <w:p w14:paraId="518D8F4C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5" w:type="dxa"/>
          </w:tcPr>
          <w:p w14:paraId="3EBF3ACA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34" w:type="dxa"/>
          </w:tcPr>
          <w:p w14:paraId="493F2B9A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17789315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7AF41D5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</w:tcPr>
          <w:p w14:paraId="697D3A81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</w:tr>
      <w:tr w:rsidR="00BC6FF7" w:rsidRPr="00D660EC" w14:paraId="4003360D" w14:textId="77777777" w:rsidTr="004F6456">
        <w:tc>
          <w:tcPr>
            <w:tcW w:w="3685" w:type="dxa"/>
          </w:tcPr>
          <w:p w14:paraId="4CCAC8CA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5" w:type="dxa"/>
          </w:tcPr>
          <w:p w14:paraId="1A85DB3B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5" w:type="dxa"/>
          </w:tcPr>
          <w:p w14:paraId="1C3824DA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650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234" w:type="dxa"/>
          </w:tcPr>
          <w:p w14:paraId="30EA7E70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2F014DDA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01482C1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</w:tcPr>
          <w:p w14:paraId="0DE908CC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650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</w:tr>
      <w:tr w:rsidR="00BC6FF7" w:rsidRPr="00D660EC" w14:paraId="22AE2EA9" w14:textId="77777777" w:rsidTr="004F6456">
        <w:tc>
          <w:tcPr>
            <w:tcW w:w="3685" w:type="dxa"/>
          </w:tcPr>
          <w:p w14:paraId="563D768D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5" w:type="dxa"/>
          </w:tcPr>
          <w:p w14:paraId="0EF9D34C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212BB672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D66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866</w:t>
            </w:r>
            <w:r w:rsidRPr="00D66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34" w:type="dxa"/>
          </w:tcPr>
          <w:p w14:paraId="2502F0DB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7CDED94C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C432D5A" w14:textId="77777777" w:rsidR="00BC6FF7" w:rsidRPr="002F3B20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</w:tcPr>
          <w:p w14:paraId="082F892D" w14:textId="77777777" w:rsidR="00BC6FF7" w:rsidRPr="00D660EC" w:rsidRDefault="00BC6FF7" w:rsidP="00BC6F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3,866,847</w:t>
            </w:r>
          </w:p>
        </w:tc>
      </w:tr>
    </w:tbl>
    <w:p w14:paraId="0F40BC6D" w14:textId="77777777" w:rsidR="002F3B20" w:rsidRPr="00D660EC" w:rsidRDefault="002F3B20" w:rsidP="00377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sz w:val="28"/>
          <w:szCs w:val="24"/>
        </w:rPr>
      </w:pPr>
    </w:p>
    <w:p w14:paraId="41894976" w14:textId="77777777" w:rsidR="00870FD8" w:rsidRDefault="00870FD8" w:rsidP="002F3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28"/>
          <w:szCs w:val="24"/>
        </w:rPr>
      </w:pPr>
      <w:r>
        <w:rPr>
          <w:rFonts w:ascii="Angsana New" w:hAnsi="Angsana New"/>
          <w:sz w:val="28"/>
          <w:szCs w:val="24"/>
        </w:rPr>
        <w:br w:type="page"/>
      </w:r>
    </w:p>
    <w:tbl>
      <w:tblPr>
        <w:tblStyle w:val="TableGrid1"/>
        <w:tblW w:w="909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235"/>
        <w:gridCol w:w="1475"/>
        <w:gridCol w:w="234"/>
        <w:gridCol w:w="1476"/>
        <w:gridCol w:w="252"/>
        <w:gridCol w:w="1733"/>
      </w:tblGrid>
      <w:tr w:rsidR="002F3B20" w:rsidRPr="002F3B20" w14:paraId="420242BD" w14:textId="77777777" w:rsidTr="004F6456">
        <w:tc>
          <w:tcPr>
            <w:tcW w:w="9090" w:type="dxa"/>
            <w:gridSpan w:val="7"/>
          </w:tcPr>
          <w:p w14:paraId="4AD3FF9F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</w:tr>
      <w:tr w:rsidR="002F3B20" w:rsidRPr="002F3B20" w14:paraId="258D2AC9" w14:textId="77777777" w:rsidTr="004F6456">
        <w:tc>
          <w:tcPr>
            <w:tcW w:w="5395" w:type="dxa"/>
            <w:gridSpan w:val="3"/>
            <w:tcBorders>
              <w:bottom w:val="single" w:sz="4" w:space="0" w:color="auto"/>
            </w:tcBorders>
          </w:tcPr>
          <w:p w14:paraId="6BC72D8A" w14:textId="77777777" w:rsidR="002F3B20" w:rsidRPr="00D660EC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32B0204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การจัดประเภทตามมาตรฐานเดิม ณ วันที่ </w:t>
            </w: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34" w:type="dxa"/>
          </w:tcPr>
          <w:p w14:paraId="33F92919" w14:textId="77777777" w:rsidR="002F3B20" w:rsidRPr="00D660EC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1" w:type="dxa"/>
            <w:gridSpan w:val="3"/>
            <w:tcBorders>
              <w:bottom w:val="single" w:sz="4" w:space="0" w:color="auto"/>
            </w:tcBorders>
          </w:tcPr>
          <w:p w14:paraId="78AA6F28" w14:textId="77777777" w:rsidR="002F3B20" w:rsidRPr="00D660EC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D660E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9 </w:t>
            </w: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</w:p>
          <w:p w14:paraId="3D7751E2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2F3B20" w:rsidRPr="00D660EC" w14:paraId="65583308" w14:textId="77777777" w:rsidTr="004F6456">
        <w:tc>
          <w:tcPr>
            <w:tcW w:w="3685" w:type="dxa"/>
            <w:tcBorders>
              <w:top w:val="single" w:sz="4" w:space="0" w:color="auto"/>
            </w:tcBorders>
          </w:tcPr>
          <w:p w14:paraId="33AF3923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642FBE91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16AEAC20" w14:textId="77777777" w:rsidR="002F3B20" w:rsidRPr="00D660EC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60E0D3C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4" w:type="dxa"/>
          </w:tcPr>
          <w:p w14:paraId="241E86D3" w14:textId="77777777" w:rsidR="002F3B20" w:rsidRPr="00D660EC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4226FFD4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52" w:type="dxa"/>
          </w:tcPr>
          <w:p w14:paraId="6D31442D" w14:textId="77777777" w:rsidR="002F3B20" w:rsidRPr="00D660EC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</w:tcPr>
          <w:p w14:paraId="16115C39" w14:textId="77777777" w:rsidR="002F3B20" w:rsidRPr="00D660EC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330BC382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ตัดจำหน่าย-สุทธิ</w:t>
            </w:r>
          </w:p>
        </w:tc>
      </w:tr>
      <w:tr w:rsidR="002F3B20" w:rsidRPr="00D660EC" w14:paraId="62195CE4" w14:textId="77777777" w:rsidTr="004F6456">
        <w:tc>
          <w:tcPr>
            <w:tcW w:w="3685" w:type="dxa"/>
          </w:tcPr>
          <w:p w14:paraId="03AAADD3" w14:textId="77777777" w:rsidR="002F3B20" w:rsidRPr="00AE4238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45DB2B0E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5"/>
          </w:tcPr>
          <w:p w14:paraId="040F82CB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AE423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2F3B20" w:rsidRPr="00D660EC" w14:paraId="0BBF3BA7" w14:textId="77777777" w:rsidTr="004F6456">
        <w:tc>
          <w:tcPr>
            <w:tcW w:w="3685" w:type="dxa"/>
          </w:tcPr>
          <w:p w14:paraId="020D8B0C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5" w:type="dxa"/>
          </w:tcPr>
          <w:p w14:paraId="5C9BF445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5" w:type="dxa"/>
          </w:tcPr>
          <w:p w14:paraId="65F6DBA6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234" w:type="dxa"/>
          </w:tcPr>
          <w:p w14:paraId="4A556551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491CB17D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CD1D2D0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</w:tcPr>
          <w:p w14:paraId="48915D90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</w:tr>
      <w:tr w:rsidR="002F3B20" w:rsidRPr="00D660EC" w14:paraId="019B3442" w14:textId="77777777" w:rsidTr="004F6456">
        <w:tc>
          <w:tcPr>
            <w:tcW w:w="3685" w:type="dxa"/>
          </w:tcPr>
          <w:p w14:paraId="42601D15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35" w:type="dxa"/>
          </w:tcPr>
          <w:p w14:paraId="7C4876EE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5" w:type="dxa"/>
          </w:tcPr>
          <w:p w14:paraId="03079388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491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234" w:type="dxa"/>
          </w:tcPr>
          <w:p w14:paraId="54B380AD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055C5681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26F3B53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</w:tcPr>
          <w:p w14:paraId="4043BC4A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491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</w:tr>
      <w:tr w:rsidR="002F3B20" w:rsidRPr="00D660EC" w14:paraId="73559A4D" w14:textId="77777777" w:rsidTr="004F6456">
        <w:tc>
          <w:tcPr>
            <w:tcW w:w="3685" w:type="dxa"/>
          </w:tcPr>
          <w:p w14:paraId="3A30857E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35" w:type="dxa"/>
          </w:tcPr>
          <w:p w14:paraId="727E117B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5" w:type="dxa"/>
          </w:tcPr>
          <w:p w14:paraId="697197C3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948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234" w:type="dxa"/>
          </w:tcPr>
          <w:p w14:paraId="45D80C40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0C5AC91F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1E263E2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</w:tcPr>
          <w:p w14:paraId="351EA2BA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948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</w:tr>
      <w:tr w:rsidR="002F3B20" w:rsidRPr="002F3B20" w14:paraId="594A272B" w14:textId="77777777" w:rsidTr="004F6456">
        <w:tc>
          <w:tcPr>
            <w:tcW w:w="3685" w:type="dxa"/>
          </w:tcPr>
          <w:p w14:paraId="360D68EB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5" w:type="dxa"/>
          </w:tcPr>
          <w:p w14:paraId="3B7EDD68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0D00B70D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66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</w:t>
            </w:r>
            <w:r w:rsidRPr="00D66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234" w:type="dxa"/>
          </w:tcPr>
          <w:p w14:paraId="6F7B2026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618D3502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1377A74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</w:tcPr>
          <w:p w14:paraId="486156C2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66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487</w:t>
            </w:r>
            <w:r w:rsidRPr="00D66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</w:tr>
      <w:tr w:rsidR="002F3B20" w:rsidRPr="00D660EC" w14:paraId="0BAD5F18" w14:textId="77777777" w:rsidTr="004F6456">
        <w:tc>
          <w:tcPr>
            <w:tcW w:w="3685" w:type="dxa"/>
          </w:tcPr>
          <w:p w14:paraId="0CCD87FF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5" w:type="dxa"/>
          </w:tcPr>
          <w:p w14:paraId="43E70047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5" w:type="dxa"/>
            <w:tcBorders>
              <w:top w:val="double" w:sz="4" w:space="0" w:color="auto"/>
            </w:tcBorders>
          </w:tcPr>
          <w:p w14:paraId="100277F1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4" w:type="dxa"/>
          </w:tcPr>
          <w:p w14:paraId="49C00B5A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67805B60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</w:tcPr>
          <w:p w14:paraId="423E705B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3" w:type="dxa"/>
            <w:tcBorders>
              <w:top w:val="double" w:sz="4" w:space="0" w:color="auto"/>
            </w:tcBorders>
          </w:tcPr>
          <w:p w14:paraId="70691DE9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F3B20" w:rsidRPr="00D660EC" w14:paraId="66EB6BBE" w14:textId="77777777" w:rsidTr="004F6456">
        <w:tc>
          <w:tcPr>
            <w:tcW w:w="3685" w:type="dxa"/>
          </w:tcPr>
          <w:p w14:paraId="1525E17B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left="168" w:right="-115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35" w:type="dxa"/>
          </w:tcPr>
          <w:p w14:paraId="6947E347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5" w:type="dxa"/>
          </w:tcPr>
          <w:p w14:paraId="05E71275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496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234" w:type="dxa"/>
          </w:tcPr>
          <w:p w14:paraId="0CBBC90E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1B1CDA8E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CF94377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</w:tcPr>
          <w:p w14:paraId="419E09D1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496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</w:tr>
      <w:tr w:rsidR="002F3B20" w:rsidRPr="00D660EC" w14:paraId="5E28DAF0" w14:textId="77777777" w:rsidTr="004F6456">
        <w:tc>
          <w:tcPr>
            <w:tcW w:w="3685" w:type="dxa"/>
          </w:tcPr>
          <w:p w14:paraId="7091498A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35" w:type="dxa"/>
          </w:tcPr>
          <w:p w14:paraId="10BF1418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5" w:type="dxa"/>
          </w:tcPr>
          <w:p w14:paraId="0D7291FF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34" w:type="dxa"/>
          </w:tcPr>
          <w:p w14:paraId="7F579CBB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5F249B82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A6EA185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</w:tcPr>
          <w:p w14:paraId="2137363F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2F3B20" w:rsidRPr="00D660EC" w14:paraId="1609C679" w14:textId="77777777" w:rsidTr="004F6456">
        <w:tc>
          <w:tcPr>
            <w:tcW w:w="3685" w:type="dxa"/>
          </w:tcPr>
          <w:p w14:paraId="60641109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5" w:type="dxa"/>
          </w:tcPr>
          <w:p w14:paraId="79EE7D07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5" w:type="dxa"/>
          </w:tcPr>
          <w:p w14:paraId="4D3F71EC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234" w:type="dxa"/>
          </w:tcPr>
          <w:p w14:paraId="160258A8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730FEA69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4A0C5FD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3" w:type="dxa"/>
          </w:tcPr>
          <w:p w14:paraId="66D860E3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</w:tr>
      <w:tr w:rsidR="002F3B20" w:rsidRPr="00D660EC" w14:paraId="7D691B70" w14:textId="77777777" w:rsidTr="004F6456">
        <w:tc>
          <w:tcPr>
            <w:tcW w:w="3685" w:type="dxa"/>
          </w:tcPr>
          <w:p w14:paraId="100FD9EA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5" w:type="dxa"/>
          </w:tcPr>
          <w:p w14:paraId="4B27A433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4AD3093A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D66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047</w:t>
            </w:r>
            <w:r w:rsidRPr="00D66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234" w:type="dxa"/>
          </w:tcPr>
          <w:p w14:paraId="1D15C19A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66B0E804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BC1CEB3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</w:tcPr>
          <w:p w14:paraId="45237C6C" w14:textId="77777777" w:rsidR="002F3B20" w:rsidRPr="00D660EC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3,047,945</w:t>
            </w:r>
          </w:p>
        </w:tc>
      </w:tr>
    </w:tbl>
    <w:p w14:paraId="444EA095" w14:textId="77777777" w:rsidR="00870FD8" w:rsidRDefault="00870FD8" w:rsidP="00870F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7734893" w14:textId="77777777" w:rsidR="002F3B20" w:rsidRPr="00D660EC" w:rsidRDefault="002F3B20" w:rsidP="002F3B2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3CB3FE14" w14:textId="77777777" w:rsidR="002F3B20" w:rsidRPr="00D660EC" w:rsidRDefault="002F3B20" w:rsidP="002F3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0271477" w14:textId="77777777" w:rsidR="002F3B20" w:rsidRPr="00D660EC" w:rsidRDefault="002F3B20" w:rsidP="002F3B20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660EC">
        <w:rPr>
          <w:rFonts w:asciiTheme="majorBidi" w:hAnsiTheme="majorBidi" w:cstheme="majorBidi"/>
          <w:sz w:val="30"/>
          <w:szCs w:val="30"/>
        </w:rPr>
        <w:t xml:space="preserve">TFRS </w:t>
      </w:r>
      <w:r w:rsidRPr="00AE4238">
        <w:rPr>
          <w:rFonts w:asciiTheme="majorBidi" w:hAnsiTheme="majorBidi" w:cstheme="majorBidi"/>
          <w:sz w:val="30"/>
          <w:szCs w:val="30"/>
        </w:rPr>
        <w:t xml:space="preserve">9 </w:t>
      </w:r>
      <w:r w:rsidRPr="00AE4238">
        <w:rPr>
          <w:rFonts w:asciiTheme="majorBidi" w:hAnsiTheme="majorBidi" w:cstheme="majorBidi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D660EC">
        <w:rPr>
          <w:rFonts w:asciiTheme="majorBidi" w:hAnsiTheme="majorBidi" w:cstheme="majorBidi"/>
          <w:sz w:val="30"/>
          <w:szCs w:val="30"/>
        </w:rPr>
        <w:t xml:space="preserve">TFRS </w:t>
      </w:r>
      <w:r w:rsidRPr="00AE4238">
        <w:rPr>
          <w:rFonts w:asciiTheme="majorBidi" w:hAnsiTheme="majorBidi" w:cstheme="majorBidi"/>
          <w:sz w:val="30"/>
          <w:szCs w:val="30"/>
        </w:rPr>
        <w:t xml:space="preserve">9 </w:t>
      </w:r>
      <w:r w:rsidRPr="00AE4238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 ทั้งนี้บริษัทไม่มีผลกระทบต่อการด้อยค่าสินทรัพย์ทางการเงินและสินทรัพย์ที่เกิดจากสัญญา</w:t>
      </w:r>
    </w:p>
    <w:p w14:paraId="5648F2D8" w14:textId="77777777" w:rsidR="002F3B20" w:rsidRDefault="002F3B20" w:rsidP="00870FD8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47992B99" w14:textId="77777777" w:rsidR="00870FD8" w:rsidRDefault="00870FD8" w:rsidP="00870FD8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5A2A7255" w14:textId="77777777" w:rsidR="00870FD8" w:rsidRDefault="00870FD8" w:rsidP="00870FD8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29711A58" w14:textId="77777777" w:rsidR="00870FD8" w:rsidRDefault="00870FD8" w:rsidP="00870FD8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730C7849" w14:textId="77777777" w:rsidR="00870FD8" w:rsidRDefault="00870FD8" w:rsidP="00870FD8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406F6BF3" w14:textId="77777777" w:rsidR="00870FD8" w:rsidRPr="00870FD8" w:rsidRDefault="00870FD8" w:rsidP="00870FD8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</w:p>
    <w:p w14:paraId="0D8D249E" w14:textId="77777777" w:rsidR="002F3B20" w:rsidRPr="00D660EC" w:rsidRDefault="002F3B20" w:rsidP="002F3B2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660EC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Pr="00AE4238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16 </w:t>
      </w:r>
      <w:r w:rsidRPr="00AE423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7AC284FB" w14:textId="77777777" w:rsidR="002F3B20" w:rsidRPr="00D660EC" w:rsidRDefault="002F3B20" w:rsidP="002F3B20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13748B3F" w14:textId="77777777" w:rsidR="002F3B20" w:rsidRPr="00AE4238" w:rsidRDefault="002F3B20" w:rsidP="002F3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AE4238">
        <w:rPr>
          <w:rFonts w:asciiTheme="majorBidi" w:eastAsia="Calibri" w:hAnsiTheme="majorBidi" w:cstheme="majorBidi"/>
          <w:sz w:val="30"/>
          <w:szCs w:val="30"/>
          <w:cs/>
        </w:rPr>
        <w:t xml:space="preserve">ตั้งแต่วันที่ </w:t>
      </w:r>
      <w:r w:rsidRPr="00AE4238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AE4238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Pr="00AE4238">
        <w:rPr>
          <w:rFonts w:asciiTheme="majorBidi" w:eastAsia="Calibri" w:hAnsiTheme="majorBidi" w:cstheme="majorBidi"/>
          <w:sz w:val="30"/>
          <w:szCs w:val="30"/>
        </w:rPr>
        <w:t xml:space="preserve">2563 </w:t>
      </w:r>
      <w:r w:rsidRPr="00AE4238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D660EC">
        <w:rPr>
          <w:rFonts w:asciiTheme="majorBidi" w:eastAsia="Calibri" w:hAnsiTheme="majorBidi" w:cstheme="majorBidi"/>
          <w:sz w:val="30"/>
          <w:szCs w:val="30"/>
        </w:rPr>
        <w:t xml:space="preserve">TFRS </w:t>
      </w:r>
      <w:r w:rsidRPr="00AE4238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AE4238">
        <w:rPr>
          <w:rFonts w:asciiTheme="majorBidi" w:eastAsia="Calibr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AE4238">
        <w:rPr>
          <w:rFonts w:asciiTheme="majorBidi" w:eastAsia="Calibri" w:hAnsiTheme="majorBidi" w:cstheme="majorBidi"/>
          <w:sz w:val="30"/>
          <w:szCs w:val="30"/>
        </w:rPr>
        <w:t xml:space="preserve">17 </w:t>
      </w:r>
      <w:r w:rsidRPr="00AE4238">
        <w:rPr>
          <w:rFonts w:asciiTheme="majorBidi" w:eastAsia="Calibri" w:hAnsiTheme="majorBidi" w:cstheme="majorBidi"/>
          <w:sz w:val="30"/>
          <w:szCs w:val="30"/>
          <w:cs/>
        </w:rPr>
        <w:t>เรื่อง สัญญาเช่า (</w:t>
      </w:r>
      <w:r w:rsidRPr="00D660EC">
        <w:rPr>
          <w:rFonts w:asciiTheme="majorBidi" w:eastAsia="Calibri" w:hAnsiTheme="majorBidi" w:cstheme="majorBidi"/>
          <w:sz w:val="30"/>
          <w:szCs w:val="30"/>
        </w:rPr>
        <w:t xml:space="preserve">TAS </w:t>
      </w:r>
      <w:r w:rsidRPr="00AE4238">
        <w:rPr>
          <w:rFonts w:asciiTheme="majorBidi" w:eastAsia="Calibri" w:hAnsiTheme="majorBidi" w:cstheme="majorBidi"/>
          <w:sz w:val="30"/>
          <w:szCs w:val="30"/>
        </w:rPr>
        <w:t xml:space="preserve">17) </w:t>
      </w:r>
      <w:r w:rsidRPr="00AE4238">
        <w:rPr>
          <w:rFonts w:asciiTheme="majorBidi" w:eastAsia="Calibr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AE4238">
        <w:rPr>
          <w:rFonts w:asciiTheme="majorBidi" w:eastAsia="Calibri" w:hAnsiTheme="majorBidi" w:cstheme="majorBidi"/>
          <w:sz w:val="30"/>
          <w:szCs w:val="30"/>
        </w:rPr>
        <w:t xml:space="preserve">4 </w:t>
      </w:r>
      <w:r w:rsidRPr="00AE4238">
        <w:rPr>
          <w:rFonts w:asciiTheme="majorBidi" w:eastAsia="Calibri" w:hAnsiTheme="majorBidi" w:cstheme="majorBidi"/>
          <w:sz w:val="30"/>
          <w:szCs w:val="30"/>
          <w:cs/>
        </w:rPr>
        <w:t>เรื่อง การประเมินว่าข้อตกลงประกอบด้วยสัญญาเช่าหรือไม่ (</w:t>
      </w:r>
      <w:r w:rsidRPr="00D660EC">
        <w:rPr>
          <w:rFonts w:asciiTheme="majorBidi" w:eastAsia="Calibri" w:hAnsiTheme="majorBidi" w:cstheme="majorBidi"/>
          <w:sz w:val="30"/>
          <w:szCs w:val="30"/>
        </w:rPr>
        <w:t xml:space="preserve">TFRIC </w:t>
      </w:r>
      <w:r w:rsidRPr="00AE4238">
        <w:rPr>
          <w:rFonts w:asciiTheme="majorBidi" w:eastAsia="Calibri" w:hAnsiTheme="majorBidi" w:cstheme="majorBidi"/>
          <w:sz w:val="30"/>
          <w:szCs w:val="30"/>
        </w:rPr>
        <w:t xml:space="preserve">4) </w:t>
      </w:r>
      <w:r w:rsidRPr="00AE4238">
        <w:rPr>
          <w:rFonts w:asciiTheme="majorBidi" w:eastAsia="Calibri" w:hAnsiTheme="majorBidi" w:cstheme="majorBidi"/>
          <w:sz w:val="30"/>
          <w:szCs w:val="30"/>
          <w:cs/>
        </w:rPr>
        <w:t>ด้วยวิธีปรับปรุงย้อนหลังโดยรับรู้ผลกระทบสะสม (</w:t>
      </w:r>
      <w:r w:rsidRPr="00D660EC">
        <w:rPr>
          <w:rFonts w:asciiTheme="majorBidi" w:eastAsia="Calibri" w:hAnsiTheme="majorBidi" w:cstheme="majorBidi"/>
          <w:sz w:val="30"/>
          <w:szCs w:val="30"/>
        </w:rPr>
        <w:t xml:space="preserve">Modified retrospective approach) </w:t>
      </w:r>
    </w:p>
    <w:p w14:paraId="790E9F50" w14:textId="77777777" w:rsidR="002F3B20" w:rsidRPr="00D660EC" w:rsidRDefault="002F3B20" w:rsidP="002F3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b/>
          <w:bCs/>
        </w:rPr>
      </w:pPr>
    </w:p>
    <w:p w14:paraId="4102BF71" w14:textId="77777777" w:rsidR="002F3B20" w:rsidRPr="00D660EC" w:rsidRDefault="002F3B20" w:rsidP="002F3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E4238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D660EC">
        <w:rPr>
          <w:rFonts w:asciiTheme="majorBidi" w:eastAsia="Calibri" w:hAnsiTheme="majorBidi" w:cstheme="majorBidi"/>
          <w:sz w:val="30"/>
          <w:szCs w:val="30"/>
        </w:rPr>
        <w:t xml:space="preserve"> TFRS </w:t>
      </w:r>
      <w:r w:rsidRPr="00AE4238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AE4238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(</w:t>
      </w:r>
      <w:r w:rsidRPr="00D660EC">
        <w:rPr>
          <w:rFonts w:asciiTheme="majorBidi" w:eastAsia="Calibri" w:hAnsiTheme="majorBidi" w:cstheme="majorBidi"/>
          <w:sz w:val="30"/>
          <w:szCs w:val="30"/>
        </w:rPr>
        <w:t xml:space="preserve">Transaction price) </w:t>
      </w:r>
      <w:r w:rsidRPr="00AE4238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Pr="00AE4238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AE4238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Pr="00AE4238">
        <w:rPr>
          <w:rFonts w:asciiTheme="majorBidi" w:eastAsia="Calibri" w:hAnsiTheme="majorBidi" w:cstheme="majorBidi"/>
          <w:sz w:val="30"/>
          <w:szCs w:val="30"/>
        </w:rPr>
        <w:t xml:space="preserve">2563 </w:t>
      </w:r>
      <w:r w:rsidRPr="00AE4238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217723CD" w14:textId="77777777" w:rsidR="004112AB" w:rsidRPr="00D660EC" w:rsidRDefault="004112AB" w:rsidP="002F3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2A52977" w14:textId="77777777" w:rsidR="002F3B20" w:rsidRPr="00D660EC" w:rsidRDefault="002F3B20" w:rsidP="002F3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E423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AE4238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AE4238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AE4238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4534AAB3" w14:textId="77777777" w:rsidR="002F3B20" w:rsidRPr="00D660EC" w:rsidRDefault="002F3B20" w:rsidP="002F3B2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E4238">
        <w:rPr>
          <w:rFonts w:asciiTheme="majorBidi" w:eastAsia="Calibr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D660EC">
        <w:rPr>
          <w:rFonts w:asciiTheme="majorBidi" w:eastAsia="Calibri" w:hAnsiTheme="majorBidi" w:cstheme="majorBidi"/>
          <w:sz w:val="30"/>
          <w:szCs w:val="30"/>
        </w:rPr>
        <w:br/>
      </w:r>
      <w:r w:rsidRPr="00AE4238">
        <w:rPr>
          <w:rFonts w:asciiTheme="majorBidi" w:eastAsia="Calibri" w:hAnsiTheme="majorBidi" w:cstheme="majorBidi"/>
          <w:sz w:val="30"/>
          <w:szCs w:val="30"/>
        </w:rPr>
        <w:t xml:space="preserve">12 </w:t>
      </w:r>
      <w:r w:rsidRPr="00AE4238">
        <w:rPr>
          <w:rFonts w:asciiTheme="majorBidi" w:eastAsia="Calibri" w:hAnsiTheme="majorBidi" w:cstheme="majorBidi"/>
          <w:sz w:val="30"/>
          <w:szCs w:val="30"/>
          <w:cs/>
        </w:rPr>
        <w:t xml:space="preserve">เดือน  </w:t>
      </w:r>
    </w:p>
    <w:p w14:paraId="1085613C" w14:textId="77777777" w:rsidR="002F3B20" w:rsidRPr="00D660EC" w:rsidRDefault="002F3B20" w:rsidP="002F3B2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E4238">
        <w:rPr>
          <w:rFonts w:asciiTheme="majorBidi" w:eastAsia="Calibr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</w:p>
    <w:p w14:paraId="67EFE3DB" w14:textId="77777777" w:rsidR="002F3B20" w:rsidRPr="00D660EC" w:rsidRDefault="002F3B20" w:rsidP="002F3B2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E4238">
        <w:rPr>
          <w:rFonts w:asciiTheme="majorBidi" w:eastAsia="Calibri" w:hAnsiTheme="majorBidi" w:cstheme="majorBidi"/>
          <w:sz w:val="30"/>
          <w:szCs w:val="30"/>
          <w:cs/>
        </w:rPr>
        <w:t xml:space="preserve">ไม่รวมต้นทุนทางตรงเริ่มแรกในการวัดมูลค่าสินทรัพย์สิทธิการใช้ </w:t>
      </w:r>
    </w:p>
    <w:p w14:paraId="79053713" w14:textId="77777777" w:rsidR="002F3B20" w:rsidRPr="00D660EC" w:rsidRDefault="002F3B20" w:rsidP="002F3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350"/>
        <w:gridCol w:w="180"/>
        <w:gridCol w:w="2250"/>
      </w:tblGrid>
      <w:tr w:rsidR="002F3B20" w:rsidRPr="002F3B20" w14:paraId="088C7805" w14:textId="77777777" w:rsidTr="004F6456">
        <w:trPr>
          <w:cantSplit/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14:paraId="581ED108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AE423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ผลกระทบจากการถือปฏิบัติตาม </w:t>
            </w:r>
            <w:r w:rsidRPr="002F3B2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  <w:t xml:space="preserve">TFRS </w:t>
            </w:r>
            <w:r w:rsidRPr="00AE423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16</w:t>
            </w:r>
            <w:r w:rsidRPr="002F3B20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14606EF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AE423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684CF4C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vAlign w:val="bottom"/>
          </w:tcPr>
          <w:p w14:paraId="10117399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AE423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3B20" w:rsidRPr="00D660EC" w14:paraId="6912B715" w14:textId="77777777" w:rsidTr="004F6456">
        <w:trPr>
          <w:cantSplit/>
          <w:trHeight w:val="20"/>
          <w:tblHeader/>
        </w:trPr>
        <w:tc>
          <w:tcPr>
            <w:tcW w:w="5220" w:type="dxa"/>
          </w:tcPr>
          <w:p w14:paraId="0FE51D94" w14:textId="77777777" w:rsidR="002F3B20" w:rsidRPr="00D660EC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63AC6E5C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9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2F3B2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AE42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F3B2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2F3B20" w:rsidRPr="00D660EC" w14:paraId="0224429D" w14:textId="77777777" w:rsidTr="004F6456">
        <w:trPr>
          <w:cantSplit/>
          <w:trHeight w:val="20"/>
        </w:trPr>
        <w:tc>
          <w:tcPr>
            <w:tcW w:w="5220" w:type="dxa"/>
          </w:tcPr>
          <w:p w14:paraId="0E067D8B" w14:textId="77777777" w:rsidR="002F3B20" w:rsidRPr="00D660EC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E4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AE4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AE4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780" w:type="dxa"/>
            <w:gridSpan w:val="3"/>
          </w:tcPr>
          <w:p w14:paraId="2A0AF9F7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2F3B20" w:rsidRPr="00D660EC" w14:paraId="3836EF88" w14:textId="77777777" w:rsidTr="004F6456">
        <w:trPr>
          <w:cantSplit/>
          <w:trHeight w:val="20"/>
        </w:trPr>
        <w:tc>
          <w:tcPr>
            <w:tcW w:w="5220" w:type="dxa"/>
            <w:vAlign w:val="bottom"/>
          </w:tcPr>
          <w:p w14:paraId="441C3842" w14:textId="7B6A75E2" w:rsidR="002F3B20" w:rsidRPr="002F3B20" w:rsidRDefault="00970B4B" w:rsidP="002F3B2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</w:t>
            </w:r>
            <w:r w:rsidR="002F3B20" w:rsidRPr="00AE423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9A710CD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2F3B2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180" w:type="dxa"/>
            <w:vAlign w:val="bottom"/>
          </w:tcPr>
          <w:p w14:paraId="693C4443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vAlign w:val="bottom"/>
          </w:tcPr>
          <w:p w14:paraId="4813BC98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2F3B2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</w:tr>
      <w:tr w:rsidR="002F3B20" w:rsidRPr="00D660EC" w14:paraId="02AD0FCF" w14:textId="77777777" w:rsidTr="004F6456">
        <w:trPr>
          <w:cantSplit/>
          <w:trHeight w:val="20"/>
        </w:trPr>
        <w:tc>
          <w:tcPr>
            <w:tcW w:w="5220" w:type="dxa"/>
            <w:vAlign w:val="bottom"/>
          </w:tcPr>
          <w:p w14:paraId="2E9005DB" w14:textId="77777777" w:rsidR="002F3B20" w:rsidRPr="00AE4238" w:rsidRDefault="002F3B20" w:rsidP="002F3B2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ค่าเช่าจ่ายจ่ายล่วงหน้าลดลง</w:t>
            </w:r>
          </w:p>
        </w:tc>
        <w:tc>
          <w:tcPr>
            <w:tcW w:w="1350" w:type="dxa"/>
            <w:vAlign w:val="bottom"/>
          </w:tcPr>
          <w:p w14:paraId="663D670B" w14:textId="77777777" w:rsidR="002F3B20" w:rsidRPr="00D660EC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F3B2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13,168)</w:t>
            </w:r>
          </w:p>
        </w:tc>
        <w:tc>
          <w:tcPr>
            <w:tcW w:w="180" w:type="dxa"/>
            <w:vAlign w:val="bottom"/>
          </w:tcPr>
          <w:p w14:paraId="5CA6EB95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vAlign w:val="bottom"/>
          </w:tcPr>
          <w:p w14:paraId="0AA8A420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F3B2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2F3B2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 w:rsidRPr="002F3B2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2F3B20" w:rsidRPr="00D660EC" w14:paraId="542738C6" w14:textId="77777777" w:rsidTr="004F6456">
        <w:trPr>
          <w:cantSplit/>
          <w:trHeight w:val="20"/>
        </w:trPr>
        <w:tc>
          <w:tcPr>
            <w:tcW w:w="5220" w:type="dxa"/>
          </w:tcPr>
          <w:p w14:paraId="444423CF" w14:textId="77777777" w:rsidR="002F3B20" w:rsidRPr="002F3B20" w:rsidRDefault="002F3B20" w:rsidP="002F3B2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051E8B1B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(50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296)</w:t>
            </w:r>
          </w:p>
        </w:tc>
        <w:tc>
          <w:tcPr>
            <w:tcW w:w="180" w:type="dxa"/>
          </w:tcPr>
          <w:p w14:paraId="7FCB3930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vAlign w:val="bottom"/>
          </w:tcPr>
          <w:p w14:paraId="325DD0FD" w14:textId="77777777" w:rsidR="002F3B20" w:rsidRPr="002F3B20" w:rsidRDefault="002F3B20" w:rsidP="002F3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F3B2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2F3B2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539</w:t>
            </w:r>
            <w:r w:rsidRPr="002F3B2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</w:tbl>
    <w:p w14:paraId="7FB9ECFA" w14:textId="77777777" w:rsidR="002F3B20" w:rsidRPr="00D660EC" w:rsidRDefault="002F3B20" w:rsidP="002F3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1AC525FD" w14:textId="77777777" w:rsidR="002F3B20" w:rsidRPr="00D660EC" w:rsidRDefault="002F3B20" w:rsidP="002F3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bookmarkStart w:id="1" w:name="_Hlk39156188"/>
      <w:r w:rsidRPr="00AE4238">
        <w:rPr>
          <w:rFonts w:asciiTheme="majorBidi" w:eastAsia="Calibri" w:hAnsiTheme="majorBidi" w:cstheme="majorBidi"/>
          <w:sz w:val="30"/>
          <w:szCs w:val="30"/>
          <w:cs/>
        </w:rPr>
        <w:t xml:space="preserve">ทั้งนี้ ภาระผูกพันตามสัญญาเช่าดำเนินงาน ณ </w:t>
      </w:r>
      <w:r w:rsidRPr="00AE4238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AE4238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Pr="00AE4238">
        <w:rPr>
          <w:rFonts w:asciiTheme="majorBidi" w:eastAsia="Calibri" w:hAnsiTheme="majorBidi" w:cstheme="majorBidi"/>
          <w:sz w:val="30"/>
          <w:szCs w:val="30"/>
        </w:rPr>
        <w:t xml:space="preserve">2562 </w:t>
      </w:r>
      <w:r w:rsidRPr="00AE4238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คิดลดโดยใช้อัตราดอกเบี้ยเงินกู้ยืมส่วนเพิ่มและได้ยกเว้นการรับรู้รายการสำหรับสัญญาเช่าระยะสั้น ดังนั้นเมื่อรวมกับหนี้สินตามสัญญาเช่าการเงิน กลุ่มบริษัทและบริษัทจึงรับรู้หนี้สินตามสัญญาเช่า ณ วันที่ </w:t>
      </w:r>
      <w:r w:rsidRPr="00AE4238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AE4238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Pr="00AE4238">
        <w:rPr>
          <w:rFonts w:asciiTheme="majorBidi" w:eastAsia="Calibri" w:hAnsiTheme="majorBidi" w:cstheme="majorBidi"/>
          <w:sz w:val="30"/>
          <w:szCs w:val="30"/>
        </w:rPr>
        <w:t xml:space="preserve">2563 </w:t>
      </w:r>
      <w:r w:rsidRPr="00AE4238">
        <w:rPr>
          <w:rFonts w:asciiTheme="majorBidi" w:eastAsia="Calibri" w:hAnsiTheme="majorBidi" w:cstheme="majorBidi"/>
          <w:sz w:val="30"/>
          <w:szCs w:val="30"/>
          <w:cs/>
        </w:rPr>
        <w:t xml:space="preserve">เป็นจำนวน </w:t>
      </w:r>
      <w:r w:rsidRPr="00AE4238">
        <w:rPr>
          <w:rFonts w:asciiTheme="majorBidi" w:eastAsia="Calibri" w:hAnsiTheme="majorBidi" w:cstheme="majorBidi"/>
          <w:sz w:val="30"/>
          <w:szCs w:val="30"/>
        </w:rPr>
        <w:t xml:space="preserve">175 </w:t>
      </w:r>
      <w:r w:rsidRPr="00AE4238">
        <w:rPr>
          <w:rFonts w:asciiTheme="majorBidi" w:eastAsia="Calibri" w:hAnsiTheme="majorBidi" w:cstheme="majorBidi"/>
          <w:sz w:val="30"/>
          <w:szCs w:val="30"/>
          <w:cs/>
        </w:rPr>
        <w:t xml:space="preserve">และ </w:t>
      </w:r>
      <w:r w:rsidRPr="00AE4238">
        <w:rPr>
          <w:rFonts w:asciiTheme="majorBidi" w:eastAsia="Calibri" w:hAnsiTheme="majorBidi" w:cstheme="majorBidi"/>
          <w:sz w:val="30"/>
          <w:szCs w:val="30"/>
        </w:rPr>
        <w:t xml:space="preserve">93 </w:t>
      </w:r>
      <w:r w:rsidRPr="00AE4238">
        <w:rPr>
          <w:rFonts w:asciiTheme="majorBidi" w:eastAsia="Calibri" w:hAnsiTheme="majorBidi" w:cstheme="majorBidi"/>
          <w:sz w:val="30"/>
          <w:szCs w:val="30"/>
          <w:cs/>
        </w:rPr>
        <w:t xml:space="preserve">ล้านบาท ตามลำดับ โดยมีอัตราดอกเบี้ยเงินกู้ยืมส่วนเพิ่มร้อยละ </w:t>
      </w:r>
      <w:r w:rsidRPr="00AE4238">
        <w:rPr>
          <w:rFonts w:asciiTheme="majorBidi" w:eastAsia="Calibri" w:hAnsiTheme="majorBidi" w:cstheme="majorBidi"/>
          <w:sz w:val="30"/>
          <w:szCs w:val="30"/>
        </w:rPr>
        <w:t xml:space="preserve">4.17 - 4.20 </w:t>
      </w:r>
      <w:r w:rsidRPr="00AE4238">
        <w:rPr>
          <w:rFonts w:asciiTheme="majorBidi" w:eastAsia="Calibri" w:hAnsiTheme="majorBidi" w:cstheme="majorBidi"/>
          <w:sz w:val="30"/>
          <w:szCs w:val="30"/>
          <w:cs/>
        </w:rPr>
        <w:t>ต่อปี</w:t>
      </w:r>
      <w:bookmarkEnd w:id="1"/>
    </w:p>
    <w:p w14:paraId="184F156F" w14:textId="77777777" w:rsidR="002F3B20" w:rsidRDefault="002F3B20" w:rsidP="004F6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CF5F17B" w14:textId="77777777" w:rsidR="00A30D51" w:rsidRPr="00D660EC" w:rsidRDefault="00E52E9D" w:rsidP="00F13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E4238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B278A2" w:rsidRPr="00AE4238">
        <w:rPr>
          <w:rFonts w:ascii="Angsana New" w:hAnsi="Angsana New"/>
          <w:b/>
          <w:bCs/>
          <w:sz w:val="30"/>
          <w:szCs w:val="30"/>
        </w:rPr>
        <w:tab/>
      </w:r>
      <w:r w:rsidR="00E300DA" w:rsidRPr="00AE4238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723DD153" w14:textId="77777777" w:rsidR="00D9152E" w:rsidRPr="00D660EC" w:rsidRDefault="00D9152E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8944E98" w14:textId="77777777" w:rsidR="00D9152E" w:rsidRPr="00D660EC" w:rsidRDefault="00D9152E" w:rsidP="00970547">
      <w:pPr>
        <w:pStyle w:val="a4"/>
        <w:tabs>
          <w:tab w:val="clear" w:pos="360"/>
          <w:tab w:val="clear" w:pos="720"/>
          <w:tab w:val="clear" w:pos="1080"/>
        </w:tabs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E4238">
        <w:rPr>
          <w:rFonts w:ascii="Angsana New" w:hAnsi="Angsana New" w:cs="Angsana New"/>
          <w:sz w:val="30"/>
          <w:szCs w:val="30"/>
          <w:cs/>
          <w:lang w:val="en-US"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  <w:r w:rsidR="00870FD8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ยกเว้นที่ได้กล่าวไว้ในหมายเหตุข้อ </w:t>
      </w:r>
      <w:r w:rsidR="00870FD8">
        <w:rPr>
          <w:rFonts w:ascii="Angsana New" w:hAnsi="Angsana New" w:cs="Angsana New"/>
          <w:sz w:val="30"/>
          <w:szCs w:val="30"/>
          <w:lang w:val="en-US"/>
        </w:rPr>
        <w:t>3</w:t>
      </w:r>
    </w:p>
    <w:p w14:paraId="7C97F75B" w14:textId="77777777" w:rsidR="008B5F43" w:rsidRPr="00D660EC" w:rsidRDefault="008B5F43" w:rsidP="00970547">
      <w:pPr>
        <w:pStyle w:val="a4"/>
        <w:tabs>
          <w:tab w:val="clear" w:pos="360"/>
          <w:tab w:val="clear" w:pos="720"/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14:paraId="6CF94B9A" w14:textId="77777777" w:rsidR="00E848F8" w:rsidRPr="00C92A40" w:rsidRDefault="008B5F43" w:rsidP="00C85217">
      <w:pPr>
        <w:pStyle w:val="BodyText2"/>
        <w:numPr>
          <w:ilvl w:val="0"/>
          <w:numId w:val="4"/>
        </w:numPr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เกณฑ์ในการจัดทำงบการเงินรวม</w:t>
      </w:r>
    </w:p>
    <w:p w14:paraId="32D6425D" w14:textId="77777777" w:rsidR="008B5F43" w:rsidRPr="00AE4238" w:rsidRDefault="008B5F43" w:rsidP="00970547">
      <w:pPr>
        <w:pStyle w:val="BodyText2"/>
        <w:ind w:left="540" w:hanging="540"/>
        <w:rPr>
          <w:rFonts w:ascii="Angsana New" w:hAnsi="Angsana New"/>
          <w:i/>
          <w:iCs/>
          <w:sz w:val="28"/>
          <w:szCs w:val="28"/>
          <w:cs/>
          <w:lang w:val="en-US"/>
        </w:rPr>
      </w:pPr>
    </w:p>
    <w:p w14:paraId="60BCC785" w14:textId="77777777" w:rsidR="004E2CAF" w:rsidRDefault="0058075F" w:rsidP="004E2CAF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  <w:lang w:val="en-US"/>
        </w:rPr>
        <w:t xml:space="preserve">งบการเงินรวมประกอบด้วย งบการเงินของบริษัทและบริษัทย่อย (รวมกันเรียกว่า “กลุ่มบริษัท”) </w:t>
      </w:r>
    </w:p>
    <w:p w14:paraId="29DD765E" w14:textId="77777777" w:rsidR="007D7655" w:rsidRDefault="007D7655" w:rsidP="007D765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2105321C" w14:textId="602295E6" w:rsidR="007D7655" w:rsidRPr="007D7655" w:rsidRDefault="007D7655" w:rsidP="007D765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7D7655">
        <w:rPr>
          <w:rFonts w:ascii="Angsana New" w:hAnsi="Angsana New"/>
          <w:i/>
          <w:iCs/>
          <w:sz w:val="30"/>
          <w:szCs w:val="30"/>
          <w:cs/>
          <w:lang w:val="en-US"/>
        </w:rPr>
        <w:t>การรวมธุรกิจภายใต้การควบคุม</w:t>
      </w:r>
    </w:p>
    <w:p w14:paraId="5F601963" w14:textId="77777777" w:rsidR="007D7655" w:rsidRPr="007D7655" w:rsidRDefault="007D7655" w:rsidP="007D7655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28"/>
          <w:szCs w:val="28"/>
        </w:rPr>
      </w:pPr>
    </w:p>
    <w:p w14:paraId="04BAD42B" w14:textId="77777777" w:rsidR="007D7655" w:rsidRPr="007D7655" w:rsidRDefault="007D7655" w:rsidP="007D765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7D7655">
        <w:rPr>
          <w:rFonts w:ascii="Angsana New" w:hAnsi="Angsana New"/>
          <w:sz w:val="30"/>
          <w:szCs w:val="30"/>
          <w:cs/>
          <w:lang w:val="en-US"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0E6A2A00" w14:textId="77777777" w:rsidR="007D7655" w:rsidRPr="007D7655" w:rsidRDefault="007D7655" w:rsidP="007D7655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53F1C12" w14:textId="19D9F434" w:rsidR="004E2CAF" w:rsidRPr="007D7655" w:rsidRDefault="007D7655" w:rsidP="007D765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7D7655">
        <w:rPr>
          <w:rFonts w:ascii="Angsana New" w:hAnsi="Angsana New"/>
          <w:sz w:val="30"/>
          <w:szCs w:val="30"/>
          <w:cs/>
          <w:lang w:val="en-US"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5916DB61" w14:textId="77777777" w:rsidR="007D7655" w:rsidRPr="007D7655" w:rsidRDefault="007D7655" w:rsidP="004E2CAF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124C7D1" w14:textId="3012B783" w:rsidR="008B5F43" w:rsidRPr="00AE4238" w:rsidRDefault="008B5F43" w:rsidP="004E2CAF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AE4238">
        <w:rPr>
          <w:rFonts w:ascii="Angsana New" w:hAnsi="Angsana New"/>
          <w:i/>
          <w:iCs/>
          <w:sz w:val="30"/>
          <w:szCs w:val="30"/>
          <w:cs/>
          <w:lang w:val="en-US"/>
        </w:rPr>
        <w:t>บริษัทย่อย</w:t>
      </w:r>
    </w:p>
    <w:p w14:paraId="1B125846" w14:textId="77777777" w:rsidR="008B5F43" w:rsidRPr="00AE4238" w:rsidRDefault="008B5F43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</w:p>
    <w:p w14:paraId="29D12383" w14:textId="77777777" w:rsidR="00DC549C" w:rsidRDefault="00DC549C" w:rsidP="00487E39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  <w:lang w:val="en-US"/>
        </w:rPr>
        <w:t>บริษัทย่อยเป็นกิจการที่อยู</w:t>
      </w:r>
      <w:r w:rsidR="00BC7E6B" w:rsidRPr="00AE4238">
        <w:rPr>
          <w:rFonts w:ascii="Angsana New" w:hAnsi="Angsana New"/>
          <w:sz w:val="30"/>
          <w:szCs w:val="30"/>
          <w:cs/>
          <w:lang w:val="en-US"/>
        </w:rPr>
        <w:t xml:space="preserve">่ภายใต้การควบคุมของกลุ่มบริษัท </w:t>
      </w:r>
      <w:r w:rsidRPr="00AE4238">
        <w:rPr>
          <w:rFonts w:ascii="Angsana New" w:hAnsi="Angsana New"/>
          <w:sz w:val="30"/>
          <w:szCs w:val="30"/>
          <w:cs/>
          <w:lang w:val="en-US"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</w:t>
      </w:r>
      <w:r w:rsidR="00BC7E6B" w:rsidRPr="00AE4238">
        <w:rPr>
          <w:rFonts w:ascii="Angsana New" w:hAnsi="Angsana New"/>
          <w:sz w:val="30"/>
          <w:szCs w:val="30"/>
          <w:cs/>
          <w:lang w:val="en-US"/>
        </w:rPr>
        <w:t>จำนวนเงินผลตอบแทนของกลุ่มบริษัท</w:t>
      </w:r>
      <w:r w:rsidRPr="00AE4238">
        <w:rPr>
          <w:rFonts w:ascii="Angsana New" w:hAnsi="Angsana New"/>
          <w:sz w:val="30"/>
          <w:szCs w:val="30"/>
          <w:cs/>
          <w:lang w:val="en-US"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574C2743" w14:textId="77777777" w:rsidR="00CC088B" w:rsidRPr="00AE4238" w:rsidRDefault="00CC088B" w:rsidP="00487E39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1F8B2AE8" w14:textId="77777777" w:rsidR="008B5F43" w:rsidRPr="00AE4238" w:rsidRDefault="008B5F43" w:rsidP="00580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E4238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="0092157F" w:rsidRPr="00AE4238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AE4238">
        <w:rPr>
          <w:rFonts w:ascii="Angsana New" w:hAnsi="Angsana New"/>
          <w:i/>
          <w:iCs/>
          <w:sz w:val="30"/>
          <w:szCs w:val="30"/>
          <w:cs/>
        </w:rPr>
        <w:t>ควบคุม</w:t>
      </w:r>
      <w:r w:rsidRPr="00AE4238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38F9B988" w14:textId="77777777" w:rsidR="0058075F" w:rsidRPr="00AE4238" w:rsidRDefault="0058075F" w:rsidP="00DC549C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5F4F7989" w14:textId="77777777" w:rsidR="00DC549C" w:rsidRPr="00C92A40" w:rsidRDefault="00DC549C" w:rsidP="00DC549C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  <w:lang w:val="en-US"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</w:t>
      </w:r>
      <w:r w:rsidRPr="00AE4238">
        <w:rPr>
          <w:rFonts w:ascii="Angsana New" w:hAnsi="Angsana New"/>
          <w:sz w:val="30"/>
          <w:szCs w:val="30"/>
          <w:cs/>
          <w:lang w:val="en-US"/>
        </w:rPr>
        <w:lastRenderedPageBreak/>
        <w:t>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6F66287" w14:textId="77777777" w:rsidR="00364CC1" w:rsidRPr="00A62B07" w:rsidRDefault="00364CC1" w:rsidP="00C92A4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352E7BC8" w14:textId="77777777" w:rsidR="0058075F" w:rsidRPr="00AE4238" w:rsidRDefault="0058075F" w:rsidP="00C92A4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AE4238">
        <w:rPr>
          <w:rFonts w:ascii="Angsana New" w:hAnsi="Angsana New"/>
          <w:i/>
          <w:iCs/>
          <w:sz w:val="30"/>
          <w:szCs w:val="30"/>
          <w:lang w:val="en-US"/>
        </w:rPr>
        <w:tab/>
      </w:r>
      <w:r w:rsidRPr="00AE4238">
        <w:rPr>
          <w:rFonts w:ascii="Angsana New" w:hAnsi="Angsana New"/>
          <w:i/>
          <w:iCs/>
          <w:sz w:val="30"/>
          <w:szCs w:val="30"/>
          <w:cs/>
          <w:lang w:val="en-US"/>
        </w:rPr>
        <w:t>การตัดรายการในงบการเงินรวม</w:t>
      </w:r>
    </w:p>
    <w:p w14:paraId="534F7DF9" w14:textId="77777777" w:rsidR="0058075F" w:rsidRPr="00D660EC" w:rsidRDefault="0058075F" w:rsidP="00C9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BA09CE3" w14:textId="77777777" w:rsidR="00A1350A" w:rsidRPr="00D660EC" w:rsidRDefault="0058075F" w:rsidP="00C9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รวมถึงรายได้หรือค่าใช้จ่ายที่ยังไม่เกิดขึ้นจริงที่เกิดจากรายการระหว่างกิจการในกลุ่มถูกต</w:t>
      </w:r>
      <w:r w:rsidR="008E26D4" w:rsidRPr="00AE4238">
        <w:rPr>
          <w:rFonts w:ascii="Angsana New" w:hAnsi="Angsana New"/>
          <w:sz w:val="30"/>
          <w:szCs w:val="30"/>
          <w:cs/>
        </w:rPr>
        <w:t>ัดรายการในการจัดทำงบการเงินรวม</w:t>
      </w:r>
    </w:p>
    <w:p w14:paraId="4BAF8BBA" w14:textId="77777777" w:rsidR="00922D52" w:rsidRPr="00D660EC" w:rsidRDefault="00922D52" w:rsidP="00CD3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890418D" w14:textId="77777777" w:rsidR="00E848F8" w:rsidRPr="00AE4238" w:rsidRDefault="00E848F8" w:rsidP="00C85217">
      <w:pPr>
        <w:pStyle w:val="BodyText2"/>
        <w:numPr>
          <w:ilvl w:val="0"/>
          <w:numId w:val="4"/>
        </w:numPr>
        <w:ind w:left="540" w:hanging="540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เงินตราต่างประเทศ </w:t>
      </w:r>
    </w:p>
    <w:p w14:paraId="412F960A" w14:textId="77777777" w:rsidR="00185DED" w:rsidRPr="00D660EC" w:rsidRDefault="00185DED" w:rsidP="00C9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</w:p>
    <w:p w14:paraId="599BD2FA" w14:textId="77777777" w:rsidR="00185DED" w:rsidRPr="00AE4238" w:rsidRDefault="00185DED" w:rsidP="00C9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E4238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49F99663" w14:textId="77777777" w:rsidR="00185DED" w:rsidRPr="00AE4238" w:rsidRDefault="00185DED" w:rsidP="00C9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trike/>
          <w:sz w:val="28"/>
          <w:szCs w:val="28"/>
          <w:cs/>
        </w:rPr>
      </w:pPr>
    </w:p>
    <w:p w14:paraId="070B3E71" w14:textId="77777777" w:rsidR="00465846" w:rsidRPr="00AE4238" w:rsidRDefault="00465846" w:rsidP="00C92A40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E4238">
        <w:rPr>
          <w:rFonts w:ascii="Angsana New" w:hAnsi="Angsana New"/>
          <w:sz w:val="30"/>
          <w:szCs w:val="30"/>
          <w:cs/>
          <w:lang w:val="en-US"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FC0660" w:rsidRPr="00AE4238">
        <w:rPr>
          <w:rFonts w:ascii="Angsana New" w:hAnsi="Angsana New"/>
          <w:sz w:val="30"/>
          <w:szCs w:val="30"/>
          <w:cs/>
          <w:lang w:val="en-US"/>
        </w:rPr>
        <w:t>แต่ละ</w:t>
      </w:r>
      <w:r w:rsidRPr="00AE4238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FC0660" w:rsidRPr="00AE4238">
        <w:rPr>
          <w:rFonts w:ascii="Angsana New" w:hAnsi="Angsana New"/>
          <w:sz w:val="30"/>
          <w:szCs w:val="30"/>
          <w:cs/>
          <w:lang w:val="en-US"/>
        </w:rPr>
        <w:t>ในกลุ่มบริษัท</w:t>
      </w:r>
      <w:r w:rsidRPr="00AE4238">
        <w:rPr>
          <w:rFonts w:ascii="Angsana New" w:hAnsi="Angsana New"/>
          <w:sz w:val="30"/>
          <w:szCs w:val="30"/>
          <w:cs/>
          <w:lang w:val="en-US"/>
        </w:rPr>
        <w:t xml:space="preserve"> โดยใช้อัตราแลกเปลี่ยน ณ วันที่เกิดรายการ</w:t>
      </w:r>
    </w:p>
    <w:p w14:paraId="55672CCC" w14:textId="77777777" w:rsidR="006D6266" w:rsidRPr="00D660EC" w:rsidRDefault="006D6266" w:rsidP="00C9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2E6D57" w14:textId="77777777" w:rsidR="00972934" w:rsidRDefault="00185DED" w:rsidP="00C9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สินทรัพย์และหนี้สินที่เป็นตั</w:t>
      </w:r>
      <w:r w:rsidR="00E3216E" w:rsidRPr="00AE4238">
        <w:rPr>
          <w:rFonts w:ascii="Angsana New" w:hAnsi="Angsana New"/>
          <w:sz w:val="30"/>
          <w:szCs w:val="30"/>
          <w:cs/>
        </w:rPr>
        <w:t>วเงินและเป็นเงินตราต่างประเทศ</w:t>
      </w:r>
      <w:r w:rsidR="00A30F20" w:rsidRPr="00AE4238">
        <w:rPr>
          <w:rFonts w:ascii="Angsana New" w:hAnsi="Angsana New"/>
          <w:sz w:val="30"/>
          <w:szCs w:val="30"/>
          <w:cs/>
        </w:rPr>
        <w:t xml:space="preserve"> </w:t>
      </w:r>
      <w:r w:rsidR="00E3216E" w:rsidRPr="00AE4238">
        <w:rPr>
          <w:rFonts w:ascii="Angsana New" w:hAnsi="Angsana New"/>
          <w:sz w:val="30"/>
          <w:szCs w:val="30"/>
          <w:cs/>
        </w:rPr>
        <w:t xml:space="preserve">ณ </w:t>
      </w:r>
      <w:r w:rsidRPr="00AE4238">
        <w:rPr>
          <w:rFonts w:ascii="Angsana New" w:hAnsi="Angsana New"/>
          <w:sz w:val="30"/>
          <w:szCs w:val="30"/>
          <w:cs/>
        </w:rPr>
        <w:t>วันที่รายงาน</w:t>
      </w:r>
      <w:r w:rsidR="00156BDF" w:rsidRPr="00AE4238">
        <w:rPr>
          <w:rFonts w:ascii="Angsana New" w:hAnsi="Angsana New"/>
          <w:sz w:val="30"/>
          <w:szCs w:val="30"/>
          <w:cs/>
        </w:rPr>
        <w:t xml:space="preserve"> </w:t>
      </w:r>
      <w:r w:rsidRPr="00AE4238">
        <w:rPr>
          <w:rFonts w:ascii="Angsana New" w:hAnsi="Angsana New"/>
          <w:sz w:val="30"/>
          <w:szCs w:val="30"/>
          <w:cs/>
        </w:rPr>
        <w:t>แปลงค่าเป็น</w:t>
      </w:r>
      <w:r w:rsidR="00A721B4" w:rsidRPr="00AE4238">
        <w:rPr>
          <w:rFonts w:ascii="Angsana New" w:hAnsi="Angsana New"/>
          <w:sz w:val="30"/>
          <w:szCs w:val="30"/>
          <w:cs/>
        </w:rPr>
        <w:t>สกุลเงินที่ใช้ในการดำเนินงาน</w:t>
      </w:r>
      <w:r w:rsidRPr="00AE4238">
        <w:rPr>
          <w:rFonts w:ascii="Angsana New" w:hAnsi="Angsana New"/>
          <w:sz w:val="30"/>
          <w:szCs w:val="30"/>
          <w:cs/>
        </w:rPr>
        <w:t>โดยใช้อัตราแลกเปลี่ยน ณ วันนั้น</w:t>
      </w:r>
      <w:r w:rsidR="0092157F" w:rsidRPr="00AE4238">
        <w:rPr>
          <w:rFonts w:ascii="Angsana New" w:hAnsi="Angsana New"/>
          <w:sz w:val="30"/>
          <w:szCs w:val="30"/>
          <w:cs/>
        </w:rPr>
        <w:t xml:space="preserve"> </w:t>
      </w:r>
    </w:p>
    <w:p w14:paraId="7A259DA2" w14:textId="77777777" w:rsidR="00870FD8" w:rsidRPr="00AE4238" w:rsidRDefault="00870FD8" w:rsidP="00C9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101D59F3" w14:textId="77777777" w:rsidR="00185DED" w:rsidRDefault="00185DED" w:rsidP="00C9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30"/>
          <w:szCs w:val="30"/>
          <w:lang w:val="th-TH"/>
        </w:rPr>
      </w:pPr>
      <w:r w:rsidRPr="00AE4238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 ซึ่งบันทึกตามเกณฑ์ราคาทุนเดิมแปลงค่าเป็น</w:t>
      </w:r>
      <w:r w:rsidR="00A721B4" w:rsidRPr="00AE4238">
        <w:rPr>
          <w:rFonts w:ascii="Angsana New" w:hAnsi="Angsana New"/>
          <w:sz w:val="30"/>
          <w:szCs w:val="30"/>
          <w:cs/>
        </w:rPr>
        <w:t xml:space="preserve">สกุลเงินที่ใช้ในการดำเนินงาน </w:t>
      </w:r>
      <w:r w:rsidRPr="00AE4238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14:paraId="511069C3" w14:textId="77777777" w:rsidR="00AA6047" w:rsidRDefault="00AA6047" w:rsidP="00C9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8"/>
          <w:szCs w:val="28"/>
        </w:rPr>
      </w:pPr>
    </w:p>
    <w:p w14:paraId="7DB6374D" w14:textId="77777777" w:rsidR="00870FD8" w:rsidRPr="00D660EC" w:rsidRDefault="00870FD8" w:rsidP="00870F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AE4238">
        <w:rPr>
          <w:rFonts w:ascii="Angsana New" w:hAnsi="Angsana New"/>
          <w:sz w:val="30"/>
          <w:szCs w:val="30"/>
          <w:cs/>
        </w:rPr>
        <w:t>รับรู้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Pr="00AE4238">
        <w:rPr>
          <w:rFonts w:ascii="Angsana New" w:hAnsi="Angsana New"/>
          <w:sz w:val="30"/>
          <w:szCs w:val="30"/>
          <w:cs/>
        </w:rPr>
        <w:t>กำไรหรือขาดทุน</w:t>
      </w:r>
      <w:r>
        <w:rPr>
          <w:rFonts w:ascii="Angsana New" w:hAnsi="Angsana New" w:hint="cs"/>
          <w:sz w:val="30"/>
          <w:szCs w:val="30"/>
          <w:cs/>
        </w:rPr>
        <w:t>ในงวดบัญชีนั้น</w:t>
      </w:r>
      <w:r w:rsidRPr="00AE4238">
        <w:rPr>
          <w:rFonts w:ascii="Angsana New" w:hAnsi="Angsana New"/>
          <w:sz w:val="30"/>
          <w:szCs w:val="30"/>
          <w:cs/>
        </w:rPr>
        <w:t xml:space="preserve"> </w:t>
      </w:r>
    </w:p>
    <w:p w14:paraId="52748087" w14:textId="77777777" w:rsidR="00870FD8" w:rsidRPr="00D660EC" w:rsidRDefault="00870FD8" w:rsidP="00C9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="Angsana New" w:hAnsi="Angsana New"/>
          <w:sz w:val="28"/>
          <w:szCs w:val="28"/>
        </w:rPr>
      </w:pPr>
    </w:p>
    <w:p w14:paraId="5A73A91D" w14:textId="77777777" w:rsidR="00E848F8" w:rsidRPr="00F8320D" w:rsidRDefault="00800FE1" w:rsidP="00C85217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320D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222B90DC" w14:textId="77777777" w:rsidR="00A570F9" w:rsidRPr="00F8320D" w:rsidRDefault="00A570F9" w:rsidP="00C9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C60FACB" w14:textId="77777777" w:rsidR="00800FE1" w:rsidRPr="00F8320D" w:rsidRDefault="00800FE1" w:rsidP="00800FE1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F8320D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F8320D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F8320D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F8320D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  <w:t>2563</w:t>
      </w:r>
    </w:p>
    <w:p w14:paraId="2F824AC3" w14:textId="77777777" w:rsidR="00800FE1" w:rsidRPr="00F8320D" w:rsidRDefault="00800FE1" w:rsidP="00800FE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7AEEFC" w14:textId="77777777" w:rsidR="00800FE1" w:rsidRPr="00F8320D" w:rsidRDefault="00800FE1" w:rsidP="00800FE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8320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EE6840" w:rsidRPr="00F8320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F8320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Pr="00F8320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6B2F12B6" w14:textId="77777777" w:rsidR="00800FE1" w:rsidRPr="00F8320D" w:rsidRDefault="00800FE1" w:rsidP="00800FE1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EDAFCE" w14:textId="1F8E30F6" w:rsidR="00800FE1" w:rsidRPr="00F8320D" w:rsidRDefault="00800FE1" w:rsidP="00800FE1">
      <w:pPr>
        <w:pStyle w:val="BodyText"/>
        <w:shd w:val="clear" w:color="auto" w:fill="FFFFFF"/>
        <w:spacing w:after="0" w:line="240" w:lineRule="auto"/>
        <w:ind w:left="900"/>
        <w:jc w:val="thaiDistribute"/>
        <w:rPr>
          <w:sz w:val="30"/>
          <w:szCs w:val="30"/>
        </w:rPr>
      </w:pP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ตราสารหนี้ที่กลุ่มบริษัทเป็นผู้ออก</w:t>
      </w:r>
      <w:r w:rsidRPr="00F8320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และเจ้าหนี้การค้ารับรู้รายการเมื่อเริ่มแรกเมื่อ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</w:t>
      </w:r>
      <w:r w:rsidRPr="00FE6593">
        <w:rPr>
          <w:rFonts w:asciiTheme="majorBidi" w:hAnsiTheme="majorBidi" w:cstheme="majorBidi"/>
          <w:sz w:val="30"/>
          <w:szCs w:val="30"/>
          <w:cs/>
        </w:rPr>
        <w:t>ท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เป็น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สัญญา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ตามข้อกำหนดของเครื่องมือทางการเงิน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>นั้น</w:t>
      </w:r>
      <w:r w:rsidRPr="00F8320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47E23AA" w14:textId="77777777" w:rsidR="00800FE1" w:rsidRPr="00F8320D" w:rsidRDefault="00800FE1" w:rsidP="00800FE1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2B0295" w14:textId="77777777" w:rsidR="00800FE1" w:rsidRPr="00F8320D" w:rsidRDefault="00800FE1" w:rsidP="00800FE1">
      <w:pPr>
        <w:pStyle w:val="BodyText"/>
        <w:shd w:val="clear" w:color="auto" w:fill="FFFFFF"/>
        <w:spacing w:after="0" w:line="240" w:lineRule="auto"/>
        <w:ind w:left="900"/>
        <w:jc w:val="thaiDistribute"/>
        <w:rPr>
          <w:sz w:val="30"/>
          <w:szCs w:val="30"/>
          <w:cs/>
        </w:rPr>
      </w:pP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สินทรัพย์ทางการเงิน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F8320D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นอกเหนือจาก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หรือวัด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F8320D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จะ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และหนี้สินทางการเงินที่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วัด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มูลค่ายุติธรรมผ่านกำไรหรือขาดทุน</w:t>
      </w:r>
      <w:r w:rsidRPr="00F8320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2B0ECF18" w14:textId="77777777" w:rsidR="00800FE1" w:rsidRPr="00F8320D" w:rsidRDefault="00800FE1" w:rsidP="00800FE1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2B91B3" w14:textId="77777777" w:rsidR="00800FE1" w:rsidRPr="00F8320D" w:rsidRDefault="00800FE1" w:rsidP="00800FE1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F8320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EE6840" w:rsidRPr="00F8320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F8320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F8320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0C8172E5" w14:textId="77777777" w:rsidR="00800FE1" w:rsidRPr="00F8320D" w:rsidRDefault="00800FE1" w:rsidP="00800FE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18033" w14:textId="77777777" w:rsidR="00800FE1" w:rsidRPr="00F8320D" w:rsidRDefault="00800FE1" w:rsidP="00800FE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8320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F8320D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F8320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69400987" w14:textId="77777777" w:rsidR="00800FE1" w:rsidRPr="00F8320D" w:rsidRDefault="00800FE1" w:rsidP="00800FE1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BA7A8D" w14:textId="77777777" w:rsidR="00800FE1" w:rsidRPr="00F8320D" w:rsidRDefault="00800FE1" w:rsidP="00800FE1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04FC4C64" w14:textId="77777777" w:rsidR="00800FE1" w:rsidRPr="00F8320D" w:rsidRDefault="00800FE1" w:rsidP="00800FE1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0B51A6" w14:textId="77777777" w:rsidR="00800FE1" w:rsidRPr="00F8320D" w:rsidRDefault="00800FE1" w:rsidP="00800FE1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F8320D">
        <w:rPr>
          <w:rFonts w:asciiTheme="majorBidi" w:hAnsiTheme="majorBidi" w:cstheme="majorBidi"/>
          <w:sz w:val="30"/>
          <w:szCs w:val="30"/>
          <w:cs/>
        </w:rPr>
        <w:t>วั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  <w:r w:rsidRPr="00F8320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348256B" w14:textId="77777777" w:rsidR="00800FE1" w:rsidRPr="00F8320D" w:rsidRDefault="00800FE1" w:rsidP="00800FE1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D06B17" w14:textId="77777777" w:rsidR="00800FE1" w:rsidRPr="00F8320D" w:rsidRDefault="00800FE1" w:rsidP="00800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F8320D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F8320D">
        <w:rPr>
          <w:rFonts w:asciiTheme="majorBidi" w:hAnsiTheme="majorBidi" w:cstheme="majorBidi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23A91684" w14:textId="77777777" w:rsidR="00800FE1" w:rsidRPr="00F8320D" w:rsidRDefault="00800FE1" w:rsidP="00800FE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28D19288" w14:textId="77777777" w:rsidR="00800FE1" w:rsidRPr="00F8320D" w:rsidRDefault="00800FE1" w:rsidP="00800FE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AEF3750" w14:textId="77777777" w:rsidR="00800FE1" w:rsidRPr="00F8320D" w:rsidRDefault="00800FE1" w:rsidP="00800FE1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29AB9E" w14:textId="77777777" w:rsidR="00800FE1" w:rsidRPr="00F8320D" w:rsidRDefault="00800FE1" w:rsidP="00800FE1">
      <w:pPr>
        <w:tabs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57A97EAD" w14:textId="77777777" w:rsidR="00800FE1" w:rsidRPr="00F8320D" w:rsidRDefault="00800FE1" w:rsidP="00800FE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1C6D881E" w14:textId="77777777" w:rsidR="00800FE1" w:rsidRPr="00F8320D" w:rsidRDefault="00800FE1" w:rsidP="00800FE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93EB7BC" w14:textId="77777777" w:rsidR="00800FE1" w:rsidRPr="00F8320D" w:rsidRDefault="00800FE1" w:rsidP="00800FE1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F8320D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เงินลงทุนในตราสารทุนที่ไม่ได้ถือไว้เพื่อค้า กลุ่มบริษัท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อาจ</w:t>
      </w:r>
      <w:r w:rsidRPr="00F8320D">
        <w:rPr>
          <w:rFonts w:asciiTheme="majorBidi" w:hAnsiTheme="majorBidi" w:cstheme="majorBidi"/>
          <w:sz w:val="30"/>
          <w:szCs w:val="30"/>
          <w:cs/>
        </w:rPr>
        <w:t>เลือก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ให้เงินลงทุนดังกล่าวแสดงกา</w:t>
      </w:r>
      <w:r w:rsidRPr="00F8320D">
        <w:rPr>
          <w:rFonts w:asciiTheme="majorBidi" w:hAnsiTheme="majorBidi" w:cstheme="majorBidi"/>
          <w:sz w:val="30"/>
          <w:szCs w:val="30"/>
          <w:cs/>
        </w:rPr>
        <w:t>รเปลี่ยนแปลงในมูลค่ายุติธรรมในภายหลังในกำไรขาดทุนเบ็ดเสร็จอื่น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 xml:space="preserve"> ซึ่งการเลือกนี้สามารถเลือกได้เป็นรายเงินลงทุนและเมื่อเลือกแล้วไม่สามารถ</w:t>
      </w:r>
      <w:r w:rsidRPr="00F8320D">
        <w:rPr>
          <w:rFonts w:asciiTheme="majorBidi" w:hAnsiTheme="majorBidi" w:cstheme="majorBidi"/>
          <w:sz w:val="30"/>
          <w:szCs w:val="30"/>
          <w:cs/>
        </w:rPr>
        <w:t xml:space="preserve">แล้วไม่สามารถยกเลิกได้ </w:t>
      </w:r>
    </w:p>
    <w:p w14:paraId="661B5EAB" w14:textId="77777777" w:rsidR="00800FE1" w:rsidRPr="00F8320D" w:rsidRDefault="00800FE1" w:rsidP="00800FE1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430BA8E0" w14:textId="77777777" w:rsidR="00800FE1" w:rsidRPr="00F8320D" w:rsidRDefault="00800FE1" w:rsidP="00800F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 xml:space="preserve">ซึ่งรวมถึงสินทรัพย์อนุพันธ์ทั้งหมด </w:t>
      </w:r>
      <w:r w:rsidRPr="00F8320D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F8320D">
        <w:rPr>
          <w:rFonts w:asciiTheme="majorBidi" w:hAnsiTheme="majorBidi" w:cstheme="majorBidi"/>
          <w:sz w:val="30"/>
          <w:szCs w:val="30"/>
        </w:rPr>
        <w:t xml:space="preserve"> 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Pr="00F8320D">
        <w:rPr>
          <w:rFonts w:asciiTheme="majorBidi" w:hAnsiTheme="majorBidi" w:cstheme="majorBidi"/>
          <w:sz w:val="30"/>
          <w:szCs w:val="30"/>
          <w:cs/>
        </w:rPr>
        <w:t>วัด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มูลค่าด้วย</w:t>
      </w:r>
      <w:r w:rsidRPr="00F8320D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5ECC9090" w14:textId="77777777" w:rsidR="000F0B38" w:rsidRDefault="000F0B38" w:rsidP="00800FE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3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5A82A7" w14:textId="488CDB79" w:rsidR="00800FE1" w:rsidRPr="00F8320D" w:rsidRDefault="00800FE1" w:rsidP="00800FE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367"/>
        <w:jc w:val="thaiDistribute"/>
        <w:rPr>
          <w:rFonts w:ascii="Angsana New" w:hAnsi="Angsana New"/>
          <w:sz w:val="30"/>
          <w:szCs w:val="30"/>
        </w:rPr>
      </w:pPr>
      <w:r w:rsidRPr="00F8320D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</w:t>
      </w:r>
      <w:r w:rsidRPr="00F8320D">
        <w:rPr>
          <w:rFonts w:ascii="Angsana New" w:hAnsi="Angsana New"/>
          <w:i/>
          <w:iCs/>
          <w:sz w:val="30"/>
          <w:szCs w:val="30"/>
        </w:rPr>
        <w:t xml:space="preserve">- </w:t>
      </w:r>
      <w:r w:rsidRPr="00F8320D">
        <w:rPr>
          <w:rFonts w:ascii="Angsana New" w:hAnsi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</w:p>
    <w:p w14:paraId="7852FC02" w14:textId="77777777" w:rsidR="00800FE1" w:rsidRPr="00F8320D" w:rsidRDefault="00800FE1" w:rsidP="00800FE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334"/>
      </w:tblGrid>
      <w:tr w:rsidR="00800FE1" w:rsidRPr="00F8320D" w14:paraId="38D6E8A3" w14:textId="77777777" w:rsidTr="00800FE1">
        <w:tc>
          <w:tcPr>
            <w:tcW w:w="1980" w:type="dxa"/>
          </w:tcPr>
          <w:p w14:paraId="229AD389" w14:textId="77777777" w:rsidR="00800FE1" w:rsidRPr="00F8320D" w:rsidRDefault="00800FE1" w:rsidP="00800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sz w:val="30"/>
                <w:szCs w:val="30"/>
              </w:rPr>
            </w:pPr>
            <w:r w:rsidRPr="00F8320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F8320D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F8320D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236" w:type="dxa"/>
          </w:tcPr>
          <w:p w14:paraId="28B1FD85" w14:textId="77777777" w:rsidR="00800FE1" w:rsidRPr="00F8320D" w:rsidRDefault="00800FE1" w:rsidP="00800FE1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34" w:type="dxa"/>
          </w:tcPr>
          <w:p w14:paraId="4F57AD7C" w14:textId="3E3969F2" w:rsidR="00800FE1" w:rsidRPr="00F8320D" w:rsidRDefault="00800FE1" w:rsidP="00800FE1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F832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  <w:p w14:paraId="71A7438A" w14:textId="77777777" w:rsidR="00800FE1" w:rsidRPr="00F8320D" w:rsidRDefault="00800FE1" w:rsidP="00800FE1">
            <w:pPr>
              <w:pStyle w:val="BodyText"/>
              <w:spacing w:after="0" w:line="240" w:lineRule="auto"/>
              <w:jc w:val="thaiDistribute"/>
              <w:rPr>
                <w:sz w:val="30"/>
                <w:szCs w:val="30"/>
              </w:rPr>
            </w:pPr>
          </w:p>
        </w:tc>
      </w:tr>
      <w:tr w:rsidR="000F0B38" w:rsidRPr="00F8320D" w14:paraId="5F987BD4" w14:textId="77777777" w:rsidTr="000F0B38">
        <w:trPr>
          <w:trHeight w:hRule="exact" w:val="318"/>
        </w:trPr>
        <w:tc>
          <w:tcPr>
            <w:tcW w:w="1980" w:type="dxa"/>
          </w:tcPr>
          <w:p w14:paraId="713AF2CB" w14:textId="77777777" w:rsidR="000F0B38" w:rsidRPr="00F8320D" w:rsidRDefault="000F0B38" w:rsidP="00800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D8155CC" w14:textId="77777777" w:rsidR="000F0B38" w:rsidRPr="00F8320D" w:rsidRDefault="000F0B38" w:rsidP="00800FE1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34" w:type="dxa"/>
          </w:tcPr>
          <w:p w14:paraId="65C55D48" w14:textId="77777777" w:rsidR="000F0B38" w:rsidRPr="00F8320D" w:rsidRDefault="000F0B38" w:rsidP="00800FE1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00FE1" w:rsidRPr="00F8320D" w14:paraId="09CCF475" w14:textId="77777777" w:rsidTr="00800FE1">
        <w:tc>
          <w:tcPr>
            <w:tcW w:w="1980" w:type="dxa"/>
          </w:tcPr>
          <w:p w14:paraId="27A79773" w14:textId="77777777" w:rsidR="00800FE1" w:rsidRPr="00F8320D" w:rsidRDefault="00800FE1" w:rsidP="00800F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F8320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</w:t>
            </w:r>
            <w:r w:rsidRPr="00F8320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F8320D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6369CF45" w14:textId="77777777" w:rsidR="00800FE1" w:rsidRPr="00F8320D" w:rsidRDefault="00800FE1" w:rsidP="00800FE1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34" w:type="dxa"/>
          </w:tcPr>
          <w:p w14:paraId="6D41889E" w14:textId="77777777" w:rsidR="00800FE1" w:rsidRPr="00F8320D" w:rsidRDefault="00800FE1" w:rsidP="00800FE1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320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F832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6230D96" w14:textId="77777777" w:rsidR="00800FE1" w:rsidRPr="00F8320D" w:rsidRDefault="00800FE1" w:rsidP="00800FE1">
            <w:pPr>
              <w:pStyle w:val="BodyText"/>
              <w:spacing w:after="0" w:line="240" w:lineRule="auto"/>
              <w:jc w:val="thaiDistribute"/>
              <w:rPr>
                <w:sz w:val="30"/>
                <w:szCs w:val="30"/>
              </w:rPr>
            </w:pPr>
          </w:p>
        </w:tc>
      </w:tr>
    </w:tbl>
    <w:p w14:paraId="16CAF27D" w14:textId="77777777" w:rsidR="00800FE1" w:rsidRPr="00F8320D" w:rsidRDefault="00800FE1" w:rsidP="00800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02C571EA" w14:textId="77777777" w:rsidR="00800FE1" w:rsidRPr="00F8320D" w:rsidRDefault="00800FE1" w:rsidP="00800FE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8320D">
        <w:rPr>
          <w:rFonts w:ascii="Angsana New" w:hAnsi="Angsana New"/>
          <w:i/>
          <w:iCs/>
          <w:sz w:val="30"/>
          <w:szCs w:val="30"/>
          <w:cs/>
        </w:rPr>
        <w:t xml:space="preserve">หนี้สินทางการเงิน </w:t>
      </w:r>
      <w:r w:rsidRPr="00F8320D">
        <w:rPr>
          <w:rFonts w:ascii="Angsana New" w:hAnsi="Angsana New"/>
          <w:i/>
          <w:iCs/>
          <w:sz w:val="30"/>
          <w:szCs w:val="30"/>
        </w:rPr>
        <w:t xml:space="preserve">- </w:t>
      </w:r>
      <w:r w:rsidRPr="00F8320D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F8320D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6BAFE2F1" w14:textId="77777777" w:rsidR="00800FE1" w:rsidRPr="00F8320D" w:rsidRDefault="00800FE1" w:rsidP="00800FE1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A21596" w14:textId="4C5CE7C4" w:rsidR="00800FE1" w:rsidRPr="00F8320D" w:rsidRDefault="00800FE1" w:rsidP="00800FE1">
      <w:pPr>
        <w:tabs>
          <w:tab w:val="left" w:pos="135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ขาดทุน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46230AC3" w14:textId="77777777" w:rsidR="00800FE1" w:rsidRPr="00367084" w:rsidRDefault="00800FE1" w:rsidP="00800FE1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960AA90" w14:textId="77777777" w:rsidR="00800FE1" w:rsidRPr="00F8320D" w:rsidRDefault="00800FE1" w:rsidP="00800FE1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8320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EE6840" w:rsidRPr="00F8320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F8320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F8320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1C7C3A58" w14:textId="77777777" w:rsidR="00800FE1" w:rsidRPr="00367084" w:rsidRDefault="00800FE1" w:rsidP="00800FE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4D70840" w14:textId="77777777" w:rsidR="00800FE1" w:rsidRPr="00F8320D" w:rsidRDefault="00800FE1" w:rsidP="00800FE1">
      <w:pPr>
        <w:pStyle w:val="BodyText"/>
        <w:spacing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320D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286467A0" w14:textId="77777777" w:rsidR="00800FE1" w:rsidRPr="00367084" w:rsidRDefault="00800FE1" w:rsidP="00800FE1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 w:eastAsia="en-US"/>
        </w:rPr>
      </w:pPr>
    </w:p>
    <w:p w14:paraId="2EE83FF1" w14:textId="77777777" w:rsidR="00800FE1" w:rsidRPr="00F8320D" w:rsidRDefault="00800FE1" w:rsidP="00800FE1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1EE9B9B9" w14:textId="77777777" w:rsidR="00800FE1" w:rsidRPr="00367084" w:rsidRDefault="00800FE1" w:rsidP="00800FE1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 w:eastAsia="en-US"/>
        </w:rPr>
      </w:pPr>
    </w:p>
    <w:p w14:paraId="0786B864" w14:textId="77777777" w:rsidR="00800FE1" w:rsidRPr="001B5068" w:rsidRDefault="00800FE1" w:rsidP="00800FE1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B506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หนี้สินทางการเงิน</w:t>
      </w:r>
    </w:p>
    <w:p w14:paraId="565C810F" w14:textId="77777777" w:rsidR="00800FE1" w:rsidRPr="00367084" w:rsidRDefault="00800FE1" w:rsidP="00800FE1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 w:eastAsia="en-US"/>
        </w:rPr>
      </w:pPr>
    </w:p>
    <w:p w14:paraId="35D00726" w14:textId="672F4AC6" w:rsidR="00800FE1" w:rsidRPr="00F8320D" w:rsidRDefault="00800FE1" w:rsidP="00800FE1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sz w:val="30"/>
          <w:szCs w:val="30"/>
        </w:rPr>
      </w:pP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ออกจากบัญชี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หากมีการเปลี่ยนแปลง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เงื่อนไข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และกระแสเงินสด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จากการเปลี่ยนแปลง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มีความ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แตกต่างอย่างมีนัยสำคัญ โดย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หนี้สินทางการเงินใหม่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มูลค่า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ยุติ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ธรรม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ที่สะท้อน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เงื่อนไขที่เปลี่ยนแปลงแล้ว</w:t>
      </w:r>
      <w:r w:rsidRPr="00F8320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8AF0976" w14:textId="77777777" w:rsidR="00800FE1" w:rsidRPr="00367084" w:rsidRDefault="00800FE1" w:rsidP="00800FE1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E0AA060" w14:textId="77777777" w:rsidR="00800FE1" w:rsidRPr="00F8320D" w:rsidRDefault="00800FE1" w:rsidP="00800F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สิ่ง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ตอบแทนที่ต้องจ่าย (รวมถึงสินทรัพย์ที่ไม่ใช่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เงินสดที่ได้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โอนไปหรือหนี้สินที่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รับมา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รับรู้ในกำไรหรือขาดทุน </w:t>
      </w:r>
    </w:p>
    <w:p w14:paraId="3D144DB8" w14:textId="234E6094" w:rsidR="00800FE1" w:rsidRPr="00367084" w:rsidRDefault="00800FE1" w:rsidP="00800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  <w:lang w:val="th-TH"/>
        </w:rPr>
      </w:pPr>
    </w:p>
    <w:p w14:paraId="5726F5EC" w14:textId="5D101368" w:rsidR="00367084" w:rsidRPr="00367084" w:rsidRDefault="00367084" w:rsidP="0036708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6708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367084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ค</w:t>
      </w:r>
      <w:r w:rsidRPr="00367084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Pr="00367084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4</w:t>
      </w:r>
      <w:r w:rsidRPr="0036708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1B5068" w:rsidRPr="001B5068">
        <w:rPr>
          <w:rFonts w:asciiTheme="majorBidi" w:eastAsia="EucrosiaUPCBold" w:hAnsiTheme="majorBidi"/>
          <w:i/>
          <w:iCs/>
          <w:sz w:val="30"/>
          <w:szCs w:val="30"/>
          <w:cs/>
        </w:rPr>
        <w:t>อนุพันธ์</w:t>
      </w:r>
    </w:p>
    <w:p w14:paraId="0CB53A26" w14:textId="77777777" w:rsidR="00367084" w:rsidRPr="00367084" w:rsidRDefault="00367084" w:rsidP="00367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  <w:lang w:val="th-TH"/>
        </w:rPr>
      </w:pPr>
    </w:p>
    <w:p w14:paraId="337728DB" w14:textId="6BAE54FC" w:rsidR="001B5068" w:rsidRPr="001B5068" w:rsidRDefault="001B5068" w:rsidP="00367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B5068">
        <w:rPr>
          <w:rFonts w:asciiTheme="majorBidi" w:hAnsi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1B5068">
        <w:rPr>
          <w:rFonts w:asciiTheme="majorBidi" w:hAnsiTheme="majorBidi" w:hint="cs"/>
          <w:sz w:val="30"/>
          <w:szCs w:val="30"/>
          <w:cs/>
        </w:rPr>
        <w:t>ทุ</w:t>
      </w:r>
      <w:r w:rsidRPr="001B5068">
        <w:rPr>
          <w:rFonts w:asciiTheme="majorBidi" w:hAnsiTheme="majorBidi"/>
          <w:sz w:val="30"/>
          <w:szCs w:val="30"/>
          <w:cs/>
        </w:rPr>
        <w:t xml:space="preserve"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8826060" w14:textId="77777777" w:rsidR="001B5068" w:rsidRDefault="001B5068" w:rsidP="00367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175C730" w14:textId="77777777" w:rsidR="001B5068" w:rsidRDefault="001B5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EF672B8" w14:textId="77777777" w:rsidR="00800FE1" w:rsidRPr="00800FE1" w:rsidRDefault="00800FE1" w:rsidP="00800FE1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32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Pr="00F8320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F832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F8320D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5F9BE5BE" w14:textId="77777777" w:rsidR="00800FE1" w:rsidRDefault="00800FE1" w:rsidP="00C9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AC98F40" w14:textId="77777777" w:rsidR="00D96FC8" w:rsidRPr="00D96FC8" w:rsidRDefault="00D96FC8" w:rsidP="00C9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D96FC8">
        <w:rPr>
          <w:rFonts w:ascii="Angsana New" w:hAnsi="Angsana New" w:hint="cs"/>
          <w:i/>
          <w:iCs/>
          <w:spacing w:val="-2"/>
          <w:sz w:val="30"/>
          <w:szCs w:val="30"/>
          <w:cs/>
        </w:rPr>
        <w:t>อนุพันธ์</w:t>
      </w:r>
    </w:p>
    <w:p w14:paraId="2189734D" w14:textId="77777777" w:rsidR="00D96FC8" w:rsidRDefault="00D96FC8" w:rsidP="00C9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1191DED" w14:textId="4831F7D2" w:rsidR="00DC549C" w:rsidRDefault="0058075F" w:rsidP="00C9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AE4238">
        <w:rPr>
          <w:rFonts w:ascii="Angsana New" w:hAnsi="Angsana New"/>
          <w:spacing w:val="-2"/>
          <w:sz w:val="30"/>
          <w:szCs w:val="30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</w:t>
      </w:r>
      <w:r w:rsidR="00DC549C" w:rsidRPr="00AE4238">
        <w:rPr>
          <w:rFonts w:ascii="Angsana New" w:hAnsi="Angsana New"/>
          <w:spacing w:val="-2"/>
          <w:sz w:val="30"/>
          <w:szCs w:val="30"/>
          <w:cs/>
        </w:rPr>
        <w:t>เปลี่ยนเงินตราต่างประเทศ</w:t>
      </w:r>
      <w:r w:rsidRPr="00AE4238">
        <w:rPr>
          <w:rFonts w:ascii="Angsana New" w:hAnsi="Angsana New"/>
          <w:spacing w:val="-2"/>
          <w:sz w:val="30"/>
          <w:szCs w:val="30"/>
          <w:cs/>
        </w:rPr>
        <w:t xml:space="preserve">ที่เกิดจากกิจกรรมดำเนินงาน อนุพันธ์ไม่ได้มีไว้เพื่อค้า </w:t>
      </w:r>
    </w:p>
    <w:p w14:paraId="2B9DD57B" w14:textId="77777777" w:rsidR="00576F10" w:rsidRPr="00D660EC" w:rsidRDefault="00576F10" w:rsidP="00C9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11394FE" w14:textId="77777777" w:rsidR="0058075F" w:rsidRDefault="0058075F" w:rsidP="00141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E4238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การป้องกันความเสี่ยงจากร</w:t>
      </w:r>
      <w:r w:rsidR="00DC549C" w:rsidRPr="00AE4238">
        <w:rPr>
          <w:rFonts w:ascii="Angsana New" w:hAnsi="Angsana New"/>
          <w:i/>
          <w:iCs/>
          <w:sz w:val="30"/>
          <w:szCs w:val="30"/>
          <w:cs/>
        </w:rPr>
        <w:t>ายการที่เป็นเงินตราต่างประเทศ</w:t>
      </w:r>
      <w:r w:rsidR="008C17E7" w:rsidRPr="00AE4238">
        <w:rPr>
          <w:rFonts w:ascii="Angsana New" w:hAnsi="Angsana New"/>
          <w:i/>
          <w:iCs/>
          <w:sz w:val="30"/>
          <w:szCs w:val="30"/>
          <w:cs/>
        </w:rPr>
        <w:t>ที่จะมีในอนาคต</w:t>
      </w:r>
    </w:p>
    <w:p w14:paraId="4747AEC9" w14:textId="77777777" w:rsidR="005047F5" w:rsidRPr="00D660EC" w:rsidRDefault="005047F5" w:rsidP="00141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4093F0C" w14:textId="77777777" w:rsidR="008C17E7" w:rsidRPr="00D660EC" w:rsidRDefault="00FC0660" w:rsidP="008C1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ใช้ในการป้องกันความเสี่ยงที่เกิดจากความผันผวนของอัตราแลกเปลี่ยน โดยกำหนดอัตราแลกเปลี่ยนในอนาคตที่สินทรัพย์หรือหนี้สินที่เป็นเงินตราต่างประเทศที่จะได้รับหรือต้องจ่ายชำระ สัญญาซื้อขายเงินตราต่างประเทศล่วงหน้าจะรับรู้ในงบการเงิน ณ วันทำสัญญา ค่าธรรมเนียมส่วนเกินหรือส่วนลดที่เกิดขึ้นจากการทำสัญญาซื้อขายเงินตราต่างประเทศล่วงหน้าจะตัดจำหน่ายตลอดอายุของสัญญา</w:t>
      </w:r>
    </w:p>
    <w:p w14:paraId="11C463AA" w14:textId="77777777" w:rsidR="00487E39" w:rsidRPr="00D660EC" w:rsidRDefault="00487E39" w:rsidP="008C1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Cs/>
          <w:i/>
          <w:iCs/>
          <w:sz w:val="28"/>
          <w:szCs w:val="28"/>
        </w:rPr>
      </w:pPr>
    </w:p>
    <w:p w14:paraId="36301BFE" w14:textId="77777777" w:rsidR="00E848F8" w:rsidRPr="00D660EC" w:rsidRDefault="00364CC1" w:rsidP="00294FE9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AE4238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 xml:space="preserve"> </w:t>
      </w:r>
      <w:r w:rsidR="00533A3E" w:rsidRPr="00AE4238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>(</w:t>
      </w:r>
      <w:r w:rsidR="00533A3E" w:rsidRPr="00AE423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 xml:space="preserve">ง) </w:t>
      </w:r>
      <w:r w:rsidR="00533A3E" w:rsidRPr="00AE423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ab/>
      </w:r>
      <w:r w:rsidR="0034255B" w:rsidRPr="00AE423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เ</w:t>
      </w:r>
      <w:r w:rsidR="00A12B9C" w:rsidRPr="00AE423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งินสดและรายการเทียบเท่าเงินสด</w:t>
      </w:r>
    </w:p>
    <w:p w14:paraId="6EAEB1B1" w14:textId="77777777" w:rsidR="00787AB2" w:rsidRPr="00D660EC" w:rsidRDefault="00787AB2" w:rsidP="00C92A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EE3CC03" w14:textId="77777777" w:rsidR="007D3AC3" w:rsidRPr="00D660EC" w:rsidRDefault="008B5F43" w:rsidP="00C9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5047F5">
        <w:rPr>
          <w:rFonts w:ascii="Angsana New" w:hAnsi="Angsana New" w:hint="cs"/>
          <w:sz w:val="30"/>
          <w:szCs w:val="30"/>
          <w:cs/>
        </w:rPr>
        <w:t>ในงบกระแสเงินสด</w:t>
      </w:r>
      <w:r w:rsidRPr="00AE4238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ยอดเงินฝากธนาคารประเภทกระแสรายวันและ ออมทรัพย์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44165A8B" w14:textId="77777777" w:rsidR="00922D52" w:rsidRPr="00D660EC" w:rsidRDefault="00922D52" w:rsidP="00C92A40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289C5CF7" w14:textId="77777777" w:rsidR="00F9521E" w:rsidRPr="00AE4238" w:rsidRDefault="00E83C39" w:rsidP="00F9521E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AE4238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>(</w:t>
      </w:r>
      <w:r w:rsidRPr="00AE423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จ)</w:t>
      </w:r>
      <w:r w:rsidRPr="00AE423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ab/>
      </w:r>
      <w:r w:rsidR="00F9521E" w:rsidRPr="00AE423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ลูกหนี้การค้า ลูกหนี้อื่นและสินทรัพย์ที่เกิดจากสัญญา</w:t>
      </w:r>
    </w:p>
    <w:p w14:paraId="11A73ABD" w14:textId="77777777" w:rsidR="00F9521E" w:rsidRPr="00D660EC" w:rsidRDefault="00F9521E" w:rsidP="00F95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7851151" w14:textId="77777777" w:rsidR="00F9521E" w:rsidRPr="00D660EC" w:rsidRDefault="00F9521E" w:rsidP="00F9521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14:paraId="26F63428" w14:textId="77777777" w:rsidR="00F9521E" w:rsidRPr="00D660EC" w:rsidRDefault="00F9521E" w:rsidP="00F95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E3BB34E" w14:textId="77777777" w:rsidR="00C948AA" w:rsidRPr="007D7655" w:rsidRDefault="00465F0E" w:rsidP="00C948A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D7655">
        <w:rPr>
          <w:rFonts w:ascii="Angsana New" w:hAnsi="Angsana New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Pr="00367084">
        <w:rPr>
          <w:rFonts w:ascii="Angsana New" w:hAnsi="Angsana New"/>
          <w:i/>
          <w:iCs/>
          <w:sz w:val="30"/>
          <w:szCs w:val="30"/>
          <w:cs/>
        </w:rPr>
        <w:t>(</w:t>
      </w:r>
      <w:r w:rsidRPr="00367084">
        <w:rPr>
          <w:rFonts w:ascii="Angsana New" w:hAnsi="Angsana New"/>
          <w:i/>
          <w:iCs/>
          <w:sz w:val="30"/>
          <w:szCs w:val="30"/>
        </w:rPr>
        <w:t xml:space="preserve">2562: </w:t>
      </w:r>
      <w:r w:rsidRPr="00367084">
        <w:rPr>
          <w:rFonts w:ascii="Angsana New" w:hAnsi="Angsana New"/>
          <w:i/>
          <w:iCs/>
          <w:sz w:val="30"/>
          <w:szCs w:val="30"/>
          <w:cs/>
        </w:rPr>
        <w:t>ค่าเผื่อหนี้สงสัยจะสูญ)</w:t>
      </w:r>
      <w:r w:rsidRPr="007D7655">
        <w:rPr>
          <w:rFonts w:ascii="Angsana New" w:hAnsi="Angsana New"/>
          <w:sz w:val="30"/>
          <w:szCs w:val="30"/>
          <w:cs/>
        </w:rPr>
        <w:t xml:space="preserve">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635A89D5" w14:textId="77777777" w:rsidR="00465F0E" w:rsidRPr="00D660EC" w:rsidRDefault="00465F0E" w:rsidP="00C948AA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236689B2" w14:textId="4299D3C7" w:rsidR="00C948AA" w:rsidRDefault="00C948AA" w:rsidP="00C948A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D7655">
        <w:rPr>
          <w:rFonts w:ascii="Angsana New" w:hAnsi="Angsana New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225E4A4B" w14:textId="77777777" w:rsidR="001B5068" w:rsidRPr="007D7655" w:rsidRDefault="001B5068" w:rsidP="00C948A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5296DF7" w14:textId="77777777" w:rsidR="00711358" w:rsidRDefault="00711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093D859D" w14:textId="4B847FD8" w:rsidR="004276B5" w:rsidRPr="00D660EC" w:rsidRDefault="004276B5" w:rsidP="00C92A40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AE4238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lastRenderedPageBreak/>
        <w:t>(</w:t>
      </w:r>
      <w:r w:rsidR="00B81B17" w:rsidRPr="00AE423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ฉ</w:t>
      </w:r>
      <w:r w:rsidRPr="00AE423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)</w:t>
      </w:r>
      <w:r w:rsidRPr="00AE423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ab/>
        <w:t>สินค้าคงเหลือ</w:t>
      </w:r>
    </w:p>
    <w:p w14:paraId="183B7D47" w14:textId="77777777" w:rsidR="004276B5" w:rsidRPr="00D660EC" w:rsidRDefault="004276B5" w:rsidP="00C9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D41CAD6" w14:textId="77777777" w:rsidR="004276B5" w:rsidRPr="00D660EC" w:rsidRDefault="004276B5" w:rsidP="00C9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สินค้าคงเหลือ</w:t>
      </w:r>
      <w:r w:rsidR="00A72C9D" w:rsidRPr="00AE4238">
        <w:rPr>
          <w:rFonts w:ascii="Angsana New" w:hAnsi="Angsana New"/>
          <w:sz w:val="30"/>
          <w:szCs w:val="30"/>
          <w:cs/>
        </w:rPr>
        <w:t>วัดมูลค่าด้วย</w:t>
      </w:r>
      <w:r w:rsidRPr="00AE4238">
        <w:rPr>
          <w:rFonts w:ascii="Angsana New" w:hAnsi="Angsana New"/>
          <w:sz w:val="30"/>
          <w:szCs w:val="30"/>
          <w:cs/>
        </w:rPr>
        <w:t xml:space="preserve">ราคาทุนหรือมูลค่าสุทธิที่จะได้รับแล้วแต่ราคาใดจะต่ำกว่า </w:t>
      </w:r>
    </w:p>
    <w:p w14:paraId="200F3681" w14:textId="77777777" w:rsidR="00B631AC" w:rsidRPr="00D660EC" w:rsidRDefault="00B631AC" w:rsidP="00C9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pacing w:val="-10"/>
          <w:sz w:val="28"/>
          <w:szCs w:val="28"/>
        </w:rPr>
      </w:pPr>
    </w:p>
    <w:p w14:paraId="02AAC6A3" w14:textId="1654E049" w:rsidR="004276B5" w:rsidRDefault="004276B5" w:rsidP="00922D52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522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E4238">
        <w:rPr>
          <w:rFonts w:ascii="Angsana New" w:hAnsi="Angsana New" w:cs="Angsana New"/>
          <w:sz w:val="30"/>
          <w:szCs w:val="30"/>
          <w:cs/>
          <w:lang w:val="en-US"/>
        </w:rPr>
        <w:t>ต้นทุนสินค้าคำนวณโดยใช้วิธีถัวเฉลี่ยถ่วงน้ำหนัก  ต้นทุนของสินค้าประกอบด้วย</w:t>
      </w:r>
      <w:r w:rsidRPr="00922D52">
        <w:rPr>
          <w:rFonts w:ascii="Angsana New" w:hAnsi="Angsana New" w:cs="Angsana New"/>
          <w:sz w:val="30"/>
          <w:szCs w:val="30"/>
        </w:rPr>
        <w:t xml:space="preserve"> </w:t>
      </w:r>
      <w:r w:rsidRPr="00AE4238">
        <w:rPr>
          <w:rFonts w:ascii="Angsana New" w:hAnsi="Angsana New" w:cs="Angsana New"/>
          <w:sz w:val="30"/>
          <w:szCs w:val="30"/>
          <w:cs/>
          <w:lang w:val="en-US"/>
        </w:rPr>
        <w:t>ต้นทุนสินค้าที่ซื้อ</w:t>
      </w:r>
      <w:r w:rsidRPr="00922D52">
        <w:rPr>
          <w:rFonts w:ascii="Angsana New" w:hAnsi="Angsana New" w:cs="Angsana New"/>
          <w:sz w:val="30"/>
          <w:szCs w:val="30"/>
        </w:rPr>
        <w:t xml:space="preserve"> </w:t>
      </w:r>
      <w:r w:rsidR="00E83C39" w:rsidRPr="00AE4238">
        <w:rPr>
          <w:rFonts w:ascii="Angsana New" w:hAnsi="Angsana New" w:cs="Angsana New"/>
          <w:sz w:val="30"/>
          <w:szCs w:val="30"/>
          <w:cs/>
          <w:lang w:val="en-US"/>
        </w:rPr>
        <w:t>ต้นทุนในการ</w:t>
      </w:r>
      <w:r w:rsidRPr="00AE4238">
        <w:rPr>
          <w:rFonts w:ascii="Angsana New" w:hAnsi="Angsana New" w:cs="Angsana New"/>
          <w:sz w:val="30"/>
          <w:szCs w:val="30"/>
          <w:cs/>
          <w:lang w:val="en-US"/>
        </w:rPr>
        <w:t>แปลงสภาพ</w:t>
      </w:r>
      <w:r w:rsidR="00EC6BBB" w:rsidRPr="00922D52">
        <w:rPr>
          <w:rFonts w:ascii="Angsana New" w:hAnsi="Angsana New" w:cs="Angsana New"/>
          <w:sz w:val="30"/>
          <w:szCs w:val="30"/>
        </w:rPr>
        <w:t xml:space="preserve"> </w:t>
      </w:r>
      <w:r w:rsidRPr="00AE4238">
        <w:rPr>
          <w:rFonts w:ascii="Angsana New" w:hAnsi="Angsana New" w:cs="Angsana New"/>
          <w:sz w:val="30"/>
          <w:szCs w:val="30"/>
          <w:cs/>
          <w:lang w:val="en-US"/>
        </w:rPr>
        <w:t>และต้นทุนอื่นเพื่อให้สินค้าอยู่ในสถานที่ตั้งและสภาพปัจจุบัน</w:t>
      </w:r>
      <w:r w:rsidRPr="00922D52">
        <w:rPr>
          <w:rFonts w:ascii="Angsana New" w:hAnsi="Angsana New" w:cs="Angsana New"/>
          <w:sz w:val="30"/>
          <w:szCs w:val="30"/>
        </w:rPr>
        <w:t xml:space="preserve"> </w:t>
      </w:r>
      <w:r w:rsidRPr="00AE4238">
        <w:rPr>
          <w:rFonts w:ascii="Angsana New" w:hAnsi="Angsana New" w:cs="Angsana New"/>
          <w:sz w:val="30"/>
          <w:szCs w:val="30"/>
          <w:cs/>
          <w:lang w:val="en-US"/>
        </w:rPr>
        <w:t>ในกรณีของสินค้าสำเร็จรูปและสินค้าระหว่างผลิตที่ผลิตเอง</w:t>
      </w:r>
      <w:r w:rsidRPr="00922D52">
        <w:rPr>
          <w:rFonts w:ascii="Angsana New" w:hAnsi="Angsana New" w:cs="Angsana New"/>
          <w:sz w:val="30"/>
          <w:szCs w:val="30"/>
        </w:rPr>
        <w:t xml:space="preserve"> </w:t>
      </w:r>
      <w:r w:rsidRPr="00AE4238">
        <w:rPr>
          <w:rFonts w:ascii="Angsana New" w:hAnsi="Angsana New" w:cs="Angsana New"/>
          <w:sz w:val="30"/>
          <w:szCs w:val="30"/>
          <w:cs/>
          <w:lang w:val="en-US"/>
        </w:rPr>
        <w:t xml:space="preserve"> ต้นทุนสินค้าได้รวมการปันส่วนของค่าโสหุ้ยการผลิตอย่างเหมาะสม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512D1D78" w14:textId="77777777" w:rsidR="001B5068" w:rsidRPr="00922D52" w:rsidRDefault="001B5068" w:rsidP="00922D52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522"/>
        <w:jc w:val="thaiDistribute"/>
        <w:rPr>
          <w:rFonts w:ascii="Angsana New" w:hAnsi="Angsana New" w:cs="Angsana New"/>
          <w:sz w:val="30"/>
          <w:szCs w:val="30"/>
        </w:rPr>
      </w:pPr>
    </w:p>
    <w:p w14:paraId="6114A90F" w14:textId="77777777" w:rsidR="008B5D6F" w:rsidRPr="00D660EC" w:rsidRDefault="004276B5" w:rsidP="00C9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5047F5">
        <w:rPr>
          <w:rFonts w:ascii="Angsana New" w:hAnsi="Angsana New" w:hint="cs"/>
          <w:sz w:val="30"/>
          <w:szCs w:val="30"/>
          <w:cs/>
        </w:rPr>
        <w:t>ค่าใช้จ่ายที่จำเป็นโดยประมาณในการขาย</w:t>
      </w:r>
    </w:p>
    <w:p w14:paraId="70A691C4" w14:textId="77777777" w:rsidR="00465F0E" w:rsidRPr="00D660EC" w:rsidRDefault="00465F0E" w:rsidP="00852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330CEE" w14:textId="77777777" w:rsidR="0033617F" w:rsidRPr="00D660EC" w:rsidRDefault="00852153" w:rsidP="00852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E4238">
        <w:rPr>
          <w:rFonts w:ascii="Angsana New" w:hAnsi="Angsana New"/>
          <w:i/>
          <w:iCs/>
          <w:sz w:val="30"/>
          <w:szCs w:val="30"/>
          <w:cs/>
        </w:rPr>
        <w:t>สินทรัพย์ชีวภาพ</w:t>
      </w:r>
    </w:p>
    <w:p w14:paraId="5E83E2B2" w14:textId="77777777" w:rsidR="0033617F" w:rsidRPr="00D660EC" w:rsidRDefault="0033617F" w:rsidP="00D56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9CB783" w14:textId="77777777" w:rsidR="001237AC" w:rsidRPr="00D660EC" w:rsidRDefault="00D5645A" w:rsidP="00D56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กลุ่มบริษัทมีสินทรัพย์ชีวภาพเป็นหญ้าเนเปียร์ที่ยังไม่ได้เก็บเกี่ยว และผลิตผลทางการเกษตรเป็นหญ้าเนเปียร์ที่</w:t>
      </w:r>
      <w:r w:rsidRPr="00AE4238">
        <w:rPr>
          <w:rFonts w:ascii="Angsana New" w:hAnsi="Angsana New"/>
          <w:sz w:val="30"/>
          <w:szCs w:val="30"/>
          <w:cs/>
        </w:rPr>
        <w:br/>
        <w:t>เก็บเกี่ยวแล้วซึ่งจะถูกวัดมูลค่าด้วยมูลค่ายุติธรรมหักต้นทุนในการขาย และมูลค่ายุติธรรมหักต้นทุนในการขาย ณ จุดเก็บเกี่ยว ตามลำดับ</w:t>
      </w:r>
    </w:p>
    <w:p w14:paraId="0B38BED6" w14:textId="77777777" w:rsidR="00D5645A" w:rsidRPr="00D660EC" w:rsidRDefault="00D5645A" w:rsidP="00D56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FDCB98" w14:textId="116C772C" w:rsidR="00D5645A" w:rsidRDefault="00D5645A" w:rsidP="00D56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มูลค่ายุติธรรมของหญ้าเนเปียร์คำนวณโดยวิธีอ้างอิงจากราคามูลค่ายุติธรรมหักประมาณการค่าใช้จ่าย ณ จุดเก็บเกี่ยว ผลกำไรหรือขาดทุนที่เกิดขึ้นจากการเปลี่ยนแปลงในมูลค่ายุติธรรมของสินทรัพย์ชีวภาพและผลิตผลทางการเกษตรบันทึกในส่วนของกำไรหร</w:t>
      </w:r>
      <w:r w:rsidR="00852153" w:rsidRPr="00AE4238">
        <w:rPr>
          <w:rFonts w:ascii="Angsana New" w:hAnsi="Angsana New"/>
          <w:sz w:val="30"/>
          <w:szCs w:val="30"/>
          <w:cs/>
        </w:rPr>
        <w:t>ื</w:t>
      </w:r>
      <w:r w:rsidRPr="00AE4238">
        <w:rPr>
          <w:rFonts w:ascii="Angsana New" w:hAnsi="Angsana New"/>
          <w:sz w:val="30"/>
          <w:szCs w:val="30"/>
          <w:cs/>
        </w:rPr>
        <w:t>อขาดทุน</w:t>
      </w:r>
    </w:p>
    <w:p w14:paraId="09248FAE" w14:textId="77777777" w:rsidR="00711358" w:rsidRPr="00AE4238" w:rsidRDefault="00711358" w:rsidP="00D56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449854C" w14:textId="4AD07356" w:rsidR="00A12B9C" w:rsidRPr="00D660EC" w:rsidRDefault="001B5068" w:rsidP="00C9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bCs/>
          <w:i/>
          <w:iCs/>
          <w:sz w:val="30"/>
          <w:szCs w:val="30"/>
        </w:rPr>
        <w:t xml:space="preserve"> </w:t>
      </w:r>
      <w:r w:rsidR="0033617F" w:rsidRPr="00AE4238">
        <w:rPr>
          <w:rFonts w:ascii="Angsana New" w:hAnsi="Angsana New"/>
          <w:bCs/>
          <w:i/>
          <w:iCs/>
          <w:sz w:val="30"/>
          <w:szCs w:val="30"/>
        </w:rPr>
        <w:t>(</w:t>
      </w:r>
      <w:r w:rsidR="006A6E93" w:rsidRPr="00AE4238">
        <w:rPr>
          <w:rFonts w:ascii="Angsana New" w:hAnsi="Angsana New"/>
          <w:bCs/>
          <w:i/>
          <w:iCs/>
          <w:sz w:val="30"/>
          <w:szCs w:val="30"/>
          <w:cs/>
        </w:rPr>
        <w:t>ช</w:t>
      </w:r>
      <w:r w:rsidR="0033617F" w:rsidRPr="00AE4238">
        <w:rPr>
          <w:rFonts w:ascii="Angsana New" w:hAnsi="Angsana New"/>
          <w:bCs/>
          <w:i/>
          <w:iCs/>
          <w:sz w:val="30"/>
          <w:szCs w:val="30"/>
          <w:cs/>
        </w:rPr>
        <w:t>)</w:t>
      </w:r>
      <w:r w:rsidR="0033617F" w:rsidRPr="00AE4238">
        <w:rPr>
          <w:rFonts w:ascii="Angsana New" w:hAnsi="Angsana New"/>
          <w:bCs/>
          <w:i/>
          <w:iCs/>
          <w:sz w:val="30"/>
          <w:szCs w:val="30"/>
          <w:cs/>
        </w:rPr>
        <w:tab/>
      </w:r>
      <w:r w:rsidR="00A12B9C" w:rsidRPr="00AE4238">
        <w:rPr>
          <w:rFonts w:ascii="Angsana New" w:hAnsi="Angsana New"/>
          <w:bCs/>
          <w:i/>
          <w:iCs/>
          <w:sz w:val="30"/>
          <w:szCs w:val="30"/>
          <w:cs/>
        </w:rPr>
        <w:t>เ</w:t>
      </w:r>
      <w:r w:rsidR="00A44596" w:rsidRPr="00AE4238">
        <w:rPr>
          <w:rFonts w:ascii="Angsana New" w:hAnsi="Angsana New"/>
          <w:bCs/>
          <w:i/>
          <w:iCs/>
          <w:sz w:val="30"/>
          <w:szCs w:val="30"/>
          <w:cs/>
        </w:rPr>
        <w:t>งินลงทุน</w:t>
      </w:r>
    </w:p>
    <w:p w14:paraId="538B84B5" w14:textId="77777777" w:rsidR="005211BE" w:rsidRPr="001B5068" w:rsidRDefault="005211BE" w:rsidP="00C92A40">
      <w:pPr>
        <w:spacing w:line="240" w:lineRule="auto"/>
        <w:ind w:left="522" w:right="-45"/>
        <w:jc w:val="both"/>
        <w:rPr>
          <w:rFonts w:ascii="Angsana New" w:hAnsi="Angsana New"/>
          <w:sz w:val="20"/>
          <w:szCs w:val="20"/>
        </w:rPr>
      </w:pPr>
    </w:p>
    <w:p w14:paraId="2A6EF443" w14:textId="77777777" w:rsidR="004276B5" w:rsidRPr="00D660EC" w:rsidRDefault="004276B5" w:rsidP="00C92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E4238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เงินลงทุนในบริษัทย่อ</w:t>
      </w:r>
      <w:r w:rsidR="00A570F9" w:rsidRPr="00AE4238">
        <w:rPr>
          <w:rFonts w:ascii="Angsana New" w:hAnsi="Angsana New"/>
          <w:i/>
          <w:iCs/>
          <w:sz w:val="30"/>
          <w:szCs w:val="30"/>
          <w:cs/>
        </w:rPr>
        <w:t>ย</w:t>
      </w:r>
      <w:r w:rsidRPr="00AE4238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7D9D8661" w14:textId="77777777" w:rsidR="004276B5" w:rsidRPr="001B5068" w:rsidRDefault="004276B5" w:rsidP="00C92A40">
      <w:pPr>
        <w:spacing w:line="240" w:lineRule="auto"/>
        <w:ind w:left="522" w:right="-45"/>
        <w:jc w:val="both"/>
        <w:rPr>
          <w:rFonts w:ascii="Angsana New" w:hAnsi="Angsana New"/>
          <w:sz w:val="20"/>
          <w:szCs w:val="20"/>
        </w:rPr>
      </w:pPr>
    </w:p>
    <w:p w14:paraId="1F39217D" w14:textId="77777777" w:rsidR="00DC549C" w:rsidRPr="00D660EC" w:rsidRDefault="004276B5" w:rsidP="005A5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เงินลงทุนในบริษัทย่อย ในงบการเงินเฉพาะกิจการของบริ</w:t>
      </w:r>
      <w:r w:rsidR="005A50C7" w:rsidRPr="00AE4238">
        <w:rPr>
          <w:rFonts w:ascii="Angsana New" w:hAnsi="Angsana New"/>
          <w:sz w:val="30"/>
          <w:szCs w:val="30"/>
          <w:cs/>
        </w:rPr>
        <w:t>ษัทบันทึก</w:t>
      </w:r>
      <w:r w:rsidR="005047F5">
        <w:rPr>
          <w:rFonts w:ascii="Angsana New" w:hAnsi="Angsana New" w:hint="cs"/>
          <w:sz w:val="30"/>
          <w:szCs w:val="30"/>
          <w:cs/>
        </w:rPr>
        <w:t>วัดมูลค่าด้วยราคาทุนหักค่าเผื่อการด้อยค่า</w:t>
      </w:r>
    </w:p>
    <w:p w14:paraId="6DC681C3" w14:textId="02C5DFC8" w:rsidR="003832AE" w:rsidRPr="001B5068" w:rsidRDefault="003832AE" w:rsidP="005A5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6A61E14" w14:textId="77777777" w:rsidR="00711358" w:rsidRDefault="00711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736D0F5F" w14:textId="5AA8BEA1" w:rsidR="00A12B9C" w:rsidRPr="00D660EC" w:rsidRDefault="00A12B9C" w:rsidP="008E26D4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AE4238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lastRenderedPageBreak/>
        <w:t>(</w:t>
      </w:r>
      <w:r w:rsidR="006A6E93" w:rsidRPr="00AE423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ซ</w:t>
      </w:r>
      <w:r w:rsidR="004276B5" w:rsidRPr="00AE423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)</w:t>
      </w:r>
      <w:r w:rsidRPr="00AE423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ab/>
      </w:r>
      <w:r w:rsidR="004276B5" w:rsidRPr="00AE423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 xml:space="preserve">ที่ดิน </w:t>
      </w:r>
      <w:r w:rsidR="004062DD" w:rsidRPr="00AE423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อาคารและ</w:t>
      </w:r>
      <w:r w:rsidR="00E32F1A" w:rsidRPr="00AE423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อุปกรณ์</w:t>
      </w:r>
    </w:p>
    <w:p w14:paraId="39F3A154" w14:textId="77777777" w:rsidR="005211BE" w:rsidRPr="001B5068" w:rsidRDefault="005211BE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6"/>
          <w:sz w:val="20"/>
          <w:szCs w:val="20"/>
        </w:rPr>
      </w:pPr>
    </w:p>
    <w:p w14:paraId="5280EA0F" w14:textId="77777777" w:rsidR="004062DD" w:rsidRPr="00D660EC" w:rsidRDefault="004062DD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AE4238">
        <w:rPr>
          <w:rFonts w:ascii="Angsana New" w:hAnsi="Angsana New"/>
          <w:i/>
          <w:iCs/>
          <w:spacing w:val="-6"/>
          <w:sz w:val="30"/>
          <w:szCs w:val="30"/>
          <w:cs/>
        </w:rPr>
        <w:t>สินทรัพย์ที่เป็นกรรมสิทธิ์ของกลุ่มบริษัท</w:t>
      </w:r>
    </w:p>
    <w:p w14:paraId="36A0136C" w14:textId="77777777" w:rsidR="004062DD" w:rsidRPr="001B5068" w:rsidRDefault="004062DD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3615E523" w14:textId="77777777" w:rsidR="00D5645A" w:rsidRPr="00D660EC" w:rsidRDefault="004062DD" w:rsidP="00336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pacing w:val="-6"/>
          <w:sz w:val="30"/>
          <w:szCs w:val="30"/>
          <w:cs/>
        </w:rPr>
        <w:t>ที่ดิน อาคารและอุปกรณ์</w:t>
      </w:r>
      <w:r w:rsidR="00DD5832" w:rsidRPr="00AE4238">
        <w:rPr>
          <w:rFonts w:ascii="Angsana New" w:hAnsi="Angsana New"/>
          <w:sz w:val="30"/>
          <w:szCs w:val="30"/>
          <w:cs/>
        </w:rPr>
        <w:t>วัดมูลค่า</w:t>
      </w:r>
      <w:r w:rsidRPr="00AE4238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01042D76" w14:textId="77777777" w:rsidR="00D5645A" w:rsidRPr="001B5068" w:rsidRDefault="00D5645A" w:rsidP="00336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850AEC2" w14:textId="77777777" w:rsidR="004062DD" w:rsidRPr="00D660EC" w:rsidRDefault="004062DD" w:rsidP="00336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ราคาทุนรวมถึงต้นทุนทางตรง ที่เกี่ยวข้องกับการได้มาของสินทรัพย์ ต้นทุนของการก่อสร้างสินทรัพย์รวมถึงต้นทุนของวัสดุ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การบูรณะสถานที่ตั้งของสินทรัพย์และต้นทุนการกู้ยืม  นอกจากนี้ต้นทุนอาจรวมถึงกำไรหรือขาดทุนจากการป้องกันความเสี่ยงกระแสเงินสดจากการซื้อที่ดิน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ซึ่งถูกโอนจากงบกำไรขาดทุนเบ็ดเสร็จ</w:t>
      </w:r>
      <w:r w:rsidR="00B722A1" w:rsidRPr="00AE4238">
        <w:rPr>
          <w:rFonts w:ascii="Angsana New" w:hAnsi="Angsana New"/>
          <w:sz w:val="30"/>
          <w:szCs w:val="30"/>
          <w:cs/>
        </w:rPr>
        <w:t>อื่น</w:t>
      </w:r>
      <w:r w:rsidRPr="00AE4238">
        <w:rPr>
          <w:rFonts w:ascii="Angsana New" w:hAnsi="Angsana New"/>
          <w:sz w:val="30"/>
          <w:szCs w:val="30"/>
          <w:cs/>
        </w:rPr>
        <w:t xml:space="preserve">  สำหรับเครื่องมือที</w:t>
      </w:r>
      <w:r w:rsidR="009437E9" w:rsidRPr="00AE4238">
        <w:rPr>
          <w:rFonts w:ascii="Angsana New" w:hAnsi="Angsana New"/>
          <w:sz w:val="30"/>
          <w:szCs w:val="30"/>
          <w:cs/>
        </w:rPr>
        <w:t>่</w:t>
      </w:r>
      <w:r w:rsidRPr="00AE4238">
        <w:rPr>
          <w:rFonts w:ascii="Angsana New" w:hAnsi="Angsana New"/>
          <w:sz w:val="30"/>
          <w:szCs w:val="30"/>
          <w:cs/>
        </w:rPr>
        <w:t>ควบคุมโดย</w:t>
      </w:r>
      <w:r w:rsidR="00CE193F" w:rsidRPr="00AE4238">
        <w:rPr>
          <w:rFonts w:ascii="Angsana New" w:hAnsi="Angsana New"/>
          <w:sz w:val="30"/>
          <w:szCs w:val="30"/>
          <w:cs/>
        </w:rPr>
        <w:t>ลิขสิทธิ์</w:t>
      </w:r>
      <w:r w:rsidRPr="00AE4238">
        <w:rPr>
          <w:rFonts w:ascii="Angsana New" w:hAnsi="Angsana New"/>
          <w:sz w:val="30"/>
          <w:szCs w:val="30"/>
          <w:cs/>
        </w:rPr>
        <w:t>ซอฟ</w:t>
      </w:r>
      <w:r w:rsidR="00EC6BBB" w:rsidRPr="00AE4238">
        <w:rPr>
          <w:rFonts w:ascii="Angsana New" w:hAnsi="Angsana New"/>
          <w:sz w:val="30"/>
          <w:szCs w:val="30"/>
          <w:cs/>
        </w:rPr>
        <w:t>ต์</w:t>
      </w:r>
      <w:r w:rsidRPr="00AE4238">
        <w:rPr>
          <w:rFonts w:ascii="Angsana New" w:hAnsi="Angsana New"/>
          <w:sz w:val="30"/>
          <w:szCs w:val="30"/>
          <w:cs/>
        </w:rPr>
        <w:t>แวร์ซึ่งไม่สามารถ</w:t>
      </w:r>
      <w:r w:rsidRPr="00AE4238">
        <w:rPr>
          <w:rFonts w:ascii="Angsana New" w:hAnsi="Angsana New"/>
          <w:spacing w:val="2"/>
          <w:sz w:val="30"/>
          <w:szCs w:val="30"/>
          <w:cs/>
        </w:rPr>
        <w:t>ทำงานได้</w:t>
      </w:r>
      <w:r w:rsidRPr="00AE4238">
        <w:rPr>
          <w:rFonts w:ascii="Angsana New" w:hAnsi="Angsana New"/>
          <w:sz w:val="30"/>
          <w:szCs w:val="30"/>
          <w:cs/>
        </w:rPr>
        <w:t>โดยปราศจากลิขสิทธ</w:t>
      </w:r>
      <w:r w:rsidR="00CE193F" w:rsidRPr="00AE4238">
        <w:rPr>
          <w:rFonts w:ascii="Angsana New" w:hAnsi="Angsana New"/>
          <w:sz w:val="30"/>
          <w:szCs w:val="30"/>
          <w:cs/>
        </w:rPr>
        <w:t>ิ์</w:t>
      </w:r>
      <w:r w:rsidRPr="00AE4238">
        <w:rPr>
          <w:rFonts w:ascii="Angsana New" w:hAnsi="Angsana New"/>
          <w:sz w:val="30"/>
          <w:szCs w:val="30"/>
          <w:cs/>
        </w:rPr>
        <w:t>ซอฟ</w:t>
      </w:r>
      <w:r w:rsidR="00EC6BBB" w:rsidRPr="00AE4238">
        <w:rPr>
          <w:rFonts w:ascii="Angsana New" w:hAnsi="Angsana New"/>
          <w:sz w:val="30"/>
          <w:szCs w:val="30"/>
          <w:cs/>
        </w:rPr>
        <w:t>ต์</w:t>
      </w:r>
      <w:r w:rsidRPr="00AE4238">
        <w:rPr>
          <w:rFonts w:ascii="Angsana New" w:hAnsi="Angsana New"/>
          <w:sz w:val="30"/>
          <w:szCs w:val="30"/>
          <w:cs/>
        </w:rPr>
        <w:t>แวร์นั้นให้ถือว่า</w:t>
      </w:r>
      <w:r w:rsidR="006D6266" w:rsidRPr="00AE4238">
        <w:rPr>
          <w:rFonts w:ascii="Angsana New" w:hAnsi="Angsana New"/>
          <w:sz w:val="30"/>
          <w:szCs w:val="30"/>
          <w:cs/>
        </w:rPr>
        <w:t xml:space="preserve"> </w:t>
      </w:r>
      <w:r w:rsidR="00CE193F" w:rsidRPr="00AE4238">
        <w:rPr>
          <w:rFonts w:ascii="Angsana New" w:hAnsi="Angsana New"/>
          <w:sz w:val="30"/>
          <w:szCs w:val="30"/>
          <w:cs/>
        </w:rPr>
        <w:t>ลิขสิทธิ์</w:t>
      </w:r>
      <w:r w:rsidRPr="00AE4238">
        <w:rPr>
          <w:rFonts w:ascii="Angsana New" w:hAnsi="Angsana New"/>
          <w:sz w:val="30"/>
          <w:szCs w:val="30"/>
          <w:cs/>
        </w:rPr>
        <w:t>ซอฟ</w:t>
      </w:r>
      <w:r w:rsidR="00EC6BBB" w:rsidRPr="00AE4238">
        <w:rPr>
          <w:rFonts w:ascii="Angsana New" w:hAnsi="Angsana New"/>
          <w:sz w:val="30"/>
          <w:szCs w:val="30"/>
          <w:cs/>
        </w:rPr>
        <w:t>ต์</w:t>
      </w:r>
      <w:r w:rsidRPr="00AE4238">
        <w:rPr>
          <w:rFonts w:ascii="Angsana New" w:hAnsi="Angsana New"/>
          <w:sz w:val="30"/>
          <w:szCs w:val="30"/>
          <w:cs/>
        </w:rPr>
        <w:t xml:space="preserve">แวร์ดังกล่าวเป็นส่วนหนึ่งของอุปกรณ์ </w:t>
      </w:r>
    </w:p>
    <w:p w14:paraId="6A4D065E" w14:textId="77777777" w:rsidR="00922D52" w:rsidRPr="001B5068" w:rsidRDefault="00922D52" w:rsidP="00922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lang w:eastAsia="en-GB"/>
        </w:rPr>
      </w:pPr>
    </w:p>
    <w:p w14:paraId="27FA2AD7" w14:textId="77777777" w:rsidR="00114AE3" w:rsidRPr="00D660EC" w:rsidRDefault="00114AE3" w:rsidP="00921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ต้นทุนหญ้าเนเปียร์ประกอบด้วยต้นทุนที่เกี่ยวข้องโดยตรงกับการปลูกหญ้าเนเปียร์ ซึ่งได้แก่ ค่าท่อนพันธุ์ ค่าปรับสภาพพื้นที่หน้าดินเพื่อใช้ในการปลูกหญ้าเนเปียร์ ค่าแรง และโสหุ้ยอื่น</w:t>
      </w:r>
    </w:p>
    <w:p w14:paraId="434A3E71" w14:textId="77777777" w:rsidR="00B631AC" w:rsidRPr="001B5068" w:rsidRDefault="00B631AC" w:rsidP="00781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  <w:lang w:eastAsia="en-GB"/>
        </w:rPr>
      </w:pPr>
    </w:p>
    <w:p w14:paraId="124A41B5" w14:textId="77777777" w:rsidR="007D3AC3" w:rsidRPr="00D660EC" w:rsidRDefault="004062DD" w:rsidP="00781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AE4238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</w:t>
      </w:r>
      <w:r w:rsidR="00EC6BBB" w:rsidRPr="00AE4238">
        <w:rPr>
          <w:rFonts w:ascii="Angsana New" w:hAnsi="Angsana New"/>
          <w:color w:val="000000"/>
          <w:sz w:val="30"/>
          <w:szCs w:val="30"/>
          <w:cs/>
          <w:lang w:eastAsia="en-GB"/>
        </w:rPr>
        <w:t>ต้อง</w:t>
      </w:r>
      <w:r w:rsidRPr="00AE4238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บันทึกแต่ละส่วนประกอบที่มีนัยสำคัญแยกต่างหากจากกัน </w:t>
      </w:r>
    </w:p>
    <w:p w14:paraId="45C76943" w14:textId="77777777" w:rsidR="006D0592" w:rsidRPr="001B5068" w:rsidRDefault="006D0592" w:rsidP="007D3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E1E0523" w14:textId="77777777" w:rsidR="00E848F8" w:rsidRPr="00D660EC" w:rsidRDefault="004062DD" w:rsidP="007D3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กำไรหรือ</w:t>
      </w:r>
      <w:r w:rsidR="00F06F8D" w:rsidRPr="00AE4238">
        <w:rPr>
          <w:rFonts w:ascii="Angsana New" w:hAnsi="Angsana New"/>
          <w:sz w:val="30"/>
          <w:szCs w:val="30"/>
          <w:cs/>
        </w:rPr>
        <w:t>ขาดทุนจากการจำหน่ายที่ดิน</w:t>
      </w:r>
      <w:r w:rsidR="00A30F20" w:rsidRPr="00AE4238">
        <w:rPr>
          <w:rFonts w:ascii="Angsana New" w:hAnsi="Angsana New"/>
          <w:sz w:val="30"/>
          <w:szCs w:val="30"/>
          <w:cs/>
        </w:rPr>
        <w:t xml:space="preserve"> </w:t>
      </w:r>
      <w:r w:rsidR="00F06F8D" w:rsidRPr="00AE4238">
        <w:rPr>
          <w:rFonts w:ascii="Angsana New" w:hAnsi="Angsana New"/>
          <w:sz w:val="30"/>
          <w:szCs w:val="30"/>
          <w:cs/>
        </w:rPr>
        <w:t xml:space="preserve">อาคารและอุปกรณ์ </w:t>
      </w:r>
      <w:r w:rsidRPr="00AE4238">
        <w:rPr>
          <w:rFonts w:ascii="Angsana New" w:hAnsi="Angsana New"/>
          <w:sz w:val="30"/>
          <w:szCs w:val="30"/>
          <w:cs/>
        </w:rPr>
        <w:t>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</w:t>
      </w:r>
      <w:r w:rsidR="0022067E" w:rsidRPr="00AE4238">
        <w:rPr>
          <w:rFonts w:ascii="Angsana New" w:hAnsi="Angsana New"/>
          <w:sz w:val="30"/>
          <w:szCs w:val="30"/>
          <w:cs/>
        </w:rPr>
        <w:t xml:space="preserve"> </w:t>
      </w:r>
      <w:r w:rsidRPr="00AE4238">
        <w:rPr>
          <w:rFonts w:ascii="Angsana New" w:hAnsi="Angsana New"/>
          <w:sz w:val="30"/>
          <w:szCs w:val="30"/>
          <w:cs/>
        </w:rPr>
        <w:t>เมื่อสินทรัพย์ถูกขาย</w:t>
      </w:r>
    </w:p>
    <w:p w14:paraId="30B7C25E" w14:textId="77777777" w:rsidR="0021028A" w:rsidRPr="001B5068" w:rsidRDefault="0021028A" w:rsidP="007D3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  <w:lang w:eastAsia="en-GB"/>
        </w:rPr>
      </w:pPr>
    </w:p>
    <w:p w14:paraId="14A861E6" w14:textId="4A542754" w:rsidR="004062DD" w:rsidRPr="00D660EC" w:rsidRDefault="004062DD" w:rsidP="006D6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E4238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1AC06E8D" w14:textId="77777777" w:rsidR="004062DD" w:rsidRPr="001B5068" w:rsidRDefault="004062DD" w:rsidP="00781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635DE153" w14:textId="77777777" w:rsidR="00DC549C" w:rsidRPr="00D660EC" w:rsidRDefault="004062DD" w:rsidP="007819FC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AE4238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1247096C" w14:textId="77777777" w:rsidR="00711358" w:rsidRDefault="00711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ABCC565" w14:textId="7DDC94D7" w:rsidR="004062DD" w:rsidRPr="00D660EC" w:rsidRDefault="004062DD" w:rsidP="00DC54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E4238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66EDA654" w14:textId="77777777" w:rsidR="004062DD" w:rsidRPr="004B544D" w:rsidRDefault="004062DD" w:rsidP="007819FC">
      <w:pPr>
        <w:pStyle w:val="Default"/>
        <w:ind w:left="540"/>
        <w:jc w:val="thaiDistribute"/>
        <w:rPr>
          <w:rFonts w:ascii="Angsana New" w:hAnsi="Angsana New" w:cs="Angsana New"/>
        </w:rPr>
      </w:pPr>
    </w:p>
    <w:p w14:paraId="4612E145" w14:textId="77777777" w:rsidR="004062DD" w:rsidRPr="00D660EC" w:rsidRDefault="004062DD" w:rsidP="007819FC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4238">
        <w:rPr>
          <w:rFonts w:ascii="Angsana New" w:hAnsi="Angsana New" w:cs="Angsana New"/>
          <w:sz w:val="30"/>
          <w:szCs w:val="30"/>
          <w:cs/>
        </w:rPr>
        <w:t>ค่าเสื่อมราคาคำนวณจา</w:t>
      </w:r>
      <w:r w:rsidR="002A61C3" w:rsidRPr="00AE4238">
        <w:rPr>
          <w:rFonts w:ascii="Angsana New" w:hAnsi="Angsana New" w:cs="Angsana New"/>
          <w:sz w:val="30"/>
          <w:szCs w:val="30"/>
          <w:cs/>
        </w:rPr>
        <w:t>กมูลค่าเสื่อมสภาพของรายการอาคาร</w:t>
      </w:r>
      <w:r w:rsidRPr="00AE4238">
        <w:rPr>
          <w:rFonts w:ascii="Angsana New" w:hAnsi="Angsana New" w:cs="Angsana New"/>
          <w:sz w:val="30"/>
          <w:szCs w:val="30"/>
          <w:cs/>
        </w:rPr>
        <w:t xml:space="preserve">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5D58FE77" w14:textId="014539BB" w:rsidR="00E71C9D" w:rsidRDefault="00E71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3A26F25F" w14:textId="77777777" w:rsidR="004062DD" w:rsidRPr="00D660EC" w:rsidRDefault="004062DD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ค่าเสื่อมราคาบันทึก</w:t>
      </w:r>
      <w:r w:rsidR="00EC6BBB" w:rsidRPr="00AE4238">
        <w:rPr>
          <w:rFonts w:ascii="Angsana New" w:hAnsi="Angsana New"/>
          <w:sz w:val="30"/>
          <w:szCs w:val="30"/>
          <w:cs/>
        </w:rPr>
        <w:t>เป็นค่าใช้จ่าย</w:t>
      </w:r>
      <w:r w:rsidRPr="00AE4238">
        <w:rPr>
          <w:rFonts w:ascii="Angsana New" w:hAnsi="Angsana New"/>
          <w:sz w:val="30"/>
          <w:szCs w:val="30"/>
          <w:cs/>
        </w:rPr>
        <w:t>ในกำไรหรือขาดทุนคำนวณโดยวิธีเส้นตรงตามเกณฑ์อายุการ</w:t>
      </w:r>
      <w:r w:rsidR="006D0592" w:rsidRPr="00AE4238">
        <w:rPr>
          <w:rFonts w:ascii="Angsana New" w:hAnsi="Angsana New"/>
          <w:sz w:val="30"/>
          <w:szCs w:val="30"/>
          <w:cs/>
        </w:rPr>
        <w:t>ให้ประโยชน์</w:t>
      </w:r>
      <w:r w:rsidRPr="00AE4238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</w:t>
      </w:r>
      <w:r w:rsidR="006D0592" w:rsidRPr="00AE4238">
        <w:rPr>
          <w:rFonts w:ascii="Angsana New" w:hAnsi="Angsana New"/>
          <w:sz w:val="30"/>
          <w:szCs w:val="30"/>
          <w:cs/>
        </w:rPr>
        <w:t>ให้ประโยชน์</w:t>
      </w:r>
      <w:r w:rsidRPr="00AE4238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032D09DF" w14:textId="77777777" w:rsidR="007D3AC3" w:rsidRPr="004B544D" w:rsidRDefault="007D3AC3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540"/>
        <w:gridCol w:w="1080"/>
      </w:tblGrid>
      <w:tr w:rsidR="0085347D" w:rsidRPr="00D660EC" w14:paraId="48B5FE34" w14:textId="77777777" w:rsidTr="00A81D85">
        <w:tc>
          <w:tcPr>
            <w:tcW w:w="7470" w:type="dxa"/>
          </w:tcPr>
          <w:p w14:paraId="71E05DF1" w14:textId="77777777" w:rsidR="0085347D" w:rsidRPr="00A05AF7" w:rsidRDefault="007D3AC3" w:rsidP="00446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446F5B" w:rsidRPr="00AE4238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  <w:r w:rsidR="0085347D" w:rsidRPr="00AE4238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  <w:r w:rsidR="00446F5B" w:rsidRPr="00AE423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</w:tcPr>
          <w:p w14:paraId="4780CDA8" w14:textId="77777777" w:rsidR="0085347D" w:rsidRPr="00D660EC" w:rsidRDefault="0045718D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5</w:t>
            </w:r>
            <w:r w:rsidR="003372AE" w:rsidRPr="00AE4238">
              <w:rPr>
                <w:rFonts w:ascii="Angsana New" w:hAnsi="Angsana New"/>
                <w:sz w:val="30"/>
                <w:szCs w:val="30"/>
              </w:rPr>
              <w:t>-</w:t>
            </w:r>
            <w:r w:rsidR="0085347D" w:rsidRPr="00AE4238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080" w:type="dxa"/>
          </w:tcPr>
          <w:p w14:paraId="335E6E30" w14:textId="77777777" w:rsidR="0085347D" w:rsidRPr="00AE4238" w:rsidRDefault="0085347D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00AAC" w:rsidRPr="00D660EC" w14:paraId="1C0C6C9C" w14:textId="77777777" w:rsidTr="00A81D85">
        <w:tc>
          <w:tcPr>
            <w:tcW w:w="7470" w:type="dxa"/>
          </w:tcPr>
          <w:p w14:paraId="08E5F7C5" w14:textId="77777777" w:rsidR="00600AAC" w:rsidRDefault="00600AAC" w:rsidP="00602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ต้นทุนหญ้าเนเปียร์ (ตามอายุการเก็บเกี่ยวโดยประมาณ)</w:t>
            </w:r>
          </w:p>
        </w:tc>
        <w:tc>
          <w:tcPr>
            <w:tcW w:w="540" w:type="dxa"/>
          </w:tcPr>
          <w:p w14:paraId="795F0319" w14:textId="77777777" w:rsidR="00600AAC" w:rsidRPr="00D660EC" w:rsidRDefault="00600AAC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4D06E1AC" w14:textId="77777777" w:rsidR="00600AAC" w:rsidRPr="00AE4238" w:rsidRDefault="00600AAC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839D0" w:rsidRPr="00D660EC" w14:paraId="640483BC" w14:textId="77777777" w:rsidTr="00A81D85">
        <w:tc>
          <w:tcPr>
            <w:tcW w:w="7470" w:type="dxa"/>
          </w:tcPr>
          <w:p w14:paraId="23AF7072" w14:textId="77777777" w:rsidR="008839D0" w:rsidRPr="00A05AF7" w:rsidRDefault="008839D0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อาคารโรงงานและส่วนปรับปรุงอาคาร</w:t>
            </w:r>
          </w:p>
        </w:tc>
        <w:tc>
          <w:tcPr>
            <w:tcW w:w="540" w:type="dxa"/>
          </w:tcPr>
          <w:p w14:paraId="1C797BBD" w14:textId="77777777" w:rsidR="008839D0" w:rsidRPr="00D660EC" w:rsidRDefault="00150E85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3</w:t>
            </w:r>
            <w:r w:rsidR="003372AE" w:rsidRPr="00AE4238">
              <w:rPr>
                <w:rFonts w:ascii="Angsana New" w:hAnsi="Angsana New"/>
                <w:sz w:val="30"/>
                <w:szCs w:val="30"/>
              </w:rPr>
              <w:t>-</w:t>
            </w:r>
            <w:r w:rsidR="008839D0" w:rsidRPr="00AE4238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080" w:type="dxa"/>
          </w:tcPr>
          <w:p w14:paraId="7B8CCF95" w14:textId="77777777" w:rsidR="008839D0" w:rsidRPr="00AE4238" w:rsidRDefault="008839D0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5347D" w:rsidRPr="00D660EC" w14:paraId="6CBDEC95" w14:textId="77777777" w:rsidTr="00A81D85">
        <w:tc>
          <w:tcPr>
            <w:tcW w:w="7470" w:type="dxa"/>
          </w:tcPr>
          <w:p w14:paraId="1C3E9FD6" w14:textId="77777777" w:rsidR="0085347D" w:rsidRPr="00A05AF7" w:rsidRDefault="0085347D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40" w:type="dxa"/>
          </w:tcPr>
          <w:p w14:paraId="298694BC" w14:textId="77777777" w:rsidR="0085347D" w:rsidRPr="00D660EC" w:rsidRDefault="00CF1B5F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3</w:t>
            </w:r>
            <w:r w:rsidR="0085347D" w:rsidRPr="00AE4238">
              <w:rPr>
                <w:rFonts w:ascii="Angsana New" w:hAnsi="Angsana New"/>
                <w:sz w:val="30"/>
                <w:szCs w:val="30"/>
              </w:rPr>
              <w:t>-</w:t>
            </w:r>
            <w:r w:rsidR="003372AE" w:rsidRPr="00AE4238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080" w:type="dxa"/>
          </w:tcPr>
          <w:p w14:paraId="2B04A86B" w14:textId="77777777" w:rsidR="0085347D" w:rsidRPr="00AE4238" w:rsidRDefault="0085347D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839D0" w:rsidRPr="00D660EC" w14:paraId="268B9967" w14:textId="77777777" w:rsidTr="00A81D85">
        <w:tc>
          <w:tcPr>
            <w:tcW w:w="7470" w:type="dxa"/>
          </w:tcPr>
          <w:p w14:paraId="4D29F68E" w14:textId="77777777" w:rsidR="008839D0" w:rsidRPr="00A05AF7" w:rsidRDefault="008839D0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540" w:type="dxa"/>
          </w:tcPr>
          <w:p w14:paraId="5DE48B1D" w14:textId="77777777" w:rsidR="008839D0" w:rsidRPr="00D660EC" w:rsidRDefault="003372AE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5-</w:t>
            </w:r>
            <w:r w:rsidR="008C17E7" w:rsidRPr="00AE423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080" w:type="dxa"/>
          </w:tcPr>
          <w:p w14:paraId="23B9B619" w14:textId="77777777" w:rsidR="008839D0" w:rsidRPr="00AE4238" w:rsidRDefault="008839D0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839D0" w:rsidRPr="00D660EC" w14:paraId="0EF221FD" w14:textId="77777777" w:rsidTr="00A81D85">
        <w:tc>
          <w:tcPr>
            <w:tcW w:w="7470" w:type="dxa"/>
          </w:tcPr>
          <w:p w14:paraId="5488C05C" w14:textId="77777777" w:rsidR="008839D0" w:rsidRPr="00A05AF7" w:rsidRDefault="008839D0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40" w:type="dxa"/>
          </w:tcPr>
          <w:p w14:paraId="1D486F40" w14:textId="77777777" w:rsidR="008839D0" w:rsidRPr="00D660EC" w:rsidRDefault="0085347D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5-</w:t>
            </w:r>
            <w:r w:rsidR="003372AE" w:rsidRPr="00AE4238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080" w:type="dxa"/>
          </w:tcPr>
          <w:p w14:paraId="7EE0BE51" w14:textId="77777777" w:rsidR="008839D0" w:rsidRPr="00AE4238" w:rsidRDefault="008839D0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062DD" w:rsidRPr="00D660EC" w14:paraId="3E9E92B4" w14:textId="77777777" w:rsidTr="00A81D85">
        <w:tc>
          <w:tcPr>
            <w:tcW w:w="7470" w:type="dxa"/>
          </w:tcPr>
          <w:p w14:paraId="7A0EA46C" w14:textId="77777777" w:rsidR="004062DD" w:rsidRPr="00A05AF7" w:rsidRDefault="0085347D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trike/>
                <w:sz w:val="30"/>
                <w:szCs w:val="30"/>
                <w:highlight w:val="cyan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เครื่องมือ เครื่องใช้</w:t>
            </w:r>
            <w:r w:rsidR="000A1C2A" w:rsidRPr="00AE4238">
              <w:rPr>
                <w:rFonts w:ascii="Angsana New" w:hAnsi="Angsana New"/>
                <w:sz w:val="30"/>
                <w:szCs w:val="30"/>
                <w:cs/>
              </w:rPr>
              <w:t xml:space="preserve"> เครื่องตกแต่ง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และอุปกรณ์โรงงาน</w:t>
            </w:r>
          </w:p>
        </w:tc>
        <w:tc>
          <w:tcPr>
            <w:tcW w:w="540" w:type="dxa"/>
          </w:tcPr>
          <w:p w14:paraId="1EC6C84F" w14:textId="77777777" w:rsidR="004062DD" w:rsidRPr="00D660EC" w:rsidRDefault="0085347D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2-30</w:t>
            </w:r>
          </w:p>
        </w:tc>
        <w:tc>
          <w:tcPr>
            <w:tcW w:w="1080" w:type="dxa"/>
          </w:tcPr>
          <w:p w14:paraId="4AFF48F4" w14:textId="77777777" w:rsidR="004062DD" w:rsidRPr="00AE4238" w:rsidRDefault="004062DD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46EE9F7" w14:textId="77777777" w:rsidR="00B90778" w:rsidRPr="00D660EC" w:rsidRDefault="004062DD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</w:rPr>
        <w:tab/>
      </w:r>
    </w:p>
    <w:p w14:paraId="0E129C20" w14:textId="77777777" w:rsidR="004062DD" w:rsidRPr="00D660EC" w:rsidRDefault="00B90778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</w:rPr>
        <w:tab/>
      </w:r>
      <w:r w:rsidR="004062DD" w:rsidRPr="00AE4238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7AFC209C" w14:textId="77777777" w:rsidR="00A51BEF" w:rsidRPr="00D660EC" w:rsidRDefault="00A51BEF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57BE839" w14:textId="77777777" w:rsidR="004062DD" w:rsidRPr="00D660EC" w:rsidRDefault="004062DD" w:rsidP="00970547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E4238">
        <w:rPr>
          <w:rFonts w:ascii="Angsana New" w:hAnsi="Angsana New" w:cs="Angsana New"/>
          <w:sz w:val="30"/>
          <w:szCs w:val="30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D88ADBE" w14:textId="77777777" w:rsidR="00D5645A" w:rsidRPr="00D660EC" w:rsidRDefault="00D5645A" w:rsidP="00DC549C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</w:p>
    <w:p w14:paraId="2F7E4677" w14:textId="77777777" w:rsidR="00DC549C" w:rsidRPr="00D660EC" w:rsidRDefault="00DC549C" w:rsidP="003F248E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AE4238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>(</w:t>
      </w:r>
      <w:r w:rsidR="006A6E93" w:rsidRPr="00AE423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ฌ</w:t>
      </w:r>
      <w:r w:rsidRPr="00AE423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)</w:t>
      </w:r>
      <w:r w:rsidRPr="00AE423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ab/>
        <w:t>ที่ดินที่ไม่ได้ใช้ในการดำเนินงาน</w:t>
      </w:r>
    </w:p>
    <w:p w14:paraId="1A620133" w14:textId="77777777" w:rsidR="00DC549C" w:rsidRPr="00D660EC" w:rsidRDefault="00DC549C" w:rsidP="00DC54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CD4BD52" w14:textId="77777777" w:rsidR="00DC549C" w:rsidRPr="00D660EC" w:rsidRDefault="00DC549C" w:rsidP="00DC54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pacing w:val="-6"/>
          <w:sz w:val="30"/>
          <w:szCs w:val="30"/>
          <w:cs/>
        </w:rPr>
        <w:t>ที่ดินที่ไม่ได้ใช้ในการดำเนินงาน</w:t>
      </w:r>
      <w:r w:rsidR="005A50C7" w:rsidRPr="00AE4238">
        <w:rPr>
          <w:rFonts w:ascii="Angsana New" w:hAnsi="Angsana New"/>
          <w:sz w:val="30"/>
          <w:szCs w:val="30"/>
          <w:cs/>
        </w:rPr>
        <w:t>วัดมูลค่า</w:t>
      </w:r>
      <w:r w:rsidRPr="00AE4238">
        <w:rPr>
          <w:rFonts w:ascii="Angsana New" w:hAnsi="Angsana New"/>
          <w:sz w:val="30"/>
          <w:szCs w:val="30"/>
          <w:cs/>
        </w:rPr>
        <w:t>ด้วยราคาทุนหักขาดทุนจากการด้อยค่า</w:t>
      </w:r>
    </w:p>
    <w:p w14:paraId="486FCAAE" w14:textId="77777777" w:rsidR="006D6266" w:rsidRPr="00D660EC" w:rsidRDefault="006D6266" w:rsidP="00922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3BF5187" w14:textId="77777777" w:rsidR="004062DD" w:rsidRPr="00AE4238" w:rsidRDefault="004062DD" w:rsidP="00922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6A6E93"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ญ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14:paraId="5DA75320" w14:textId="77777777" w:rsidR="00A0775E" w:rsidRPr="00D660EC" w:rsidRDefault="00A0775E" w:rsidP="007D3A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2CDD78" w14:textId="77777777" w:rsidR="004062DD" w:rsidRPr="00D660EC" w:rsidRDefault="004062DD" w:rsidP="009705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E4238">
        <w:rPr>
          <w:rFonts w:ascii="Angsana New" w:hAnsi="Angsana New"/>
          <w:i/>
          <w:iCs/>
          <w:sz w:val="30"/>
          <w:szCs w:val="30"/>
          <w:cs/>
        </w:rPr>
        <w:t>คอมพิวเตอร์ซอฟ</w:t>
      </w:r>
      <w:r w:rsidR="00EC6BBB" w:rsidRPr="00AE4238">
        <w:rPr>
          <w:rFonts w:ascii="Angsana New" w:hAnsi="Angsana New"/>
          <w:i/>
          <w:iCs/>
          <w:sz w:val="30"/>
          <w:szCs w:val="30"/>
          <w:cs/>
        </w:rPr>
        <w:t>ต์</w:t>
      </w:r>
      <w:r w:rsidR="00764BAD" w:rsidRPr="00AE4238">
        <w:rPr>
          <w:rFonts w:ascii="Angsana New" w:hAnsi="Angsana New"/>
          <w:i/>
          <w:iCs/>
          <w:sz w:val="30"/>
          <w:szCs w:val="30"/>
          <w:cs/>
        </w:rPr>
        <w:t>แ</w:t>
      </w:r>
      <w:r w:rsidRPr="00AE4238">
        <w:rPr>
          <w:rFonts w:ascii="Angsana New" w:hAnsi="Angsana New"/>
          <w:i/>
          <w:iCs/>
          <w:sz w:val="30"/>
          <w:szCs w:val="30"/>
          <w:cs/>
        </w:rPr>
        <w:t>วร์</w:t>
      </w:r>
    </w:p>
    <w:p w14:paraId="0F39458C" w14:textId="77777777" w:rsidR="002A61C3" w:rsidRPr="00D660EC" w:rsidRDefault="002A61C3" w:rsidP="007D3A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2DD691" w14:textId="77777777" w:rsidR="009B7DA5" w:rsidRPr="00D660EC" w:rsidRDefault="00764BAD" w:rsidP="009705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คอมพิวเตอร์ซอฟ</w:t>
      </w:r>
      <w:r w:rsidR="00EC6BBB" w:rsidRPr="00AE4238">
        <w:rPr>
          <w:rFonts w:ascii="Angsana New" w:hAnsi="Angsana New"/>
          <w:sz w:val="30"/>
          <w:szCs w:val="30"/>
          <w:cs/>
        </w:rPr>
        <w:t>ต์</w:t>
      </w:r>
      <w:r w:rsidR="004062DD" w:rsidRPr="00AE4238">
        <w:rPr>
          <w:rFonts w:ascii="Angsana New" w:hAnsi="Angsana New"/>
          <w:sz w:val="30"/>
          <w:szCs w:val="30"/>
          <w:cs/>
        </w:rPr>
        <w:t>แวร์ที่กลุ่มบริษัทซื้อมาและมีอายุการใช้งานจำกัด</w:t>
      </w:r>
      <w:r w:rsidR="003832AE" w:rsidRPr="00AE4238">
        <w:rPr>
          <w:rFonts w:ascii="Angsana New" w:hAnsi="Angsana New"/>
          <w:sz w:val="30"/>
          <w:szCs w:val="30"/>
          <w:cs/>
        </w:rPr>
        <w:t xml:space="preserve"> วัดมูลค่าด้วย</w:t>
      </w:r>
      <w:r w:rsidR="004062DD" w:rsidRPr="00AE4238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="003832AE" w:rsidRPr="00AE4238">
        <w:rPr>
          <w:rFonts w:ascii="Angsana New" w:hAnsi="Angsana New"/>
          <w:sz w:val="30"/>
          <w:szCs w:val="30"/>
          <w:cs/>
        </w:rPr>
        <w:t>ผล</w:t>
      </w:r>
      <w:r w:rsidR="004062DD" w:rsidRPr="00AE4238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3832AE" w:rsidRPr="00AE4238">
        <w:rPr>
          <w:rFonts w:ascii="Angsana New" w:hAnsi="Angsana New"/>
          <w:sz w:val="30"/>
          <w:szCs w:val="30"/>
          <w:cs/>
        </w:rPr>
        <w:t>สะสม</w:t>
      </w:r>
    </w:p>
    <w:p w14:paraId="308D2FD3" w14:textId="77777777" w:rsidR="0092157F" w:rsidRPr="00AE4238" w:rsidRDefault="0092157F" w:rsidP="009705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</w:p>
    <w:p w14:paraId="33707F81" w14:textId="77777777" w:rsidR="004062DD" w:rsidRPr="00D660EC" w:rsidRDefault="004062DD" w:rsidP="009B7D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E4238">
        <w:rPr>
          <w:rFonts w:ascii="Angsana New" w:hAnsi="Angsana New"/>
          <w:i/>
          <w:iCs/>
          <w:sz w:val="30"/>
          <w:szCs w:val="30"/>
          <w:cs/>
        </w:rPr>
        <w:lastRenderedPageBreak/>
        <w:t>รายจ่ายภายหลังการรับรู้รายการ</w:t>
      </w:r>
    </w:p>
    <w:p w14:paraId="7DD84722" w14:textId="77777777" w:rsidR="004062DD" w:rsidRPr="00D660EC" w:rsidRDefault="004062DD" w:rsidP="003F0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2DEA4C" w14:textId="77777777" w:rsidR="004062DD" w:rsidRPr="00D660EC" w:rsidRDefault="004062DD" w:rsidP="003F0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eastAsia="Calibri" w:hAnsi="Angsana New"/>
          <w:sz w:val="30"/>
          <w:szCs w:val="30"/>
        </w:rPr>
      </w:pPr>
      <w:r w:rsidRPr="00AE4238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</w:t>
      </w:r>
      <w:r w:rsidR="00E54924" w:rsidRPr="00AE4238">
        <w:rPr>
          <w:rFonts w:ascii="Angsana New" w:eastAsia="Calibri" w:hAnsi="Angsana New"/>
          <w:sz w:val="30"/>
          <w:szCs w:val="30"/>
          <w:cs/>
        </w:rPr>
        <w:t xml:space="preserve">ที่เกี่ยวข้องนั้น </w:t>
      </w:r>
      <w:r w:rsidR="009B7DA5" w:rsidRPr="00AE4238">
        <w:rPr>
          <w:rFonts w:ascii="Angsana New" w:eastAsia="Calibri" w:hAnsi="Angsana New"/>
          <w:sz w:val="30"/>
          <w:szCs w:val="30"/>
          <w:cs/>
        </w:rPr>
        <w:t>ค่าใช้จ่ายอื่นที่เกิดขึ้นรับรู้ในกำไรหรือขาดทุนเมื่อเกิดขึ้น</w:t>
      </w:r>
    </w:p>
    <w:p w14:paraId="647B4D6C" w14:textId="77777777" w:rsidR="003E551D" w:rsidRDefault="003E551D" w:rsidP="003F0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1922779" w14:textId="6A51F044" w:rsidR="004062DD" w:rsidRPr="00D660EC" w:rsidRDefault="004062DD" w:rsidP="003F0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E4238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1F011963" w14:textId="77777777" w:rsidR="004062DD" w:rsidRPr="00D660EC" w:rsidRDefault="004062DD" w:rsidP="003F0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0837A8EF" w14:textId="77777777" w:rsidR="004062DD" w:rsidRPr="00D660EC" w:rsidRDefault="004062DD" w:rsidP="003F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ค่าตัดจำหน่ายคำนวณโดยนำ</w:t>
      </w:r>
      <w:r w:rsidRPr="00AE4238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5A58949E" w14:textId="77777777" w:rsidR="006D0592" w:rsidRPr="00D660EC" w:rsidRDefault="006D0592" w:rsidP="003F0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134A494B" w14:textId="77777777" w:rsidR="004062DD" w:rsidRPr="00D660EC" w:rsidRDefault="004062DD" w:rsidP="003F0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ตามระยะเวลาที่คาดว่าจะได้รับประโยชน์จากสินทรัพย์ไม่มีตัวตนซึ่งไม่รวมค่าความนิยม 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23EA7832" w14:textId="77777777" w:rsidR="0021028A" w:rsidRPr="00D660EC" w:rsidRDefault="0021028A" w:rsidP="003F0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7511E79C" w14:textId="77777777" w:rsidR="004062DD" w:rsidRPr="00D660EC" w:rsidRDefault="004062DD" w:rsidP="003F0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="00862198" w:rsidRPr="00AE4238">
        <w:rPr>
          <w:rFonts w:ascii="Angsana New" w:hAnsi="Angsana New"/>
          <w:sz w:val="30"/>
          <w:szCs w:val="30"/>
          <w:cs/>
        </w:rPr>
        <w:t>ของคอมพิวเตอร์</w:t>
      </w:r>
      <w:r w:rsidR="0073280E" w:rsidRPr="00AE4238">
        <w:rPr>
          <w:rFonts w:ascii="Angsana New" w:hAnsi="Angsana New"/>
          <w:sz w:val="30"/>
          <w:szCs w:val="30"/>
          <w:cs/>
        </w:rPr>
        <w:t>ซอฟ</w:t>
      </w:r>
      <w:r w:rsidR="00EC6BBB" w:rsidRPr="00AE4238">
        <w:rPr>
          <w:rFonts w:ascii="Angsana New" w:hAnsi="Angsana New"/>
          <w:sz w:val="30"/>
          <w:szCs w:val="30"/>
          <w:cs/>
        </w:rPr>
        <w:t>ต์</w:t>
      </w:r>
      <w:r w:rsidR="0073280E" w:rsidRPr="00AE4238">
        <w:rPr>
          <w:rFonts w:ascii="Angsana New" w:hAnsi="Angsana New"/>
          <w:sz w:val="30"/>
          <w:szCs w:val="30"/>
          <w:cs/>
        </w:rPr>
        <w:t xml:space="preserve">แวร์ </w:t>
      </w:r>
      <w:r w:rsidR="00C03ABE" w:rsidRPr="00AE4238">
        <w:rPr>
          <w:rFonts w:ascii="Angsana New" w:hAnsi="Angsana New"/>
          <w:sz w:val="30"/>
          <w:szCs w:val="30"/>
          <w:cs/>
        </w:rPr>
        <w:t xml:space="preserve">คือ </w:t>
      </w:r>
      <w:r w:rsidR="00D86DFC" w:rsidRPr="00AE4238">
        <w:rPr>
          <w:rFonts w:ascii="Angsana New" w:hAnsi="Angsana New"/>
          <w:sz w:val="30"/>
          <w:szCs w:val="30"/>
        </w:rPr>
        <w:t>3</w:t>
      </w:r>
      <w:r w:rsidR="006A0426" w:rsidRPr="00AE4238">
        <w:rPr>
          <w:rFonts w:ascii="Angsana New" w:hAnsi="Angsana New"/>
          <w:sz w:val="30"/>
          <w:szCs w:val="30"/>
        </w:rPr>
        <w:t>-15</w:t>
      </w:r>
      <w:r w:rsidR="00C03ABE" w:rsidRPr="00AE4238">
        <w:rPr>
          <w:rFonts w:ascii="Angsana New" w:hAnsi="Angsana New"/>
          <w:sz w:val="30"/>
          <w:szCs w:val="30"/>
        </w:rPr>
        <w:t xml:space="preserve"> </w:t>
      </w:r>
      <w:r w:rsidR="00C03ABE" w:rsidRPr="00AE4238">
        <w:rPr>
          <w:rFonts w:ascii="Angsana New" w:hAnsi="Angsana New"/>
          <w:sz w:val="30"/>
          <w:szCs w:val="30"/>
          <w:cs/>
        </w:rPr>
        <w:t>ปี</w:t>
      </w:r>
    </w:p>
    <w:p w14:paraId="4AEF3685" w14:textId="77777777" w:rsidR="004062DD" w:rsidRPr="00D660EC" w:rsidRDefault="004062DD" w:rsidP="003F0BA3">
      <w:pPr>
        <w:spacing w:line="240" w:lineRule="auto"/>
        <w:rPr>
          <w:rFonts w:ascii="Angsana New" w:hAnsi="Angsana New"/>
          <w:sz w:val="30"/>
          <w:szCs w:val="30"/>
        </w:rPr>
      </w:pPr>
    </w:p>
    <w:p w14:paraId="560B670E" w14:textId="72CD497F" w:rsidR="008B0E60" w:rsidRDefault="004062DD" w:rsidP="00B722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วิธีการตัดจำหน่าย  ระยะเว</w:t>
      </w:r>
      <w:r w:rsidR="002A61C3" w:rsidRPr="00AE4238">
        <w:rPr>
          <w:rFonts w:ascii="Angsana New" w:hAnsi="Angsana New"/>
          <w:sz w:val="30"/>
          <w:szCs w:val="30"/>
          <w:cs/>
        </w:rPr>
        <w:t>ลาที่คาดว่าจะได้รับประโยชน์และ</w:t>
      </w:r>
      <w:r w:rsidRPr="00AE4238">
        <w:rPr>
          <w:rFonts w:ascii="Angsana New" w:hAnsi="Angsana New"/>
          <w:sz w:val="30"/>
          <w:szCs w:val="30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</w:p>
    <w:p w14:paraId="48899222" w14:textId="77777777" w:rsidR="00E71C9D" w:rsidRPr="00D660EC" w:rsidRDefault="00E71C9D" w:rsidP="00B722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0E7D5CA8" w14:textId="77777777" w:rsidR="004B544D" w:rsidRPr="00AE4238" w:rsidRDefault="004B544D" w:rsidP="004B5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13F10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D13F10">
        <w:rPr>
          <w:rFonts w:ascii="Angsana New" w:hAnsi="Angsana New"/>
          <w:b/>
          <w:bCs/>
          <w:i/>
          <w:iCs/>
          <w:sz w:val="30"/>
          <w:szCs w:val="30"/>
          <w:cs/>
        </w:rPr>
        <w:t>ฎ)</w:t>
      </w:r>
      <w:r w:rsidRPr="00D13F10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D13F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7A5840F7" w14:textId="77777777" w:rsidR="00B90778" w:rsidRDefault="00B90778" w:rsidP="00B722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26C13CD1" w14:textId="77777777" w:rsidR="00770B6B" w:rsidRPr="00770B6B" w:rsidRDefault="00770B6B" w:rsidP="00770B6B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70B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770B6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770B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770B6B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5E46E5C8" w14:textId="77777777" w:rsidR="00770B6B" w:rsidRPr="00770B6B" w:rsidRDefault="00770B6B" w:rsidP="00770B6B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highlight w:val="lightGray"/>
          <w:shd w:val="clear" w:color="auto" w:fill="CCCCCC"/>
        </w:rPr>
      </w:pPr>
    </w:p>
    <w:p w14:paraId="60EA0AE9" w14:textId="77777777" w:rsidR="00770B6B" w:rsidRPr="00F8320D" w:rsidRDefault="00770B6B" w:rsidP="00770B6B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8320D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</w:t>
      </w:r>
      <w:r w:rsidRPr="00F8320D">
        <w:rPr>
          <w:rFonts w:ascii="Angsana New" w:hAnsi="Angsana New" w:hint="cs"/>
          <w:sz w:val="30"/>
          <w:szCs w:val="30"/>
          <w:cs/>
        </w:rPr>
        <w:t xml:space="preserve"> </w:t>
      </w:r>
      <w:r w:rsidRPr="00F8320D">
        <w:rPr>
          <w:rFonts w:ascii="Angsana New" w:hAnsi="Angsana New"/>
          <w:sz w:val="30"/>
          <w:szCs w:val="30"/>
          <w:cs/>
        </w:rPr>
        <w:t xml:space="preserve">กลุ่มบริษัท นำคำนิยามของสัญญาเช่าตาม </w:t>
      </w:r>
      <w:r w:rsidRPr="00F8320D">
        <w:rPr>
          <w:rFonts w:ascii="Angsana New" w:hAnsi="Angsana New"/>
          <w:sz w:val="30"/>
          <w:szCs w:val="30"/>
        </w:rPr>
        <w:t>TFRS 16</w:t>
      </w:r>
      <w:r w:rsidRPr="00F8320D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0DB18402" w14:textId="77777777" w:rsidR="00770B6B" w:rsidRPr="00F8320D" w:rsidRDefault="00770B6B" w:rsidP="00770B6B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F8320D" w:rsidDel="005868E9">
        <w:rPr>
          <w:rFonts w:ascii="Angsana New" w:hAnsi="Angsana New"/>
          <w:sz w:val="30"/>
          <w:szCs w:val="30"/>
          <w:shd w:val="clear" w:color="auto" w:fill="CCCCCC"/>
        </w:rPr>
        <w:t xml:space="preserve"> </w:t>
      </w:r>
    </w:p>
    <w:p w14:paraId="6E2201C3" w14:textId="77777777" w:rsidR="00770B6B" w:rsidRPr="00F8320D" w:rsidRDefault="00770B6B" w:rsidP="00770B6B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320D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29AA8928" w14:textId="77777777" w:rsidR="00770B6B" w:rsidRPr="00F8320D" w:rsidRDefault="00770B6B" w:rsidP="00770B6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5C8BFE" w14:textId="77777777" w:rsidR="00770B6B" w:rsidRPr="00F8320D" w:rsidRDefault="00770B6B" w:rsidP="00F832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F8320D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51CC48D4" w14:textId="77777777" w:rsidR="00770B6B" w:rsidRPr="00F8320D" w:rsidRDefault="00770B6B" w:rsidP="00770B6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8320D">
        <w:rPr>
          <w:rFonts w:asciiTheme="majorBidi" w:hAnsiTheme="majorBidi" w:cstheme="majorBidi"/>
          <w:b/>
          <w:sz w:val="30"/>
          <w:szCs w:val="30"/>
          <w:cs/>
        </w:rPr>
        <w:lastRenderedPageBreak/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512D76A" w14:textId="77777777" w:rsidR="00770B6B" w:rsidRPr="00F8320D" w:rsidRDefault="00770B6B" w:rsidP="00770B6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EDED4A6" w14:textId="77777777" w:rsidR="00770B6B" w:rsidRPr="00F8320D" w:rsidRDefault="00770B6B" w:rsidP="00770B6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8320D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F8320D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F8320D">
        <w:rPr>
          <w:rFonts w:asciiTheme="majorBidi" w:hAnsiTheme="majorBidi" w:cstheme="majorBidi"/>
          <w:b/>
          <w:sz w:val="30"/>
          <w:szCs w:val="30"/>
          <w:cs/>
        </w:rPr>
        <w:t>สุทธิจากสิ่งจูงใจในสัญญาเช่าที่ได้รับ</w:t>
      </w:r>
      <w:r w:rsidRPr="00F8320D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F8320D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F8320D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F8320D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</w:t>
      </w:r>
      <w:r w:rsidRPr="00F8320D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F8320D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F8320D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F8320D">
        <w:rPr>
          <w:rFonts w:asciiTheme="majorBidi" w:hAnsiTheme="majorBidi" w:cstheme="majorBidi"/>
          <w:b/>
          <w:sz w:val="30"/>
          <w:szCs w:val="30"/>
          <w:cs/>
        </w:rPr>
        <w:t>กำหนดตามเกณฑ์เดียวกันกับสินทรัพย์และอุปกรณ์ที่เกี่ยวข้อง</w:t>
      </w:r>
    </w:p>
    <w:p w14:paraId="2590C7A9" w14:textId="77777777" w:rsidR="00770B6B" w:rsidRPr="00F8320D" w:rsidRDefault="00770B6B" w:rsidP="00F832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E4872B0" w14:textId="77777777" w:rsidR="00770B6B" w:rsidRPr="00F8320D" w:rsidRDefault="00770B6B" w:rsidP="00F832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320D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F8320D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F8320D">
        <w:rPr>
          <w:rFonts w:asciiTheme="majorBidi" w:hAnsiTheme="majorBidi" w:cstheme="majorBidi"/>
          <w:b/>
          <w:sz w:val="30"/>
          <w:szCs w:val="30"/>
          <w:cs/>
        </w:rPr>
        <w:t>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F8320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8320D">
        <w:rPr>
          <w:rFonts w:asciiTheme="majorBidi" w:hAnsiTheme="majorBidi" w:cstheme="majorBidi"/>
          <w:b/>
          <w:sz w:val="30"/>
          <w:szCs w:val="30"/>
          <w:cs/>
        </w:rPr>
        <w:t>กลุ่มบริษัทใช้อัตราดอกเบี้ยเงินกู้ยืม</w:t>
      </w:r>
      <w:r w:rsidRPr="00F8320D">
        <w:rPr>
          <w:rFonts w:asciiTheme="majorBidi" w:hAnsiTheme="majorBidi" w:cstheme="majorBidi"/>
          <w:sz w:val="30"/>
          <w:szCs w:val="30"/>
          <w:cs/>
        </w:rPr>
        <w:t>ส่วนเพิ่มของ กลุ่มบริษัท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ค่าเช่ารวมถึงค่าเช่า</w:t>
      </w:r>
      <w:r w:rsidRPr="00F8320D">
        <w:rPr>
          <w:rFonts w:asciiTheme="majorBidi" w:hAnsiTheme="majorBidi" w:cstheme="majorBidi"/>
          <w:sz w:val="30"/>
          <w:szCs w:val="30"/>
          <w:cs/>
        </w:rPr>
        <w:t>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ต้อง</w:t>
      </w:r>
      <w:r w:rsidRPr="00F8320D">
        <w:rPr>
          <w:rFonts w:asciiTheme="majorBidi" w:hAnsiTheme="majorBidi" w:cstheme="majorBidi"/>
          <w:sz w:val="30"/>
          <w:szCs w:val="30"/>
          <w:cs/>
        </w:rPr>
        <w:t xml:space="preserve">จ่ายภายใต้การรับประกันมูลค่าคงเหลือ 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ค่า</w:t>
      </w:r>
      <w:r w:rsidRPr="00F8320D">
        <w:rPr>
          <w:rFonts w:asciiTheme="majorBidi" w:hAnsiTheme="majorBidi" w:cstheme="majorBidi"/>
          <w:sz w:val="30"/>
          <w:szCs w:val="30"/>
          <w:cs/>
        </w:rPr>
        <w:t>เช่ายังรวมถึง จำนวนเงิน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ที่ต้องจ่าย</w:t>
      </w:r>
      <w:r w:rsidRPr="00F8320D">
        <w:rPr>
          <w:rFonts w:asciiTheme="majorBidi" w:hAnsiTheme="majorBidi" w:cstheme="majorBidi"/>
          <w:sz w:val="30"/>
          <w:szCs w:val="30"/>
          <w:cs/>
        </w:rPr>
        <w:t>ตามสิทธิเลือกซื้อ สิทธิเลือกในการขยายอายุสัญญาเช่าหรือสิทธิเลือกในการยกเลิกสัญญาเช่า</w:t>
      </w:r>
      <w:r w:rsidRPr="00F8320D">
        <w:rPr>
          <w:rFonts w:asciiTheme="majorBidi" w:hAnsiTheme="majorBidi" w:cstheme="majorBidi"/>
          <w:sz w:val="30"/>
          <w:szCs w:val="30"/>
        </w:rPr>
        <w:t xml:space="preserve"> </w:t>
      </w:r>
      <w:r w:rsidRPr="00F8320D">
        <w:rPr>
          <w:rFonts w:asciiTheme="majorBidi" w:hAnsiTheme="majorBidi" w:cstheme="majorBidi"/>
          <w:sz w:val="30"/>
          <w:szCs w:val="30"/>
          <w:cs/>
        </w:rPr>
        <w:t>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F8320D">
        <w:rPr>
          <w:rFonts w:asciiTheme="majorBidi" w:hAnsiTheme="majorBidi" w:cstheme="majorBidi"/>
          <w:sz w:val="30"/>
          <w:szCs w:val="30"/>
          <w:cs/>
        </w:rPr>
        <w:t xml:space="preserve">รับรู้เป็นค่าใช้จ่ายในรอบระยะเวลาบัญชีที่เกิดรายการ </w:t>
      </w:r>
    </w:p>
    <w:p w14:paraId="7C64B109" w14:textId="77777777" w:rsidR="00770B6B" w:rsidRPr="00F8320D" w:rsidRDefault="00770B6B" w:rsidP="00F8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E8A413" w14:textId="77777777" w:rsidR="00770B6B" w:rsidRPr="00F8320D" w:rsidRDefault="00770B6B" w:rsidP="00F8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0EB45D8" w14:textId="77777777" w:rsidR="00770B6B" w:rsidRPr="00F8320D" w:rsidRDefault="00770B6B" w:rsidP="00F8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E33A3E" w14:textId="4B9FF048" w:rsidR="00770B6B" w:rsidRPr="00F8320D" w:rsidRDefault="00770B6B" w:rsidP="00F8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8320D">
        <w:rPr>
          <w:rFonts w:asciiTheme="majorBidi" w:hAnsiTheme="majorBidi" w:cstheme="majorBidi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F8320D">
        <w:rPr>
          <w:rFonts w:asciiTheme="majorBidi" w:hAnsiTheme="majorBidi" w:cstheme="majorBidi"/>
          <w:sz w:val="30"/>
          <w:szCs w:val="30"/>
          <w:cs/>
        </w:rPr>
        <w:t>หนี้สินตามสัญญาเช่า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 xml:space="preserve">จะถูก          </w:t>
      </w:r>
      <w:r w:rsidRPr="00F8320D">
        <w:rPr>
          <w:rFonts w:asciiTheme="majorBidi" w:hAnsiTheme="majorBidi" w:cstheme="majorBidi"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 xml:space="preserve"> ค่า</w:t>
      </w:r>
      <w:r w:rsidRPr="00F8320D">
        <w:rPr>
          <w:rFonts w:asciiTheme="majorBidi" w:hAnsiTheme="majorBidi" w:cstheme="majorBidi"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การใช้</w:t>
      </w:r>
      <w:r w:rsidRPr="00F8320D">
        <w:rPr>
          <w:rFonts w:asciiTheme="majorBidi" w:hAnsiTheme="majorBidi" w:cstheme="majorBidi"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F8320D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</w:t>
      </w:r>
      <w:r w:rsidR="00D13F10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สินทรัพย์สิทธิการใช้ถูกลดมูลค่าลงจนเป็นศูนย์แล้ว </w:t>
      </w:r>
      <w:r w:rsidR="00D54261" w:rsidRPr="00F8320D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แสดงสินทรัพย์สิทธิการใช้ที่ไม่เป็นไปตามคำนิยามของอสังหาริมทรัพย์เพื่อการลงทุนเป็นที่ดิน อาคาร และอุปกรณ์ </w:t>
      </w:r>
    </w:p>
    <w:p w14:paraId="343E675E" w14:textId="77777777" w:rsidR="00770B6B" w:rsidRPr="00F8320D" w:rsidRDefault="00770B6B" w:rsidP="00F8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104AF4" w14:textId="77777777" w:rsidR="00770B6B" w:rsidRPr="00B56C92" w:rsidRDefault="00770B6B" w:rsidP="00F8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6C9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Pr="00B56C9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B56C9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B56C92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61184942" w14:textId="77777777" w:rsidR="00770B6B" w:rsidRPr="00F8320D" w:rsidRDefault="00770B6B" w:rsidP="00F8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BF41EA" w14:textId="77777777" w:rsidR="00770B6B" w:rsidRPr="00770B6B" w:rsidRDefault="00770B6B" w:rsidP="00770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t>ในฐานะผู้เช่า สัญญาเช่าซึ่งกลุ่มบริษัทได้รับส่วนใหญ่ของความเสี่</w:t>
      </w:r>
      <w:r w:rsidRPr="00770B6B">
        <w:rPr>
          <w:rFonts w:asciiTheme="majorBidi" w:hAnsiTheme="majorBidi" w:cstheme="majorBidi"/>
          <w:sz w:val="30"/>
          <w:szCs w:val="30"/>
          <w:cs/>
        </w:rPr>
        <w:t xml:space="preserve">ยงและผลตอบแทนจากการครอบครองทรัพย์สินที่เช่านั้นๆ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</w:t>
      </w:r>
      <w:r w:rsidRPr="00770B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70B6B">
        <w:rPr>
          <w:rFonts w:asciiTheme="majorBidi" w:hAnsiTheme="majorBidi" w:cstheme="majorBidi"/>
          <w:sz w:val="30"/>
          <w:szCs w:val="30"/>
          <w:cs/>
        </w:rPr>
        <w:t>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73509F26" w14:textId="77777777" w:rsidR="00770B6B" w:rsidRPr="00770B6B" w:rsidRDefault="00770B6B" w:rsidP="00770B6B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76F6596E" w14:textId="202D2D5B" w:rsidR="00770B6B" w:rsidRPr="00770B6B" w:rsidRDefault="00770B6B" w:rsidP="00770B6B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8320D">
        <w:rPr>
          <w:rFonts w:asciiTheme="majorBidi" w:hAnsiTheme="majorBidi" w:cstheme="majorBidi"/>
          <w:b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F8320D">
        <w:rPr>
          <w:rFonts w:asciiTheme="majorBidi" w:hAnsiTheme="majorBidi" w:cstheme="majorBidi" w:hint="cs"/>
          <w:b/>
          <w:sz w:val="30"/>
          <w:szCs w:val="30"/>
          <w:cs/>
        </w:rPr>
        <w:t>ค่าเช่า</w:t>
      </w:r>
      <w:r w:rsidRPr="00770B6B">
        <w:rPr>
          <w:rFonts w:asciiTheme="majorBidi" w:hAnsiTheme="majorBidi" w:cstheme="majorBidi" w:hint="cs"/>
          <w:b/>
          <w:sz w:val="30"/>
          <w:szCs w:val="30"/>
          <w:cs/>
        </w:rPr>
        <w:t>จ่าย</w:t>
      </w:r>
      <w:r w:rsidRPr="00770B6B">
        <w:rPr>
          <w:rFonts w:asciiTheme="majorBidi" w:eastAsia="Calibri" w:hAnsiTheme="majorBidi" w:cstheme="majorBidi"/>
          <w:sz w:val="30"/>
          <w:szCs w:val="30"/>
          <w:cs/>
        </w:rPr>
        <w:t>บันทึกในกำไรหรือขาดทุนโดยวิธีเส้นตรงตลอดอายุสัญญาเช่า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3838E543" w14:textId="77777777" w:rsidR="00627684" w:rsidRPr="00770B6B" w:rsidRDefault="00627684" w:rsidP="00770B6B">
      <w:pPr>
        <w:ind w:left="540"/>
        <w:rPr>
          <w:rFonts w:asciiTheme="majorBidi" w:eastAsia="Calibri" w:hAnsiTheme="majorBidi" w:cstheme="majorBidi"/>
          <w:sz w:val="30"/>
          <w:szCs w:val="30"/>
        </w:rPr>
      </w:pPr>
    </w:p>
    <w:p w14:paraId="03018DA1" w14:textId="77777777" w:rsidR="004062DD" w:rsidRPr="00AE4238" w:rsidRDefault="004062DD" w:rsidP="003F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4B544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ฏ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การด้อยค่า</w:t>
      </w:r>
      <w:r w:rsidR="00B07B2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สินทรัพย์ทางการเงิน</w:t>
      </w:r>
    </w:p>
    <w:p w14:paraId="6DA313C8" w14:textId="77777777" w:rsidR="004062DD" w:rsidRDefault="004062DD" w:rsidP="003F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3AC5A3" w14:textId="77777777" w:rsidR="00B07B28" w:rsidRPr="00F8320D" w:rsidRDefault="00B07B28" w:rsidP="00B07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32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F8320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F832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F8320D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7DBCD0DB" w14:textId="77777777" w:rsidR="00B07B28" w:rsidRPr="00F8320D" w:rsidRDefault="00B07B28" w:rsidP="00B07B2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A56F2C" w14:textId="77777777" w:rsidR="00B07B28" w:rsidRPr="00F8320D" w:rsidRDefault="00B07B28" w:rsidP="00F8320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320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8320D">
        <w:rPr>
          <w:rFonts w:asciiTheme="majorBidi" w:hAnsiTheme="majorBidi" w:cstheme="majorBidi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 xml:space="preserve"> (รวมถึง เงินสดและรายการเทียบเท่าเงินสด ลูกหนี้การค้าและลูกหนี้อื่น</w:t>
      </w:r>
      <w:r w:rsidRPr="00F8320D">
        <w:rPr>
          <w:rFonts w:asciiTheme="majorBidi" w:hAnsiTheme="majorBidi" w:cstheme="majorBidi"/>
          <w:sz w:val="30"/>
          <w:szCs w:val="30"/>
        </w:rPr>
        <w:t xml:space="preserve"> 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รวมถึงเงินให้กู้ยืมแก่กิจการอื่นและกิจการที่เกี่ยวข้องกัน)</w:t>
      </w:r>
      <w:r w:rsidRPr="00F8320D">
        <w:rPr>
          <w:rFonts w:asciiTheme="majorBidi" w:hAnsiTheme="majorBidi" w:cstheme="majorBidi"/>
          <w:sz w:val="30"/>
          <w:szCs w:val="30"/>
          <w:cs/>
        </w:rPr>
        <w:t xml:space="preserve"> เงินลงทุนในตราสารหนี้ที่วัดมูลค่าด้วยมูลค่ายุติธรรมผ่านกำไรขาดทุนเบ็ดเสร็จอื่น สินทรัพย์ที่เกิดจากสัญญา ลูกหนี้ตามสัญญาเช่าและ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 xml:space="preserve">วงเงินให้สินเชื่อที่อนุมัติและไม่ได้วัดมูลค่าด้วยมูลค่ายุติธรรมผ่านกำไรหรือขาดทุน </w:t>
      </w:r>
    </w:p>
    <w:p w14:paraId="18A6D084" w14:textId="77777777" w:rsidR="00B07B28" w:rsidRPr="00F8320D" w:rsidRDefault="00B07B28" w:rsidP="00F8320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9A1026" w14:textId="77777777" w:rsidR="00B07B28" w:rsidRPr="00F8320D" w:rsidRDefault="00B07B28" w:rsidP="00F8320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7B6A647B" w14:textId="77777777" w:rsidR="00B07B28" w:rsidRPr="00F8320D" w:rsidRDefault="00B07B28" w:rsidP="00F8320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9DCB5A" w14:textId="77777777" w:rsidR="00B07B28" w:rsidRPr="00F8320D" w:rsidRDefault="00B07B28" w:rsidP="00F8320D">
      <w:pPr>
        <w:pStyle w:val="ListParagraph"/>
        <w:spacing w:line="240" w:lineRule="auto"/>
        <w:ind w:left="540"/>
        <w:jc w:val="thaiDistribute"/>
        <w:rPr>
          <w:rFonts w:cstheme="minorBidi"/>
          <w:b/>
          <w:bCs/>
          <w:sz w:val="30"/>
          <w:szCs w:val="30"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คาดว่าจะ</w:t>
      </w:r>
      <w:r w:rsidRPr="00F8320D">
        <w:rPr>
          <w:rFonts w:asciiTheme="majorBidi" w:hAnsiTheme="majorBidi" w:cstheme="majorBidi"/>
          <w:sz w:val="30"/>
          <w:szCs w:val="30"/>
          <w:cs/>
        </w:rPr>
        <w:t>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จะได้รับ)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F8320D">
        <w:rPr>
          <w:rFonts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 </w:t>
      </w:r>
      <w:r w:rsidRPr="00F8320D">
        <w:rPr>
          <w:color w:val="000000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  <w:r w:rsidRPr="00F8320D">
        <w:rPr>
          <w:rFonts w:hint="cs"/>
          <w:color w:val="000000"/>
          <w:sz w:val="30"/>
          <w:szCs w:val="30"/>
          <w:cs/>
        </w:rPr>
        <w:t xml:space="preserve"> </w:t>
      </w:r>
    </w:p>
    <w:p w14:paraId="2F8F2186" w14:textId="77777777" w:rsidR="00B07B28" w:rsidRPr="00F8320D" w:rsidRDefault="00B07B28" w:rsidP="00B07B2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BB701B" w14:textId="77777777" w:rsidR="00E84A88" w:rsidRDefault="00E84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2105E5C0" w14:textId="57C4674A" w:rsidR="00B07B28" w:rsidRPr="00F8320D" w:rsidRDefault="00B07B28" w:rsidP="00B07B28">
      <w:pPr>
        <w:ind w:left="540"/>
        <w:jc w:val="thaiDistribute"/>
        <w:rPr>
          <w:color w:val="000000"/>
          <w:sz w:val="30"/>
          <w:szCs w:val="30"/>
        </w:rPr>
      </w:pP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การ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</w:t>
      </w:r>
      <w:r w:rsidRPr="00F8320D">
        <w:rPr>
          <w:color w:val="000000"/>
          <w:sz w:val="30"/>
          <w:szCs w:val="30"/>
          <w:cs/>
        </w:rPr>
        <w:t>ผลขาดทุนด้านเครดิต</w:t>
      </w:r>
      <w:r w:rsidRPr="00F8320D">
        <w:rPr>
          <w:rFonts w:hint="cs"/>
          <w:color w:val="000000"/>
          <w:sz w:val="30"/>
          <w:szCs w:val="30"/>
          <w:cs/>
        </w:rPr>
        <w:t>นั้นคำนวณดังต่อไปนี้</w:t>
      </w:r>
    </w:p>
    <w:p w14:paraId="7A4BC8F1" w14:textId="77777777" w:rsidR="00B07B28" w:rsidRPr="00F8320D" w:rsidRDefault="00B07B28" w:rsidP="00B07B28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F8320D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F8320D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F8320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</w:p>
    <w:p w14:paraId="4868CFB8" w14:textId="77777777" w:rsidR="00B07B28" w:rsidRPr="00F8320D" w:rsidRDefault="00B07B28" w:rsidP="00B07B28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77F59D95" w14:textId="77777777" w:rsidR="00B07B28" w:rsidRPr="00F8320D" w:rsidRDefault="00B07B28" w:rsidP="00B07B2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AB51DF" w14:textId="77777777" w:rsidR="00B07B28" w:rsidRPr="00F8320D" w:rsidRDefault="00B07B28" w:rsidP="00B07B28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สำหรับลูกหนี้การค้า 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ลูกหนี้ตามสัญญาเช่า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และ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สินทรัพย์ที่เกิดจากสัญญา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B708B7C" w14:textId="60B80C13" w:rsidR="009B655C" w:rsidRDefault="009B6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7A40C16" w14:textId="77777777" w:rsidR="00B07B28" w:rsidRPr="00F8320D" w:rsidRDefault="00B07B28" w:rsidP="00B07B28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320D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F8320D">
        <w:rPr>
          <w:rFonts w:asciiTheme="majorBidi" w:hAnsiTheme="majorBidi" w:cstheme="majorBidi"/>
          <w:sz w:val="30"/>
          <w:szCs w:val="30"/>
        </w:rPr>
        <w:t xml:space="preserve"> </w:t>
      </w:r>
      <w:r w:rsidRPr="00F8320D">
        <w:rPr>
          <w:rFonts w:asciiTheme="majorBidi" w:hAnsiTheme="majorBidi" w:cstheme="majorBidi"/>
          <w:sz w:val="30"/>
          <w:szCs w:val="30"/>
          <w:cs/>
        </w:rPr>
        <w:t>กลุ่มบริษัทรับรู้ผล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F8320D">
        <w:rPr>
          <w:rFonts w:asciiTheme="majorBidi" w:hAnsiTheme="majorBidi" w:cstheme="majorBidi"/>
          <w:sz w:val="30"/>
          <w:szCs w:val="30"/>
        </w:rPr>
        <w:t xml:space="preserve">12 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F8320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สินทรัพย์ทางการเงินที่มีการด้อยค่า</w:t>
      </w:r>
      <w:r w:rsidRPr="00F8320D">
        <w:rPr>
          <w:rFonts w:asciiTheme="majorBidi" w:hAnsiTheme="majorBidi" w:cstheme="majorBidi"/>
          <w:sz w:val="30"/>
          <w:szCs w:val="30"/>
        </w:rPr>
        <w:t xml:space="preserve">         </w:t>
      </w:r>
      <w:r w:rsidRPr="00F8320D">
        <w:rPr>
          <w:rFonts w:asciiTheme="majorBidi" w:hAnsiTheme="majorBidi" w:cstheme="majorBidi"/>
          <w:sz w:val="30"/>
          <w:szCs w:val="30"/>
          <w:cs/>
        </w:rPr>
        <w:t>ด้านเครดิต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F8320D">
        <w:rPr>
          <w:rFonts w:asciiTheme="majorBidi" w:hAnsiTheme="majorBidi" w:cstheme="majorBidi"/>
          <w:sz w:val="30"/>
          <w:szCs w:val="30"/>
        </w:rPr>
        <w:t xml:space="preserve"> </w:t>
      </w:r>
    </w:p>
    <w:p w14:paraId="3B705B05" w14:textId="77777777" w:rsidR="00611DEB" w:rsidRPr="00F8320D" w:rsidRDefault="00611DEB" w:rsidP="00B07B28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09D0A" w14:textId="77777777" w:rsidR="00B07B28" w:rsidRPr="00F8320D" w:rsidRDefault="00B07B28" w:rsidP="00B07B2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</w:p>
    <w:p w14:paraId="75757ABF" w14:textId="77777777" w:rsidR="00B07B28" w:rsidRPr="00F8320D" w:rsidRDefault="00B07B28" w:rsidP="00B07B28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F2E3BA" w14:textId="77777777" w:rsidR="00B07B28" w:rsidRPr="00F8320D" w:rsidRDefault="00B07B28" w:rsidP="00B07B28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320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8320D">
        <w:rPr>
          <w:rFonts w:asciiTheme="majorBidi" w:hAnsiTheme="majorBidi" w:cstheme="majorBidi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F8320D">
        <w:rPr>
          <w:rFonts w:asciiTheme="majorBidi" w:hAnsiTheme="majorBidi" w:cstheme="majorBidi"/>
          <w:sz w:val="30"/>
          <w:szCs w:val="30"/>
        </w:rPr>
        <w:t xml:space="preserve">30 </w:t>
      </w:r>
      <w:r w:rsidRPr="00F8320D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อันดับ</w:t>
      </w:r>
      <w:r w:rsidRPr="00F8320D">
        <w:rPr>
          <w:rFonts w:asciiTheme="majorBidi" w:hAnsiTheme="majorBidi" w:cstheme="majorBidi"/>
          <w:sz w:val="30"/>
          <w:szCs w:val="30"/>
          <w:cs/>
        </w:rPr>
        <w:t>ความน่าเชื่อถือที่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ลดระดับลง</w:t>
      </w:r>
      <w:r w:rsidRPr="00F8320D">
        <w:rPr>
          <w:rFonts w:asciiTheme="majorBidi" w:hAnsiTheme="majorBidi" w:cstheme="majorBidi"/>
          <w:sz w:val="30"/>
          <w:szCs w:val="30"/>
          <w:cs/>
        </w:rPr>
        <w:t>อย่างมีนัยสำคัญ มีการดำเนินงานที่ถดถอยอย่างมีนัยสำคัญของลูกหนี้ หรือมีการเปลี่ยนแปลง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หรือคาดการณ์การเปลี่ยนแปลง</w:t>
      </w:r>
      <w:r w:rsidRPr="00F8320D">
        <w:rPr>
          <w:rFonts w:asciiTheme="majorBidi" w:hAnsiTheme="majorBidi" w:cstheme="majorBidi"/>
          <w:sz w:val="30"/>
          <w:szCs w:val="30"/>
          <w:cs/>
        </w:rPr>
        <w:t>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1F17379B" w14:textId="77777777" w:rsidR="00B07B28" w:rsidRPr="00F8320D" w:rsidRDefault="00B07B28" w:rsidP="00B07B2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C491E" w14:textId="286DDB1C" w:rsidR="00B07B28" w:rsidRPr="00F8320D" w:rsidRDefault="00B07B28" w:rsidP="00F629F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320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8320D">
        <w:rPr>
          <w:rFonts w:asciiTheme="majorBidi" w:hAnsiTheme="majorBidi" w:cstheme="majorBidi"/>
          <w:sz w:val="30"/>
          <w:szCs w:val="30"/>
          <w:cs/>
        </w:rPr>
        <w:t>พิจารณาว่า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สินทรัพย์ทางการเงินจะเกิดการ</w:t>
      </w:r>
      <w:r w:rsidRPr="00F8320D">
        <w:rPr>
          <w:rFonts w:asciiTheme="majorBidi" w:hAnsiTheme="majorBidi" w:cstheme="majorBidi"/>
          <w:sz w:val="30"/>
          <w:szCs w:val="30"/>
          <w:cs/>
        </w:rPr>
        <w:t>ผิด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Pr="00F8320D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F629F7">
        <w:rPr>
          <w:rFonts w:asciiTheme="majorBidi" w:hAnsiTheme="majorBidi" w:cstheme="majorBidi" w:hint="cs"/>
          <w:sz w:val="30"/>
          <w:szCs w:val="30"/>
          <w:cs/>
        </w:rPr>
        <w:t>ผู้กู้</w:t>
      </w:r>
      <w:r w:rsidRPr="00F629F7">
        <w:rPr>
          <w:rFonts w:asciiTheme="majorBidi" w:hAnsiTheme="majorBidi" w:cstheme="majorBidi"/>
          <w:sz w:val="30"/>
          <w:szCs w:val="30"/>
          <w:cs/>
        </w:rPr>
        <w:t>ไม่สามารถจ่ายชำระภาระผูกพันด้านเครดิตให้แก่</w:t>
      </w:r>
      <w:r w:rsidRPr="00F629F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629F7">
        <w:rPr>
          <w:rFonts w:asciiTheme="majorBidi" w:hAnsiTheme="majorBidi" w:cstheme="majorBidi"/>
          <w:sz w:val="30"/>
          <w:szCs w:val="30"/>
          <w:cs/>
        </w:rPr>
        <w:t>ได้เต็มจำนวน</w:t>
      </w:r>
      <w:r w:rsidRPr="00F629F7">
        <w:rPr>
          <w:rFonts w:asciiTheme="majorBidi" w:hAnsiTheme="majorBidi" w:cstheme="majorBidi" w:hint="cs"/>
          <w:sz w:val="30"/>
          <w:szCs w:val="30"/>
          <w:cs/>
        </w:rPr>
        <w:t xml:space="preserve"> อีกทั้งกลุ่มบริษัทไม่มี</w:t>
      </w:r>
      <w:r w:rsidRPr="00F629F7">
        <w:rPr>
          <w:rFonts w:asciiTheme="majorBidi" w:hAnsiTheme="majorBidi" w:cstheme="majorBidi"/>
          <w:sz w:val="30"/>
          <w:szCs w:val="30"/>
          <w:cs/>
        </w:rPr>
        <w:t>สิทธิในการไล่เบี้ย เช่น การ</w:t>
      </w:r>
      <w:r w:rsidRPr="00F629F7">
        <w:rPr>
          <w:rFonts w:asciiTheme="majorBidi" w:hAnsiTheme="majorBidi" w:cstheme="majorBidi" w:hint="cs"/>
          <w:sz w:val="30"/>
          <w:szCs w:val="30"/>
          <w:cs/>
        </w:rPr>
        <w:t>ยึด</w:t>
      </w:r>
      <w:r w:rsidRPr="00F629F7">
        <w:rPr>
          <w:rFonts w:asciiTheme="majorBidi" w:hAnsiTheme="majorBidi" w:cstheme="majorBidi"/>
          <w:sz w:val="30"/>
          <w:szCs w:val="30"/>
          <w:cs/>
        </w:rPr>
        <w:t>หลักประกัน (</w:t>
      </w:r>
      <w:r w:rsidRPr="00F629F7">
        <w:rPr>
          <w:rFonts w:asciiTheme="majorBidi" w:hAnsiTheme="majorBidi" w:cstheme="majorBidi" w:hint="cs"/>
          <w:sz w:val="30"/>
          <w:szCs w:val="30"/>
          <w:cs/>
        </w:rPr>
        <w:t>หากมีการวางหลักประกัน</w:t>
      </w:r>
    </w:p>
    <w:p w14:paraId="6CADD6D7" w14:textId="77777777" w:rsidR="00B07B28" w:rsidRPr="00F8320D" w:rsidRDefault="00B07B28" w:rsidP="00B07B2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17F93A" w14:textId="77777777" w:rsidR="00B07B28" w:rsidRPr="00F8320D" w:rsidRDefault="00B07B28" w:rsidP="00B07B2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หากการประเมินความเสี่ยงเป็นการประเมินแบบกลุ่มต้องมีการ</w:t>
      </w:r>
      <w:r w:rsidRPr="00F8320D">
        <w:rPr>
          <w:rFonts w:asciiTheme="majorBidi" w:hAnsiTheme="majorBidi" w:cstheme="majorBidi"/>
          <w:sz w:val="30"/>
          <w:szCs w:val="30"/>
          <w:cs/>
        </w:rPr>
        <w:t>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อันดับ</w:t>
      </w:r>
      <w:r w:rsidRPr="00F8320D">
        <w:rPr>
          <w:rFonts w:asciiTheme="majorBidi" w:hAnsiTheme="majorBidi" w:cstheme="majorBidi"/>
          <w:sz w:val="30"/>
          <w:szCs w:val="30"/>
          <w:cs/>
        </w:rPr>
        <w:t xml:space="preserve">ความน่าเชื่อถือ </w:t>
      </w:r>
    </w:p>
    <w:p w14:paraId="06C1217B" w14:textId="45C8822B" w:rsidR="00357DAF" w:rsidRPr="00E84A88" w:rsidRDefault="00357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3A2E2561" w14:textId="77777777" w:rsidR="00B07B28" w:rsidRPr="00F8320D" w:rsidRDefault="00B07B28" w:rsidP="00B07B2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8320D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F8320D">
        <w:rPr>
          <w:rFonts w:asciiTheme="majorBidi" w:hAnsiTheme="majorBidi" w:cstheme="majorBidi"/>
          <w:sz w:val="30"/>
          <w:szCs w:val="30"/>
          <w:cs/>
        </w:rPr>
        <w:t>ขาดทุนด้านเครดิต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ที่คาดว่าจะเกิดขึ้น</w:t>
      </w:r>
      <w:r w:rsidRPr="00F8320D">
        <w:rPr>
          <w:rFonts w:asciiTheme="majorBidi" w:hAnsiTheme="majorBidi" w:cstheme="majorBidi"/>
          <w:sz w:val="30"/>
          <w:szCs w:val="30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ของเครื่องมือทางการเงิน</w:t>
      </w:r>
      <w:r w:rsidRPr="00F8320D">
        <w:rPr>
          <w:rFonts w:asciiTheme="majorBidi" w:hAnsiTheme="majorBidi" w:cstheme="majorBidi"/>
          <w:sz w:val="30"/>
          <w:szCs w:val="30"/>
          <w:cs/>
        </w:rPr>
        <w:t>นับจากวันที่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รับรู้รายการเมื่อเริ่มแรก</w:t>
      </w:r>
      <w:r w:rsidRPr="00F8320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8320D">
        <w:rPr>
          <w:rFonts w:asciiTheme="majorBidi" w:hAnsiTheme="majorBidi" w:cstheme="majorBidi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320D">
        <w:rPr>
          <w:rFonts w:asciiTheme="majorBidi" w:hAnsiTheme="majorBidi" w:cstheme="majorBidi"/>
          <w:sz w:val="30"/>
          <w:szCs w:val="30"/>
          <w:cs/>
        </w:rPr>
        <w:t>ค่า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F8320D">
        <w:rPr>
          <w:rFonts w:asciiTheme="majorBidi" w:hAnsiTheme="majorBidi" w:cstheme="majorBidi"/>
          <w:sz w:val="30"/>
          <w:szCs w:val="30"/>
          <w:cs/>
        </w:rPr>
        <w:t>ผื่อ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ผลขาดทุน</w:t>
      </w:r>
      <w:r w:rsidRPr="00F8320D">
        <w:rPr>
          <w:rFonts w:asciiTheme="majorBidi" w:hAnsiTheme="majorBidi" w:cstheme="majorBidi"/>
          <w:sz w:val="30"/>
          <w:szCs w:val="30"/>
          <w:cs/>
        </w:rPr>
        <w:t>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มูลค่าด้วย</w:t>
      </w:r>
      <w:r w:rsidRPr="00F8320D">
        <w:rPr>
          <w:rFonts w:asciiTheme="majorBidi" w:hAnsiTheme="majorBidi" w:cstheme="majorBidi"/>
          <w:sz w:val="30"/>
          <w:szCs w:val="30"/>
          <w:cs/>
        </w:rPr>
        <w:t>มูลค่ายุติธรรมผ่านกำไรขาดทุนเบ็ดเสร็จอื่นซึ่ง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8320D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175CCED6" w14:textId="1DE4A831" w:rsidR="009B655C" w:rsidRPr="00E84A88" w:rsidRDefault="009B6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22"/>
          <w:szCs w:val="22"/>
          <w:cs/>
        </w:rPr>
      </w:pPr>
    </w:p>
    <w:p w14:paraId="5E779DFD" w14:textId="77777777" w:rsidR="00B07B28" w:rsidRPr="00F8320D" w:rsidRDefault="00B07B28" w:rsidP="00B07B28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8320D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2DF4E03B" w14:textId="77777777" w:rsidR="00B07B28" w:rsidRPr="00E84A88" w:rsidRDefault="00B07B28" w:rsidP="00B07B2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64B11CD" w14:textId="77777777" w:rsidR="00B07B28" w:rsidRPr="00F8320D" w:rsidRDefault="00B07B28" w:rsidP="00F832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320D">
        <w:rPr>
          <w:rFonts w:asciiTheme="majorBidi" w:hAnsiTheme="majorBidi" w:cstheme="majorBidi"/>
          <w:sz w:val="30"/>
          <w:szCs w:val="30"/>
          <w:cs/>
        </w:rPr>
        <w:t>กลุ่มบริษัทประเมินว่าสินทรัพย์ทางการเงินที่วัดมูลค่าด้วยราคาทุนตัดจำหน่ายและตราสารหนี้ที่วัด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มูลค่าด้วย</w:t>
      </w:r>
      <w:r w:rsidRPr="00F8320D">
        <w:rPr>
          <w:rFonts w:asciiTheme="majorBidi" w:hAnsiTheme="majorBidi" w:cstheme="majorBidi"/>
          <w:sz w:val="30"/>
          <w:szCs w:val="30"/>
          <w:cs/>
        </w:rPr>
        <w:t>มูลค่าด้วยมูลค่ายุติธรรมผ่านกำไรขาดทุนเบ็ดเสร็จอื่น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เกิด</w:t>
      </w:r>
      <w:r w:rsidRPr="00F8320D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หนึ่งเหตุการณ์</w:t>
      </w:r>
      <w:r w:rsidRPr="00F8320D">
        <w:rPr>
          <w:rFonts w:asciiTheme="majorBidi" w:hAnsiTheme="majorBidi" w:cstheme="majorBidi"/>
          <w:sz w:val="30"/>
          <w:szCs w:val="30"/>
          <w:cs/>
        </w:rPr>
        <w:t>ซึ่งส่งผลกระทบ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เชิงลบ</w:t>
      </w:r>
      <w:r w:rsidRPr="00F8320D">
        <w:rPr>
          <w:rFonts w:asciiTheme="majorBidi" w:hAnsiTheme="majorBidi" w:cstheme="majorBidi"/>
          <w:sz w:val="30"/>
          <w:szCs w:val="30"/>
          <w:cs/>
        </w:rPr>
        <w:t>ต่อกระแสเงินสด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ที่คาดว่าจะ</w:t>
      </w:r>
      <w:r w:rsidRPr="00F8320D">
        <w:rPr>
          <w:rFonts w:asciiTheme="majorBidi" w:hAnsiTheme="majorBidi" w:cstheme="majorBidi"/>
          <w:sz w:val="30"/>
          <w:szCs w:val="30"/>
          <w:cs/>
        </w:rPr>
        <w:t>เกิดขึ้นในอนาคตของสินทรัพย์ทางการเงิน</w:t>
      </w:r>
      <w:r w:rsidRPr="00F8320D">
        <w:rPr>
          <w:rFonts w:asciiTheme="majorBidi" w:hAnsiTheme="majorBidi" w:cstheme="majorBidi"/>
          <w:sz w:val="30"/>
          <w:szCs w:val="30"/>
        </w:rPr>
        <w:t xml:space="preserve"> 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สถานการณ์ที่เป็นข้อบ่งชี้ว่าสินทรัพย์ทางการเงินเกิดการ</w:t>
      </w:r>
      <w:r w:rsidRPr="00F8320D">
        <w:rPr>
          <w:rFonts w:asciiTheme="majorBidi" w:hAnsiTheme="majorBidi" w:cstheme="majorBidi"/>
          <w:sz w:val="30"/>
          <w:szCs w:val="30"/>
          <w:cs/>
        </w:rPr>
        <w:t xml:space="preserve">ด้อยค่าด้านเครดิตรวมถึง 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การที่</w:t>
      </w:r>
      <w:r w:rsidRPr="00F8320D">
        <w:rPr>
          <w:rFonts w:asciiTheme="majorBidi" w:hAnsiTheme="majorBidi" w:cstheme="majorBidi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 xml:space="preserve"> เช่น </w:t>
      </w:r>
      <w:r w:rsidRPr="00F8320D">
        <w:rPr>
          <w:rFonts w:asciiTheme="majorBidi" w:hAnsiTheme="majorBidi" w:cstheme="majorBidi"/>
          <w:sz w:val="30"/>
          <w:szCs w:val="30"/>
          <w:cs/>
        </w:rPr>
        <w:t xml:space="preserve">การค้างชำระเกินกว่า </w:t>
      </w:r>
      <w:r w:rsidRPr="00F8320D">
        <w:rPr>
          <w:rFonts w:asciiTheme="majorBidi" w:hAnsiTheme="majorBidi" w:cstheme="majorBidi"/>
          <w:sz w:val="30"/>
          <w:szCs w:val="30"/>
        </w:rPr>
        <w:t xml:space="preserve">90 </w:t>
      </w:r>
      <w:r w:rsidRPr="00F8320D">
        <w:rPr>
          <w:rFonts w:asciiTheme="majorBidi" w:hAnsiTheme="majorBidi" w:cstheme="majorBidi"/>
          <w:sz w:val="30"/>
          <w:szCs w:val="30"/>
          <w:cs/>
        </w:rPr>
        <w:t xml:space="preserve">วัน 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มีความเป็นไปได้ที่ลูกหนี้จะเข้าสู่</w:t>
      </w:r>
      <w:r w:rsidRPr="00F8320D">
        <w:rPr>
          <w:rFonts w:asciiTheme="majorBidi" w:hAnsiTheme="majorBidi" w:cstheme="majorBidi"/>
          <w:sz w:val="30"/>
          <w:szCs w:val="30"/>
          <w:cs/>
        </w:rPr>
        <w:t>การล้มละลาย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8320D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28F69B33" w14:textId="77777777" w:rsidR="00B07B28" w:rsidRPr="00E84A88" w:rsidRDefault="00B07B28" w:rsidP="00F832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7ACB012" w14:textId="77777777" w:rsidR="00B07B28" w:rsidRPr="00F8320D" w:rsidRDefault="00B07B28" w:rsidP="00F832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t>การตัดจำหน่าย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6EB7363" w14:textId="77777777" w:rsidR="00B07B28" w:rsidRPr="00E84A88" w:rsidRDefault="00B07B28" w:rsidP="00F832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1B6766E" w14:textId="77777777" w:rsidR="00B07B28" w:rsidRPr="00F8320D" w:rsidRDefault="00B07B28" w:rsidP="00F832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F8320D">
        <w:rPr>
          <w:rFonts w:asciiTheme="majorBidi" w:hAnsiTheme="majorBidi" w:cstheme="majorBidi"/>
          <w:sz w:val="30"/>
          <w:szCs w:val="30"/>
        </w:rPr>
        <w:t xml:space="preserve"> 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F8320D">
        <w:rPr>
          <w:rFonts w:asciiTheme="majorBidi" w:hAnsiTheme="majorBidi" w:cstheme="majorBidi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6FEA2F27" w14:textId="77777777" w:rsidR="00B07B28" w:rsidRPr="00E84A88" w:rsidRDefault="00B07B28" w:rsidP="00F832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E84A88" w:rsidDel="00DE5E64">
        <w:rPr>
          <w:rFonts w:asciiTheme="majorBidi" w:hAnsiTheme="majorBidi" w:cstheme="majorBidi"/>
          <w:sz w:val="20"/>
          <w:szCs w:val="20"/>
        </w:rPr>
        <w:t xml:space="preserve"> </w:t>
      </w:r>
    </w:p>
    <w:p w14:paraId="061FD92B" w14:textId="77777777" w:rsidR="00B07B28" w:rsidRPr="009B655C" w:rsidRDefault="00B07B28" w:rsidP="00F832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B655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นโยบายการบัญชีที่ถือปฏิบั</w:t>
      </w:r>
      <w:r w:rsidRPr="009B655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Pr="009B655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9B655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9B655C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0EDAEC9D" w14:textId="77777777" w:rsidR="00B07B28" w:rsidRPr="00E84A88" w:rsidRDefault="00B07B28" w:rsidP="00F832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B3FA07" w14:textId="77777777" w:rsidR="00B07B28" w:rsidRPr="00B07B28" w:rsidRDefault="00B07B28" w:rsidP="00B07B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B07B28">
        <w:rPr>
          <w:rFonts w:asciiTheme="majorBidi" w:hAnsiTheme="majorBidi" w:cstheme="majorBidi"/>
          <w:sz w:val="30"/>
          <w:szCs w:val="30"/>
          <w:cs/>
        </w:rPr>
        <w:t xml:space="preserve">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368BEB2F" w14:textId="77777777" w:rsidR="00B07B28" w:rsidRPr="00E84A88" w:rsidRDefault="00B07B28" w:rsidP="00B07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0CA41AB" w14:textId="77777777" w:rsidR="00B07B28" w:rsidRPr="00B07B28" w:rsidRDefault="00B07B28" w:rsidP="00B07B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B28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5A45FD8F" w14:textId="68152FF9" w:rsidR="00357DAF" w:rsidRDefault="00357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A1D38E1" w14:textId="77777777" w:rsidR="00B07B28" w:rsidRPr="00B07B28" w:rsidRDefault="00B07B28" w:rsidP="00B07B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B07B28">
        <w:rPr>
          <w:rFonts w:asciiTheme="majorBidi" w:hAnsiTheme="majorBidi" w:cstheme="majorBidi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5E1BF916" w14:textId="77777777" w:rsidR="00B07B28" w:rsidRPr="009B655C" w:rsidRDefault="00B07B28" w:rsidP="00B07B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722FA9AA" w14:textId="77777777" w:rsidR="00B07B28" w:rsidRPr="00B07B28" w:rsidRDefault="00B07B28" w:rsidP="00B07B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B28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B07B28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298CD572" w14:textId="3D33335C" w:rsidR="009B655C" w:rsidRPr="009B655C" w:rsidRDefault="009B6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AE54577" w14:textId="77777777" w:rsidR="00B07B28" w:rsidRPr="00B07B28" w:rsidRDefault="00B07B28" w:rsidP="00B07B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B07B28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68A6B1E8" w14:textId="77777777" w:rsidR="00B07B28" w:rsidRPr="009B655C" w:rsidRDefault="00B07B28" w:rsidP="00B07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E03FCA7" w14:textId="5DED86BE" w:rsidR="00B07B28" w:rsidRDefault="00B07B28" w:rsidP="00B07B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7B28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 การกลับรายการจะถูกบันทึกในกำไรหรือขาดทุน </w:t>
      </w:r>
    </w:p>
    <w:p w14:paraId="7C5711A5" w14:textId="77777777" w:rsidR="00357DAF" w:rsidRPr="00B07B28" w:rsidRDefault="00357DAF" w:rsidP="00B07B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</w:rPr>
      </w:pPr>
    </w:p>
    <w:p w14:paraId="6553B249" w14:textId="70461DBF" w:rsidR="00611DEB" w:rsidRPr="00AE4238" w:rsidRDefault="009B655C" w:rsidP="00611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611DEB" w:rsidRPr="00AE4238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611DE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ฐ</w:t>
      </w:r>
      <w:r w:rsidR="00611DEB"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611DEB"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การด้อยค่า</w:t>
      </w:r>
      <w:r w:rsidR="00611DE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</w:t>
      </w:r>
      <w:r w:rsidR="00D5426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ที่ไม่ใช่สินทรัพย์</w:t>
      </w:r>
      <w:r w:rsidR="00611DE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ทางการเงิน</w:t>
      </w:r>
    </w:p>
    <w:p w14:paraId="56EB81D8" w14:textId="77777777" w:rsidR="00B07B28" w:rsidRPr="00D660EC" w:rsidRDefault="00B07B28" w:rsidP="003F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E127D1" w14:textId="77777777" w:rsidR="004062DD" w:rsidRPr="00D660EC" w:rsidRDefault="004062DD" w:rsidP="003F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92157F" w:rsidRPr="00AE4238">
        <w:rPr>
          <w:rFonts w:ascii="Angsana New" w:hAnsi="Angsana New"/>
          <w:sz w:val="30"/>
          <w:szCs w:val="30"/>
          <w:cs/>
        </w:rPr>
        <w:t xml:space="preserve">   </w:t>
      </w:r>
      <w:r w:rsidRPr="00AE4238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</w:t>
      </w:r>
      <w:r w:rsidR="00A01B98" w:rsidRPr="00AE4238">
        <w:rPr>
          <w:rFonts w:ascii="Angsana New" w:hAnsi="Angsana New"/>
          <w:sz w:val="30"/>
          <w:szCs w:val="30"/>
          <w:cs/>
        </w:rPr>
        <w:t>ารให้ประโยชน์ไม่ทราบแน่นอน หรือ</w:t>
      </w:r>
      <w:r w:rsidRPr="00AE4238">
        <w:rPr>
          <w:rFonts w:ascii="Angsana New" w:hAnsi="Angsana New"/>
          <w:sz w:val="30"/>
          <w:szCs w:val="30"/>
          <w:cs/>
        </w:rPr>
        <w:t>ยังไม่พร้อมใช้งาน  จะประมาณ</w:t>
      </w:r>
      <w:r w:rsidR="003E0F1D" w:rsidRPr="00AE4238">
        <w:rPr>
          <w:rFonts w:ascii="Angsana New" w:hAnsi="Angsana New"/>
          <w:sz w:val="30"/>
          <w:szCs w:val="30"/>
          <w:cs/>
        </w:rPr>
        <w:t>มูลค่าที่คาดว่าจะได้รับคืนทุกปี</w:t>
      </w:r>
      <w:r w:rsidRPr="00AE4238">
        <w:rPr>
          <w:rFonts w:ascii="Angsana New" w:hAnsi="Angsana New"/>
          <w:sz w:val="30"/>
          <w:szCs w:val="30"/>
          <w:cs/>
        </w:rPr>
        <w:t xml:space="preserve">ในช่วงเวลาเดียวกัน  </w:t>
      </w:r>
    </w:p>
    <w:p w14:paraId="0FC1496E" w14:textId="77777777" w:rsidR="00A30F20" w:rsidRPr="00D660EC" w:rsidRDefault="00A30F20" w:rsidP="003F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52AC5E6" w14:textId="77777777" w:rsidR="004C5FC3" w:rsidRPr="00D660EC" w:rsidRDefault="004062DD" w:rsidP="003F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AE4238">
        <w:rPr>
          <w:rFonts w:ascii="Angsana New" w:hAnsi="Angsana New"/>
          <w:spacing w:val="-6"/>
          <w:sz w:val="30"/>
          <w:szCs w:val="30"/>
          <w:cs/>
        </w:rPr>
        <w:t>รับรู้</w:t>
      </w:r>
      <w:r w:rsidRPr="00AE4238">
        <w:rPr>
          <w:rFonts w:ascii="Angsana New" w:hAnsi="Angsana New"/>
          <w:sz w:val="30"/>
          <w:szCs w:val="30"/>
          <w:cs/>
        </w:rPr>
        <w:t xml:space="preserve">เมื่อมูลค่าตามบัญชีของสินทรัพย์หรือมูลค่าตามบัญชีของหน่วยสินทรัพย์ที่ก่อให้เกิด   เงินสดสูงกว่ามูลค่าที่จะได้รับคืน ขาดทุนจากการด้อยค่าบันทึกในกำไรหรือขาดทุน </w:t>
      </w:r>
    </w:p>
    <w:p w14:paraId="54F6C03A" w14:textId="77777777" w:rsidR="008A2CC0" w:rsidRPr="00D660EC" w:rsidRDefault="008A2CC0" w:rsidP="003F0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</w:p>
    <w:p w14:paraId="19394957" w14:textId="77777777" w:rsidR="004062DD" w:rsidRPr="00D660EC" w:rsidRDefault="004062DD" w:rsidP="003F0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AE4238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45BF4108" w14:textId="77777777" w:rsidR="00B631AC" w:rsidRPr="00D660EC" w:rsidRDefault="00B631AC" w:rsidP="003F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2EB31C" w14:textId="77777777" w:rsidR="00AC22D5" w:rsidRPr="00D660EC" w:rsidRDefault="004062DD" w:rsidP="003F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</w:t>
      </w:r>
      <w:r w:rsidR="00922D52" w:rsidRPr="00AE4238">
        <w:rPr>
          <w:rFonts w:ascii="Angsana New" w:hAnsi="Angsana New"/>
          <w:sz w:val="30"/>
          <w:szCs w:val="30"/>
          <w:cs/>
        </w:rPr>
        <w:t xml:space="preserve"> </w:t>
      </w:r>
      <w:r w:rsidRPr="00AE4238">
        <w:rPr>
          <w:rFonts w:ascii="Angsana New" w:hAnsi="Angsana New"/>
          <w:sz w:val="30"/>
          <w:szCs w:val="30"/>
          <w:cs/>
        </w:rPr>
        <w:t xml:space="preserve">หมายถึง </w:t>
      </w:r>
      <w:r w:rsidRPr="00AE4238">
        <w:rPr>
          <w:rFonts w:ascii="Angsana New" w:hAnsi="Angsana New"/>
          <w:spacing w:val="-2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</w:t>
      </w:r>
      <w:r w:rsidRPr="00AE4238">
        <w:rPr>
          <w:rFonts w:ascii="Angsana New" w:hAnsi="Angsana New"/>
          <w:sz w:val="30"/>
          <w:szCs w:val="30"/>
          <w:cs/>
        </w:rPr>
        <w:t>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  <w:r w:rsidR="00184AF9" w:rsidRPr="00AE4238">
        <w:rPr>
          <w:rFonts w:ascii="Angsana New" w:hAnsi="Angsana New"/>
          <w:sz w:val="30"/>
          <w:szCs w:val="30"/>
          <w:cs/>
        </w:rPr>
        <w:t xml:space="preserve"> </w:t>
      </w:r>
    </w:p>
    <w:p w14:paraId="7B9A25E4" w14:textId="334CD2FD" w:rsidR="00357DAF" w:rsidRDefault="00357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</w:p>
    <w:p w14:paraId="63AC8B2B" w14:textId="77777777" w:rsidR="004062DD" w:rsidRPr="00D660EC" w:rsidRDefault="004062DD" w:rsidP="003F0B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AE4238">
        <w:rPr>
          <w:rFonts w:ascii="Angsana New" w:hAnsi="Angsana New"/>
          <w:iCs/>
          <w:sz w:val="30"/>
          <w:szCs w:val="30"/>
          <w:cs/>
        </w:rPr>
        <w:lastRenderedPageBreak/>
        <w:t>การกลับรายการด้อยค่า</w:t>
      </w:r>
    </w:p>
    <w:p w14:paraId="6D63EDD3" w14:textId="77777777" w:rsidR="004062DD" w:rsidRPr="00D660EC" w:rsidRDefault="004062DD" w:rsidP="003F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2DA7A580" w14:textId="77777777" w:rsidR="00487E39" w:rsidRPr="00D660EC" w:rsidRDefault="004062DD" w:rsidP="00DC4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</w:t>
      </w:r>
      <w:r w:rsidRPr="00AE4238">
        <w:rPr>
          <w:rFonts w:ascii="Angsana New" w:hAnsi="Angsana New"/>
          <w:spacing w:val="-20"/>
          <w:sz w:val="30"/>
          <w:szCs w:val="30"/>
          <w:cs/>
        </w:rPr>
        <w:t>ม่  ข</w:t>
      </w:r>
      <w:r w:rsidRPr="00AE4238">
        <w:rPr>
          <w:rFonts w:ascii="Angsana New" w:hAnsi="Angsana New"/>
          <w:sz w:val="30"/>
          <w:szCs w:val="30"/>
          <w:cs/>
        </w:rPr>
        <w:t>าดทุนจากการด้อยค่าจะถูกกลับรายการหากมีการเปลี่ยนแปลงประมาณการที่ใช้ในการคำ</w:t>
      </w:r>
      <w:r w:rsidRPr="00AE4238">
        <w:rPr>
          <w:rFonts w:ascii="Angsana New" w:hAnsi="Angsana New"/>
          <w:spacing w:val="-20"/>
          <w:sz w:val="30"/>
          <w:szCs w:val="30"/>
          <w:cs/>
        </w:rPr>
        <w:t>นวณ</w:t>
      </w:r>
      <w:r w:rsidRPr="00AE4238">
        <w:rPr>
          <w:rFonts w:ascii="Angsana New" w:hAnsi="Angsana New"/>
          <w:sz w:val="30"/>
          <w:szCs w:val="30"/>
          <w:cs/>
        </w:rPr>
        <w:t>มูลค่าที่คาดว่าจะได้รับคื</w:t>
      </w:r>
      <w:r w:rsidRPr="00AE4238">
        <w:rPr>
          <w:rFonts w:ascii="Angsana New" w:hAnsi="Angsana New"/>
          <w:spacing w:val="-20"/>
          <w:sz w:val="30"/>
          <w:szCs w:val="30"/>
          <w:cs/>
        </w:rPr>
        <w:t>น  ข</w:t>
      </w:r>
      <w:r w:rsidRPr="00AE4238">
        <w:rPr>
          <w:rFonts w:ascii="Angsana New" w:hAnsi="Angsana New"/>
          <w:sz w:val="30"/>
          <w:szCs w:val="30"/>
          <w:cs/>
        </w:rPr>
        <w:t>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384DE11" w14:textId="77777777" w:rsidR="008A2CC0" w:rsidRPr="00D660EC" w:rsidRDefault="008A2CC0" w:rsidP="003F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B47FF59" w14:textId="77777777" w:rsidR="006A6E93" w:rsidRPr="00D660EC" w:rsidRDefault="006A6E93" w:rsidP="006A6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ฑ)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หนี้สินที่เกิดจากสัญญา</w:t>
      </w:r>
    </w:p>
    <w:p w14:paraId="441BFCFB" w14:textId="77777777" w:rsidR="006A6E93" w:rsidRPr="00D660EC" w:rsidRDefault="006A6E93" w:rsidP="006A6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0C50892" w14:textId="77777777" w:rsidR="006A6E93" w:rsidRDefault="006A6E93" w:rsidP="007563FC">
      <w:pPr>
        <w:pStyle w:val="a4"/>
        <w:tabs>
          <w:tab w:val="clear" w:pos="360"/>
          <w:tab w:val="clear" w:pos="720"/>
          <w:tab w:val="clear" w:pos="10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4238">
        <w:rPr>
          <w:rFonts w:ascii="Angsana New" w:hAnsi="Angsana New" w:cs="Angsana New"/>
          <w:sz w:val="30"/>
          <w:szCs w:val="30"/>
          <w:cs/>
          <w:lang w:val="en-US"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 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 รับรู้รายได้ที่เกี่ยวข้อง</w:t>
      </w:r>
    </w:p>
    <w:p w14:paraId="21E68549" w14:textId="77777777" w:rsidR="00830843" w:rsidRDefault="00830843" w:rsidP="007563FC">
      <w:pPr>
        <w:pStyle w:val="a4"/>
        <w:tabs>
          <w:tab w:val="clear" w:pos="360"/>
          <w:tab w:val="clear" w:pos="720"/>
          <w:tab w:val="clear" w:pos="108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393F67F" w14:textId="77777777" w:rsidR="001F3F71" w:rsidRPr="00AE4238" w:rsidRDefault="001F3F71" w:rsidP="003F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7563FC"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ฒ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ผลประโยชน์พนักงาน</w:t>
      </w:r>
    </w:p>
    <w:p w14:paraId="7E643538" w14:textId="77777777" w:rsidR="001A01B0" w:rsidRPr="00D660EC" w:rsidRDefault="001A01B0" w:rsidP="003F0B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655AAE0C" w14:textId="77777777" w:rsidR="00365056" w:rsidRPr="00D660EC" w:rsidRDefault="00365056" w:rsidP="003F0B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AE4238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2D3FEF7" w14:textId="77777777" w:rsidR="00365056" w:rsidRPr="00D660EC" w:rsidRDefault="00365056" w:rsidP="003F0B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79E92630" w14:textId="77777777" w:rsidR="005814CA" w:rsidRPr="00D660EC" w:rsidRDefault="005814CA" w:rsidP="003F0B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AE4238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AE4238">
        <w:rPr>
          <w:rFonts w:ascii="Angsana New" w:hAnsi="Angsana New"/>
          <w:i/>
          <w:sz w:val="30"/>
          <w:szCs w:val="30"/>
          <w:shd w:val="clear" w:color="auto" w:fill="D9D9D9"/>
          <w:cs/>
        </w:rPr>
        <w:t xml:space="preserve"> </w:t>
      </w:r>
    </w:p>
    <w:p w14:paraId="006B0530" w14:textId="77777777" w:rsidR="00530CD8" w:rsidRPr="00D660EC" w:rsidRDefault="00530CD8" w:rsidP="003F0BA3">
      <w:pPr>
        <w:spacing w:line="240" w:lineRule="auto"/>
        <w:ind w:left="540" w:right="-43"/>
        <w:rPr>
          <w:rFonts w:ascii="Angsana New" w:hAnsi="Angsana New"/>
          <w:iCs/>
          <w:sz w:val="30"/>
          <w:szCs w:val="30"/>
        </w:rPr>
      </w:pPr>
    </w:p>
    <w:p w14:paraId="24B2BEC2" w14:textId="77777777" w:rsidR="001F3F71" w:rsidRPr="00D660EC" w:rsidRDefault="001F3F71" w:rsidP="003F0BA3">
      <w:pPr>
        <w:spacing w:line="240" w:lineRule="auto"/>
        <w:ind w:left="540" w:right="-43"/>
        <w:rPr>
          <w:rFonts w:ascii="Angsana New" w:hAnsi="Angsana New"/>
          <w:iCs/>
          <w:sz w:val="30"/>
          <w:szCs w:val="30"/>
        </w:rPr>
      </w:pPr>
      <w:r w:rsidRPr="00AE4238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784CD46B" w14:textId="77777777" w:rsidR="001F3F71" w:rsidRPr="00D660EC" w:rsidRDefault="001F3F71" w:rsidP="003F0B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367DFE33" w14:textId="77777777" w:rsidR="005814CA" w:rsidRPr="00D660EC" w:rsidRDefault="005814CA" w:rsidP="003F0BA3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E4238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14:paraId="1A8DCD5C" w14:textId="77777777" w:rsidR="005814CA" w:rsidRPr="00D660EC" w:rsidRDefault="005814CA" w:rsidP="003F0BA3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4D0C0C4D" w14:textId="77777777" w:rsidR="005814CA" w:rsidRPr="00D660EC" w:rsidRDefault="005814CA" w:rsidP="003F0BA3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E4238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</w:t>
      </w:r>
      <w:r w:rsidR="005A50C7" w:rsidRPr="00AE4238">
        <w:rPr>
          <w:rFonts w:ascii="Angsana New" w:hAnsi="Angsana New"/>
          <w:i/>
          <w:sz w:val="30"/>
          <w:szCs w:val="30"/>
          <w:cs/>
        </w:rPr>
        <w:t>สาม</w:t>
      </w:r>
      <w:r w:rsidRPr="00AE4238">
        <w:rPr>
          <w:rFonts w:ascii="Angsana New" w:hAnsi="Angsana New"/>
          <w:i/>
          <w:sz w:val="30"/>
          <w:szCs w:val="30"/>
          <w:cs/>
        </w:rPr>
        <w:t xml:space="preserve">ปี โดยวิธีคิดลดแต่ละหน่วยที่ประมาณการไว้  </w:t>
      </w:r>
    </w:p>
    <w:p w14:paraId="6240C38E" w14:textId="317FD514" w:rsidR="00357DAF" w:rsidRDefault="00357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  <w:r>
        <w:rPr>
          <w:rFonts w:ascii="Angsana New" w:hAnsi="Angsana New"/>
          <w:i/>
          <w:sz w:val="30"/>
          <w:szCs w:val="30"/>
          <w:cs/>
        </w:rPr>
        <w:br w:type="page"/>
      </w:r>
    </w:p>
    <w:p w14:paraId="699B19C4" w14:textId="77777777" w:rsidR="005814CA" w:rsidRDefault="005814CA" w:rsidP="003F0BA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E4238">
        <w:rPr>
          <w:rFonts w:ascii="Angsana New" w:hAnsi="Angsana New"/>
          <w:i/>
          <w:sz w:val="30"/>
          <w:szCs w:val="30"/>
          <w:cs/>
        </w:rPr>
        <w:lastRenderedPageBreak/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C7479C" w:rsidRPr="00AE4238">
        <w:rPr>
          <w:rFonts w:ascii="Angsana New" w:hAnsi="Angsana New"/>
          <w:i/>
          <w:sz w:val="30"/>
          <w:szCs w:val="30"/>
          <w:cs/>
        </w:rPr>
        <w:t xml:space="preserve">    </w:t>
      </w:r>
      <w:r w:rsidRPr="00AE4238">
        <w:rPr>
          <w:rFonts w:ascii="Angsana New" w:hAnsi="Angsana New"/>
          <w:i/>
          <w:sz w:val="30"/>
          <w:szCs w:val="30"/>
          <w:cs/>
        </w:rPr>
        <w:t xml:space="preserve"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7E3865B7" w14:textId="77777777" w:rsidR="00DD7D08" w:rsidRPr="00D660EC" w:rsidRDefault="00DD7D08" w:rsidP="003F0BA3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54A324CD" w14:textId="77777777" w:rsidR="005814CA" w:rsidRPr="00D660EC" w:rsidRDefault="005814CA" w:rsidP="003F248E">
      <w:pPr>
        <w:pStyle w:val="BodyText"/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E4238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1C7A81D" w14:textId="77777777" w:rsidR="00EC6BBB" w:rsidRPr="00D660EC" w:rsidRDefault="00EC6BBB" w:rsidP="003F0B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338919A2" w14:textId="77777777" w:rsidR="001F3F71" w:rsidRPr="00AE4238" w:rsidRDefault="001F3F71" w:rsidP="003F0BA3">
      <w:pPr>
        <w:spacing w:line="240" w:lineRule="auto"/>
        <w:ind w:left="540" w:right="-43"/>
        <w:rPr>
          <w:rFonts w:ascii="Angsana New" w:hAnsi="Angsana New"/>
          <w:iCs/>
          <w:sz w:val="30"/>
          <w:szCs w:val="30"/>
          <w:cs/>
        </w:rPr>
      </w:pPr>
      <w:r w:rsidRPr="00AE4238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  <w:r w:rsidR="00184AF9" w:rsidRPr="00AE4238">
        <w:rPr>
          <w:rFonts w:ascii="Angsana New" w:hAnsi="Angsana New"/>
          <w:iCs/>
          <w:sz w:val="30"/>
          <w:szCs w:val="30"/>
          <w:cs/>
        </w:rPr>
        <w:t xml:space="preserve"> </w:t>
      </w:r>
    </w:p>
    <w:p w14:paraId="2DA91F10" w14:textId="77777777" w:rsidR="001F3F71" w:rsidRPr="00D660EC" w:rsidRDefault="001F3F71" w:rsidP="003F0BA3">
      <w:pPr>
        <w:spacing w:line="240" w:lineRule="auto"/>
        <w:ind w:left="540" w:right="-43"/>
        <w:rPr>
          <w:rFonts w:ascii="Angsana New" w:hAnsi="Angsana New"/>
          <w:iCs/>
          <w:sz w:val="30"/>
          <w:szCs w:val="30"/>
        </w:rPr>
      </w:pPr>
    </w:p>
    <w:p w14:paraId="4C198007" w14:textId="77777777" w:rsidR="005814CA" w:rsidRPr="00D660EC" w:rsidRDefault="005814CA" w:rsidP="00830843">
      <w:pPr>
        <w:spacing w:line="240" w:lineRule="auto"/>
        <w:ind w:left="540" w:right="-43"/>
        <w:jc w:val="thaiDistribute"/>
        <w:rPr>
          <w:rFonts w:ascii="Angsana New" w:hAnsi="Angsana New"/>
          <w:b/>
          <w:bCs/>
          <w:iCs/>
          <w:color w:val="0000FF"/>
          <w:sz w:val="30"/>
          <w:szCs w:val="30"/>
        </w:rPr>
      </w:pPr>
      <w:r w:rsidRPr="00AE4238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</w:p>
    <w:p w14:paraId="24AD9816" w14:textId="77777777" w:rsidR="00606B76" w:rsidRDefault="00606B76" w:rsidP="003F0B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095176DF" w14:textId="6F582C6F" w:rsidR="001F3F71" w:rsidRPr="00D660EC" w:rsidRDefault="001F3F71" w:rsidP="003F0B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AE4238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1549F2D3" w14:textId="77777777" w:rsidR="001F3F71" w:rsidRPr="00D660EC" w:rsidRDefault="001F3F71" w:rsidP="003F0B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50F549C4" w14:textId="77777777" w:rsidR="005814CA" w:rsidRPr="00D660EC" w:rsidRDefault="005814CA" w:rsidP="003F0B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E4238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AE4238">
        <w:rPr>
          <w:rFonts w:ascii="Angsana New" w:hAnsi="Angsana New"/>
          <w:iCs/>
          <w:sz w:val="30"/>
          <w:szCs w:val="30"/>
        </w:rPr>
        <w:t>12</w:t>
      </w:r>
      <w:r w:rsidRPr="00AE4238">
        <w:rPr>
          <w:rFonts w:ascii="Angsana New" w:hAnsi="Angsana New"/>
          <w:i/>
          <w:sz w:val="30"/>
          <w:szCs w:val="30"/>
        </w:rPr>
        <w:t xml:space="preserve"> </w:t>
      </w:r>
      <w:r w:rsidRPr="00AE4238">
        <w:rPr>
          <w:rFonts w:ascii="Angsana New" w:hAnsi="Angsana New"/>
          <w:i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6D1BB81F" w14:textId="77777777" w:rsidR="00485EC3" w:rsidRPr="00D660EC" w:rsidRDefault="00485EC3" w:rsidP="003F0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</w:rPr>
      </w:pPr>
    </w:p>
    <w:p w14:paraId="5B7367E2" w14:textId="77777777" w:rsidR="001F3F71" w:rsidRPr="00D660EC" w:rsidRDefault="001F3F71" w:rsidP="003F0B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AE4238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75653538" w14:textId="77777777" w:rsidR="001F3F71" w:rsidRPr="00D660EC" w:rsidRDefault="001F3F71" w:rsidP="003F0B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sz w:val="30"/>
          <w:szCs w:val="30"/>
        </w:rPr>
      </w:pPr>
    </w:p>
    <w:p w14:paraId="46B7A9AB" w14:textId="77777777" w:rsidR="005814CA" w:rsidRPr="00D660EC" w:rsidRDefault="005814CA" w:rsidP="003F0B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E4238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EF4D692" w14:textId="71D3390C" w:rsidR="00357DAF" w:rsidRDefault="00357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  <w:r>
        <w:rPr>
          <w:rFonts w:ascii="Angsana New" w:hAnsi="Angsana New"/>
          <w:i/>
          <w:sz w:val="30"/>
          <w:szCs w:val="30"/>
          <w:cs/>
        </w:rPr>
        <w:br w:type="page"/>
      </w:r>
    </w:p>
    <w:p w14:paraId="61D86386" w14:textId="785B4732" w:rsidR="00C010B2" w:rsidRPr="00D660EC" w:rsidRDefault="00357DAF" w:rsidP="007D3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 xml:space="preserve"> </w:t>
      </w:r>
      <w:r w:rsidR="00C010B2" w:rsidRPr="00AE4238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0D3B86"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ณ</w:t>
      </w:r>
      <w:r w:rsidR="00C010B2"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1F3F71"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C010B2"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56EE645" w14:textId="77777777" w:rsidR="00C119C7" w:rsidRPr="00D660EC" w:rsidRDefault="00C119C7" w:rsidP="009705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4A84AFB2" w14:textId="77777777" w:rsidR="00600AAC" w:rsidRPr="00D660EC" w:rsidRDefault="00600AAC" w:rsidP="00600A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AE4238">
        <w:rPr>
          <w:rFonts w:ascii="Angsana New" w:hAnsi="Angsana New"/>
          <w:i/>
          <w:sz w:val="30"/>
          <w:szCs w:val="30"/>
          <w:cs/>
        </w:rPr>
        <w:t>กลุ่มบริษัทมี</w:t>
      </w:r>
      <w:r w:rsidRPr="00AE4238">
        <w:rPr>
          <w:rFonts w:ascii="Angsana New" w:hAnsi="Angsana New"/>
          <w:sz w:val="30"/>
          <w:szCs w:val="30"/>
          <w:cs/>
        </w:rPr>
        <w:t>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59554C" w:rsidRPr="00AE4238">
        <w:rPr>
          <w:rFonts w:ascii="Angsana New" w:hAnsi="Angsana New"/>
          <w:sz w:val="30"/>
          <w:szCs w:val="30"/>
          <w:cs/>
        </w:rPr>
        <w:t>ผูกพัน</w:t>
      </w:r>
      <w:r w:rsidRPr="00AE4238">
        <w:rPr>
          <w:rFonts w:ascii="Angsana New" w:hAnsi="Angsana New"/>
          <w:sz w:val="30"/>
          <w:szCs w:val="30"/>
          <w:cs/>
        </w:rPr>
        <w:t xml:space="preserve"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5F551634" w14:textId="77777777" w:rsidR="006D7358" w:rsidRDefault="006D7358" w:rsidP="009F6B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5E41C139" w14:textId="77777777" w:rsidR="00DD7D08" w:rsidRPr="00D660EC" w:rsidRDefault="00DD7D08" w:rsidP="00DD7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ด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1B9E9CF9" w14:textId="77777777" w:rsidR="00DD7D08" w:rsidRPr="00DD7D08" w:rsidRDefault="00DD7D08" w:rsidP="00DD7D0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EF8BA33" w14:textId="77777777" w:rsidR="00DD7D08" w:rsidRPr="00F8320D" w:rsidRDefault="00DD7D08" w:rsidP="00DD7D0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Times New Roman" w:hAnsi="Times New Roman"/>
          <w:b/>
          <w:bCs/>
          <w:color w:val="0000FF"/>
          <w:sz w:val="30"/>
          <w:szCs w:val="30"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F8320D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</w:t>
      </w:r>
      <w:r w:rsidRPr="00F8320D">
        <w:rPr>
          <w:rFonts w:ascii="Angsana New" w:hAnsi="Angsana New"/>
          <w:sz w:val="30"/>
          <w:szCs w:val="30"/>
          <w:cs/>
        </w:rPr>
        <w:t>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</w:t>
      </w:r>
      <w:r w:rsidRPr="00F8320D">
        <w:rPr>
          <w:rFonts w:asciiTheme="majorBidi" w:hAnsiTheme="majorBidi" w:cstheme="majorBidi"/>
          <w:sz w:val="30"/>
          <w:szCs w:val="30"/>
          <w:cs/>
        </w:rPr>
        <w:t xml:space="preserve">ของภาระผูกพัน </w:t>
      </w:r>
    </w:p>
    <w:p w14:paraId="170C03C8" w14:textId="77777777" w:rsidR="00DD7D08" w:rsidRPr="00F8320D" w:rsidRDefault="00DD7D08" w:rsidP="00DD7D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2F9CD8C" w14:textId="77777777" w:rsidR="00DD7D08" w:rsidRPr="00F8320D" w:rsidRDefault="00DD7D08" w:rsidP="00DD7D08">
      <w:pPr>
        <w:pStyle w:val="BodyText"/>
        <w:shd w:val="clear" w:color="auto" w:fill="FFFFFF"/>
        <w:spacing w:after="0" w:line="240" w:lineRule="auto"/>
        <w:ind w:left="540"/>
        <w:jc w:val="both"/>
        <w:rPr>
          <w:b/>
          <w:bCs/>
          <w:color w:val="0000FF"/>
          <w:sz w:val="30"/>
          <w:szCs w:val="30"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</w:t>
      </w:r>
      <w:r w:rsidRPr="00F8320D">
        <w:rPr>
          <w:rFonts w:ascii="Angsana New" w:hAnsi="Angsana New"/>
          <w:sz w:val="30"/>
          <w:szCs w:val="30"/>
          <w:cs/>
        </w:rPr>
        <w:t>กลุ่มบริษัทหลาย</w:t>
      </w:r>
      <w:r w:rsidRPr="00F8320D">
        <w:rPr>
          <w:rFonts w:asciiTheme="majorBidi" w:hAnsiTheme="majorBidi" w:cstheme="majorBidi"/>
          <w:sz w:val="30"/>
          <w:szCs w:val="30"/>
          <w:cs/>
        </w:rPr>
        <w:t>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044F4F0D" w14:textId="77777777" w:rsidR="00DD7D08" w:rsidRPr="00F8320D" w:rsidRDefault="00DD7D08" w:rsidP="00DD7D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985B5E" w14:textId="77777777" w:rsidR="00DD7D08" w:rsidRPr="00F8320D" w:rsidRDefault="00DD7D08" w:rsidP="00DD7D08">
      <w:pPr>
        <w:pStyle w:val="BodyText"/>
        <w:shd w:val="clear" w:color="auto" w:fill="FFFFFF"/>
        <w:spacing w:after="0" w:line="240" w:lineRule="auto"/>
        <w:ind w:left="540"/>
        <w:jc w:val="thaiDistribute"/>
        <w:rPr>
          <w:b/>
          <w:bCs/>
          <w:color w:val="0000FF"/>
          <w:sz w:val="30"/>
          <w:szCs w:val="30"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F8320D">
        <w:rPr>
          <w:rFonts w:asciiTheme="majorBidi" w:hAnsiTheme="majorBidi" w:cstheme="majorBidi"/>
          <w:sz w:val="30"/>
          <w:szCs w:val="30"/>
        </w:rPr>
        <w:t>‘</w:t>
      </w:r>
      <w:r w:rsidRPr="00F8320D">
        <w:rPr>
          <w:rFonts w:asciiTheme="majorBidi" w:hAnsiTheme="majorBidi" w:cstheme="majorBidi"/>
          <w:sz w:val="30"/>
          <w:szCs w:val="30"/>
          <w:cs/>
        </w:rPr>
        <w:t>สภาพคล่อง</w:t>
      </w:r>
      <w:r w:rsidRPr="00F8320D">
        <w:rPr>
          <w:rFonts w:asciiTheme="majorBidi" w:hAnsiTheme="majorBidi" w:cstheme="majorBidi"/>
          <w:sz w:val="30"/>
          <w:szCs w:val="30"/>
        </w:rPr>
        <w:t xml:space="preserve">’ </w:t>
      </w:r>
      <w:r w:rsidRPr="00F8320D">
        <w:rPr>
          <w:rFonts w:asciiTheme="majorBidi" w:hAnsiTheme="majorBidi" w:cstheme="majorBidi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7CF62772" w14:textId="77777777" w:rsidR="00DD7D08" w:rsidRPr="00F8320D" w:rsidRDefault="00DD7D08" w:rsidP="00DD7D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543BD3" w14:textId="77777777" w:rsidR="00DD7D08" w:rsidRPr="00F8320D" w:rsidRDefault="00DD7D08" w:rsidP="00DD7D08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30"/>
          <w:szCs w:val="30"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การเลือก</w:t>
      </w:r>
      <w:r w:rsidRPr="00F8320D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</w:t>
      </w:r>
      <w:r w:rsidRPr="00F8320D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F8320D">
        <w:rPr>
          <w:rFonts w:asciiTheme="majorBidi" w:hAnsiTheme="majorBidi" w:cstheme="majorBidi"/>
          <w:sz w:val="30"/>
          <w:szCs w:val="30"/>
          <w:cs/>
        </w:rPr>
        <w:t>พิจารณาปัจจัยทั้งหมดที่ผู้ร่วมตลาดคำนึงถึงในการกำหนดราคาของรายการ</w:t>
      </w:r>
    </w:p>
    <w:p w14:paraId="5C87C76C" w14:textId="77777777" w:rsidR="00DD7D08" w:rsidRPr="00F8320D" w:rsidRDefault="00DD7D08" w:rsidP="00DD7D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FA55CC" w14:textId="77777777" w:rsidR="00DD7D08" w:rsidRPr="00F8320D" w:rsidRDefault="00DD7D08" w:rsidP="00DD7D08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30"/>
          <w:szCs w:val="30"/>
        </w:rPr>
      </w:pPr>
      <w:r w:rsidRPr="00F8320D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</w:t>
      </w:r>
      <w:r w:rsidRPr="00F8320D">
        <w:rPr>
          <w:sz w:val="30"/>
          <w:szCs w:val="30"/>
          <w:cs/>
        </w:rPr>
        <w:t xml:space="preserve">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21BA4B9A" w14:textId="77777777" w:rsidR="00DD7D08" w:rsidRPr="00F8320D" w:rsidRDefault="00DD7D08" w:rsidP="00F8320D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30"/>
          <w:szCs w:val="30"/>
        </w:rPr>
      </w:pPr>
    </w:p>
    <w:p w14:paraId="02F31A48" w14:textId="77777777" w:rsidR="00DD7D08" w:rsidRPr="00DD7D08" w:rsidRDefault="00DD7D08" w:rsidP="00DD7D08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30"/>
          <w:szCs w:val="30"/>
        </w:rPr>
      </w:pPr>
      <w:r w:rsidRPr="00F8320D">
        <w:rPr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F8320D">
        <w:rPr>
          <w:rFonts w:hint="cs"/>
          <w:sz w:val="30"/>
          <w:szCs w:val="30"/>
          <w:cs/>
        </w:rPr>
        <w:t>ได้มาจาก</w:t>
      </w:r>
      <w:r w:rsidRPr="00F8320D">
        <w:rPr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า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และรับรู้เป็นรายการรอตัดบัญชีซึ่ง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F8320D">
        <w:rPr>
          <w:rFonts w:asciiTheme="majorBidi" w:hAnsiTheme="majorBidi" w:cstheme="majorBidi" w:hint="cs"/>
          <w:color w:val="000000"/>
          <w:sz w:val="30"/>
          <w:szCs w:val="30"/>
          <w:cs/>
        </w:rPr>
        <w:t>ทางการเงิน</w:t>
      </w:r>
      <w:r w:rsidRPr="00F8320D">
        <w:rPr>
          <w:rFonts w:asciiTheme="majorBidi" w:hAnsiTheme="majorBidi" w:cstheme="majorBidi"/>
          <w:color w:val="000000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DD7D08">
        <w:rPr>
          <w:sz w:val="30"/>
          <w:szCs w:val="30"/>
        </w:rPr>
        <w:t xml:space="preserve"> </w:t>
      </w:r>
    </w:p>
    <w:p w14:paraId="4343ECA3" w14:textId="77777777" w:rsidR="00DD7D08" w:rsidRPr="00E84A88" w:rsidRDefault="00DD7D08" w:rsidP="00DD7D0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FD9F0B3" w14:textId="77777777" w:rsidR="00DD7D08" w:rsidRPr="00DD7D08" w:rsidRDefault="00DD7D08" w:rsidP="00DD7D0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D7D0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</w:t>
      </w:r>
      <w:r w:rsidRPr="008552F2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Pr="008552F2">
        <w:rPr>
          <w:rFonts w:asciiTheme="majorBidi" w:hAnsiTheme="majorBidi" w:cstheme="majorBidi"/>
          <w:sz w:val="30"/>
          <w:szCs w:val="30"/>
        </w:rPr>
        <w:t xml:space="preserve"> </w:t>
      </w:r>
      <w:r w:rsidRPr="008552F2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="008552F2" w:rsidRPr="008552F2">
        <w:rPr>
          <w:rFonts w:asciiTheme="majorBidi" w:hAnsiTheme="majorBidi" w:cstheme="majorBidi" w:hint="cs"/>
          <w:sz w:val="30"/>
          <w:szCs w:val="30"/>
          <w:cs/>
          <w:lang w:val="en-GB"/>
        </w:rPr>
        <w:t>ใ</w:t>
      </w:r>
      <w:r w:rsidRPr="008552F2">
        <w:rPr>
          <w:rFonts w:asciiTheme="majorBidi" w:hAnsiTheme="majorBidi" w:cstheme="majorBidi"/>
          <w:sz w:val="30"/>
          <w:szCs w:val="30"/>
          <w:cs/>
        </w:rPr>
        <w:t>ช้</w:t>
      </w:r>
      <w:r w:rsidRPr="00DD7D08">
        <w:rPr>
          <w:rFonts w:asciiTheme="majorBidi" w:hAnsiTheme="majorBidi" w:cstheme="majorBidi"/>
          <w:sz w:val="30"/>
          <w:szCs w:val="30"/>
          <w:cs/>
        </w:rPr>
        <w:t>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D7D08">
        <w:rPr>
          <w:rFonts w:asciiTheme="majorBidi" w:hAnsiTheme="majorBidi" w:cstheme="majorBidi"/>
          <w:sz w:val="30"/>
          <w:szCs w:val="30"/>
        </w:rPr>
        <w:t xml:space="preserve"> </w:t>
      </w:r>
      <w:r w:rsidRPr="00DD7D0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06F3D873" w14:textId="77777777" w:rsidR="00DD7D08" w:rsidRPr="00DD7D08" w:rsidRDefault="00DD7D08" w:rsidP="00DD7D08">
      <w:pPr>
        <w:pStyle w:val="block"/>
        <w:numPr>
          <w:ilvl w:val="0"/>
          <w:numId w:val="2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D7D0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DD7D0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DD7D0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DD7D0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3C369F3" w14:textId="77777777" w:rsidR="00DD7D08" w:rsidRPr="00DD7D08" w:rsidRDefault="00DD7D08" w:rsidP="00DD7D08">
      <w:pPr>
        <w:pStyle w:val="block"/>
        <w:numPr>
          <w:ilvl w:val="0"/>
          <w:numId w:val="2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D7D0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DD7D0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DD7D0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D7D0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AC475A2" w14:textId="77777777" w:rsidR="00DD7D08" w:rsidRPr="00DD7D08" w:rsidRDefault="00DD7D08" w:rsidP="00DD7D08">
      <w:pPr>
        <w:pStyle w:val="block"/>
        <w:numPr>
          <w:ilvl w:val="0"/>
          <w:numId w:val="26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D7D0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DD7D0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DD7D0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DE17FF9" w14:textId="77777777" w:rsidR="00DD7D08" w:rsidRPr="00E84A88" w:rsidRDefault="00DD7D08" w:rsidP="00DD7D08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EF74F2B" w14:textId="3836749A" w:rsidR="00DD7D08" w:rsidRDefault="00DD7D08" w:rsidP="00DD7D0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D7D08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C240EA4" w14:textId="77777777" w:rsidR="00E84A88" w:rsidRPr="00E84A88" w:rsidRDefault="00E84A88" w:rsidP="00DD7D0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0A50B0D" w14:textId="77777777" w:rsidR="00DD7D08" w:rsidRPr="00DD7D08" w:rsidRDefault="00DD7D08" w:rsidP="00DD7D0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8552F2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8552F2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DD7D08">
        <w:rPr>
          <w:rFonts w:asciiTheme="majorBidi" w:hAnsiTheme="majorBidi" w:cstheme="majorBidi"/>
          <w:sz w:val="30"/>
          <w:szCs w:val="30"/>
          <w:cs/>
        </w:rPr>
        <w:t>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6A5B0D0" w14:textId="77777777" w:rsidR="00DD7D08" w:rsidRPr="00E84A88" w:rsidRDefault="00DD7D08" w:rsidP="009F6B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28"/>
          <w:szCs w:val="28"/>
        </w:rPr>
      </w:pPr>
    </w:p>
    <w:p w14:paraId="5D7CF327" w14:textId="77777777" w:rsidR="006D7358" w:rsidRPr="00AE4238" w:rsidRDefault="006D7358" w:rsidP="006D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8552F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เงินอุดหนุนจากรัฐบาล</w:t>
      </w:r>
    </w:p>
    <w:p w14:paraId="1D8905F9" w14:textId="77777777" w:rsidR="006D7358" w:rsidRPr="00E84A88" w:rsidRDefault="006D7358" w:rsidP="006D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  <w:lang w:val="en-GB" w:eastAsia="x-none"/>
        </w:rPr>
      </w:pPr>
    </w:p>
    <w:p w14:paraId="2CB6DD07" w14:textId="77777777" w:rsidR="005814CA" w:rsidRDefault="006D7358" w:rsidP="00600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AE4238">
        <w:rPr>
          <w:rFonts w:ascii="Angsana New" w:hAnsi="Angsana New"/>
          <w:sz w:val="30"/>
          <w:szCs w:val="30"/>
          <w:cs/>
          <w:lang w:eastAsia="x-none"/>
        </w:rPr>
        <w:t>บริษัทรับรู้เงินอุดหนุนจากรัฐบาลเป็นรายได้รอการรับรู้และทยอยรับรู้กำไรหรือขาดทุนโดยวิธีเส้นตรงตลอดอายุการใช้งานของสินทรัพย์</w:t>
      </w:r>
    </w:p>
    <w:p w14:paraId="7E4A1886" w14:textId="77777777" w:rsidR="00865A39" w:rsidRPr="00E84A88" w:rsidRDefault="00865A39" w:rsidP="00600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  <w:lang w:val="en-GB" w:eastAsia="x-none"/>
        </w:rPr>
      </w:pPr>
    </w:p>
    <w:p w14:paraId="7B9BDBB7" w14:textId="77777777" w:rsidR="00C010B2" w:rsidRPr="00D660EC" w:rsidRDefault="00C010B2" w:rsidP="007D3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8552F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รายได้</w:t>
      </w:r>
    </w:p>
    <w:p w14:paraId="2548F23E" w14:textId="77777777" w:rsidR="00865A39" w:rsidRPr="00E84A88" w:rsidRDefault="00865A39" w:rsidP="00E64D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iCs/>
          <w:sz w:val="28"/>
          <w:szCs w:val="28"/>
        </w:rPr>
      </w:pPr>
    </w:p>
    <w:p w14:paraId="7A820A9D" w14:textId="77777777" w:rsidR="003832AE" w:rsidRPr="00D660EC" w:rsidRDefault="003832AE" w:rsidP="003832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</w:t>
      </w:r>
      <w:r w:rsidRPr="00AE4238">
        <w:rPr>
          <w:rFonts w:ascii="Angsana New" w:hAnsi="Angsana New"/>
          <w:sz w:val="30"/>
          <w:szCs w:val="30"/>
          <w:cs/>
        </w:rPr>
        <w:br/>
        <w:t xml:space="preserve">คาดว่าจะมีสิทธิได้รับซึ่งไม่รวมจำนวนเงินที่เก็บแทนบุคคลที่สาม ภาษีมูลค่าเพิ่ม หรือภาษีขายอื่นๆ และแสดงสุทธิจากส่วนลดการค้า และส่วนลดตามปริมาณ </w:t>
      </w:r>
    </w:p>
    <w:p w14:paraId="092ECE5D" w14:textId="77777777" w:rsidR="003832AE" w:rsidRPr="00D660EC" w:rsidRDefault="003832AE" w:rsidP="003832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E4238">
        <w:rPr>
          <w:rFonts w:ascii="Angsana New" w:hAnsi="Angsana New"/>
          <w:i/>
          <w:iCs/>
          <w:sz w:val="30"/>
          <w:szCs w:val="30"/>
          <w:cs/>
        </w:rPr>
        <w:lastRenderedPageBreak/>
        <w:t>การขายสินค้าและบริการ</w:t>
      </w:r>
    </w:p>
    <w:p w14:paraId="63AF8147" w14:textId="77777777" w:rsidR="003832AE" w:rsidRPr="00D660EC" w:rsidRDefault="003832AE" w:rsidP="00383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EFF632C" w14:textId="77777777" w:rsidR="003832AE" w:rsidRPr="00D660EC" w:rsidRDefault="003832AE" w:rsidP="003832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</w:t>
      </w:r>
      <w:r w:rsidRPr="00AE4238">
        <w:rPr>
          <w:rFonts w:ascii="Angsana New" w:hAnsi="Angsana New"/>
          <w:sz w:val="30"/>
          <w:szCs w:val="30"/>
          <w:cs/>
        </w:rPr>
        <w:br/>
        <w:t xml:space="preserve">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</w:p>
    <w:p w14:paraId="068C7BC9" w14:textId="77777777" w:rsidR="003832AE" w:rsidRPr="00D660EC" w:rsidRDefault="003832AE" w:rsidP="00383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675779B" w14:textId="77777777" w:rsidR="003832AE" w:rsidRPr="00D660EC" w:rsidRDefault="003832AE" w:rsidP="003832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</w:p>
    <w:p w14:paraId="737A47E0" w14:textId="77777777" w:rsidR="00530CD8" w:rsidRDefault="00530CD8" w:rsidP="00E64D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5246306" w14:textId="77777777" w:rsidR="008552F2" w:rsidRPr="00D660EC" w:rsidRDefault="008552F2" w:rsidP="0085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รายได้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</w:t>
      </w:r>
    </w:p>
    <w:p w14:paraId="4FF7A064" w14:textId="77777777" w:rsidR="008552F2" w:rsidRPr="00F647CE" w:rsidRDefault="008552F2" w:rsidP="0085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9D0F38B" w14:textId="77777777" w:rsidR="008552F2" w:rsidRPr="007B1293" w:rsidRDefault="008552F2" w:rsidP="008552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B1293">
        <w:rPr>
          <w:rFonts w:asciiTheme="majorBidi" w:hAnsiTheme="majorBidi" w:cstheme="majorBidi"/>
          <w:i/>
          <w:sz w:val="30"/>
          <w:szCs w:val="30"/>
          <w:cs/>
        </w:rPr>
        <w:t>รายได้</w:t>
      </w:r>
      <w:r w:rsidRPr="007B1293">
        <w:rPr>
          <w:rFonts w:asciiTheme="majorBidi" w:hAnsiTheme="majorBidi" w:cstheme="majorBidi" w:hint="cs"/>
          <w:i/>
          <w:sz w:val="30"/>
          <w:szCs w:val="30"/>
          <w:cs/>
        </w:rPr>
        <w:t>อื่น</w:t>
      </w:r>
      <w:r w:rsidRPr="007B1293">
        <w:rPr>
          <w:rFonts w:asciiTheme="majorBidi" w:hAnsiTheme="majorBidi" w:cstheme="majorBidi"/>
          <w:i/>
          <w:sz w:val="30"/>
          <w:szCs w:val="30"/>
          <w:cs/>
        </w:rPr>
        <w:t>ประกอบด้วยเงินปันผล</w:t>
      </w:r>
      <w:r w:rsidRPr="007B1293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7B1293">
        <w:rPr>
          <w:rFonts w:asciiTheme="majorBidi" w:hAnsiTheme="majorBidi" w:cstheme="majorBidi"/>
          <w:i/>
          <w:sz w:val="30"/>
          <w:szCs w:val="30"/>
          <w:cs/>
        </w:rPr>
        <w:t>ดอกเบี้ยรับและอื่นๆ โดยเงินปันผลรับบันทึกในกำไรหรือขาดทุนในวันที่</w:t>
      </w:r>
      <w:r w:rsidRPr="007B129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B1293">
        <w:rPr>
          <w:rFonts w:asciiTheme="majorBidi" w:hAnsiTheme="majorBidi" w:cstheme="majorBidi"/>
          <w:i/>
          <w:sz w:val="30"/>
          <w:szCs w:val="30"/>
          <w:cs/>
        </w:rPr>
        <w:t xml:space="preserve">มีสิทธิได้รับเงินปันผล </w:t>
      </w:r>
    </w:p>
    <w:p w14:paraId="3966FFA0" w14:textId="60C73A4E" w:rsidR="00A30CE8" w:rsidRDefault="00A30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F69728B" w14:textId="2873C1D9" w:rsidR="006D05B3" w:rsidRPr="00D660EC" w:rsidRDefault="00A30CE8" w:rsidP="006D0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6D05B3" w:rsidRPr="00AE4238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8552F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</w:t>
      </w:r>
      <w:r w:rsidR="006D05B3"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6D05B3"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552F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ดอกเบี้ย</w:t>
      </w:r>
    </w:p>
    <w:p w14:paraId="4B5C1B08" w14:textId="77777777" w:rsidR="00830843" w:rsidRPr="00D660EC" w:rsidRDefault="00830843" w:rsidP="006E04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85E843" w14:textId="77777777" w:rsidR="008552F2" w:rsidRPr="00F028D3" w:rsidRDefault="008552F2" w:rsidP="008552F2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F028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F028D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F028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F028D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2563 </w:t>
      </w:r>
    </w:p>
    <w:p w14:paraId="572C0A76" w14:textId="77777777" w:rsidR="008552F2" w:rsidRPr="00F028D3" w:rsidRDefault="008552F2" w:rsidP="008552F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9A2C94" w14:textId="77777777" w:rsidR="008552F2" w:rsidRPr="00F028D3" w:rsidRDefault="008552F2" w:rsidP="008552F2">
      <w:pPr>
        <w:pStyle w:val="Pa18"/>
        <w:spacing w:line="240" w:lineRule="auto"/>
        <w:ind w:left="540"/>
        <w:jc w:val="thaiDistribute"/>
        <w:rPr>
          <w:rFonts w:ascii="Times New Roman" w:hAnsi="Times New Roman" w:cs="Times New Roman"/>
          <w:color w:val="000000"/>
          <w:sz w:val="30"/>
          <w:szCs w:val="30"/>
        </w:rPr>
      </w:pPr>
      <w:r w:rsidRPr="00F028D3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F028D3">
        <w:rPr>
          <w:rFonts w:ascii="Times New Roman" w:hAnsi="Times New Roman" w:cs="Times New Roman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68AD1031" w14:textId="77777777" w:rsidR="008552F2" w:rsidRPr="00F028D3" w:rsidRDefault="008552F2" w:rsidP="008552F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530D41" w14:textId="77777777" w:rsidR="008552F2" w:rsidRPr="00F028D3" w:rsidRDefault="008552F2" w:rsidP="008552F2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028D3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57304E34" w14:textId="77777777" w:rsidR="008552F2" w:rsidRPr="00F028D3" w:rsidRDefault="008552F2" w:rsidP="008552F2">
      <w:pPr>
        <w:pStyle w:val="NoSpacing"/>
        <w:numPr>
          <w:ilvl w:val="0"/>
          <w:numId w:val="27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F028D3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733507B0" w14:textId="77777777" w:rsidR="008552F2" w:rsidRPr="00F028D3" w:rsidRDefault="008552F2" w:rsidP="008552F2">
      <w:pPr>
        <w:pStyle w:val="NoSpacing"/>
        <w:numPr>
          <w:ilvl w:val="0"/>
          <w:numId w:val="27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F028D3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5474F33B" w14:textId="77777777" w:rsidR="008552F2" w:rsidRPr="00F028D3" w:rsidRDefault="008552F2" w:rsidP="008552F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A407DC" w14:textId="77777777" w:rsidR="008552F2" w:rsidRPr="00F028D3" w:rsidRDefault="008552F2" w:rsidP="008552F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28D3">
        <w:rPr>
          <w:rFonts w:asciiTheme="majorBidi" w:hAnsiTheme="majorBidi" w:cstheme="majorBidi"/>
          <w:sz w:val="30"/>
          <w:szCs w:val="30"/>
          <w:cs/>
        </w:rPr>
        <w:t>ในการคำนวณดอกเบี้ย</w:t>
      </w:r>
      <w:r w:rsidRPr="00F028D3">
        <w:rPr>
          <w:rFonts w:asciiTheme="majorBidi" w:hAnsiTheme="majorBidi" w:cstheme="majorBidi" w:hint="cs"/>
          <w:sz w:val="30"/>
          <w:szCs w:val="30"/>
          <w:cs/>
        </w:rPr>
        <w:t>รับและดอกเบี้ยจ่าย</w:t>
      </w:r>
      <w:r w:rsidRPr="00F028D3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F028D3">
        <w:rPr>
          <w:rFonts w:asciiTheme="majorBidi" w:hAnsiTheme="majorBidi" w:cstheme="majorBidi" w:hint="cs"/>
          <w:sz w:val="30"/>
          <w:szCs w:val="30"/>
          <w:cs/>
        </w:rPr>
        <w:t xml:space="preserve"> หรือราคาทุนตัดจำหน่ายของหนี้สิน</w:t>
      </w:r>
      <w:r w:rsidRPr="00F028D3">
        <w:rPr>
          <w:rFonts w:asciiTheme="majorBidi" w:hAnsiTheme="majorBidi" w:cstheme="majorBidi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0CE4C34" w14:textId="5614A6F7" w:rsidR="008552F2" w:rsidRDefault="008552F2" w:rsidP="008552F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562965" w14:textId="117EF577" w:rsidR="00357DAF" w:rsidRDefault="00357DAF" w:rsidP="008552F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9B8DC0" w14:textId="77777777" w:rsidR="00357DAF" w:rsidRPr="00F028D3" w:rsidRDefault="00357DAF" w:rsidP="008552F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54E3318" w14:textId="77777777" w:rsidR="008552F2" w:rsidRPr="008552F2" w:rsidRDefault="008552F2" w:rsidP="008552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F028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Pr="00F028D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F028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F028D3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8552F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440AEF25" w14:textId="77777777" w:rsidR="008552F2" w:rsidRPr="00357DAF" w:rsidRDefault="008552F2" w:rsidP="008552F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852698" w14:textId="77777777" w:rsidR="008552F2" w:rsidRPr="008552F2" w:rsidRDefault="008552F2" w:rsidP="008552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52F2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8552F2">
        <w:rPr>
          <w:rFonts w:asciiTheme="majorBidi" w:hAnsiTheme="majorBidi" w:cstheme="majorBidi" w:hint="cs"/>
          <w:sz w:val="30"/>
          <w:szCs w:val="30"/>
          <w:cs/>
        </w:rPr>
        <w:t>รับรับรู้ในกำไรหรือขาดทุนในอัตราที่ระบุในสัญญา</w:t>
      </w:r>
    </w:p>
    <w:p w14:paraId="79269259" w14:textId="77777777" w:rsidR="008552F2" w:rsidRPr="00357DAF" w:rsidRDefault="008552F2" w:rsidP="008552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7C9475B" w14:textId="77777777" w:rsidR="008552F2" w:rsidRPr="008552F2" w:rsidRDefault="008552F2" w:rsidP="008552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552F2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5FC364F8" w14:textId="77777777" w:rsidR="00D622A8" w:rsidRPr="00357DAF" w:rsidRDefault="00D622A8" w:rsidP="00F16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605620C" w14:textId="77777777" w:rsidR="00C010B2" w:rsidRPr="00D660EC" w:rsidRDefault="00C010B2" w:rsidP="00F16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0403D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ภาษีเงินได้ </w:t>
      </w:r>
    </w:p>
    <w:p w14:paraId="778F4C09" w14:textId="77777777" w:rsidR="00B90778" w:rsidRPr="00357DAF" w:rsidRDefault="00B90778" w:rsidP="00B90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F64E1C4" w14:textId="77777777" w:rsidR="001F3F71" w:rsidRPr="00D660EC" w:rsidRDefault="001F3F71" w:rsidP="00B90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ค่าใช้จ่ายภาษีเงินได้จากกำไรหรือขาดทุนสำหรับปีประกอบด้วย ภาษีเงินได้</w:t>
      </w:r>
      <w:r w:rsidR="00630D60" w:rsidRPr="00AE4238">
        <w:rPr>
          <w:rFonts w:ascii="Angsana New" w:hAnsi="Angsana New"/>
          <w:sz w:val="30"/>
          <w:szCs w:val="30"/>
          <w:cs/>
        </w:rPr>
        <w:t>ของงวด</w:t>
      </w:r>
      <w:r w:rsidRPr="00AE4238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</w:t>
      </w:r>
    </w:p>
    <w:p w14:paraId="6C35F6A4" w14:textId="77777777" w:rsidR="00922D52" w:rsidRPr="00357DAF" w:rsidRDefault="00922D52" w:rsidP="00B90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D43D4A2" w14:textId="77777777" w:rsidR="001F3F71" w:rsidRPr="00D660EC" w:rsidRDefault="001F3F71" w:rsidP="00F16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ภาษีเงินได้</w:t>
      </w:r>
      <w:r w:rsidR="00862198" w:rsidRPr="00AE4238">
        <w:rPr>
          <w:rFonts w:ascii="Angsana New" w:hAnsi="Angsana New"/>
          <w:sz w:val="30"/>
          <w:szCs w:val="30"/>
          <w:cs/>
        </w:rPr>
        <w:t>ของงวด</w:t>
      </w:r>
      <w:r w:rsidRPr="00AE4238">
        <w:rPr>
          <w:rFonts w:ascii="Angsana New" w:hAnsi="Angsana New"/>
          <w:sz w:val="30"/>
          <w:szCs w:val="30"/>
          <w:cs/>
        </w:rPr>
        <w:t>ปัจจุบันคือ 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E4129C9" w14:textId="77777777" w:rsidR="00675974" w:rsidRPr="00357DAF" w:rsidRDefault="00675974" w:rsidP="00F16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69AE7FF" w14:textId="77777777" w:rsidR="004764F7" w:rsidRDefault="001F3F71" w:rsidP="00D542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ทางบัญชีหรือกำไรขาดทุน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6DBEEA80" w14:textId="77777777" w:rsidR="004764F7" w:rsidRPr="00357DAF" w:rsidRDefault="004764F7" w:rsidP="00D542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8"/>
          <w:szCs w:val="28"/>
        </w:rPr>
      </w:pPr>
    </w:p>
    <w:p w14:paraId="0ED70949" w14:textId="7FC2C2FA" w:rsidR="00485EC3" w:rsidRPr="00D660EC" w:rsidRDefault="009F6B6D" w:rsidP="00D542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การวัดมู</w:t>
      </w:r>
      <w:r w:rsidR="00485EC3" w:rsidRPr="00AE4238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862198" w:rsidRPr="00AE4238">
        <w:rPr>
          <w:rFonts w:ascii="Angsana New" w:hAnsi="Angsana New"/>
          <w:sz w:val="30"/>
          <w:szCs w:val="30"/>
          <w:cs/>
        </w:rPr>
        <w:t>กลุ่ม</w:t>
      </w:r>
      <w:r w:rsidR="00485EC3" w:rsidRPr="00AE4238">
        <w:rPr>
          <w:rFonts w:ascii="Angsana New" w:hAnsi="Angsana New"/>
          <w:sz w:val="30"/>
          <w:szCs w:val="30"/>
          <w:cs/>
        </w:rPr>
        <w:t xml:space="preserve"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</w:t>
      </w:r>
    </w:p>
    <w:p w14:paraId="6A8BF2BC" w14:textId="77777777" w:rsidR="00D136F9" w:rsidRPr="00357DAF" w:rsidRDefault="00D136F9" w:rsidP="00F169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8"/>
          <w:szCs w:val="28"/>
        </w:rPr>
      </w:pPr>
      <w:r w:rsidRPr="00357DAF">
        <w:rPr>
          <w:rFonts w:ascii="Angsana New" w:hAnsi="Angsana New"/>
          <w:sz w:val="28"/>
          <w:szCs w:val="28"/>
        </w:rPr>
        <w:t xml:space="preserve"> </w:t>
      </w:r>
    </w:p>
    <w:p w14:paraId="15EBFF80" w14:textId="77777777" w:rsidR="00D136F9" w:rsidRPr="00D660EC" w:rsidRDefault="00D136F9" w:rsidP="00F169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19B585E1" w14:textId="77777777" w:rsidR="00600AAC" w:rsidRPr="00357DAF" w:rsidRDefault="00600AAC" w:rsidP="00F169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8"/>
          <w:szCs w:val="28"/>
        </w:rPr>
      </w:pPr>
    </w:p>
    <w:p w14:paraId="63DDBAF0" w14:textId="77777777" w:rsidR="001F3F71" w:rsidRPr="00AE4238" w:rsidRDefault="001F3F71" w:rsidP="00F169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cs/>
        </w:rPr>
      </w:pPr>
      <w:r w:rsidRPr="00AE4238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</w:t>
      </w:r>
      <w:r w:rsidR="00C34AEA" w:rsidRPr="00AE4238">
        <w:rPr>
          <w:rFonts w:ascii="Angsana New" w:hAnsi="Angsana New"/>
          <w:sz w:val="30"/>
          <w:szCs w:val="30"/>
          <w:cs/>
        </w:rPr>
        <w:t>ห้จำนวนภาษีที่ต้องจ่ายเพิ่มขึ้น</w:t>
      </w:r>
      <w:r w:rsidRPr="00AE4238">
        <w:rPr>
          <w:rFonts w:ascii="Angsana New" w:hAnsi="Angsana New"/>
          <w:sz w:val="30"/>
          <w:szCs w:val="30"/>
          <w:cs/>
        </w:rPr>
        <w:t>และมีดอกเบี้ยที่ต้องชำระ 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</w:t>
      </w:r>
      <w:r w:rsidRPr="00AE4238">
        <w:rPr>
          <w:rFonts w:ascii="Angsana New" w:hAnsi="Angsana New"/>
          <w:sz w:val="30"/>
          <w:szCs w:val="30"/>
          <w:cs/>
        </w:rPr>
        <w:lastRenderedPageBreak/>
        <w:t>หลายปัจจั</w:t>
      </w:r>
      <w:r w:rsidR="004F01EA" w:rsidRPr="00AE4238">
        <w:rPr>
          <w:rFonts w:ascii="Angsana New" w:hAnsi="Angsana New"/>
          <w:sz w:val="30"/>
          <w:szCs w:val="30"/>
          <w:cs/>
        </w:rPr>
        <w:t>ย รวมถึง การตีความทางก</w:t>
      </w:r>
      <w:r w:rsidR="00CE5082" w:rsidRPr="00AE4238">
        <w:rPr>
          <w:rFonts w:ascii="Angsana New" w:hAnsi="Angsana New"/>
          <w:sz w:val="30"/>
          <w:szCs w:val="30"/>
          <w:cs/>
        </w:rPr>
        <w:t>ฎ</w:t>
      </w:r>
      <w:r w:rsidR="004F01EA" w:rsidRPr="00AE4238">
        <w:rPr>
          <w:rFonts w:ascii="Angsana New" w:hAnsi="Angsana New"/>
          <w:sz w:val="30"/>
          <w:szCs w:val="30"/>
          <w:cs/>
        </w:rPr>
        <w:t>หมายภาษี</w:t>
      </w:r>
      <w:r w:rsidRPr="00AE4238">
        <w:rPr>
          <w:rFonts w:ascii="Angsana New" w:hAnsi="Angsana New"/>
          <w:sz w:val="30"/>
          <w:szCs w:val="30"/>
          <w:cs/>
        </w:rPr>
        <w:t>และจากประสบการณ์ในอดีต  การประเมินนี้อยู่บนพื</w:t>
      </w:r>
      <w:r w:rsidR="004F01EA" w:rsidRPr="00AE4238">
        <w:rPr>
          <w:rFonts w:ascii="Angsana New" w:hAnsi="Angsana New"/>
          <w:sz w:val="30"/>
          <w:szCs w:val="30"/>
          <w:cs/>
        </w:rPr>
        <w:t>้นฐานการประมาณการและข้อสมมติฐาน</w:t>
      </w:r>
      <w:r w:rsidRPr="00AE4238">
        <w:rPr>
          <w:rFonts w:ascii="Angsana New" w:hAnsi="Angsana New"/>
          <w:sz w:val="30"/>
          <w:szCs w:val="30"/>
          <w:cs/>
        </w:rPr>
        <w:t>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C597DDA" w14:textId="77777777" w:rsidR="001F3F71" w:rsidRPr="00357DAF" w:rsidRDefault="001F3F71" w:rsidP="00F169D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16"/>
          <w:szCs w:val="16"/>
        </w:rPr>
      </w:pPr>
    </w:p>
    <w:p w14:paraId="203DE6EB" w14:textId="77777777" w:rsidR="001F3F71" w:rsidRPr="00D660EC" w:rsidRDefault="001F3F71" w:rsidP="00F169D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01D08D3B" w14:textId="77777777" w:rsidR="001F3F71" w:rsidRPr="00357DAF" w:rsidRDefault="001F3F71" w:rsidP="00F169D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16"/>
          <w:szCs w:val="16"/>
        </w:rPr>
      </w:pPr>
    </w:p>
    <w:p w14:paraId="38C6CB54" w14:textId="77777777" w:rsidR="00487E39" w:rsidRPr="00D660EC" w:rsidRDefault="001F3F71" w:rsidP="00DC43C8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922D52" w:rsidRPr="00AE4238">
        <w:rPr>
          <w:rFonts w:ascii="Angsana New" w:hAnsi="Angsana New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AE4238">
        <w:rPr>
          <w:rFonts w:ascii="Angsana New" w:hAnsi="Angsana New"/>
          <w:sz w:val="30"/>
          <w:szCs w:val="30"/>
          <w:cs/>
        </w:rPr>
        <w:t xml:space="preserve">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D732684" w14:textId="77777777" w:rsidR="00487E39" w:rsidRPr="00357DAF" w:rsidRDefault="00487E39" w:rsidP="00F169D1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16"/>
          <w:szCs w:val="16"/>
        </w:rPr>
      </w:pPr>
    </w:p>
    <w:p w14:paraId="05996DFF" w14:textId="77777777" w:rsidR="00F3242D" w:rsidRPr="00AE4238" w:rsidRDefault="00F3242D" w:rsidP="00F32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B47B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กำไรต่อหุ้น </w:t>
      </w:r>
    </w:p>
    <w:p w14:paraId="6A1D9385" w14:textId="77777777" w:rsidR="00F3242D" w:rsidRPr="00357DAF" w:rsidRDefault="00F3242D" w:rsidP="00F3242D">
      <w:pPr>
        <w:pStyle w:val="AccPolicyHeading"/>
        <w:rPr>
          <w:sz w:val="16"/>
          <w:szCs w:val="16"/>
        </w:rPr>
      </w:pPr>
    </w:p>
    <w:p w14:paraId="0BB144E3" w14:textId="77777777" w:rsidR="006D05B3" w:rsidRDefault="00F3242D" w:rsidP="00830843">
      <w:pPr>
        <w:pStyle w:val="BodyText"/>
        <w:spacing w:after="0" w:line="240" w:lineRule="auto"/>
        <w:ind w:left="540" w:right="27"/>
        <w:jc w:val="thaiDistribute"/>
        <w:rPr>
          <w:b/>
          <w:sz w:val="30"/>
          <w:szCs w:val="30"/>
        </w:rPr>
      </w:pPr>
      <w:r w:rsidRPr="00AE4238">
        <w:rPr>
          <w:b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</w:t>
      </w:r>
      <w:r w:rsidR="006E04F8" w:rsidRPr="00AE4238">
        <w:rPr>
          <w:b/>
          <w:sz w:val="30"/>
          <w:szCs w:val="30"/>
          <w:cs/>
        </w:rPr>
        <w:t>กลุ่ม</w:t>
      </w:r>
      <w:r w:rsidRPr="00AE4238">
        <w:rPr>
          <w:b/>
          <w:sz w:val="30"/>
          <w:szCs w:val="30"/>
          <w:cs/>
        </w:rPr>
        <w:t>บริษัท ด้วยจำนวนหุ้นสามัญถัวเฉลี่ยถ่วงน้ำหนักที่ออกจำหน่ายระหว่างปี</w:t>
      </w:r>
      <w:r w:rsidR="003C3E6B" w:rsidRPr="00AE4238">
        <w:rPr>
          <w:b/>
          <w:sz w:val="30"/>
          <w:szCs w:val="30"/>
          <w:cs/>
        </w:rPr>
        <w:t>ปรับปรุงด้วยจำนวนหุ้นสามัญที่ซื้อคืน</w:t>
      </w:r>
    </w:p>
    <w:p w14:paraId="2AAC7DB3" w14:textId="77777777" w:rsidR="00B47B76" w:rsidRPr="00357DAF" w:rsidRDefault="00B47B76" w:rsidP="0083084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16"/>
          <w:szCs w:val="16"/>
        </w:rPr>
      </w:pPr>
    </w:p>
    <w:p w14:paraId="365F0F93" w14:textId="77777777" w:rsidR="00D15445" w:rsidRPr="00AE4238" w:rsidRDefault="00D15445" w:rsidP="00D15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B47B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บุคคลหรือกิจการที่เกี่ยวข้องกัน</w:t>
      </w:r>
    </w:p>
    <w:p w14:paraId="77E5422E" w14:textId="77777777" w:rsidR="00D15445" w:rsidRPr="00357DAF" w:rsidRDefault="00D15445" w:rsidP="00D15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3128DF5D" w14:textId="77777777" w:rsidR="006D05B3" w:rsidRPr="00D660EC" w:rsidRDefault="00D15445" w:rsidP="00830843">
      <w:pPr>
        <w:spacing w:line="240" w:lineRule="auto"/>
        <w:ind w:left="540" w:right="-108"/>
        <w:jc w:val="thaiDistribute"/>
        <w:rPr>
          <w:rFonts w:ascii="Angsana New" w:eastAsia="Calibri" w:hAnsi="Angsana New"/>
          <w:b/>
          <w:color w:val="0000FF"/>
          <w:sz w:val="30"/>
          <w:szCs w:val="30"/>
        </w:rPr>
      </w:pPr>
      <w:r w:rsidRPr="00AE4238">
        <w:rPr>
          <w:rFonts w:ascii="Angsana New" w:hAnsi="Angsana New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80DC7FB" w14:textId="77777777" w:rsidR="00830843" w:rsidRPr="00357DAF" w:rsidRDefault="00830843" w:rsidP="00830843">
      <w:pPr>
        <w:spacing w:line="240" w:lineRule="auto"/>
        <w:ind w:left="540" w:right="-108"/>
        <w:jc w:val="thaiDistribute"/>
        <w:rPr>
          <w:rFonts w:ascii="Angsana New" w:eastAsia="Calibri" w:hAnsi="Angsana New"/>
          <w:b/>
          <w:color w:val="0000FF"/>
          <w:sz w:val="16"/>
          <w:szCs w:val="16"/>
        </w:rPr>
      </w:pPr>
    </w:p>
    <w:p w14:paraId="13BDAFD1" w14:textId="77777777" w:rsidR="00211430" w:rsidRPr="00AE4238" w:rsidRDefault="00C7479C" w:rsidP="00F16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B47B7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211430"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6F0EB146" w14:textId="77777777" w:rsidR="00211430" w:rsidRPr="00357DAF" w:rsidRDefault="00211430" w:rsidP="00F16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p w14:paraId="21B3CE28" w14:textId="77777777" w:rsidR="00247639" w:rsidRPr="00D660EC" w:rsidRDefault="00211430" w:rsidP="00F16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จะแสดงถึงรายการที่เกิดขึ้นจากส่วนงานดำเนินงานนั้นโดยตรงรวมถึงรายการที่</w:t>
      </w:r>
      <w:r w:rsidR="00247639" w:rsidRPr="00AE4238">
        <w:rPr>
          <w:rFonts w:ascii="Angsana New" w:hAnsi="Angsana New"/>
          <w:sz w:val="30"/>
          <w:szCs w:val="30"/>
          <w:cs/>
        </w:rPr>
        <w:t>ได้รับการปันส่วนอย่างสมเหตุสมผล</w:t>
      </w:r>
    </w:p>
    <w:p w14:paraId="08144E14" w14:textId="77777777" w:rsidR="001F3F71" w:rsidRPr="00D660EC" w:rsidRDefault="0050122F" w:rsidP="002476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5</w:t>
      </w:r>
      <w:r w:rsidR="008D58F0" w:rsidRPr="00AE4238">
        <w:rPr>
          <w:rFonts w:ascii="Angsana New" w:hAnsi="Angsana New"/>
          <w:b/>
          <w:sz w:val="30"/>
          <w:szCs w:val="30"/>
        </w:rPr>
        <w:tab/>
      </w:r>
      <w:r w:rsidR="001F3F71" w:rsidRPr="00AE4238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0E0415B5" w14:textId="77777777" w:rsidR="00DE030E" w:rsidRPr="00D660EC" w:rsidRDefault="00DE030E" w:rsidP="00F16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"/>
        <w:jc w:val="thaiDistribute"/>
        <w:rPr>
          <w:rFonts w:ascii="Angsana New" w:hAnsi="Angsana New"/>
          <w:b/>
          <w:sz w:val="20"/>
          <w:szCs w:val="20"/>
        </w:rPr>
      </w:pPr>
    </w:p>
    <w:p w14:paraId="4DC17C52" w14:textId="77777777" w:rsidR="007B5D49" w:rsidRPr="00D660EC" w:rsidRDefault="00D15445" w:rsidP="00F16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"/>
        <w:jc w:val="thaiDistribute"/>
        <w:rPr>
          <w:rFonts w:ascii="Angsana New" w:hAnsi="Angsana New"/>
          <w:b/>
          <w:sz w:val="20"/>
          <w:szCs w:val="20"/>
        </w:rPr>
      </w:pPr>
      <w:r w:rsidRPr="00AE4238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12CB3F24" w14:textId="77777777" w:rsidR="001F3F71" w:rsidRPr="00D660EC" w:rsidRDefault="001F3F71" w:rsidP="00970547">
      <w:pPr>
        <w:tabs>
          <w:tab w:val="clear" w:pos="227"/>
          <w:tab w:val="clear" w:pos="454"/>
          <w:tab w:val="left" w:pos="540"/>
          <w:tab w:val="left" w:pos="1260"/>
        </w:tabs>
        <w:spacing w:line="240" w:lineRule="auto"/>
        <w:ind w:left="540"/>
        <w:jc w:val="both"/>
        <w:rPr>
          <w:rFonts w:ascii="Angsana New" w:hAnsi="Angsana New"/>
          <w:sz w:val="2"/>
          <w:szCs w:val="2"/>
        </w:rPr>
      </w:pP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4140"/>
        <w:gridCol w:w="990"/>
        <w:gridCol w:w="4410"/>
        <w:gridCol w:w="90"/>
      </w:tblGrid>
      <w:tr w:rsidR="00E46CCC" w:rsidRPr="00D660EC" w14:paraId="710E1D98" w14:textId="77777777" w:rsidTr="00A16948">
        <w:trPr>
          <w:trHeight w:val="469"/>
          <w:tblHeader/>
        </w:trPr>
        <w:tc>
          <w:tcPr>
            <w:tcW w:w="4140" w:type="dxa"/>
          </w:tcPr>
          <w:p w14:paraId="1A420A64" w14:textId="77777777" w:rsidR="00E46CCC" w:rsidRPr="00D660E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990" w:type="dxa"/>
            <w:noWrap/>
            <w:vAlign w:val="center"/>
          </w:tcPr>
          <w:p w14:paraId="72956EA6" w14:textId="77777777" w:rsidR="00E46CCC" w:rsidRPr="006F2148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4500" w:type="dxa"/>
            <w:gridSpan w:val="2"/>
          </w:tcPr>
          <w:p w14:paraId="69C2CBB7" w14:textId="77777777" w:rsidR="00E46CCC" w:rsidRPr="006F2148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6CCC" w:rsidRPr="00D660EC" w14:paraId="54480BFA" w14:textId="77777777" w:rsidTr="00A16948">
        <w:trPr>
          <w:tblHeader/>
        </w:trPr>
        <w:tc>
          <w:tcPr>
            <w:tcW w:w="4140" w:type="dxa"/>
          </w:tcPr>
          <w:p w14:paraId="4592428F" w14:textId="77777777" w:rsidR="00E46CCC" w:rsidRPr="00D660E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990" w:type="dxa"/>
            <w:noWrap/>
            <w:vAlign w:val="bottom"/>
          </w:tcPr>
          <w:p w14:paraId="171048FC" w14:textId="77777777" w:rsidR="00E46CCC" w:rsidRPr="006F2148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4500" w:type="dxa"/>
            <w:gridSpan w:val="2"/>
          </w:tcPr>
          <w:p w14:paraId="66CCA7A3" w14:textId="77777777" w:rsidR="00E46CCC" w:rsidRPr="006F2148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ลักษณะความสัมพันธ์</w:t>
            </w:r>
          </w:p>
        </w:tc>
      </w:tr>
      <w:tr w:rsidR="00E46CCC" w:rsidRPr="00D660EC" w14:paraId="6F9A83AB" w14:textId="77777777" w:rsidTr="00A16948">
        <w:tc>
          <w:tcPr>
            <w:tcW w:w="4140" w:type="dxa"/>
          </w:tcPr>
          <w:p w14:paraId="6B006802" w14:textId="77777777" w:rsidR="00E46CCC" w:rsidRPr="00D660EC" w:rsidRDefault="00E46CCC" w:rsidP="00A1694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338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ไทยออยล์ เอทานอล จำกัด </w:t>
            </w:r>
          </w:p>
        </w:tc>
        <w:tc>
          <w:tcPr>
            <w:tcW w:w="990" w:type="dxa"/>
            <w:shd w:val="clear" w:color="auto" w:fill="auto"/>
            <w:noWrap/>
          </w:tcPr>
          <w:p w14:paraId="09A30E0A" w14:textId="77777777" w:rsidR="00E46CCC" w:rsidRPr="00D660E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gridSpan w:val="2"/>
            <w:shd w:val="clear" w:color="auto" w:fill="auto"/>
          </w:tcPr>
          <w:p w14:paraId="4F5E4C1B" w14:textId="77777777" w:rsidR="00E46CCC" w:rsidRPr="00AE4238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ถือหุ้นในบริษัทร้อยละ </w:t>
            </w:r>
            <w:r w:rsidRPr="00AE4238">
              <w:rPr>
                <w:rFonts w:ascii="Angsana New" w:hAnsi="Angsana New"/>
                <w:sz w:val="30"/>
                <w:szCs w:val="30"/>
              </w:rPr>
              <w:t>21.28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และมีผู้แทนเป็นกรรมการของบริษัท</w:t>
            </w:r>
          </w:p>
        </w:tc>
      </w:tr>
      <w:tr w:rsidR="00E46CCC" w:rsidRPr="00D660EC" w14:paraId="209F1214" w14:textId="77777777" w:rsidTr="00A16948">
        <w:tc>
          <w:tcPr>
            <w:tcW w:w="4140" w:type="dxa"/>
          </w:tcPr>
          <w:p w14:paraId="15BA2B7D" w14:textId="77777777" w:rsidR="00E46CCC" w:rsidRPr="00D660E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บริษัท บีบีจีไอ จำกัด (มหาชน)</w:t>
            </w:r>
          </w:p>
        </w:tc>
        <w:tc>
          <w:tcPr>
            <w:tcW w:w="990" w:type="dxa"/>
            <w:noWrap/>
          </w:tcPr>
          <w:p w14:paraId="22231156" w14:textId="77777777" w:rsidR="00E46CCC" w:rsidRPr="00D660E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gridSpan w:val="2"/>
          </w:tcPr>
          <w:p w14:paraId="365CC930" w14:textId="77777777" w:rsidR="00E46CCC" w:rsidRPr="006F2148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ถือหุ้นในบริษัทร้อยละ </w:t>
            </w:r>
            <w:r w:rsidRPr="00AE4238">
              <w:rPr>
                <w:rFonts w:ascii="Angsana New" w:hAnsi="Angsana New"/>
                <w:sz w:val="30"/>
                <w:szCs w:val="30"/>
              </w:rPr>
              <w:t xml:space="preserve">21.28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และมีผู้แทนเป็นกรรมการของบริษัท</w:t>
            </w:r>
          </w:p>
        </w:tc>
      </w:tr>
      <w:tr w:rsidR="00E46CCC" w:rsidRPr="00D660EC" w14:paraId="35315A85" w14:textId="77777777" w:rsidTr="00A16948">
        <w:tc>
          <w:tcPr>
            <w:tcW w:w="4140" w:type="dxa"/>
          </w:tcPr>
          <w:p w14:paraId="1185425D" w14:textId="77777777" w:rsidR="00E46CCC" w:rsidRPr="00D660E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บริษัท เอสทีเค แคปปิตอล จำกัด</w:t>
            </w:r>
          </w:p>
        </w:tc>
        <w:tc>
          <w:tcPr>
            <w:tcW w:w="990" w:type="dxa"/>
            <w:noWrap/>
          </w:tcPr>
          <w:p w14:paraId="404FACFF" w14:textId="77777777" w:rsidR="00E46CCC" w:rsidRPr="00D660E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gridSpan w:val="2"/>
          </w:tcPr>
          <w:p w14:paraId="4BAC89DA" w14:textId="77777777" w:rsidR="00E46CCC" w:rsidRPr="00AE4238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ถือหุ้นในบริษัทร้อยละ </w:t>
            </w:r>
            <w:r w:rsidRPr="00AE4238">
              <w:rPr>
                <w:rFonts w:ascii="Angsana New" w:hAnsi="Angsana New"/>
                <w:sz w:val="30"/>
                <w:szCs w:val="30"/>
              </w:rPr>
              <w:t>20.00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และมีผู้แทนเป็นกรรมการของบริษัท</w:t>
            </w:r>
          </w:p>
        </w:tc>
      </w:tr>
      <w:tr w:rsidR="00E46CCC" w:rsidRPr="00D660EC" w14:paraId="215B9AC1" w14:textId="77777777" w:rsidTr="00A16948">
        <w:tc>
          <w:tcPr>
            <w:tcW w:w="4140" w:type="dxa"/>
          </w:tcPr>
          <w:p w14:paraId="416A707D" w14:textId="77777777" w:rsidR="00E46CCC" w:rsidRPr="006F2148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บริษัท เค พลัส โฮลดิ้ง จำกัด</w:t>
            </w:r>
          </w:p>
        </w:tc>
        <w:tc>
          <w:tcPr>
            <w:tcW w:w="990" w:type="dxa"/>
            <w:noWrap/>
          </w:tcPr>
          <w:p w14:paraId="2B6A52E3" w14:textId="77777777" w:rsidR="00E46CCC" w:rsidRPr="006F2148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gridSpan w:val="2"/>
          </w:tcPr>
          <w:p w14:paraId="28FAA263" w14:textId="77777777" w:rsidR="00E46CCC" w:rsidRPr="00D660E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ถือหุ้นในบริษัทร้อยละ </w:t>
            </w:r>
            <w:r w:rsidRPr="00AE4238">
              <w:rPr>
                <w:rFonts w:ascii="Angsana New" w:hAnsi="Angsana New"/>
                <w:sz w:val="30"/>
                <w:szCs w:val="30"/>
              </w:rPr>
              <w:t>17.90</w:t>
            </w:r>
          </w:p>
          <w:p w14:paraId="3234743A" w14:textId="77777777" w:rsidR="00E46CCC" w:rsidRPr="00AE4238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และมีผู้แทนเป็นกรรมการของบริษัท</w:t>
            </w:r>
          </w:p>
        </w:tc>
      </w:tr>
      <w:tr w:rsidR="00E46CCC" w:rsidRPr="00D660EC" w14:paraId="722B8BA8" w14:textId="77777777" w:rsidTr="00A16948">
        <w:tc>
          <w:tcPr>
            <w:tcW w:w="4140" w:type="dxa"/>
          </w:tcPr>
          <w:p w14:paraId="12F6DE6A" w14:textId="77777777" w:rsidR="006D3C00" w:rsidRDefault="00E46CCC" w:rsidP="00D542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667ABC" w:rsidRPr="00AE4238">
              <w:rPr>
                <w:rFonts w:ascii="Angsana New" w:hAnsi="Angsana New"/>
                <w:sz w:val="30"/>
                <w:szCs w:val="30"/>
                <w:cs/>
              </w:rPr>
              <w:t>อุบลไบโอเกษตร จำกัด</w:t>
            </w:r>
            <w:r w:rsidR="00D54261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D54261">
              <w:rPr>
                <w:rFonts w:ascii="Angsana New" w:hAnsi="Angsana New"/>
                <w:sz w:val="30"/>
                <w:szCs w:val="30"/>
              </w:rPr>
              <w:t xml:space="preserve">2562 : </w:t>
            </w:r>
            <w:r w:rsidR="00D5426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</w:p>
          <w:p w14:paraId="524CB51B" w14:textId="0381BD26" w:rsidR="00E46CCC" w:rsidRPr="00D660EC" w:rsidRDefault="006D3C00" w:rsidP="00D542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D54261">
              <w:rPr>
                <w:rFonts w:ascii="Angsana New" w:hAnsi="Angsana New" w:hint="cs"/>
                <w:sz w:val="30"/>
                <w:szCs w:val="30"/>
                <w:cs/>
              </w:rPr>
              <w:t>อุบลเกษตรพลังงาน จำกัด)</w:t>
            </w:r>
          </w:p>
        </w:tc>
        <w:tc>
          <w:tcPr>
            <w:tcW w:w="990" w:type="dxa"/>
            <w:noWrap/>
          </w:tcPr>
          <w:p w14:paraId="63CCA23A" w14:textId="77777777" w:rsidR="00E46CCC" w:rsidRPr="00D660E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gridSpan w:val="2"/>
          </w:tcPr>
          <w:p w14:paraId="3C78679B" w14:textId="77777777" w:rsidR="00E46CCC" w:rsidRPr="006F2148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E46CCC" w:rsidRPr="00D660EC" w14:paraId="1EF24F3D" w14:textId="77777777" w:rsidTr="00A16948">
        <w:tc>
          <w:tcPr>
            <w:tcW w:w="4140" w:type="dxa"/>
          </w:tcPr>
          <w:p w14:paraId="39D41EB0" w14:textId="77777777" w:rsidR="006D3C00" w:rsidRDefault="00667AB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บริษัท อุบลซันฟลาวเวอร์ จำกัด</w:t>
            </w:r>
            <w:r w:rsidR="00D54261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D54261">
              <w:rPr>
                <w:rFonts w:ascii="Angsana New" w:hAnsi="Angsana New"/>
                <w:sz w:val="30"/>
                <w:szCs w:val="30"/>
              </w:rPr>
              <w:t xml:space="preserve">2562 : </w:t>
            </w:r>
            <w:r w:rsidR="00D5426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</w:p>
          <w:p w14:paraId="0B99B0E2" w14:textId="5C0EBBD0" w:rsidR="00E46CCC" w:rsidRPr="006F2148" w:rsidRDefault="006D3C00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D54261">
              <w:rPr>
                <w:rFonts w:ascii="Angsana New" w:hAnsi="Angsana New" w:hint="cs"/>
                <w:sz w:val="30"/>
                <w:szCs w:val="30"/>
                <w:cs/>
              </w:rPr>
              <w:t>เอ็นพี ไบโอ เอเนอร์ยี่ จำกัด)</w:t>
            </w:r>
          </w:p>
        </w:tc>
        <w:tc>
          <w:tcPr>
            <w:tcW w:w="990" w:type="dxa"/>
            <w:noWrap/>
          </w:tcPr>
          <w:p w14:paraId="22238387" w14:textId="77777777" w:rsidR="00E46CCC" w:rsidRPr="00D660EC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gridSpan w:val="2"/>
          </w:tcPr>
          <w:p w14:paraId="47799913" w14:textId="77777777" w:rsidR="00E46CCC" w:rsidRPr="006F2148" w:rsidRDefault="00E46CCC" w:rsidP="006F21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2413BD" w:rsidRPr="00D660EC" w14:paraId="1C9273B8" w14:textId="77777777" w:rsidTr="00A16948">
        <w:tc>
          <w:tcPr>
            <w:tcW w:w="4140" w:type="dxa"/>
          </w:tcPr>
          <w:p w14:paraId="50D688C3" w14:textId="77777777" w:rsidR="002413BD" w:rsidRPr="00AE423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บริษัท อุบล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ไบโอก๊าซ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90" w:type="dxa"/>
            <w:noWrap/>
          </w:tcPr>
          <w:p w14:paraId="5149841E" w14:textId="77777777" w:rsidR="002413BD" w:rsidRPr="00D660E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gridSpan w:val="2"/>
          </w:tcPr>
          <w:p w14:paraId="0C5E6697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2413BD" w:rsidRPr="00D660EC" w14:paraId="4849F6B3" w14:textId="77777777" w:rsidTr="00A16948">
        <w:tc>
          <w:tcPr>
            <w:tcW w:w="4140" w:type="dxa"/>
            <w:shd w:val="clear" w:color="auto" w:fill="auto"/>
          </w:tcPr>
          <w:p w14:paraId="396E0A8C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Style w:val="st1"/>
                <w:rFonts w:ascii="Angsana New" w:hAnsi="Angsana New"/>
                <w:sz w:val="30"/>
                <w:szCs w:val="30"/>
                <w:cs/>
              </w:rPr>
              <w:t>บริษัท ปตท.จำกัด (มหาชน)</w:t>
            </w:r>
          </w:p>
        </w:tc>
        <w:tc>
          <w:tcPr>
            <w:tcW w:w="990" w:type="dxa"/>
            <w:shd w:val="clear" w:color="auto" w:fill="auto"/>
            <w:noWrap/>
          </w:tcPr>
          <w:p w14:paraId="4D97793F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gridSpan w:val="2"/>
            <w:shd w:val="clear" w:color="auto" w:fill="auto"/>
          </w:tcPr>
          <w:p w14:paraId="47133E4D" w14:textId="77777777" w:rsidR="002413BD" w:rsidRPr="00AE423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เป็นบริษัทใหญ่ลำดับสูงสุดของผู้ถือหุ้นรายใหญ่ของ   </w:t>
            </w:r>
          </w:p>
        </w:tc>
      </w:tr>
      <w:tr w:rsidR="002413BD" w:rsidRPr="00D660EC" w14:paraId="77CF94F9" w14:textId="77777777" w:rsidTr="00A16948">
        <w:tc>
          <w:tcPr>
            <w:tcW w:w="4140" w:type="dxa"/>
            <w:shd w:val="clear" w:color="auto" w:fill="auto"/>
          </w:tcPr>
          <w:p w14:paraId="588A0BFD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Style w:val="st1"/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42FAD661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2"/>
            <w:shd w:val="clear" w:color="auto" w:fill="auto"/>
          </w:tcPr>
          <w:p w14:paraId="2BFF2F8A" w14:textId="77777777" w:rsidR="002413BD" w:rsidRPr="00AE423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บริษัท</w:t>
            </w:r>
          </w:p>
        </w:tc>
      </w:tr>
      <w:tr w:rsidR="002413BD" w:rsidRPr="00D660EC" w14:paraId="7618691D" w14:textId="77777777" w:rsidTr="00A16948">
        <w:tc>
          <w:tcPr>
            <w:tcW w:w="4140" w:type="dxa"/>
            <w:shd w:val="clear" w:color="auto" w:fill="auto"/>
          </w:tcPr>
          <w:p w14:paraId="71931E79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108"/>
              <w:rPr>
                <w:rStyle w:val="st1"/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Style w:val="st1"/>
                <w:rFonts w:ascii="Angsana New" w:hAnsi="Angsana New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990" w:type="dxa"/>
            <w:shd w:val="clear" w:color="auto" w:fill="auto"/>
            <w:noWrap/>
          </w:tcPr>
          <w:p w14:paraId="3404F847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gridSpan w:val="2"/>
            <w:shd w:val="clear" w:color="auto" w:fill="auto"/>
          </w:tcPr>
          <w:p w14:paraId="3DB57A0F" w14:textId="77777777" w:rsidR="002413BD" w:rsidRPr="00AE423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เป็นบริษัทใหญ่ของผู้ถือหุ้นรายใหญ่ของบริษัท</w:t>
            </w:r>
          </w:p>
        </w:tc>
      </w:tr>
      <w:tr w:rsidR="002413BD" w:rsidRPr="00D86ECA" w14:paraId="09BCB04E" w14:textId="77777777" w:rsidTr="00A16948">
        <w:tc>
          <w:tcPr>
            <w:tcW w:w="4140" w:type="dxa"/>
          </w:tcPr>
          <w:p w14:paraId="21856B4F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บริษัท บางจาก คอร์ปอเรชั่น จำกัด</w:t>
            </w:r>
          </w:p>
        </w:tc>
        <w:tc>
          <w:tcPr>
            <w:tcW w:w="990" w:type="dxa"/>
            <w:noWrap/>
          </w:tcPr>
          <w:p w14:paraId="16726D39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gridSpan w:val="2"/>
          </w:tcPr>
          <w:p w14:paraId="3ED4EE09" w14:textId="77777777" w:rsidR="002413BD" w:rsidRPr="00AE423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เป็นบริษัทใหญ่ของผู้ถือหุ้นรายใหญ่ของบริษัท</w:t>
            </w:r>
          </w:p>
        </w:tc>
      </w:tr>
      <w:tr w:rsidR="002413BD" w:rsidRPr="00D660EC" w14:paraId="493565FB" w14:textId="77777777" w:rsidTr="00A16948">
        <w:tc>
          <w:tcPr>
            <w:tcW w:w="4140" w:type="dxa"/>
          </w:tcPr>
          <w:p w14:paraId="26C45C6E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990" w:type="dxa"/>
            <w:noWrap/>
          </w:tcPr>
          <w:p w14:paraId="561AB55C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2"/>
          </w:tcPr>
          <w:p w14:paraId="59AC7C9D" w14:textId="77777777" w:rsidR="002413BD" w:rsidRPr="00AE423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413BD" w:rsidRPr="00D86ECA" w14:paraId="0DF2EBA1" w14:textId="77777777" w:rsidTr="00A16948">
        <w:tc>
          <w:tcPr>
            <w:tcW w:w="4140" w:type="dxa"/>
          </w:tcPr>
          <w:p w14:paraId="20962AF2" w14:textId="77777777" w:rsidR="002413BD" w:rsidRPr="00D660E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บริษัท ปตท. น้ำมันและการค้าปลีก จำกัด</w:t>
            </w:r>
          </w:p>
        </w:tc>
        <w:tc>
          <w:tcPr>
            <w:tcW w:w="990" w:type="dxa"/>
            <w:noWrap/>
          </w:tcPr>
          <w:p w14:paraId="3BFA5ACF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  <w:gridSpan w:val="2"/>
          </w:tcPr>
          <w:p w14:paraId="0E7A8953" w14:textId="77777777" w:rsidR="002413BD" w:rsidRPr="00AE423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บริษัทย่อยของบริษัทใหญ่ลำดับสูงสุดของผู้ถือหุ้นราย</w:t>
            </w:r>
          </w:p>
        </w:tc>
      </w:tr>
      <w:tr w:rsidR="002413BD" w:rsidRPr="00D660EC" w14:paraId="44FEA7E6" w14:textId="77777777" w:rsidTr="00A16948">
        <w:tc>
          <w:tcPr>
            <w:tcW w:w="4140" w:type="dxa"/>
          </w:tcPr>
          <w:p w14:paraId="3B4634FD" w14:textId="77777777" w:rsidR="002413BD" w:rsidRPr="00D660E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990" w:type="dxa"/>
            <w:noWrap/>
          </w:tcPr>
          <w:p w14:paraId="0F6B9BEA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2"/>
          </w:tcPr>
          <w:p w14:paraId="2E4916DB" w14:textId="77777777" w:rsidR="002413BD" w:rsidRPr="00AE423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ใหญ่ของบริษัท</w:t>
            </w:r>
          </w:p>
        </w:tc>
      </w:tr>
      <w:tr w:rsidR="002413BD" w:rsidRPr="00D86ECA" w14:paraId="5596B176" w14:textId="77777777" w:rsidTr="00A16948">
        <w:trPr>
          <w:gridAfter w:val="1"/>
          <w:wAfter w:w="90" w:type="dxa"/>
        </w:trPr>
        <w:tc>
          <w:tcPr>
            <w:tcW w:w="4140" w:type="dxa"/>
          </w:tcPr>
          <w:p w14:paraId="787C024F" w14:textId="77777777" w:rsidR="002413BD" w:rsidRPr="00D660E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บางจากไบโอเอทานอล </w:t>
            </w:r>
          </w:p>
        </w:tc>
        <w:tc>
          <w:tcPr>
            <w:tcW w:w="990" w:type="dxa"/>
            <w:noWrap/>
          </w:tcPr>
          <w:p w14:paraId="48719625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4899F69D" w14:textId="77777777" w:rsidR="002413BD" w:rsidRPr="00AE423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เป็นบริษัทย่อยของผู้ถือหุ้นรายใหญ่</w:t>
            </w:r>
          </w:p>
        </w:tc>
      </w:tr>
      <w:tr w:rsidR="002413BD" w:rsidRPr="00D660EC" w14:paraId="50BBAC86" w14:textId="77777777" w:rsidTr="00A16948">
        <w:trPr>
          <w:gridAfter w:val="1"/>
          <w:wAfter w:w="90" w:type="dxa"/>
        </w:trPr>
        <w:tc>
          <w:tcPr>
            <w:tcW w:w="4140" w:type="dxa"/>
          </w:tcPr>
          <w:p w14:paraId="1122E033" w14:textId="77777777" w:rsidR="002413BD" w:rsidRPr="00D660E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ฉะเชิงเทรา) จำกัด</w:t>
            </w:r>
          </w:p>
        </w:tc>
        <w:tc>
          <w:tcPr>
            <w:tcW w:w="990" w:type="dxa"/>
            <w:noWrap/>
          </w:tcPr>
          <w:p w14:paraId="01FFC053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</w:tcPr>
          <w:p w14:paraId="4B81E1AE" w14:textId="77777777" w:rsidR="002413BD" w:rsidRPr="00AE423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413BD" w:rsidRPr="00D660EC" w14:paraId="5A554FBC" w14:textId="77777777" w:rsidTr="00A16948">
        <w:trPr>
          <w:gridAfter w:val="1"/>
          <w:wAfter w:w="90" w:type="dxa"/>
        </w:trPr>
        <w:tc>
          <w:tcPr>
            <w:tcW w:w="4140" w:type="dxa"/>
          </w:tcPr>
          <w:p w14:paraId="4AD67921" w14:textId="77777777" w:rsidR="002413BD" w:rsidRPr="00D660E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990" w:type="dxa"/>
            <w:noWrap/>
          </w:tcPr>
          <w:p w14:paraId="20F1C8C6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76B008FA" w14:textId="77777777" w:rsidR="002413BD" w:rsidRPr="00AE423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</w:p>
        </w:tc>
      </w:tr>
      <w:tr w:rsidR="002413BD" w:rsidRPr="00D660EC" w14:paraId="6822FD99" w14:textId="77777777" w:rsidTr="00A16948">
        <w:trPr>
          <w:gridAfter w:val="1"/>
          <w:wAfter w:w="90" w:type="dxa"/>
        </w:trPr>
        <w:tc>
          <w:tcPr>
            <w:tcW w:w="4140" w:type="dxa"/>
          </w:tcPr>
          <w:p w14:paraId="15E0D550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บริษัท ส.เขมราฐทรานสปอร์ต จำกัด</w:t>
            </w:r>
          </w:p>
        </w:tc>
        <w:tc>
          <w:tcPr>
            <w:tcW w:w="990" w:type="dxa"/>
            <w:noWrap/>
          </w:tcPr>
          <w:p w14:paraId="6D6414C2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337D473F" w14:textId="77777777" w:rsidR="002413BD" w:rsidRPr="00AE423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</w:p>
        </w:tc>
      </w:tr>
      <w:tr w:rsidR="002413BD" w:rsidRPr="00D660EC" w14:paraId="70A7FCBB" w14:textId="77777777" w:rsidTr="00A16948">
        <w:trPr>
          <w:gridAfter w:val="1"/>
          <w:wAfter w:w="90" w:type="dxa"/>
        </w:trPr>
        <w:tc>
          <w:tcPr>
            <w:tcW w:w="4140" w:type="dxa"/>
          </w:tcPr>
          <w:p w14:paraId="2167BBE3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บริษัท รักษาความปลอดภัย เอส.เค.การ์เดี้ยน จำกัด</w:t>
            </w:r>
          </w:p>
        </w:tc>
        <w:tc>
          <w:tcPr>
            <w:tcW w:w="990" w:type="dxa"/>
            <w:noWrap/>
          </w:tcPr>
          <w:p w14:paraId="239FBD1F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422716F1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</w:p>
        </w:tc>
      </w:tr>
      <w:tr w:rsidR="002413BD" w:rsidRPr="00D660EC" w14:paraId="7544335E" w14:textId="77777777" w:rsidTr="00A16948">
        <w:trPr>
          <w:gridAfter w:val="1"/>
          <w:wAfter w:w="90" w:type="dxa"/>
        </w:trPr>
        <w:tc>
          <w:tcPr>
            <w:tcW w:w="4140" w:type="dxa"/>
          </w:tcPr>
          <w:p w14:paraId="77978253" w14:textId="3EE1BA78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บริษัท เอสเค.กรีน อโกร โปรดักส์ จำกัด</w:t>
            </w:r>
            <w:r w:rsidR="00EB3230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990" w:type="dxa"/>
            <w:noWrap/>
          </w:tcPr>
          <w:p w14:paraId="0A6F95AE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75CDDA7F" w14:textId="77777777" w:rsidR="002413BD" w:rsidRPr="00AE423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</w:p>
        </w:tc>
      </w:tr>
      <w:tr w:rsidR="002413BD" w:rsidRPr="00D660EC" w14:paraId="7B51BDDA" w14:textId="77777777" w:rsidTr="00A16948">
        <w:trPr>
          <w:gridAfter w:val="1"/>
          <w:wAfter w:w="90" w:type="dxa"/>
        </w:trPr>
        <w:tc>
          <w:tcPr>
            <w:tcW w:w="4140" w:type="dxa"/>
          </w:tcPr>
          <w:p w14:paraId="54739974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ห้างหุ้นส่วนจำกัด ชนะชัยเขมราฐ</w:t>
            </w:r>
          </w:p>
        </w:tc>
        <w:tc>
          <w:tcPr>
            <w:tcW w:w="990" w:type="dxa"/>
            <w:noWrap/>
          </w:tcPr>
          <w:p w14:paraId="71D2DE2A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41A1E818" w14:textId="77777777" w:rsidR="002413BD" w:rsidRPr="00AE423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</w:t>
            </w:r>
          </w:p>
        </w:tc>
      </w:tr>
      <w:tr w:rsidR="00E61B77" w:rsidRPr="00D660EC" w14:paraId="535A6E07" w14:textId="77777777" w:rsidTr="00A16948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3FEEC0DB" w14:textId="77777777" w:rsidR="00E61B77" w:rsidRPr="00AE4238" w:rsidRDefault="00E61B77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456956CB" w14:textId="77777777" w:rsidR="00E61B77" w:rsidRPr="00AE4238" w:rsidRDefault="00E61B77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75337D4A" w14:textId="77777777" w:rsidR="00E61B77" w:rsidRPr="00AE4238" w:rsidRDefault="00E61B77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729B" w:rsidRPr="00D660EC" w14:paraId="5E8C78D7" w14:textId="77777777" w:rsidTr="00A16948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5E71110D" w14:textId="77777777" w:rsidR="0042729B" w:rsidRPr="00AE4238" w:rsidRDefault="0042729B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32A7F584" w14:textId="77777777" w:rsidR="0042729B" w:rsidRPr="00AE4238" w:rsidRDefault="0042729B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shd w:val="clear" w:color="auto" w:fill="auto"/>
          </w:tcPr>
          <w:p w14:paraId="7082A1F7" w14:textId="77777777" w:rsidR="0042729B" w:rsidRPr="00AE4238" w:rsidRDefault="0042729B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413BD" w:rsidRPr="00D660EC" w14:paraId="31AEFE9D" w14:textId="77777777" w:rsidTr="00A16948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14:paraId="09ED4BEF" w14:textId="77777777" w:rsidR="002413BD" w:rsidRPr="00D660EC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990" w:type="dxa"/>
            <w:shd w:val="clear" w:color="auto" w:fill="auto"/>
            <w:noWrap/>
          </w:tcPr>
          <w:p w14:paraId="6F86CD7D" w14:textId="77777777" w:rsidR="002413BD" w:rsidRPr="006F214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186210F" w14:textId="77777777" w:rsidR="002413BD" w:rsidRPr="00AE4238" w:rsidRDefault="002413BD" w:rsidP="002413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                                                                                 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B101304" w14:textId="77777777" w:rsidR="00566DA7" w:rsidRPr="0040037E" w:rsidRDefault="00566DA7" w:rsidP="00566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8"/>
          <w:szCs w:val="8"/>
        </w:rPr>
      </w:pPr>
    </w:p>
    <w:p w14:paraId="1F98A632" w14:textId="5EA78116" w:rsidR="006C2E93" w:rsidRDefault="00247639" w:rsidP="006C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3" w:hanging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</w:rPr>
        <w:tab/>
      </w:r>
      <w:r w:rsidR="00EB3230">
        <w:rPr>
          <w:rFonts w:ascii="Angsana New" w:hAnsi="Angsana New"/>
          <w:sz w:val="30"/>
          <w:szCs w:val="30"/>
        </w:rPr>
        <w:t>*</w:t>
      </w:r>
      <w:r w:rsidR="00EB3230">
        <w:rPr>
          <w:rFonts w:ascii="Angsana New" w:hAnsi="Angsana New" w:hint="cs"/>
          <w:sz w:val="30"/>
          <w:szCs w:val="30"/>
          <w:cs/>
        </w:rPr>
        <w:t>เมื่อวันท</w:t>
      </w:r>
      <w:r w:rsidR="00F64E43">
        <w:rPr>
          <w:rFonts w:ascii="Angsana New" w:hAnsi="Angsana New" w:hint="cs"/>
          <w:sz w:val="30"/>
          <w:szCs w:val="30"/>
          <w:cs/>
        </w:rPr>
        <w:t xml:space="preserve">ี่ </w:t>
      </w:r>
      <w:r w:rsidR="00F64E43">
        <w:rPr>
          <w:rFonts w:ascii="Angsana New" w:hAnsi="Angsana New"/>
          <w:sz w:val="30"/>
          <w:szCs w:val="30"/>
        </w:rPr>
        <w:t xml:space="preserve">30 </w:t>
      </w:r>
      <w:r w:rsidR="00F64E43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F64E43">
        <w:rPr>
          <w:rFonts w:ascii="Angsana New" w:hAnsi="Angsana New"/>
          <w:sz w:val="30"/>
          <w:szCs w:val="30"/>
        </w:rPr>
        <w:t xml:space="preserve">2562 </w:t>
      </w:r>
      <w:r w:rsidR="00F64E43">
        <w:rPr>
          <w:rFonts w:ascii="Angsana New" w:hAnsi="Angsana New" w:hint="cs"/>
          <w:sz w:val="30"/>
          <w:szCs w:val="30"/>
          <w:cs/>
        </w:rPr>
        <w:t>ผู้ถือหุ้นใหญ่ของ</w:t>
      </w:r>
      <w:r w:rsidR="00F64E43" w:rsidRPr="00F64E43">
        <w:rPr>
          <w:rFonts w:ascii="Angsana New" w:hAnsi="Angsana New"/>
          <w:sz w:val="30"/>
          <w:szCs w:val="30"/>
          <w:cs/>
        </w:rPr>
        <w:t>บริษัท</w:t>
      </w:r>
      <w:r w:rsidR="006C2E93">
        <w:rPr>
          <w:rFonts w:ascii="Angsana New" w:hAnsi="Angsana New" w:hint="cs"/>
          <w:sz w:val="30"/>
          <w:szCs w:val="30"/>
          <w:cs/>
        </w:rPr>
        <w:t xml:space="preserve">ขายหุ้นของบริษัท </w:t>
      </w:r>
      <w:r w:rsidR="006C2E93" w:rsidRPr="00F64E43">
        <w:rPr>
          <w:rFonts w:ascii="Angsana New" w:hAnsi="Angsana New" w:hint="cs"/>
          <w:sz w:val="30"/>
          <w:szCs w:val="30"/>
          <w:cs/>
        </w:rPr>
        <w:t>เอสเค. กรี</w:t>
      </w:r>
      <w:r w:rsidR="006C2E93" w:rsidRPr="00F64E43">
        <w:rPr>
          <w:rFonts w:ascii="Angsana New" w:hAnsi="Angsana New"/>
          <w:sz w:val="30"/>
          <w:szCs w:val="30"/>
          <w:cs/>
        </w:rPr>
        <w:t>น</w:t>
      </w:r>
      <w:r w:rsidR="00F64E43" w:rsidRPr="00F64E43">
        <w:rPr>
          <w:rFonts w:ascii="Angsana New" w:hAnsi="Angsana New"/>
          <w:sz w:val="30"/>
          <w:szCs w:val="30"/>
          <w:cs/>
        </w:rPr>
        <w:t xml:space="preserve"> อโกร โปรดักส์ จำกัด</w:t>
      </w:r>
      <w:r w:rsidR="006C2E93">
        <w:rPr>
          <w:rFonts w:ascii="Angsana New" w:hAnsi="Angsana New" w:hint="cs"/>
          <w:sz w:val="30"/>
          <w:szCs w:val="30"/>
          <w:cs/>
        </w:rPr>
        <w:t>ให้แก่บุคคลภายนอก ส่งผลให้ความสัมพันธ์กับบริษัทสิ้นสุดลง</w:t>
      </w:r>
    </w:p>
    <w:p w14:paraId="464EEB3A" w14:textId="46BB6EDB" w:rsidR="006543AC" w:rsidRPr="0040037E" w:rsidRDefault="005A50C7" w:rsidP="006C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8"/>
          <w:szCs w:val="8"/>
        </w:rPr>
      </w:pPr>
      <w:r w:rsidRPr="00AE4238">
        <w:rPr>
          <w:rFonts w:ascii="Angsana New" w:hAnsi="Angsana New"/>
          <w:sz w:val="30"/>
          <w:szCs w:val="30"/>
        </w:rPr>
        <w:tab/>
      </w:r>
    </w:p>
    <w:p w14:paraId="216A8F6C" w14:textId="6EE44599" w:rsidR="001F3F71" w:rsidRPr="00D660EC" w:rsidRDefault="001F3F71" w:rsidP="00654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3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100CF987" w14:textId="77777777" w:rsidR="00DE030E" w:rsidRPr="0040037E" w:rsidRDefault="00DE030E" w:rsidP="00DE0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8"/>
          <w:szCs w:val="8"/>
          <w:cs/>
        </w:rPr>
      </w:pPr>
    </w:p>
    <w:tbl>
      <w:tblPr>
        <w:tblW w:w="9522" w:type="dxa"/>
        <w:tblInd w:w="450" w:type="dxa"/>
        <w:tblLook w:val="01E0" w:firstRow="1" w:lastRow="1" w:firstColumn="1" w:lastColumn="1" w:noHBand="0" w:noVBand="0"/>
      </w:tblPr>
      <w:tblGrid>
        <w:gridCol w:w="3960"/>
        <w:gridCol w:w="5562"/>
      </w:tblGrid>
      <w:tr w:rsidR="001F3F71" w:rsidRPr="00D660EC" w14:paraId="02E35915" w14:textId="77777777" w:rsidTr="00F27C6C">
        <w:tc>
          <w:tcPr>
            <w:tcW w:w="3960" w:type="dxa"/>
            <w:shd w:val="clear" w:color="auto" w:fill="auto"/>
          </w:tcPr>
          <w:p w14:paraId="5CCD7AF8" w14:textId="77777777" w:rsidR="001F3F71" w:rsidRPr="00A05AF7" w:rsidRDefault="001F3F71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62" w:type="dxa"/>
            <w:shd w:val="clear" w:color="auto" w:fill="auto"/>
          </w:tcPr>
          <w:p w14:paraId="51F36E82" w14:textId="77777777" w:rsidR="001F3F71" w:rsidRPr="00A05AF7" w:rsidRDefault="001F3F71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B5D49" w:rsidRPr="00D660EC" w14:paraId="0984B80B" w14:textId="77777777" w:rsidTr="00F27C6C">
        <w:tc>
          <w:tcPr>
            <w:tcW w:w="3960" w:type="dxa"/>
            <w:shd w:val="clear" w:color="auto" w:fill="auto"/>
          </w:tcPr>
          <w:p w14:paraId="4CA838E0" w14:textId="77777777" w:rsidR="007B5D49" w:rsidRPr="00EE3ACC" w:rsidRDefault="007B5D49" w:rsidP="00087C6E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รายได้จากการขายสินค้าและการให้บริการ  </w:t>
            </w:r>
          </w:p>
        </w:tc>
        <w:tc>
          <w:tcPr>
            <w:tcW w:w="5562" w:type="dxa"/>
            <w:shd w:val="clear" w:color="auto" w:fill="auto"/>
          </w:tcPr>
          <w:p w14:paraId="6C9ACBAE" w14:textId="77777777" w:rsidR="007B5D49" w:rsidRPr="00AE4238" w:rsidRDefault="007B5D49" w:rsidP="009E4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ราคาตลาดหรือในราคาที่ตกลงกันตามสัญญาหากไม่มี</w:t>
            </w:r>
          </w:p>
        </w:tc>
      </w:tr>
      <w:tr w:rsidR="007B5D49" w:rsidRPr="00D660EC" w14:paraId="14DE4A31" w14:textId="77777777" w:rsidTr="00F27C6C">
        <w:tc>
          <w:tcPr>
            <w:tcW w:w="3960" w:type="dxa"/>
            <w:shd w:val="clear" w:color="auto" w:fill="auto"/>
          </w:tcPr>
          <w:p w14:paraId="43952BC7" w14:textId="77777777" w:rsidR="007B5D49" w:rsidRPr="00D660EC" w:rsidRDefault="007B5D49" w:rsidP="00087C6E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รายได้ค่าเช่า ซื้อสินค้าและสินทรัพย์</w:t>
            </w:r>
          </w:p>
        </w:tc>
        <w:tc>
          <w:tcPr>
            <w:tcW w:w="5562" w:type="dxa"/>
            <w:shd w:val="clear" w:color="auto" w:fill="auto"/>
          </w:tcPr>
          <w:p w14:paraId="4CBD4A75" w14:textId="77777777" w:rsidR="007B5D49" w:rsidRPr="00AE4238" w:rsidRDefault="007B5D49" w:rsidP="009E4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bookmarkStart w:id="2" w:name="OLE_LINK5"/>
            <w:bookmarkStart w:id="3" w:name="OLE_LINK6"/>
            <w:r w:rsidRPr="00AE4238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bookmarkEnd w:id="2"/>
            <w:bookmarkEnd w:id="3"/>
            <w:r w:rsidRPr="00AE4238">
              <w:rPr>
                <w:rFonts w:ascii="Angsana New" w:hAnsi="Angsana New"/>
                <w:sz w:val="30"/>
                <w:szCs w:val="30"/>
                <w:cs/>
              </w:rPr>
              <w:t>รองรับ</w:t>
            </w:r>
          </w:p>
        </w:tc>
      </w:tr>
      <w:tr w:rsidR="007B5D49" w:rsidRPr="00D660EC" w14:paraId="59B1C122" w14:textId="77777777" w:rsidTr="00F27C6C">
        <w:tc>
          <w:tcPr>
            <w:tcW w:w="3960" w:type="dxa"/>
            <w:shd w:val="clear" w:color="auto" w:fill="auto"/>
          </w:tcPr>
          <w:p w14:paraId="2ED0EB8E" w14:textId="77777777" w:rsidR="007B5D49" w:rsidRPr="00A05AF7" w:rsidRDefault="007B5D49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ดอกเบี้ยรับและดอกเบี้ยจ่าย</w:t>
            </w:r>
          </w:p>
        </w:tc>
        <w:tc>
          <w:tcPr>
            <w:tcW w:w="5562" w:type="dxa"/>
            <w:shd w:val="clear" w:color="auto" w:fill="auto"/>
          </w:tcPr>
          <w:p w14:paraId="1FE97171" w14:textId="77777777" w:rsidR="007B5D49" w:rsidRPr="00AE4238" w:rsidRDefault="007B5D49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  <w:tr w:rsidR="007B5D49" w:rsidRPr="00D660EC" w14:paraId="6F19C0E2" w14:textId="77777777" w:rsidTr="00F27C6C">
        <w:tc>
          <w:tcPr>
            <w:tcW w:w="3960" w:type="dxa"/>
          </w:tcPr>
          <w:p w14:paraId="134B2154" w14:textId="77777777" w:rsidR="007B5D49" w:rsidRPr="00EE3ACC" w:rsidRDefault="007B5D49" w:rsidP="00087C6E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รายได้เงินปันผล</w:t>
            </w:r>
          </w:p>
        </w:tc>
        <w:tc>
          <w:tcPr>
            <w:tcW w:w="5562" w:type="dxa"/>
          </w:tcPr>
          <w:p w14:paraId="444A3D2D" w14:textId="77777777" w:rsidR="007B5D49" w:rsidRPr="00EE3ACC" w:rsidRDefault="007B5D49" w:rsidP="00087C6E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ตามสิทธิการได้รับเงินปันผล</w:t>
            </w:r>
          </w:p>
        </w:tc>
      </w:tr>
      <w:tr w:rsidR="007B5D49" w:rsidRPr="00D660EC" w14:paraId="0E000079" w14:textId="77777777" w:rsidTr="00F27C6C">
        <w:tc>
          <w:tcPr>
            <w:tcW w:w="3960" w:type="dxa"/>
            <w:shd w:val="clear" w:color="auto" w:fill="auto"/>
          </w:tcPr>
          <w:p w14:paraId="4A09A0A0" w14:textId="77777777" w:rsidR="007B5D49" w:rsidRPr="00A05AF7" w:rsidRDefault="00FA7C04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ค่าขนส่งและ</w:t>
            </w:r>
            <w:r w:rsidR="007B5D49" w:rsidRPr="00AE423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62" w:type="dxa"/>
            <w:shd w:val="clear" w:color="auto" w:fill="auto"/>
          </w:tcPr>
          <w:p w14:paraId="6E640425" w14:textId="77777777" w:rsidR="007B5D49" w:rsidRPr="00AE4238" w:rsidRDefault="007B5D49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7B5D49" w:rsidRPr="00D660EC" w14:paraId="0DB967D7" w14:textId="77777777" w:rsidTr="00F27C6C">
        <w:tc>
          <w:tcPr>
            <w:tcW w:w="3960" w:type="dxa"/>
            <w:shd w:val="clear" w:color="auto" w:fill="auto"/>
          </w:tcPr>
          <w:p w14:paraId="311ECD57" w14:textId="77777777" w:rsidR="007B5D49" w:rsidRPr="00A05AF7" w:rsidRDefault="007B5D49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562" w:type="dxa"/>
            <w:shd w:val="clear" w:color="auto" w:fill="auto"/>
          </w:tcPr>
          <w:p w14:paraId="05B862F8" w14:textId="77777777" w:rsidR="007B5D49" w:rsidRPr="00AE4238" w:rsidRDefault="007B5D49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ตามจำนวนที่ได้รับการอนุมัติโดยผู้ถือหุ้นของกลุ่มบริษัท</w:t>
            </w:r>
          </w:p>
        </w:tc>
      </w:tr>
    </w:tbl>
    <w:p w14:paraId="1CD148DF" w14:textId="77777777" w:rsidR="00A16948" w:rsidRPr="0040037E" w:rsidRDefault="001F3F71" w:rsidP="006C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8"/>
          <w:szCs w:val="8"/>
        </w:rPr>
      </w:pPr>
      <w:r w:rsidRPr="00AE4238">
        <w:rPr>
          <w:rFonts w:ascii="Angsana New" w:hAnsi="Angsana New"/>
          <w:spacing w:val="-10"/>
          <w:sz w:val="30"/>
          <w:szCs w:val="30"/>
        </w:rPr>
        <w:tab/>
      </w:r>
    </w:p>
    <w:p w14:paraId="23E55B78" w14:textId="77777777" w:rsidR="001F3F71" w:rsidRPr="00D660EC" w:rsidRDefault="001F3F71" w:rsidP="00A16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รายการที่สำคัญกับบุคคล</w:t>
      </w:r>
      <w:r w:rsidRPr="00AE4238">
        <w:rPr>
          <w:rFonts w:ascii="Angsana New" w:hAnsi="Angsana New"/>
          <w:spacing w:val="-10"/>
          <w:sz w:val="30"/>
          <w:szCs w:val="30"/>
          <w:cs/>
        </w:rPr>
        <w:t xml:space="preserve">หรือกิจการที่เกี่ยวข้องกันสำหรับแต่ละปีสิ้นสุดวันที่ </w:t>
      </w:r>
      <w:r w:rsidRPr="00AE4238">
        <w:rPr>
          <w:rFonts w:ascii="Angsana New" w:hAnsi="Angsana New"/>
          <w:spacing w:val="-10"/>
          <w:sz w:val="30"/>
          <w:szCs w:val="30"/>
        </w:rPr>
        <w:t>31</w:t>
      </w:r>
      <w:r w:rsidRPr="00AE4238">
        <w:rPr>
          <w:rFonts w:ascii="Angsana New" w:hAnsi="Angsana New"/>
          <w:spacing w:val="-10"/>
          <w:sz w:val="30"/>
          <w:szCs w:val="30"/>
          <w:cs/>
        </w:rPr>
        <w:t xml:space="preserve"> ธันวาคม สรุปได้ดังนี้  </w:t>
      </w:r>
    </w:p>
    <w:p w14:paraId="30F2D6DF" w14:textId="77777777" w:rsidR="00357181" w:rsidRPr="0040037E" w:rsidRDefault="00357181" w:rsidP="00970547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spacing w:val="-10"/>
          <w:sz w:val="8"/>
          <w:szCs w:val="8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33"/>
        <w:gridCol w:w="270"/>
        <w:gridCol w:w="1260"/>
        <w:gridCol w:w="270"/>
        <w:gridCol w:w="1215"/>
        <w:gridCol w:w="270"/>
        <w:gridCol w:w="1233"/>
      </w:tblGrid>
      <w:tr w:rsidR="004F1229" w:rsidRPr="00D660EC" w14:paraId="501FA5B3" w14:textId="77777777" w:rsidTr="00F27C6C">
        <w:trPr>
          <w:cantSplit/>
          <w:tblHeader/>
        </w:trPr>
        <w:tc>
          <w:tcPr>
            <w:tcW w:w="3510" w:type="dxa"/>
          </w:tcPr>
          <w:p w14:paraId="6F29FF67" w14:textId="77777777" w:rsidR="004F1229" w:rsidRPr="00247639" w:rsidRDefault="004F1229" w:rsidP="00B94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3" w:type="dxa"/>
            <w:gridSpan w:val="3"/>
          </w:tcPr>
          <w:p w14:paraId="3937FCD1" w14:textId="77777777" w:rsidR="004F1229" w:rsidRPr="00247639" w:rsidRDefault="004F1229" w:rsidP="00B94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EAB512" w14:textId="77777777" w:rsidR="004F1229" w:rsidRPr="00247639" w:rsidRDefault="004F1229" w:rsidP="00B94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</w:tcPr>
          <w:p w14:paraId="4E313088" w14:textId="77777777" w:rsidR="004F1229" w:rsidRPr="00AE4238" w:rsidRDefault="004F1229" w:rsidP="00B94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B6B" w:rsidRPr="00D660EC" w14:paraId="0FAE3F43" w14:textId="77777777" w:rsidTr="00F27C6C">
        <w:trPr>
          <w:cantSplit/>
          <w:tblHeader/>
        </w:trPr>
        <w:tc>
          <w:tcPr>
            <w:tcW w:w="3510" w:type="dxa"/>
          </w:tcPr>
          <w:p w14:paraId="6924AB20" w14:textId="77777777" w:rsidR="006D7B6B" w:rsidRPr="00247639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EC5E86E" w14:textId="77777777" w:rsidR="006D7B6B" w:rsidRPr="00247639" w:rsidRDefault="00F27C6C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9729CD3" w14:textId="77777777" w:rsidR="006D7B6B" w:rsidRPr="00247639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734D3" w14:textId="77777777" w:rsidR="006D7B6B" w:rsidRPr="00247639" w:rsidRDefault="00F27C6C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2B26B41" w14:textId="77777777" w:rsidR="006D7B6B" w:rsidRPr="00247639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1C965F8" w14:textId="77777777" w:rsidR="006D7B6B" w:rsidRPr="00247639" w:rsidRDefault="00F27C6C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659AE44" w14:textId="77777777" w:rsidR="006D7B6B" w:rsidRPr="00247639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97F3202" w14:textId="77777777" w:rsidR="006D7B6B" w:rsidRPr="00247639" w:rsidRDefault="00F27C6C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D7B6B" w:rsidRPr="00D660EC" w14:paraId="0D2CB799" w14:textId="77777777" w:rsidTr="00F27C6C">
        <w:trPr>
          <w:cantSplit/>
          <w:tblHeader/>
        </w:trPr>
        <w:tc>
          <w:tcPr>
            <w:tcW w:w="3510" w:type="dxa"/>
          </w:tcPr>
          <w:p w14:paraId="2ABD9A39" w14:textId="77777777" w:rsidR="006D7B6B" w:rsidRPr="00247639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1" w:type="dxa"/>
            <w:gridSpan w:val="7"/>
          </w:tcPr>
          <w:p w14:paraId="46D24EFA" w14:textId="77777777" w:rsidR="006D7B6B" w:rsidRPr="00AE4238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D3B86" w:rsidRPr="00D660EC" w14:paraId="7F33FA86" w14:textId="77777777" w:rsidTr="00F27C6C">
        <w:trPr>
          <w:cantSplit/>
          <w:trHeight w:val="65"/>
        </w:trPr>
        <w:tc>
          <w:tcPr>
            <w:tcW w:w="3510" w:type="dxa"/>
          </w:tcPr>
          <w:p w14:paraId="078C15D8" w14:textId="77777777" w:rsidR="000D3B86" w:rsidRPr="00AE4238" w:rsidRDefault="000D3B86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3" w:type="dxa"/>
          </w:tcPr>
          <w:p w14:paraId="242EA7DB" w14:textId="77777777" w:rsidR="000D3B86" w:rsidRPr="00247639" w:rsidRDefault="000D3B86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A52BA" w14:textId="77777777" w:rsidR="000D3B86" w:rsidRPr="00247639" w:rsidRDefault="000D3B86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747F11" w14:textId="77777777" w:rsidR="000D3B86" w:rsidRPr="00247639" w:rsidRDefault="000D3B86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B6C50" w14:textId="77777777" w:rsidR="000D3B86" w:rsidRPr="00247639" w:rsidRDefault="000D3B86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6B741A9" w14:textId="77777777" w:rsidR="000D3B86" w:rsidRPr="00247639" w:rsidRDefault="000D3B86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5EA8F7" w14:textId="77777777" w:rsidR="000D3B86" w:rsidRPr="007565F3" w:rsidRDefault="000D3B86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D84EAE4" w14:textId="77777777" w:rsidR="000D3B86" w:rsidRPr="00247639" w:rsidRDefault="000D3B86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C6C" w:rsidRPr="00D660EC" w14:paraId="4843230C" w14:textId="77777777" w:rsidTr="00F27C6C">
        <w:trPr>
          <w:cantSplit/>
        </w:trPr>
        <w:tc>
          <w:tcPr>
            <w:tcW w:w="3510" w:type="dxa"/>
            <w:shd w:val="clear" w:color="auto" w:fill="auto"/>
          </w:tcPr>
          <w:p w14:paraId="081EF4BF" w14:textId="77777777" w:rsidR="00F27C6C" w:rsidRPr="00AE4238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รายได้จากการขายมันสดและมันเส้น</w:t>
            </w:r>
          </w:p>
        </w:tc>
        <w:tc>
          <w:tcPr>
            <w:tcW w:w="1233" w:type="dxa"/>
          </w:tcPr>
          <w:p w14:paraId="26A005DA" w14:textId="7291274E" w:rsidR="0002534D" w:rsidRPr="00247639" w:rsidRDefault="0002534D" w:rsidP="00025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0D3417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44386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EF5E77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50805EC" w14:textId="1BBD8725" w:rsidR="00F27C6C" w:rsidRPr="00247639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534D">
              <w:rPr>
                <w:rFonts w:ascii="Angsana New" w:hAnsi="Angsana New"/>
                <w:sz w:val="30"/>
                <w:szCs w:val="30"/>
              </w:rPr>
              <w:t>526,016</w:t>
            </w:r>
          </w:p>
        </w:tc>
        <w:tc>
          <w:tcPr>
            <w:tcW w:w="270" w:type="dxa"/>
          </w:tcPr>
          <w:p w14:paraId="0FD810F8" w14:textId="77777777" w:rsidR="00F27C6C" w:rsidRPr="007565F3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F0FB296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573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543</w:t>
            </w:r>
          </w:p>
        </w:tc>
      </w:tr>
      <w:tr w:rsidR="00F27C6C" w:rsidRPr="00D660EC" w14:paraId="240469F7" w14:textId="77777777" w:rsidTr="00F27C6C">
        <w:trPr>
          <w:cantSplit/>
        </w:trPr>
        <w:tc>
          <w:tcPr>
            <w:tcW w:w="3510" w:type="dxa"/>
            <w:shd w:val="clear" w:color="auto" w:fill="auto"/>
          </w:tcPr>
          <w:p w14:paraId="52A45541" w14:textId="77777777" w:rsidR="00F27C6C" w:rsidRPr="00AE4238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รายได้จากการขายไบโอก๊าซ</w:t>
            </w:r>
          </w:p>
        </w:tc>
        <w:tc>
          <w:tcPr>
            <w:tcW w:w="1233" w:type="dxa"/>
          </w:tcPr>
          <w:p w14:paraId="05678CE9" w14:textId="459DCA01" w:rsidR="00F27C6C" w:rsidRPr="00247639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958881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2B01B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4ABD60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54FBCE0" w14:textId="3F9B312D" w:rsidR="00F27C6C" w:rsidRPr="00247639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534D">
              <w:rPr>
                <w:rFonts w:ascii="Angsana New" w:hAnsi="Angsana New"/>
                <w:sz w:val="30"/>
                <w:szCs w:val="30"/>
              </w:rPr>
              <w:t>7,106</w:t>
            </w:r>
          </w:p>
        </w:tc>
        <w:tc>
          <w:tcPr>
            <w:tcW w:w="270" w:type="dxa"/>
          </w:tcPr>
          <w:p w14:paraId="3F0DD5A3" w14:textId="77777777" w:rsidR="00F27C6C" w:rsidRPr="007565F3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0C9AD27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F27C6C" w:rsidRPr="00D660EC" w14:paraId="1C43236F" w14:textId="77777777" w:rsidTr="00F27C6C">
        <w:trPr>
          <w:cantSplit/>
        </w:trPr>
        <w:tc>
          <w:tcPr>
            <w:tcW w:w="3510" w:type="dxa"/>
            <w:shd w:val="clear" w:color="auto" w:fill="auto"/>
          </w:tcPr>
          <w:p w14:paraId="5861F66E" w14:textId="77777777" w:rsidR="00F27C6C" w:rsidRPr="00AE4238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รายได้จากการบริหารและจัดการ</w:t>
            </w:r>
          </w:p>
        </w:tc>
        <w:tc>
          <w:tcPr>
            <w:tcW w:w="1233" w:type="dxa"/>
          </w:tcPr>
          <w:p w14:paraId="4137C1A9" w14:textId="515B6D24" w:rsidR="00F27C6C" w:rsidRPr="00247639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0D5939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24979C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D8DC1D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A813754" w14:textId="3DCB2835" w:rsidR="00F27C6C" w:rsidRPr="00247639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534D">
              <w:rPr>
                <w:rFonts w:ascii="Angsana New" w:hAnsi="Angsana New"/>
                <w:sz w:val="30"/>
                <w:szCs w:val="30"/>
              </w:rPr>
              <w:t>44,689</w:t>
            </w:r>
          </w:p>
        </w:tc>
        <w:tc>
          <w:tcPr>
            <w:tcW w:w="270" w:type="dxa"/>
          </w:tcPr>
          <w:p w14:paraId="3A34667C" w14:textId="77777777" w:rsidR="00F27C6C" w:rsidRPr="007565F3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74C7C24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34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210</w:t>
            </w:r>
          </w:p>
        </w:tc>
      </w:tr>
      <w:tr w:rsidR="00566DA7" w:rsidRPr="00D660EC" w14:paraId="4AEA1CD9" w14:textId="77777777" w:rsidTr="00F27C6C">
        <w:trPr>
          <w:cantSplit/>
        </w:trPr>
        <w:tc>
          <w:tcPr>
            <w:tcW w:w="3510" w:type="dxa"/>
            <w:shd w:val="clear" w:color="auto" w:fill="auto"/>
          </w:tcPr>
          <w:p w14:paraId="56B30F32" w14:textId="77777777" w:rsidR="00566DA7" w:rsidRPr="00AE4238" w:rsidRDefault="00566DA7" w:rsidP="005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3" w:type="dxa"/>
          </w:tcPr>
          <w:p w14:paraId="2E5AE202" w14:textId="7EAD6FD0" w:rsidR="00566DA7" w:rsidRPr="00247639" w:rsidRDefault="00566DA7" w:rsidP="005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9D2F54" w14:textId="77777777" w:rsidR="00566DA7" w:rsidRPr="00247639" w:rsidRDefault="00566DA7" w:rsidP="005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C2DAA17" w14:textId="77777777" w:rsidR="00566DA7" w:rsidRPr="00247639" w:rsidRDefault="00566DA7" w:rsidP="005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rPr>
                <w:rFonts w:ascii="Angsana New" w:hAnsi="Angsana New"/>
                <w:sz w:val="16"/>
                <w:szCs w:val="16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E328DE" w14:textId="77777777" w:rsidR="00566DA7" w:rsidRPr="00247639" w:rsidRDefault="00566DA7" w:rsidP="005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5" w:type="dxa"/>
          </w:tcPr>
          <w:p w14:paraId="6BA3B7DE" w14:textId="19D7645B" w:rsidR="00566DA7" w:rsidRPr="00F5202F" w:rsidRDefault="00566DA7" w:rsidP="005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534D">
              <w:rPr>
                <w:rFonts w:ascii="Angsana New" w:hAnsi="Angsana New"/>
                <w:sz w:val="30"/>
                <w:szCs w:val="30"/>
              </w:rPr>
              <w:t>38,241</w:t>
            </w:r>
          </w:p>
        </w:tc>
        <w:tc>
          <w:tcPr>
            <w:tcW w:w="270" w:type="dxa"/>
          </w:tcPr>
          <w:p w14:paraId="02D1BD28" w14:textId="77777777" w:rsidR="00566DA7" w:rsidRPr="007565F3" w:rsidRDefault="00566DA7" w:rsidP="005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FFFFFF"/>
                <w:sz w:val="16"/>
                <w:szCs w:val="16"/>
              </w:rPr>
            </w:pPr>
          </w:p>
        </w:tc>
        <w:tc>
          <w:tcPr>
            <w:tcW w:w="1233" w:type="dxa"/>
          </w:tcPr>
          <w:p w14:paraId="43526499" w14:textId="77777777" w:rsidR="00566DA7" w:rsidRPr="00F5202F" w:rsidRDefault="00566DA7" w:rsidP="00566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38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855</w:t>
            </w:r>
          </w:p>
        </w:tc>
      </w:tr>
      <w:tr w:rsidR="00F27C6C" w:rsidRPr="00D660EC" w14:paraId="6E175931" w14:textId="77777777" w:rsidTr="00F27C6C">
        <w:trPr>
          <w:cantSplit/>
        </w:trPr>
        <w:tc>
          <w:tcPr>
            <w:tcW w:w="3510" w:type="dxa"/>
            <w:shd w:val="clear" w:color="auto" w:fill="auto"/>
          </w:tcPr>
          <w:p w14:paraId="12618475" w14:textId="77777777" w:rsidR="00F27C6C" w:rsidRPr="00AE4238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233" w:type="dxa"/>
          </w:tcPr>
          <w:p w14:paraId="422324E4" w14:textId="5B096FBD" w:rsidR="00F27C6C" w:rsidRPr="00247639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B14FF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715022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4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1BE57F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73FF500" w14:textId="77BFA78A" w:rsidR="00F27C6C" w:rsidRPr="00247639" w:rsidRDefault="0036247F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26,422</w:t>
            </w:r>
          </w:p>
        </w:tc>
        <w:tc>
          <w:tcPr>
            <w:tcW w:w="270" w:type="dxa"/>
          </w:tcPr>
          <w:p w14:paraId="6BA70638" w14:textId="77777777" w:rsidR="00F27C6C" w:rsidRPr="007565F3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1A6910D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12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  <w:tr w:rsidR="00F27C6C" w:rsidRPr="00D660EC" w14:paraId="797728C4" w14:textId="77777777" w:rsidTr="00F27C6C">
        <w:trPr>
          <w:cantSplit/>
        </w:trPr>
        <w:tc>
          <w:tcPr>
            <w:tcW w:w="3510" w:type="dxa"/>
          </w:tcPr>
          <w:p w14:paraId="10C592DC" w14:textId="77777777" w:rsidR="00F27C6C" w:rsidRPr="00AE4238" w:rsidRDefault="00F27C6C" w:rsidP="00F27C6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ซื้อเชื้อเพลิง</w:t>
            </w:r>
          </w:p>
        </w:tc>
        <w:tc>
          <w:tcPr>
            <w:tcW w:w="1233" w:type="dxa"/>
          </w:tcPr>
          <w:p w14:paraId="069FA9B6" w14:textId="14108439" w:rsidR="00F27C6C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3E6FE7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57C105" w14:textId="77777777" w:rsidR="00F27C6C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9496F7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0703369" w14:textId="65A7FCAE" w:rsidR="00F27C6C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534D">
              <w:rPr>
                <w:rFonts w:ascii="Angsana New" w:hAnsi="Angsana New"/>
                <w:sz w:val="30"/>
                <w:szCs w:val="30"/>
              </w:rPr>
              <w:t>68,046</w:t>
            </w:r>
          </w:p>
        </w:tc>
        <w:tc>
          <w:tcPr>
            <w:tcW w:w="270" w:type="dxa"/>
          </w:tcPr>
          <w:p w14:paraId="5B710707" w14:textId="77777777" w:rsidR="00F27C6C" w:rsidRPr="007565F3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A27871D" w14:textId="77777777" w:rsidR="00F27C6C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75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945</w:t>
            </w:r>
          </w:p>
        </w:tc>
      </w:tr>
      <w:tr w:rsidR="00F27C6C" w:rsidRPr="00D660EC" w14:paraId="64EEF633" w14:textId="77777777" w:rsidTr="00F27C6C">
        <w:trPr>
          <w:cantSplit/>
        </w:trPr>
        <w:tc>
          <w:tcPr>
            <w:tcW w:w="3510" w:type="dxa"/>
          </w:tcPr>
          <w:p w14:paraId="6B63E11C" w14:textId="77777777" w:rsidR="00F27C6C" w:rsidRPr="00AE4238" w:rsidRDefault="00F27C6C" w:rsidP="00F27C6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33" w:type="dxa"/>
          </w:tcPr>
          <w:p w14:paraId="71BFDD64" w14:textId="58AD3B06" w:rsidR="00F27C6C" w:rsidRPr="00247639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9D26A8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E0F96F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CE0193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E1F2DC3" w14:textId="0F9C4E71" w:rsidR="00F27C6C" w:rsidRPr="00247639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534D">
              <w:rPr>
                <w:rFonts w:ascii="Angsana New" w:hAnsi="Angsana New"/>
                <w:sz w:val="30"/>
                <w:szCs w:val="30"/>
              </w:rPr>
              <w:t>2,818</w:t>
            </w:r>
          </w:p>
        </w:tc>
        <w:tc>
          <w:tcPr>
            <w:tcW w:w="270" w:type="dxa"/>
          </w:tcPr>
          <w:p w14:paraId="5D2B3EA5" w14:textId="77777777" w:rsidR="00F27C6C" w:rsidRPr="007565F3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F0F319B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050</w:t>
            </w:r>
          </w:p>
        </w:tc>
      </w:tr>
      <w:tr w:rsidR="00F27C6C" w:rsidRPr="00D660EC" w14:paraId="27D925B1" w14:textId="77777777" w:rsidTr="00F27C6C">
        <w:trPr>
          <w:cantSplit/>
        </w:trPr>
        <w:tc>
          <w:tcPr>
            <w:tcW w:w="3510" w:type="dxa"/>
          </w:tcPr>
          <w:p w14:paraId="3E67FC23" w14:textId="77777777" w:rsidR="00F27C6C" w:rsidRPr="00AE4238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33" w:type="dxa"/>
          </w:tcPr>
          <w:p w14:paraId="36409CFD" w14:textId="046375E1" w:rsidR="00F27C6C" w:rsidRPr="00247639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D35A51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3CCF69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EDBDE4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89AD05B" w14:textId="46E5ACC7" w:rsidR="00F27C6C" w:rsidRPr="00247639" w:rsidRDefault="0036247F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59,513</w:t>
            </w:r>
          </w:p>
        </w:tc>
        <w:tc>
          <w:tcPr>
            <w:tcW w:w="270" w:type="dxa"/>
          </w:tcPr>
          <w:p w14:paraId="66382EEA" w14:textId="77777777" w:rsidR="00F27C6C" w:rsidRPr="007565F3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  <w:r w:rsidRPr="00D660EC">
              <w:rPr>
                <w:rFonts w:ascii="Angsana New" w:hAnsi="Angsana New"/>
                <w:color w:val="FFFFFF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color w:val="FFFFFF"/>
                <w:sz w:val="30"/>
                <w:szCs w:val="30"/>
              </w:rPr>
              <w:t>9</w:t>
            </w:r>
          </w:p>
        </w:tc>
        <w:tc>
          <w:tcPr>
            <w:tcW w:w="1233" w:type="dxa"/>
          </w:tcPr>
          <w:p w14:paraId="146CAA97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534D" w:rsidRPr="00D660EC" w14:paraId="48FF0996" w14:textId="77777777" w:rsidTr="00F27C6C">
        <w:trPr>
          <w:cantSplit/>
        </w:trPr>
        <w:tc>
          <w:tcPr>
            <w:tcW w:w="3510" w:type="dxa"/>
          </w:tcPr>
          <w:p w14:paraId="51FBB60E" w14:textId="25C76A03" w:rsidR="0002534D" w:rsidRPr="00AE4238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33" w:type="dxa"/>
          </w:tcPr>
          <w:p w14:paraId="4084089C" w14:textId="08BE377D" w:rsidR="0002534D" w:rsidRPr="00247639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4B1420" w14:textId="77777777" w:rsidR="0002534D" w:rsidRPr="00247639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4FE617" w14:textId="0CA2855E" w:rsidR="0002534D" w:rsidRPr="00AE4238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3AF1B8" w14:textId="77777777" w:rsidR="0002534D" w:rsidRPr="00247639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B58194D" w14:textId="25D8E3A9" w:rsidR="0002534D" w:rsidRPr="0002534D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2534D">
              <w:rPr>
                <w:rFonts w:ascii="Angsana New" w:hAnsi="Angsana New"/>
                <w:sz w:val="30"/>
                <w:szCs w:val="30"/>
              </w:rPr>
              <w:t>15,916</w:t>
            </w:r>
          </w:p>
        </w:tc>
        <w:tc>
          <w:tcPr>
            <w:tcW w:w="270" w:type="dxa"/>
          </w:tcPr>
          <w:p w14:paraId="5DCF89AB" w14:textId="77777777" w:rsidR="0002534D" w:rsidRPr="00D660EC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DE15822" w14:textId="706890D2" w:rsidR="0002534D" w:rsidRPr="00AE4238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3230" w:rsidRPr="00D660EC" w14:paraId="61CA71A3" w14:textId="77777777" w:rsidTr="00F27C6C">
        <w:trPr>
          <w:cantSplit/>
        </w:trPr>
        <w:tc>
          <w:tcPr>
            <w:tcW w:w="3510" w:type="dxa"/>
          </w:tcPr>
          <w:p w14:paraId="5087D20A" w14:textId="1F7CD2BB" w:rsidR="00EB3230" w:rsidRPr="00EB3230" w:rsidRDefault="00EB3230" w:rsidP="00EB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B3230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33" w:type="dxa"/>
          </w:tcPr>
          <w:p w14:paraId="0591A234" w14:textId="0DB0B9CF" w:rsidR="00EB3230" w:rsidRPr="00247639" w:rsidRDefault="00EB3230" w:rsidP="00EB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084CD4" w14:textId="77777777" w:rsidR="00EB3230" w:rsidRPr="00247639" w:rsidRDefault="00EB3230" w:rsidP="00EB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7833BD" w14:textId="4FD4E595" w:rsidR="00EB3230" w:rsidRPr="00247639" w:rsidRDefault="00EB3230" w:rsidP="00EB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65A184" w14:textId="77777777" w:rsidR="00EB3230" w:rsidRPr="00247639" w:rsidRDefault="00EB3230" w:rsidP="00EB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7F22635" w14:textId="7765C1C7" w:rsidR="00EB3230" w:rsidRPr="00247639" w:rsidRDefault="00EB3230" w:rsidP="00EB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25,999</w:t>
            </w:r>
          </w:p>
        </w:tc>
        <w:tc>
          <w:tcPr>
            <w:tcW w:w="270" w:type="dxa"/>
          </w:tcPr>
          <w:p w14:paraId="7FB0B69C" w14:textId="77777777" w:rsidR="00EB3230" w:rsidRPr="007565F3" w:rsidRDefault="00EB3230" w:rsidP="00EB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95A8C70" w14:textId="74FF17D7" w:rsidR="00EB3230" w:rsidRPr="00247639" w:rsidRDefault="00EB3230" w:rsidP="00EB3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7C6C" w:rsidRPr="00D660EC" w14:paraId="757DE2D2" w14:textId="77777777" w:rsidTr="00F27C6C">
        <w:trPr>
          <w:cantSplit/>
        </w:trPr>
        <w:tc>
          <w:tcPr>
            <w:tcW w:w="3510" w:type="dxa"/>
          </w:tcPr>
          <w:p w14:paraId="2E7668F6" w14:textId="3C7F888B" w:rsidR="00F27C6C" w:rsidRPr="00AE4238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233" w:type="dxa"/>
          </w:tcPr>
          <w:p w14:paraId="0FA56AAE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A495C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DD3872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CB4814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D98F8DC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9008B5" w14:textId="77777777" w:rsidR="00F27C6C" w:rsidRPr="007565F3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0AADA1A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C6C" w:rsidRPr="00D660EC" w14:paraId="2732C2A5" w14:textId="77777777" w:rsidTr="00350414">
        <w:trPr>
          <w:cantSplit/>
          <w:trHeight w:val="174"/>
        </w:trPr>
        <w:tc>
          <w:tcPr>
            <w:tcW w:w="3510" w:type="dxa"/>
          </w:tcPr>
          <w:p w14:paraId="79738826" w14:textId="77777777" w:rsidR="00F27C6C" w:rsidRPr="00AE4238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33" w:type="dxa"/>
          </w:tcPr>
          <w:p w14:paraId="603B0F5E" w14:textId="5E49319D" w:rsidR="00F27C6C" w:rsidRPr="00247639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02534D">
              <w:rPr>
                <w:rFonts w:ascii="Angsana New" w:hAnsi="Angsana New"/>
                <w:sz w:val="30"/>
                <w:szCs w:val="30"/>
              </w:rPr>
              <w:t>2,525,</w:t>
            </w:r>
            <w:r w:rsidR="0042729B"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270" w:type="dxa"/>
          </w:tcPr>
          <w:p w14:paraId="54C962D6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E195D7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592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70" w:type="dxa"/>
          </w:tcPr>
          <w:p w14:paraId="053E3ABE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F603223" w14:textId="2C0BBFE7" w:rsidR="00F27C6C" w:rsidRPr="00247639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2534D">
              <w:rPr>
                <w:rFonts w:ascii="Angsana New" w:hAnsi="Angsana New"/>
                <w:sz w:val="30"/>
                <w:szCs w:val="30"/>
              </w:rPr>
              <w:t>2,525,</w:t>
            </w:r>
            <w:r w:rsidR="0042729B"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270" w:type="dxa"/>
          </w:tcPr>
          <w:p w14:paraId="68703B82" w14:textId="77777777" w:rsidR="00F27C6C" w:rsidRPr="007565F3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4A7DF6A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592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498</w:t>
            </w:r>
          </w:p>
        </w:tc>
      </w:tr>
      <w:tr w:rsidR="00F27C6C" w:rsidRPr="00D660EC" w14:paraId="706E9143" w14:textId="77777777" w:rsidTr="00F27C6C">
        <w:trPr>
          <w:cantSplit/>
          <w:trHeight w:val="309"/>
        </w:trPr>
        <w:tc>
          <w:tcPr>
            <w:tcW w:w="3510" w:type="dxa"/>
          </w:tcPr>
          <w:p w14:paraId="14C08D9D" w14:textId="77777777" w:rsidR="00F27C6C" w:rsidRPr="00AE4238" w:rsidRDefault="00F27C6C" w:rsidP="00F27C6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33" w:type="dxa"/>
          </w:tcPr>
          <w:p w14:paraId="3A05802D" w14:textId="221A4345" w:rsidR="00F27C6C" w:rsidRPr="00247639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02534D">
              <w:rPr>
                <w:rFonts w:ascii="Angsana New" w:hAnsi="Angsana New"/>
                <w:sz w:val="30"/>
                <w:szCs w:val="30"/>
              </w:rPr>
              <w:t>23,147</w:t>
            </w:r>
          </w:p>
        </w:tc>
        <w:tc>
          <w:tcPr>
            <w:tcW w:w="270" w:type="dxa"/>
          </w:tcPr>
          <w:p w14:paraId="00130469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9CDD40" w14:textId="77777777" w:rsidR="00F27C6C" w:rsidRPr="00D660EC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13,550</w:t>
            </w:r>
          </w:p>
        </w:tc>
        <w:tc>
          <w:tcPr>
            <w:tcW w:w="270" w:type="dxa"/>
          </w:tcPr>
          <w:p w14:paraId="40E0C76E" w14:textId="77777777" w:rsidR="00F27C6C" w:rsidRPr="00AE4238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A4F8CB9" w14:textId="6AF0F5ED" w:rsidR="00F27C6C" w:rsidRPr="00247639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2534D">
              <w:rPr>
                <w:rFonts w:ascii="Angsana New" w:hAnsi="Angsana New"/>
                <w:sz w:val="30"/>
                <w:szCs w:val="30"/>
              </w:rPr>
              <w:t>22,974</w:t>
            </w:r>
          </w:p>
        </w:tc>
        <w:tc>
          <w:tcPr>
            <w:tcW w:w="270" w:type="dxa"/>
          </w:tcPr>
          <w:p w14:paraId="28D64CCE" w14:textId="77777777" w:rsidR="00F27C6C" w:rsidRPr="007565F3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04D4C22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13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550</w:t>
            </w:r>
          </w:p>
        </w:tc>
      </w:tr>
      <w:tr w:rsidR="00F27C6C" w:rsidRPr="00D660EC" w14:paraId="03158413" w14:textId="77777777" w:rsidTr="00F27C6C">
        <w:trPr>
          <w:cantSplit/>
        </w:trPr>
        <w:tc>
          <w:tcPr>
            <w:tcW w:w="3510" w:type="dxa"/>
            <w:vAlign w:val="bottom"/>
          </w:tcPr>
          <w:p w14:paraId="5CC79A2B" w14:textId="77777777" w:rsidR="00F27C6C" w:rsidRPr="00AE4238" w:rsidRDefault="00F27C6C" w:rsidP="00F27C6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ซื้อน้ำมันเชื้อเพลิง</w:t>
            </w:r>
          </w:p>
        </w:tc>
        <w:tc>
          <w:tcPr>
            <w:tcW w:w="1233" w:type="dxa"/>
          </w:tcPr>
          <w:p w14:paraId="707253F0" w14:textId="0CF87A17" w:rsidR="00F27C6C" w:rsidRPr="00247639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02534D">
              <w:rPr>
                <w:rFonts w:ascii="Angsana New" w:hAnsi="Angsana New"/>
                <w:sz w:val="30"/>
                <w:szCs w:val="30"/>
              </w:rPr>
              <w:t>11,743</w:t>
            </w:r>
          </w:p>
        </w:tc>
        <w:tc>
          <w:tcPr>
            <w:tcW w:w="270" w:type="dxa"/>
          </w:tcPr>
          <w:p w14:paraId="6D0B02BD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7503DF" w14:textId="77777777" w:rsidR="00F27C6C" w:rsidRPr="00D660EC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16,005</w:t>
            </w:r>
          </w:p>
        </w:tc>
        <w:tc>
          <w:tcPr>
            <w:tcW w:w="270" w:type="dxa"/>
          </w:tcPr>
          <w:p w14:paraId="56225B8D" w14:textId="77777777" w:rsidR="00F27C6C" w:rsidRPr="00AE4238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F1F0C62" w14:textId="3E65E3CD" w:rsidR="00F27C6C" w:rsidRPr="00247639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2534D">
              <w:rPr>
                <w:rFonts w:ascii="Angsana New" w:hAnsi="Angsana New"/>
                <w:sz w:val="30"/>
                <w:szCs w:val="30"/>
              </w:rPr>
              <w:t>10,029</w:t>
            </w:r>
          </w:p>
        </w:tc>
        <w:tc>
          <w:tcPr>
            <w:tcW w:w="270" w:type="dxa"/>
          </w:tcPr>
          <w:p w14:paraId="652AF579" w14:textId="77777777" w:rsidR="00F27C6C" w:rsidRPr="007565F3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C18161F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15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530</w:t>
            </w:r>
          </w:p>
        </w:tc>
      </w:tr>
      <w:tr w:rsidR="00F27C6C" w:rsidRPr="00D660EC" w14:paraId="0B525229" w14:textId="77777777" w:rsidTr="00F27C6C">
        <w:trPr>
          <w:cantSplit/>
          <w:trHeight w:val="210"/>
        </w:trPr>
        <w:tc>
          <w:tcPr>
            <w:tcW w:w="3510" w:type="dxa"/>
            <w:vAlign w:val="bottom"/>
          </w:tcPr>
          <w:p w14:paraId="6B787416" w14:textId="77777777" w:rsidR="00F27C6C" w:rsidRPr="00AE4238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ดอกเบี้ยจ่ายเช่าซื้อ</w:t>
            </w:r>
          </w:p>
        </w:tc>
        <w:tc>
          <w:tcPr>
            <w:tcW w:w="1233" w:type="dxa"/>
          </w:tcPr>
          <w:p w14:paraId="070A7020" w14:textId="00548970" w:rsidR="00F27C6C" w:rsidRPr="00F5202F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534D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70" w:type="dxa"/>
          </w:tcPr>
          <w:p w14:paraId="367C370B" w14:textId="77777777" w:rsidR="00F27C6C" w:rsidRPr="00E018A6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6587C68" w14:textId="77777777" w:rsidR="00F27C6C" w:rsidRPr="00D660EC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270" w:type="dxa"/>
          </w:tcPr>
          <w:p w14:paraId="1BA992B3" w14:textId="77777777" w:rsidR="00F27C6C" w:rsidRPr="00AE4238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5" w:type="dxa"/>
          </w:tcPr>
          <w:p w14:paraId="536DAC9A" w14:textId="4A7B8DBB" w:rsidR="00F27C6C" w:rsidRPr="00F5202F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2534D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70" w:type="dxa"/>
          </w:tcPr>
          <w:p w14:paraId="3183660A" w14:textId="77777777" w:rsidR="00F27C6C" w:rsidRPr="00E018A6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color w:val="FFFFFF"/>
                <w:sz w:val="16"/>
                <w:szCs w:val="16"/>
              </w:rPr>
            </w:pPr>
          </w:p>
        </w:tc>
        <w:tc>
          <w:tcPr>
            <w:tcW w:w="1233" w:type="dxa"/>
          </w:tcPr>
          <w:p w14:paraId="18EE5C29" w14:textId="77777777" w:rsidR="00F27C6C" w:rsidRPr="00F5202F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799</w:t>
            </w:r>
          </w:p>
        </w:tc>
      </w:tr>
      <w:tr w:rsidR="00F27C6C" w:rsidRPr="00D660EC" w14:paraId="25E2C5B8" w14:textId="77777777" w:rsidTr="00F27C6C">
        <w:trPr>
          <w:cantSplit/>
          <w:trHeight w:val="80"/>
        </w:trPr>
        <w:tc>
          <w:tcPr>
            <w:tcW w:w="3510" w:type="dxa"/>
            <w:vAlign w:val="bottom"/>
          </w:tcPr>
          <w:p w14:paraId="7026AA63" w14:textId="77777777" w:rsidR="00F27C6C" w:rsidRPr="00AE4238" w:rsidRDefault="00F27C6C" w:rsidP="00F27C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outlineLvl w:val="1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ซื้อวัสดุสิ้นเปลือง</w:t>
            </w:r>
          </w:p>
        </w:tc>
        <w:tc>
          <w:tcPr>
            <w:tcW w:w="1233" w:type="dxa"/>
            <w:shd w:val="clear" w:color="auto" w:fill="auto"/>
          </w:tcPr>
          <w:p w14:paraId="16637A59" w14:textId="26BBA550" w:rsidR="00F27C6C" w:rsidRPr="00247639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534D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01596ED8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EFE0505" w14:textId="77777777" w:rsidR="00F27C6C" w:rsidRPr="00D660EC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521385A1" w14:textId="77777777" w:rsidR="00F27C6C" w:rsidRPr="00AE4238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51FA5D9C" w14:textId="47F36487" w:rsidR="00F27C6C" w:rsidRPr="00247639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2534D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0CE607A3" w14:textId="77777777" w:rsidR="00F27C6C" w:rsidRPr="007565F3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6FBFA325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F27C6C" w:rsidRPr="00D660EC" w14:paraId="28C626AE" w14:textId="77777777" w:rsidTr="00F27C6C">
        <w:trPr>
          <w:cantSplit/>
          <w:trHeight w:val="80"/>
        </w:trPr>
        <w:tc>
          <w:tcPr>
            <w:tcW w:w="3510" w:type="dxa"/>
            <w:vAlign w:val="bottom"/>
          </w:tcPr>
          <w:p w14:paraId="07C7E051" w14:textId="77777777" w:rsidR="00F27C6C" w:rsidRPr="00AE4238" w:rsidRDefault="00F27C6C" w:rsidP="00F27C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outlineLvl w:val="1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33" w:type="dxa"/>
            <w:shd w:val="clear" w:color="auto" w:fill="auto"/>
          </w:tcPr>
          <w:p w14:paraId="19F526F2" w14:textId="645619B0" w:rsidR="00F27C6C" w:rsidRPr="00247639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534D">
              <w:rPr>
                <w:rFonts w:ascii="Angsana New" w:hAnsi="Angsana New"/>
                <w:sz w:val="30"/>
                <w:szCs w:val="30"/>
              </w:rPr>
              <w:t>55,652</w:t>
            </w:r>
          </w:p>
        </w:tc>
        <w:tc>
          <w:tcPr>
            <w:tcW w:w="270" w:type="dxa"/>
            <w:shd w:val="clear" w:color="auto" w:fill="auto"/>
          </w:tcPr>
          <w:p w14:paraId="6CE3C922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9A81888" w14:textId="77777777" w:rsidR="00F27C6C" w:rsidRPr="00D660EC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48,686</w:t>
            </w:r>
          </w:p>
        </w:tc>
        <w:tc>
          <w:tcPr>
            <w:tcW w:w="270" w:type="dxa"/>
            <w:shd w:val="clear" w:color="auto" w:fill="auto"/>
          </w:tcPr>
          <w:p w14:paraId="40C20AEC" w14:textId="77777777" w:rsidR="00F27C6C" w:rsidRPr="00AE4238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6F29E0C4" w14:textId="60ECA4D8" w:rsidR="00F27C6C" w:rsidRPr="00247639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2534D">
              <w:rPr>
                <w:rFonts w:ascii="Angsana New" w:hAnsi="Angsana New"/>
                <w:sz w:val="30"/>
                <w:szCs w:val="30"/>
              </w:rPr>
              <w:t>44,732</w:t>
            </w:r>
          </w:p>
        </w:tc>
        <w:tc>
          <w:tcPr>
            <w:tcW w:w="270" w:type="dxa"/>
            <w:shd w:val="clear" w:color="auto" w:fill="auto"/>
          </w:tcPr>
          <w:p w14:paraId="34A0A1A9" w14:textId="77777777" w:rsidR="00F27C6C" w:rsidRPr="007565F3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11669DF3" w14:textId="77777777" w:rsidR="00F27C6C" w:rsidRPr="00247639" w:rsidRDefault="00A16948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39,136</w:t>
            </w:r>
          </w:p>
        </w:tc>
      </w:tr>
      <w:tr w:rsidR="00F27C6C" w:rsidRPr="00D660EC" w14:paraId="515D5CA4" w14:textId="77777777" w:rsidTr="00F27C6C">
        <w:trPr>
          <w:cantSplit/>
        </w:trPr>
        <w:tc>
          <w:tcPr>
            <w:tcW w:w="3510" w:type="dxa"/>
            <w:vAlign w:val="bottom"/>
          </w:tcPr>
          <w:p w14:paraId="54C6ABEA" w14:textId="77777777" w:rsidR="00F27C6C" w:rsidRPr="00AE4238" w:rsidRDefault="00F27C6C" w:rsidP="00F27C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outlineLvl w:val="1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33" w:type="dxa"/>
            <w:shd w:val="clear" w:color="auto" w:fill="auto"/>
          </w:tcPr>
          <w:p w14:paraId="64BE0D84" w14:textId="60F2CC7C" w:rsidR="00F27C6C" w:rsidRPr="00247639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2534D">
              <w:rPr>
                <w:rFonts w:ascii="Angsana New" w:hAnsi="Angsana New"/>
                <w:sz w:val="30"/>
                <w:szCs w:val="30"/>
              </w:rPr>
              <w:t>75,838</w:t>
            </w:r>
          </w:p>
        </w:tc>
        <w:tc>
          <w:tcPr>
            <w:tcW w:w="270" w:type="dxa"/>
            <w:shd w:val="clear" w:color="auto" w:fill="auto"/>
          </w:tcPr>
          <w:p w14:paraId="6A19752A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B0C1E5" w14:textId="77777777" w:rsidR="00F27C6C" w:rsidRPr="00D660EC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88,325</w:t>
            </w:r>
          </w:p>
        </w:tc>
        <w:tc>
          <w:tcPr>
            <w:tcW w:w="270" w:type="dxa"/>
            <w:shd w:val="clear" w:color="auto" w:fill="auto"/>
          </w:tcPr>
          <w:p w14:paraId="310B4EC6" w14:textId="77777777" w:rsidR="00F27C6C" w:rsidRPr="00AE4238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19D9E104" w14:textId="79F3D95A" w:rsidR="00F27C6C" w:rsidRPr="00247639" w:rsidRDefault="0002534D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02534D">
              <w:rPr>
                <w:rFonts w:ascii="Angsana New" w:hAnsi="Angsana New"/>
                <w:sz w:val="30"/>
                <w:szCs w:val="30"/>
              </w:rPr>
              <w:t>72,486</w:t>
            </w:r>
          </w:p>
        </w:tc>
        <w:tc>
          <w:tcPr>
            <w:tcW w:w="270" w:type="dxa"/>
            <w:shd w:val="clear" w:color="auto" w:fill="auto"/>
          </w:tcPr>
          <w:p w14:paraId="569A1D2F" w14:textId="77777777" w:rsidR="00F27C6C" w:rsidRPr="007565F3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715E7FE5" w14:textId="77777777" w:rsidR="00F27C6C" w:rsidRPr="00247639" w:rsidRDefault="00A16948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81,589</w:t>
            </w:r>
          </w:p>
        </w:tc>
      </w:tr>
      <w:tr w:rsidR="00F27C6C" w:rsidRPr="00D660EC" w14:paraId="2F2D67AE" w14:textId="77777777" w:rsidTr="00881C75">
        <w:trPr>
          <w:cantSplit/>
          <w:trHeight w:hRule="exact" w:val="129"/>
        </w:trPr>
        <w:tc>
          <w:tcPr>
            <w:tcW w:w="3510" w:type="dxa"/>
            <w:vAlign w:val="bottom"/>
          </w:tcPr>
          <w:p w14:paraId="05B7E183" w14:textId="77777777" w:rsidR="00F27C6C" w:rsidRPr="00AE4238" w:rsidRDefault="00F27C6C" w:rsidP="00F27C6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outlineLvl w:val="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A532193" w14:textId="77777777" w:rsidR="00F27C6C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3BED13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02E8AA" w14:textId="77777777" w:rsidR="00F27C6C" w:rsidRPr="00D660EC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A497C6" w14:textId="77777777" w:rsidR="00F27C6C" w:rsidRPr="00AE4238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175F74DA" w14:textId="77777777" w:rsidR="00F27C6C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1294A7" w14:textId="77777777" w:rsidR="00F27C6C" w:rsidRPr="007565F3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17DDB31F" w14:textId="77777777" w:rsidR="00F27C6C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C6C" w:rsidRPr="00D660EC" w14:paraId="7C179674" w14:textId="77777777" w:rsidTr="00F27C6C">
        <w:trPr>
          <w:cantSplit/>
        </w:trPr>
        <w:tc>
          <w:tcPr>
            <w:tcW w:w="3510" w:type="dxa"/>
            <w:vAlign w:val="bottom"/>
          </w:tcPr>
          <w:p w14:paraId="7BEF599F" w14:textId="77777777" w:rsidR="00F27C6C" w:rsidRPr="00AE4238" w:rsidRDefault="00F27C6C" w:rsidP="00F27C6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33" w:type="dxa"/>
            <w:shd w:val="clear" w:color="auto" w:fill="auto"/>
          </w:tcPr>
          <w:p w14:paraId="284E19AE" w14:textId="771A8B91" w:rsidR="00F27C6C" w:rsidRPr="00D660EC" w:rsidRDefault="00C52B48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C52B48">
              <w:rPr>
                <w:rFonts w:ascii="Angsana New" w:hAnsi="Angsana New"/>
                <w:sz w:val="30"/>
                <w:szCs w:val="30"/>
              </w:rPr>
              <w:t>50,996</w:t>
            </w:r>
          </w:p>
        </w:tc>
        <w:tc>
          <w:tcPr>
            <w:tcW w:w="270" w:type="dxa"/>
            <w:shd w:val="clear" w:color="auto" w:fill="auto"/>
          </w:tcPr>
          <w:p w14:paraId="573BF7DC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2A08FFC" w14:textId="77777777" w:rsidR="00F27C6C" w:rsidRPr="00D660EC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36,106</w:t>
            </w:r>
          </w:p>
        </w:tc>
        <w:tc>
          <w:tcPr>
            <w:tcW w:w="270" w:type="dxa"/>
            <w:shd w:val="clear" w:color="auto" w:fill="auto"/>
          </w:tcPr>
          <w:p w14:paraId="54C080F3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shd w:val="clear" w:color="auto" w:fill="auto"/>
          </w:tcPr>
          <w:p w14:paraId="781FD246" w14:textId="2F7B6A55" w:rsidR="00F27C6C" w:rsidRDefault="00C52B48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52B48">
              <w:rPr>
                <w:rFonts w:ascii="Angsana New" w:hAnsi="Angsana New"/>
                <w:sz w:val="30"/>
                <w:szCs w:val="30"/>
                <w:lang w:val="en-GB"/>
              </w:rPr>
              <w:t>49,429</w:t>
            </w:r>
          </w:p>
        </w:tc>
        <w:tc>
          <w:tcPr>
            <w:tcW w:w="270" w:type="dxa"/>
            <w:shd w:val="clear" w:color="auto" w:fill="auto"/>
          </w:tcPr>
          <w:p w14:paraId="77D2CC20" w14:textId="77777777" w:rsidR="00F27C6C" w:rsidRPr="007565F3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color w:val="FFFFFF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shd w:val="clear" w:color="auto" w:fill="auto"/>
          </w:tcPr>
          <w:p w14:paraId="6CEDDBD6" w14:textId="77777777" w:rsidR="00F27C6C" w:rsidRDefault="00A16948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34,416</w:t>
            </w:r>
          </w:p>
        </w:tc>
      </w:tr>
      <w:tr w:rsidR="00F27C6C" w:rsidRPr="00D660EC" w14:paraId="165C1ABF" w14:textId="77777777" w:rsidTr="00881C75">
        <w:trPr>
          <w:cantSplit/>
          <w:trHeight w:hRule="exact" w:val="129"/>
        </w:trPr>
        <w:tc>
          <w:tcPr>
            <w:tcW w:w="3510" w:type="dxa"/>
            <w:vAlign w:val="bottom"/>
          </w:tcPr>
          <w:p w14:paraId="2FF3C7C5" w14:textId="77777777" w:rsidR="00F27C6C" w:rsidRPr="00AE4238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6438C23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63DDB3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A3D04B5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EA3DB6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724E6487" w14:textId="77777777" w:rsidR="00F27C6C" w:rsidRPr="00247639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738115" w14:textId="77777777" w:rsidR="00F27C6C" w:rsidRPr="007565F3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color w:val="FFFFFF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1E2BEE27" w14:textId="77777777" w:rsidR="00F27C6C" w:rsidRPr="00D660EC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67ADD49" w14:textId="757F27A4" w:rsidR="00357181" w:rsidRPr="00D660EC" w:rsidRDefault="00AD7439" w:rsidP="00A17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Pr="00AE4238">
        <w:rPr>
          <w:rFonts w:ascii="Angsana New" w:hAnsi="Angsana New"/>
          <w:sz w:val="30"/>
          <w:szCs w:val="30"/>
        </w:rPr>
        <w:t xml:space="preserve">31 </w:t>
      </w:r>
      <w:r w:rsidRPr="00AE4238">
        <w:rPr>
          <w:rFonts w:ascii="Angsana New" w:hAnsi="Angsana New"/>
          <w:sz w:val="30"/>
          <w:szCs w:val="30"/>
          <w:cs/>
        </w:rPr>
        <w:t xml:space="preserve">ธันวาคม มีดังนี้  </w:t>
      </w:r>
    </w:p>
    <w:p w14:paraId="128839CD" w14:textId="77777777" w:rsidR="00DC43C8" w:rsidRPr="00606966" w:rsidRDefault="00357181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0F1E1FC1" w14:textId="77777777" w:rsidR="00AD7439" w:rsidRPr="00D660EC" w:rsidRDefault="00DC43C8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4A4648"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ลูกหนี้การค้า - </w:t>
      </w:r>
      <w:r w:rsidR="00AD7439"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11B4DE06" w14:textId="77777777" w:rsidR="0077669E" w:rsidRPr="00606966" w:rsidRDefault="0077669E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i/>
          <w:iCs/>
        </w:rPr>
      </w:pPr>
    </w:p>
    <w:tbl>
      <w:tblPr>
        <w:tblW w:w="9315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753"/>
        <w:gridCol w:w="1107"/>
        <w:gridCol w:w="270"/>
        <w:gridCol w:w="1170"/>
        <w:gridCol w:w="270"/>
        <w:gridCol w:w="1260"/>
        <w:gridCol w:w="270"/>
        <w:gridCol w:w="1215"/>
      </w:tblGrid>
      <w:tr w:rsidR="004F1229" w:rsidRPr="00D660EC" w14:paraId="317CC480" w14:textId="77777777" w:rsidTr="00A27260">
        <w:trPr>
          <w:cantSplit/>
          <w:tblHeader/>
        </w:trPr>
        <w:tc>
          <w:tcPr>
            <w:tcW w:w="3753" w:type="dxa"/>
          </w:tcPr>
          <w:p w14:paraId="62B6346A" w14:textId="77777777" w:rsidR="004F1229" w:rsidRPr="00080CC5" w:rsidRDefault="004F1229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</w:tcPr>
          <w:p w14:paraId="0305B51B" w14:textId="77777777" w:rsidR="004F1229" w:rsidRPr="00080CC5" w:rsidRDefault="004F1229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01842F" w14:textId="77777777" w:rsidR="004F1229" w:rsidRPr="00D660EC" w:rsidRDefault="004F1229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5" w:type="dxa"/>
            <w:gridSpan w:val="3"/>
          </w:tcPr>
          <w:p w14:paraId="0E38BB79" w14:textId="77777777" w:rsidR="004F1229" w:rsidRPr="00080CC5" w:rsidRDefault="004F1229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B6B" w:rsidRPr="00D660EC" w14:paraId="17A78105" w14:textId="77777777" w:rsidTr="00A27260">
        <w:trPr>
          <w:cantSplit/>
          <w:tblHeader/>
        </w:trPr>
        <w:tc>
          <w:tcPr>
            <w:tcW w:w="3753" w:type="dxa"/>
          </w:tcPr>
          <w:p w14:paraId="1A8B2BE5" w14:textId="77777777" w:rsidR="006D7B6B" w:rsidRPr="00080CC5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681FB3AA" w14:textId="77777777" w:rsidR="006D7B6B" w:rsidRPr="00247639" w:rsidRDefault="00F27C6C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33C5D2F" w14:textId="77777777" w:rsidR="006D7B6B" w:rsidRPr="00247639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CF9CC1" w14:textId="77777777" w:rsidR="006D7B6B" w:rsidRPr="00247639" w:rsidRDefault="00F27C6C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0BD794D" w14:textId="77777777" w:rsidR="006D7B6B" w:rsidRPr="00080CC5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E322A3" w14:textId="77777777" w:rsidR="006D7B6B" w:rsidRPr="00247639" w:rsidRDefault="00F27C6C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7B4B2BD" w14:textId="77777777" w:rsidR="006D7B6B" w:rsidRPr="00247639" w:rsidRDefault="006D7B6B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A39D4D9" w14:textId="77777777" w:rsidR="006D7B6B" w:rsidRPr="00247639" w:rsidRDefault="00F27C6C" w:rsidP="006D7B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D7B6B" w:rsidRPr="00D660EC" w14:paraId="2D076B15" w14:textId="77777777" w:rsidTr="005A509D">
        <w:trPr>
          <w:cantSplit/>
          <w:trHeight w:val="363"/>
          <w:tblHeader/>
        </w:trPr>
        <w:tc>
          <w:tcPr>
            <w:tcW w:w="3753" w:type="dxa"/>
          </w:tcPr>
          <w:p w14:paraId="100D5DC8" w14:textId="77777777" w:rsidR="006D7B6B" w:rsidRPr="00080CC5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62" w:type="dxa"/>
            <w:gridSpan w:val="7"/>
          </w:tcPr>
          <w:p w14:paraId="6BD387A3" w14:textId="77777777" w:rsidR="006D7B6B" w:rsidRPr="00080CC5" w:rsidRDefault="006D7B6B" w:rsidP="006D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F6ED6" w:rsidRPr="00D660EC" w14:paraId="639BE69D" w14:textId="77777777" w:rsidTr="00A27260">
        <w:trPr>
          <w:cantSplit/>
        </w:trPr>
        <w:tc>
          <w:tcPr>
            <w:tcW w:w="3753" w:type="dxa"/>
          </w:tcPr>
          <w:p w14:paraId="0E2C2C2B" w14:textId="5CF30A1F" w:rsidR="001F6ED6" w:rsidRPr="00AE4238" w:rsidRDefault="001F6ED6" w:rsidP="001F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F6ED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14:paraId="4FA7376D" w14:textId="0DC69B50" w:rsidR="001F6ED6" w:rsidRPr="00080CC5" w:rsidRDefault="001F6ED6" w:rsidP="001F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062737" w14:textId="77777777" w:rsidR="001F6ED6" w:rsidRPr="00080CC5" w:rsidRDefault="001F6ED6" w:rsidP="001F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1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1B41EB" w14:textId="17410370" w:rsidR="001F6ED6" w:rsidRPr="00080CC5" w:rsidRDefault="001F6ED6" w:rsidP="001F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BCC583" w14:textId="77777777" w:rsidR="001F6ED6" w:rsidRPr="00080CC5" w:rsidRDefault="001F6ED6" w:rsidP="001F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F21712" w14:textId="042DA456" w:rsidR="001F6ED6" w:rsidRPr="00080CC5" w:rsidRDefault="001F6ED6" w:rsidP="001F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814</w:t>
            </w:r>
          </w:p>
        </w:tc>
        <w:tc>
          <w:tcPr>
            <w:tcW w:w="270" w:type="dxa"/>
          </w:tcPr>
          <w:p w14:paraId="766BD744" w14:textId="154B6A66" w:rsidR="001F6ED6" w:rsidRPr="00080CC5" w:rsidRDefault="001F6ED6" w:rsidP="001F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22E41B8" w14:textId="77777777" w:rsidR="001F6ED6" w:rsidRPr="00080CC5" w:rsidRDefault="001F6ED6" w:rsidP="001F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106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  <w:tr w:rsidR="001F6ED6" w:rsidRPr="00D660EC" w14:paraId="0916E8CB" w14:textId="77777777" w:rsidTr="00A27260">
        <w:trPr>
          <w:cantSplit/>
        </w:trPr>
        <w:tc>
          <w:tcPr>
            <w:tcW w:w="3753" w:type="dxa"/>
          </w:tcPr>
          <w:p w14:paraId="6EEB0CC5" w14:textId="6F3D0CA0" w:rsidR="001F6ED6" w:rsidRPr="00AE4238" w:rsidRDefault="001F6ED6" w:rsidP="001F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F6ED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</w:tcPr>
          <w:p w14:paraId="4A55C572" w14:textId="71EB7097" w:rsidR="001F6ED6" w:rsidRPr="001F6ED6" w:rsidRDefault="001F6ED6" w:rsidP="001F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6ED6">
              <w:rPr>
                <w:rFonts w:ascii="Angsana New" w:hAnsi="Angsana New"/>
                <w:sz w:val="30"/>
                <w:szCs w:val="30"/>
              </w:rPr>
              <w:t>224,836</w:t>
            </w:r>
          </w:p>
        </w:tc>
        <w:tc>
          <w:tcPr>
            <w:tcW w:w="270" w:type="dxa"/>
          </w:tcPr>
          <w:p w14:paraId="57848532" w14:textId="77777777" w:rsidR="001F6ED6" w:rsidRPr="001F6ED6" w:rsidRDefault="001F6ED6" w:rsidP="001F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1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6C6C1" w14:textId="704B418C" w:rsidR="001F6ED6" w:rsidRPr="001F6ED6" w:rsidRDefault="001F6ED6" w:rsidP="001F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6ED6">
              <w:rPr>
                <w:rFonts w:ascii="Angsana New" w:hAnsi="Angsana New"/>
                <w:sz w:val="30"/>
                <w:szCs w:val="30"/>
              </w:rPr>
              <w:t>264,629</w:t>
            </w:r>
          </w:p>
        </w:tc>
        <w:tc>
          <w:tcPr>
            <w:tcW w:w="270" w:type="dxa"/>
          </w:tcPr>
          <w:p w14:paraId="433389B1" w14:textId="77777777" w:rsidR="001F6ED6" w:rsidRPr="00080CC5" w:rsidRDefault="001F6ED6" w:rsidP="001F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363241" w14:textId="535AE476" w:rsidR="001F6ED6" w:rsidRDefault="001F6ED6" w:rsidP="001F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224,836</w:t>
            </w:r>
          </w:p>
        </w:tc>
        <w:tc>
          <w:tcPr>
            <w:tcW w:w="270" w:type="dxa"/>
          </w:tcPr>
          <w:p w14:paraId="5932B11E" w14:textId="77777777" w:rsidR="001F6ED6" w:rsidRPr="00080CC5" w:rsidRDefault="001F6ED6" w:rsidP="001F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8C1AD02" w14:textId="5CB052CB" w:rsidR="001F6ED6" w:rsidRPr="00AE4238" w:rsidRDefault="001F6ED6" w:rsidP="001F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264,629</w:t>
            </w:r>
          </w:p>
        </w:tc>
      </w:tr>
      <w:tr w:rsidR="001F6ED6" w:rsidRPr="00D660EC" w14:paraId="02FF0593" w14:textId="77777777" w:rsidTr="00A27260">
        <w:trPr>
          <w:cantSplit/>
        </w:trPr>
        <w:tc>
          <w:tcPr>
            <w:tcW w:w="3753" w:type="dxa"/>
          </w:tcPr>
          <w:p w14:paraId="4D86C35A" w14:textId="77777777" w:rsidR="001F6ED6" w:rsidRPr="00AE4238" w:rsidRDefault="001F6ED6" w:rsidP="001F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6013A46" w14:textId="50CA3C48" w:rsidR="001F6ED6" w:rsidRPr="001F6ED6" w:rsidRDefault="001F6ED6" w:rsidP="001F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6ED6">
              <w:rPr>
                <w:rFonts w:ascii="Angsana New" w:hAnsi="Angsana New"/>
                <w:b/>
                <w:bCs/>
                <w:sz w:val="30"/>
                <w:szCs w:val="30"/>
              </w:rPr>
              <w:t>224,836</w:t>
            </w:r>
          </w:p>
        </w:tc>
        <w:tc>
          <w:tcPr>
            <w:tcW w:w="270" w:type="dxa"/>
          </w:tcPr>
          <w:p w14:paraId="38255C75" w14:textId="77777777" w:rsidR="001F6ED6" w:rsidRPr="001F6ED6" w:rsidRDefault="001F6ED6" w:rsidP="001F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58C3DB" w14:textId="7977863F" w:rsidR="001F6ED6" w:rsidRPr="001F6ED6" w:rsidRDefault="001F6ED6" w:rsidP="001F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6ED6">
              <w:rPr>
                <w:rFonts w:ascii="Angsana New" w:hAnsi="Angsana New"/>
                <w:b/>
                <w:bCs/>
                <w:sz w:val="30"/>
                <w:szCs w:val="30"/>
              </w:rPr>
              <w:t>264,629</w:t>
            </w:r>
          </w:p>
        </w:tc>
        <w:tc>
          <w:tcPr>
            <w:tcW w:w="270" w:type="dxa"/>
          </w:tcPr>
          <w:p w14:paraId="445E69BF" w14:textId="77777777" w:rsidR="001F6ED6" w:rsidRPr="00080CC5" w:rsidRDefault="001F6ED6" w:rsidP="001F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0B9F46" w14:textId="77777777" w:rsidR="001F6ED6" w:rsidRPr="00080CC5" w:rsidRDefault="001F6ED6" w:rsidP="001F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225,650</w:t>
            </w:r>
          </w:p>
        </w:tc>
        <w:tc>
          <w:tcPr>
            <w:tcW w:w="270" w:type="dxa"/>
          </w:tcPr>
          <w:p w14:paraId="59EA26EE" w14:textId="77777777" w:rsidR="001F6ED6" w:rsidRPr="00080CC5" w:rsidRDefault="001F6ED6" w:rsidP="001F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06E464E3" w14:textId="77777777" w:rsidR="001F6ED6" w:rsidRPr="00D660EC" w:rsidRDefault="001F6ED6" w:rsidP="001F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370,835</w:t>
            </w:r>
          </w:p>
        </w:tc>
      </w:tr>
    </w:tbl>
    <w:p w14:paraId="5256C103" w14:textId="0ED431EE" w:rsidR="0042729B" w:rsidRDefault="0042729B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D046111" w14:textId="796614E5" w:rsidR="00CB31DE" w:rsidRPr="00D660EC" w:rsidRDefault="00CB31DE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ลูกหนี้อื่น</w:t>
      </w:r>
      <w:r w:rsidR="00DC43C8"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- 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1C0C8831" w14:textId="77777777" w:rsidR="00247639" w:rsidRPr="00A16948" w:rsidRDefault="00247639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242" w:type="dxa"/>
        <w:tblInd w:w="534" w:type="dxa"/>
        <w:tblBorders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667"/>
        <w:gridCol w:w="1179"/>
        <w:gridCol w:w="236"/>
        <w:gridCol w:w="1207"/>
        <w:gridCol w:w="236"/>
        <w:gridCol w:w="1204"/>
        <w:gridCol w:w="236"/>
        <w:gridCol w:w="1277"/>
      </w:tblGrid>
      <w:tr w:rsidR="004F1229" w:rsidRPr="00D660EC" w14:paraId="2E7C3F34" w14:textId="77777777" w:rsidTr="00E71AF6">
        <w:trPr>
          <w:tblHeader/>
        </w:trPr>
        <w:tc>
          <w:tcPr>
            <w:tcW w:w="3667" w:type="dxa"/>
            <w:shd w:val="clear" w:color="auto" w:fill="auto"/>
          </w:tcPr>
          <w:p w14:paraId="27D1906D" w14:textId="77777777" w:rsidR="004F1229" w:rsidRPr="00080CC5" w:rsidRDefault="004F1229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2" w:type="dxa"/>
            <w:gridSpan w:val="3"/>
            <w:shd w:val="clear" w:color="auto" w:fill="auto"/>
            <w:noWrap/>
          </w:tcPr>
          <w:p w14:paraId="2D9E6A29" w14:textId="77777777" w:rsidR="004F1229" w:rsidRPr="00AE4238" w:rsidRDefault="004F1229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noWrap/>
          </w:tcPr>
          <w:p w14:paraId="315B6217" w14:textId="77777777" w:rsidR="004F1229" w:rsidRPr="00D660EC" w:rsidRDefault="004F1229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7" w:type="dxa"/>
            <w:gridSpan w:val="3"/>
            <w:shd w:val="clear" w:color="auto" w:fill="auto"/>
            <w:noWrap/>
          </w:tcPr>
          <w:p w14:paraId="19CED2DE" w14:textId="77777777" w:rsidR="004F1229" w:rsidRPr="00AE4238" w:rsidRDefault="004F1229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7C6C" w:rsidRPr="00D660EC" w14:paraId="371AF812" w14:textId="77777777" w:rsidTr="00E71AF6">
        <w:trPr>
          <w:tblHeader/>
        </w:trPr>
        <w:tc>
          <w:tcPr>
            <w:tcW w:w="3667" w:type="dxa"/>
            <w:shd w:val="clear" w:color="auto" w:fill="auto"/>
          </w:tcPr>
          <w:p w14:paraId="6F917C57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shd w:val="clear" w:color="auto" w:fill="auto"/>
            <w:noWrap/>
          </w:tcPr>
          <w:p w14:paraId="3B5BF643" w14:textId="77777777" w:rsidR="00F27C6C" w:rsidRPr="00247639" w:rsidRDefault="00F27C6C" w:rsidP="00F27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noWrap/>
          </w:tcPr>
          <w:p w14:paraId="52034E77" w14:textId="77777777" w:rsidR="00F27C6C" w:rsidRPr="00247639" w:rsidRDefault="00F27C6C" w:rsidP="00F27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14:paraId="63E61B2C" w14:textId="77777777" w:rsidR="00F27C6C" w:rsidRPr="00247639" w:rsidRDefault="00F27C6C" w:rsidP="00F27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noWrap/>
          </w:tcPr>
          <w:p w14:paraId="0DAD4F10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14:paraId="4CBED7C0" w14:textId="77777777" w:rsidR="00F27C6C" w:rsidRPr="00247639" w:rsidRDefault="00F27C6C" w:rsidP="00F27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noWrap/>
          </w:tcPr>
          <w:p w14:paraId="5067D0C4" w14:textId="77777777" w:rsidR="00F27C6C" w:rsidRPr="00247639" w:rsidRDefault="00F27C6C" w:rsidP="00F27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noWrap/>
          </w:tcPr>
          <w:p w14:paraId="39C0DE3F" w14:textId="77777777" w:rsidR="00F27C6C" w:rsidRPr="00247639" w:rsidRDefault="00F27C6C" w:rsidP="00F27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A283C" w:rsidRPr="00D660EC" w14:paraId="5A49F31A" w14:textId="77777777" w:rsidTr="00E71AF6">
        <w:trPr>
          <w:tblHeader/>
        </w:trPr>
        <w:tc>
          <w:tcPr>
            <w:tcW w:w="3667" w:type="dxa"/>
            <w:shd w:val="clear" w:color="auto" w:fill="auto"/>
          </w:tcPr>
          <w:p w14:paraId="20AB9492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5" w:type="dxa"/>
            <w:gridSpan w:val="7"/>
            <w:shd w:val="clear" w:color="auto" w:fill="auto"/>
            <w:noWrap/>
          </w:tcPr>
          <w:p w14:paraId="716F6A32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81C75" w:rsidRPr="00D660EC" w14:paraId="10DF27CC" w14:textId="77777777" w:rsidTr="00E71AF6">
        <w:tc>
          <w:tcPr>
            <w:tcW w:w="3667" w:type="dxa"/>
            <w:shd w:val="clear" w:color="auto" w:fill="auto"/>
          </w:tcPr>
          <w:p w14:paraId="74219346" w14:textId="50E53217" w:rsidR="00881C75" w:rsidRPr="00881C75" w:rsidRDefault="00881C75" w:rsidP="00881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81C7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9" w:type="dxa"/>
            <w:shd w:val="clear" w:color="auto" w:fill="auto"/>
            <w:noWrap/>
          </w:tcPr>
          <w:p w14:paraId="471BD5F2" w14:textId="56408BC5" w:rsidR="00881C75" w:rsidRPr="00080CC5" w:rsidRDefault="00881C75" w:rsidP="00881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</w:tcPr>
          <w:p w14:paraId="11EB85F3" w14:textId="77777777" w:rsidR="00881C75" w:rsidRPr="00080CC5" w:rsidRDefault="00881C75" w:rsidP="00881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  <w:noWrap/>
          </w:tcPr>
          <w:p w14:paraId="137E775F" w14:textId="053EED2C" w:rsidR="00881C75" w:rsidRPr="00080CC5" w:rsidRDefault="00881C75" w:rsidP="00881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</w:tcPr>
          <w:p w14:paraId="75B644E9" w14:textId="77777777" w:rsidR="00881C75" w:rsidRPr="00080CC5" w:rsidRDefault="00881C75" w:rsidP="00881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14:paraId="6C7E90D5" w14:textId="66AB1ED4" w:rsidR="00881C75" w:rsidRPr="00D660EC" w:rsidRDefault="00881C75" w:rsidP="00881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11,142</w:t>
            </w:r>
          </w:p>
        </w:tc>
        <w:tc>
          <w:tcPr>
            <w:tcW w:w="236" w:type="dxa"/>
            <w:shd w:val="clear" w:color="auto" w:fill="auto"/>
            <w:noWrap/>
          </w:tcPr>
          <w:p w14:paraId="4E8734B0" w14:textId="77777777" w:rsidR="00881C75" w:rsidRPr="00AE4238" w:rsidRDefault="00881C75" w:rsidP="00881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noWrap/>
          </w:tcPr>
          <w:p w14:paraId="33FD20C6" w14:textId="08FFE3C2" w:rsidR="00881C75" w:rsidRPr="00080CC5" w:rsidRDefault="00881C75" w:rsidP="00881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3,352</w:t>
            </w:r>
          </w:p>
        </w:tc>
      </w:tr>
      <w:tr w:rsidR="00881C75" w:rsidRPr="00D660EC" w14:paraId="19F4ECCA" w14:textId="77777777" w:rsidTr="00E71AF6">
        <w:tc>
          <w:tcPr>
            <w:tcW w:w="3667" w:type="dxa"/>
            <w:tcBorders>
              <w:top w:val="nil"/>
            </w:tcBorders>
            <w:shd w:val="clear" w:color="auto" w:fill="auto"/>
          </w:tcPr>
          <w:p w14:paraId="3CC028DF" w14:textId="77777777" w:rsidR="00881C75" w:rsidRPr="00881C75" w:rsidRDefault="00881C75" w:rsidP="00881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81C7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ECD638" w14:textId="0584285D" w:rsidR="00881C75" w:rsidRPr="00080CC5" w:rsidRDefault="00881C75" w:rsidP="00881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5,077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noWrap/>
          </w:tcPr>
          <w:p w14:paraId="42E2E8B4" w14:textId="77777777" w:rsidR="00881C75" w:rsidRPr="00080CC5" w:rsidRDefault="00881C75" w:rsidP="00881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  <w:noWrap/>
          </w:tcPr>
          <w:p w14:paraId="16060A60" w14:textId="2EF5F69B" w:rsidR="00881C75" w:rsidRPr="00080CC5" w:rsidRDefault="00881C75" w:rsidP="00881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81C75">
              <w:rPr>
                <w:rFonts w:ascii="Angsana New" w:hAnsi="Angsana New"/>
                <w:sz w:val="30"/>
                <w:szCs w:val="30"/>
              </w:rPr>
              <w:t>6,977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noWrap/>
          </w:tcPr>
          <w:p w14:paraId="00C8B535" w14:textId="77777777" w:rsidR="00881C75" w:rsidRPr="00080CC5" w:rsidRDefault="00881C75" w:rsidP="00881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  <w:noWrap/>
          </w:tcPr>
          <w:p w14:paraId="2EDC6BCD" w14:textId="177E4AD3" w:rsidR="00881C75" w:rsidRPr="00080CC5" w:rsidRDefault="00881C75" w:rsidP="00881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5,076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noWrap/>
          </w:tcPr>
          <w:p w14:paraId="59205E21" w14:textId="77777777" w:rsidR="00881C75" w:rsidRPr="00080CC5" w:rsidRDefault="00881C75" w:rsidP="00881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shd w:val="clear" w:color="auto" w:fill="auto"/>
            <w:noWrap/>
          </w:tcPr>
          <w:p w14:paraId="49C80858" w14:textId="0E67DB9B" w:rsidR="00881C75" w:rsidRPr="00080CC5" w:rsidRDefault="00881C75" w:rsidP="00881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6,977</w:t>
            </w:r>
          </w:p>
        </w:tc>
      </w:tr>
      <w:tr w:rsidR="00881C75" w:rsidRPr="00D660EC" w14:paraId="79612162" w14:textId="77777777" w:rsidTr="00E71AF6">
        <w:tc>
          <w:tcPr>
            <w:tcW w:w="3667" w:type="dxa"/>
            <w:tcBorders>
              <w:bottom w:val="nil"/>
            </w:tcBorders>
            <w:shd w:val="clear" w:color="auto" w:fill="auto"/>
          </w:tcPr>
          <w:p w14:paraId="147200BA" w14:textId="77777777" w:rsidR="00881C75" w:rsidRPr="00AE4238" w:rsidRDefault="00881C75" w:rsidP="00881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492894D" w14:textId="77777777" w:rsidR="00881C75" w:rsidRPr="00BE705A" w:rsidRDefault="00881C75" w:rsidP="00881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5,077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4AA55D8" w14:textId="77777777" w:rsidR="00881C75" w:rsidRPr="00BE705A" w:rsidRDefault="00881C75" w:rsidP="00881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5AC1783" w14:textId="77777777" w:rsidR="00881C75" w:rsidRPr="00BE705A" w:rsidRDefault="00881C75" w:rsidP="00881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977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60EC07A" w14:textId="77777777" w:rsidR="00881C75" w:rsidRPr="00080CC5" w:rsidRDefault="00881C75" w:rsidP="00881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EFAD186" w14:textId="77777777" w:rsidR="00881C75" w:rsidRPr="00080CC5" w:rsidRDefault="00881C75" w:rsidP="00881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16,218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744ED47" w14:textId="77777777" w:rsidR="00881C75" w:rsidRPr="00080CC5" w:rsidRDefault="00881C75" w:rsidP="00881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A4F9057" w14:textId="77777777" w:rsidR="00881C75" w:rsidRPr="00D660EC" w:rsidRDefault="00881C75" w:rsidP="00881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10,329</w:t>
            </w:r>
          </w:p>
        </w:tc>
      </w:tr>
    </w:tbl>
    <w:p w14:paraId="76B9FB48" w14:textId="6E7C1CB4" w:rsidR="0040037E" w:rsidRDefault="0040037E" w:rsidP="00881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A6623F2" w14:textId="77777777" w:rsidR="0040037E" w:rsidRDefault="00400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  <w:r>
        <w:rPr>
          <w:rFonts w:ascii="Angsana New" w:hAnsi="Angsana New"/>
          <w:b/>
          <w:bCs/>
          <w:i/>
          <w:iCs/>
          <w:sz w:val="16"/>
          <w:szCs w:val="16"/>
        </w:rPr>
        <w:br w:type="page"/>
      </w:r>
    </w:p>
    <w:p w14:paraId="31E56BCF" w14:textId="60BE11B3" w:rsidR="00E960A8" w:rsidRPr="00D660EC" w:rsidRDefault="00DE030E" w:rsidP="00881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="00E960A8" w:rsidRPr="0095092F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4965ABD5" w14:textId="77777777" w:rsidR="00E960A8" w:rsidRPr="0042729B" w:rsidRDefault="00E960A8" w:rsidP="00427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180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619"/>
        <w:gridCol w:w="1170"/>
        <w:gridCol w:w="963"/>
        <w:gridCol w:w="969"/>
        <w:gridCol w:w="268"/>
        <w:gridCol w:w="800"/>
        <w:gridCol w:w="312"/>
        <w:gridCol w:w="892"/>
        <w:gridCol w:w="267"/>
        <w:gridCol w:w="920"/>
      </w:tblGrid>
      <w:tr w:rsidR="001A5D95" w:rsidRPr="00D660EC" w14:paraId="5FAA51B0" w14:textId="77777777" w:rsidTr="00B61307">
        <w:tc>
          <w:tcPr>
            <w:tcW w:w="2619" w:type="dxa"/>
          </w:tcPr>
          <w:p w14:paraId="5C7DD6BB" w14:textId="77777777" w:rsidR="00934656" w:rsidRPr="00D660EC" w:rsidRDefault="00934656" w:rsidP="00C5375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33" w:type="dxa"/>
            <w:gridSpan w:val="2"/>
          </w:tcPr>
          <w:p w14:paraId="62A3A14B" w14:textId="77777777" w:rsidR="00934656" w:rsidRPr="00D660EC" w:rsidRDefault="00934656" w:rsidP="00C5375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037" w:type="dxa"/>
            <w:gridSpan w:val="3"/>
          </w:tcPr>
          <w:p w14:paraId="3A6FA086" w14:textId="77777777" w:rsidR="00934656" w:rsidRPr="00AE4238" w:rsidRDefault="00934656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" w:type="dxa"/>
          </w:tcPr>
          <w:p w14:paraId="676E0C32" w14:textId="77777777" w:rsidR="00934656" w:rsidRPr="00D660EC" w:rsidRDefault="00934656" w:rsidP="00C5375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9" w:type="dxa"/>
            <w:gridSpan w:val="3"/>
          </w:tcPr>
          <w:p w14:paraId="03D6BA00" w14:textId="77777777" w:rsidR="00934656" w:rsidRPr="00AE4238" w:rsidRDefault="00934656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283C" w:rsidRPr="00D660EC" w14:paraId="5DCED2B2" w14:textId="77777777" w:rsidTr="00B61307">
        <w:tc>
          <w:tcPr>
            <w:tcW w:w="2619" w:type="dxa"/>
          </w:tcPr>
          <w:p w14:paraId="240CB5EA" w14:textId="77777777" w:rsidR="007A283C" w:rsidRPr="00080CC5" w:rsidRDefault="007A283C" w:rsidP="007A283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AB97D8" w14:textId="77777777" w:rsidR="007A283C" w:rsidRPr="00080CC5" w:rsidRDefault="00F27C6C" w:rsidP="007A283C">
            <w:pPr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63" w:type="dxa"/>
          </w:tcPr>
          <w:p w14:paraId="4FECF809" w14:textId="77777777" w:rsidR="007A283C" w:rsidRPr="00080CC5" w:rsidRDefault="00F27C6C" w:rsidP="007A283C">
            <w:pPr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69" w:type="dxa"/>
          </w:tcPr>
          <w:p w14:paraId="50F43E72" w14:textId="77777777" w:rsidR="007A283C" w:rsidRPr="00247639" w:rsidRDefault="00F27C6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450C78B3" w14:textId="77777777" w:rsidR="007A283C" w:rsidRPr="00247639" w:rsidRDefault="007A283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dxa"/>
          </w:tcPr>
          <w:p w14:paraId="0A7F4A57" w14:textId="77777777" w:rsidR="007A283C" w:rsidRPr="00247639" w:rsidRDefault="00F27C6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12" w:type="dxa"/>
          </w:tcPr>
          <w:p w14:paraId="5053A0E1" w14:textId="77777777" w:rsidR="007A283C" w:rsidRPr="00080CC5" w:rsidRDefault="007A283C" w:rsidP="007A28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14:paraId="334FB733" w14:textId="77777777" w:rsidR="007A283C" w:rsidRPr="00247639" w:rsidRDefault="00F27C6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7" w:type="dxa"/>
          </w:tcPr>
          <w:p w14:paraId="1433E2BE" w14:textId="77777777" w:rsidR="007A283C" w:rsidRPr="00247639" w:rsidRDefault="007A283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258E43E1" w14:textId="77777777" w:rsidR="007A283C" w:rsidRPr="00247639" w:rsidRDefault="00F27C6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A283C" w:rsidRPr="00D660EC" w14:paraId="22DE13C8" w14:textId="77777777" w:rsidTr="00B61307">
        <w:tc>
          <w:tcPr>
            <w:tcW w:w="2619" w:type="dxa"/>
          </w:tcPr>
          <w:p w14:paraId="6275ED33" w14:textId="77777777" w:rsidR="007A283C" w:rsidRPr="00080CC5" w:rsidRDefault="007A283C" w:rsidP="007A283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33" w:type="dxa"/>
            <w:gridSpan w:val="2"/>
          </w:tcPr>
          <w:p w14:paraId="6119A500" w14:textId="77777777" w:rsidR="007A283C" w:rsidRPr="00D660EC" w:rsidRDefault="007A283C" w:rsidP="007A283C">
            <w:pPr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4428" w:type="dxa"/>
            <w:gridSpan w:val="7"/>
          </w:tcPr>
          <w:p w14:paraId="2FDBEB49" w14:textId="77777777" w:rsidR="007A283C" w:rsidRPr="00080CC5" w:rsidRDefault="007A283C" w:rsidP="007A283C">
            <w:pPr>
              <w:tabs>
                <w:tab w:val="clear" w:pos="227"/>
                <w:tab w:val="clear" w:pos="680"/>
                <w:tab w:val="left" w:pos="342"/>
                <w:tab w:val="left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A283C" w:rsidRPr="00D660EC" w14:paraId="2593EC17" w14:textId="77777777" w:rsidTr="00B61307">
        <w:tc>
          <w:tcPr>
            <w:tcW w:w="2619" w:type="dxa"/>
          </w:tcPr>
          <w:p w14:paraId="3CA9A557" w14:textId="77777777" w:rsidR="007A283C" w:rsidRPr="00AE4238" w:rsidRDefault="007A283C" w:rsidP="007A283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338D199" w14:textId="77777777" w:rsidR="007A283C" w:rsidRPr="00080CC5" w:rsidRDefault="007A283C" w:rsidP="007A283C">
            <w:pPr>
              <w:tabs>
                <w:tab w:val="clear" w:pos="907"/>
              </w:tabs>
              <w:spacing w:line="240" w:lineRule="auto"/>
              <w:ind w:left="-11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45CDB000" w14:textId="77777777" w:rsidR="007A283C" w:rsidRPr="00080CC5" w:rsidRDefault="007A283C" w:rsidP="007A283C">
            <w:pPr>
              <w:tabs>
                <w:tab w:val="clear" w:pos="907"/>
              </w:tabs>
              <w:spacing w:line="240" w:lineRule="auto"/>
              <w:ind w:left="-11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</w:tcPr>
          <w:p w14:paraId="7EE5CC88" w14:textId="77777777" w:rsidR="007A283C" w:rsidRPr="00080CC5" w:rsidRDefault="007A283C" w:rsidP="007A28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50E48A1F" w14:textId="77777777" w:rsidR="007A283C" w:rsidRPr="00080CC5" w:rsidRDefault="007A283C" w:rsidP="007A28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dxa"/>
          </w:tcPr>
          <w:p w14:paraId="6A93A5E5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left" w:pos="484"/>
                <w:tab w:val="left" w:pos="6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" w:type="dxa"/>
          </w:tcPr>
          <w:p w14:paraId="3D502BD7" w14:textId="77777777" w:rsidR="007A283C" w:rsidRPr="00080CC5" w:rsidRDefault="007A283C" w:rsidP="007A28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14:paraId="47AEB54A" w14:textId="77777777" w:rsidR="007A283C" w:rsidRPr="00080CC5" w:rsidRDefault="007A283C" w:rsidP="007A28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46DBE17" w14:textId="77777777" w:rsidR="007A283C" w:rsidRPr="00080CC5" w:rsidRDefault="007A283C" w:rsidP="007A28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5122228A" w14:textId="77777777" w:rsidR="007A283C" w:rsidRPr="00080CC5" w:rsidRDefault="007A283C" w:rsidP="007A283C">
            <w:pPr>
              <w:tabs>
                <w:tab w:val="clear" w:pos="227"/>
                <w:tab w:val="clear" w:pos="680"/>
                <w:tab w:val="left" w:pos="342"/>
                <w:tab w:val="left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283C" w:rsidRPr="00080CC5" w14:paraId="777A092B" w14:textId="77777777" w:rsidTr="00B61307">
        <w:tc>
          <w:tcPr>
            <w:tcW w:w="2619" w:type="dxa"/>
          </w:tcPr>
          <w:p w14:paraId="36D4EDAC" w14:textId="77777777" w:rsidR="007A283C" w:rsidRPr="00AE4238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บริษัท อุบล</w:t>
            </w:r>
            <w:r w:rsidR="00BF4C8A" w:rsidRPr="00AE4238">
              <w:rPr>
                <w:rFonts w:ascii="Angsana New" w:hAnsi="Angsana New"/>
                <w:sz w:val="30"/>
                <w:szCs w:val="30"/>
                <w:cs/>
              </w:rPr>
              <w:t>ไบโอ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เกษตร </w:t>
            </w:r>
          </w:p>
        </w:tc>
        <w:tc>
          <w:tcPr>
            <w:tcW w:w="1170" w:type="dxa"/>
          </w:tcPr>
          <w:p w14:paraId="21AEA59F" w14:textId="77777777" w:rsidR="007A283C" w:rsidRPr="00080CC5" w:rsidRDefault="007A283C" w:rsidP="007A283C">
            <w:pPr>
              <w:tabs>
                <w:tab w:val="clear" w:pos="907"/>
              </w:tabs>
              <w:spacing w:line="240" w:lineRule="auto"/>
              <w:ind w:left="-116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441478D6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907"/>
                <w:tab w:val="left" w:pos="612"/>
              </w:tabs>
              <w:spacing w:line="240" w:lineRule="auto"/>
              <w:ind w:left="-11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</w:tcPr>
          <w:p w14:paraId="606C8CCC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304"/>
                <w:tab w:val="left" w:pos="484"/>
                <w:tab w:val="left" w:pos="664"/>
                <w:tab w:val="decimal" w:pos="702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F624CE5" w14:textId="77777777" w:rsidR="007A283C" w:rsidRPr="00080CC5" w:rsidRDefault="007A283C" w:rsidP="007A28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dxa"/>
          </w:tcPr>
          <w:p w14:paraId="392CBE6A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  <w:tab w:val="left" w:pos="484"/>
                <w:tab w:val="left" w:pos="664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" w:type="dxa"/>
          </w:tcPr>
          <w:p w14:paraId="0491BE74" w14:textId="77777777" w:rsidR="007A283C" w:rsidRPr="00080CC5" w:rsidRDefault="007A283C" w:rsidP="007A283C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892" w:type="dxa"/>
          </w:tcPr>
          <w:p w14:paraId="664428BA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FDB5770" w14:textId="77777777" w:rsidR="007A283C" w:rsidRPr="00080CC5" w:rsidRDefault="007A283C" w:rsidP="007A28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7CB644CB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7C6C" w:rsidRPr="00D660EC" w14:paraId="55893959" w14:textId="77777777" w:rsidTr="00B61307">
        <w:tc>
          <w:tcPr>
            <w:tcW w:w="2619" w:type="dxa"/>
          </w:tcPr>
          <w:p w14:paraId="1FBEA657" w14:textId="79AE51F3" w:rsidR="00F27C6C" w:rsidRPr="00AE4238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จำกัด</w:t>
            </w:r>
            <w:r w:rsidR="00EB3A9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B3A9C">
              <w:rPr>
                <w:rFonts w:ascii="Angsana New" w:hAnsi="Angsana New"/>
                <w:sz w:val="30"/>
                <w:szCs w:val="30"/>
              </w:rPr>
              <w:t xml:space="preserve">(2562 : </w:t>
            </w:r>
            <w:r w:rsidR="00EB3A9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 </w:t>
            </w:r>
          </w:p>
        </w:tc>
        <w:tc>
          <w:tcPr>
            <w:tcW w:w="1170" w:type="dxa"/>
          </w:tcPr>
          <w:p w14:paraId="70002AD9" w14:textId="04046F70" w:rsidR="00F27C6C" w:rsidRPr="00080CC5" w:rsidRDefault="00F27C6C" w:rsidP="00F27C6C">
            <w:pPr>
              <w:tabs>
                <w:tab w:val="clear" w:pos="907"/>
              </w:tabs>
              <w:spacing w:line="240" w:lineRule="auto"/>
              <w:ind w:left="-116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5178BF77" w14:textId="5CFD7F2B" w:rsidR="00F27C6C" w:rsidRPr="00080CC5" w:rsidRDefault="00F27C6C" w:rsidP="00F27C6C">
            <w:pPr>
              <w:tabs>
                <w:tab w:val="clear" w:pos="907"/>
              </w:tabs>
              <w:spacing w:line="240" w:lineRule="auto"/>
              <w:ind w:left="-116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</w:tcPr>
          <w:p w14:paraId="20562328" w14:textId="26D88F48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38F70BA" w14:textId="77777777" w:rsidR="00F27C6C" w:rsidRPr="00080CC5" w:rsidRDefault="00F27C6C" w:rsidP="00F27C6C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800" w:type="dxa"/>
          </w:tcPr>
          <w:p w14:paraId="50E45614" w14:textId="0BAA7F0B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" w:type="dxa"/>
          </w:tcPr>
          <w:p w14:paraId="62C7142E" w14:textId="77777777" w:rsidR="00F27C6C" w:rsidRPr="00080CC5" w:rsidRDefault="00F27C6C" w:rsidP="00F27C6C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892" w:type="dxa"/>
          </w:tcPr>
          <w:p w14:paraId="0A5E1D87" w14:textId="0C49F0E0" w:rsidR="00F27C6C" w:rsidRPr="009C1E0D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579F7E56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1CBE8F39" w14:textId="765A966E" w:rsidR="00F27C6C" w:rsidRPr="009C1E0D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A9C" w:rsidRPr="00D660EC" w14:paraId="0CDBF03F" w14:textId="77777777" w:rsidTr="00B61307">
        <w:tc>
          <w:tcPr>
            <w:tcW w:w="2619" w:type="dxa"/>
          </w:tcPr>
          <w:p w14:paraId="7B05365C" w14:textId="6DB12B59" w:rsidR="00EB3A9C" w:rsidRPr="00AE4238" w:rsidRDefault="00EB3A9C" w:rsidP="00EB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อุบลเกษตรพลังงาน จำกัด)</w:t>
            </w:r>
          </w:p>
        </w:tc>
        <w:tc>
          <w:tcPr>
            <w:tcW w:w="1170" w:type="dxa"/>
          </w:tcPr>
          <w:p w14:paraId="12034F6D" w14:textId="0DFA4609" w:rsidR="00EB3A9C" w:rsidRDefault="00EB3A9C" w:rsidP="00EB3A9C">
            <w:pPr>
              <w:tabs>
                <w:tab w:val="clear" w:pos="907"/>
              </w:tabs>
              <w:spacing w:line="240" w:lineRule="auto"/>
              <w:ind w:left="-116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MMR</w:t>
            </w:r>
          </w:p>
        </w:tc>
        <w:tc>
          <w:tcPr>
            <w:tcW w:w="963" w:type="dxa"/>
          </w:tcPr>
          <w:p w14:paraId="240AC092" w14:textId="555D73C7" w:rsidR="00EB3A9C" w:rsidRPr="00D660EC" w:rsidRDefault="00EB3A9C" w:rsidP="00EB3A9C">
            <w:pPr>
              <w:tabs>
                <w:tab w:val="clear" w:pos="907"/>
              </w:tabs>
              <w:spacing w:line="240" w:lineRule="auto"/>
              <w:ind w:left="-116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0EC">
              <w:rPr>
                <w:rFonts w:ascii="Angsana New" w:hAnsi="Angsana New"/>
                <w:sz w:val="30"/>
                <w:szCs w:val="30"/>
              </w:rPr>
              <w:t>MMR</w:t>
            </w:r>
          </w:p>
        </w:tc>
        <w:tc>
          <w:tcPr>
            <w:tcW w:w="969" w:type="dxa"/>
          </w:tcPr>
          <w:p w14:paraId="4B8A6ED0" w14:textId="7D2F6F15" w:rsidR="00EB3A9C" w:rsidRDefault="00EB3A9C" w:rsidP="00EB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8CA103C" w14:textId="77777777" w:rsidR="00EB3A9C" w:rsidRPr="00080CC5" w:rsidRDefault="00EB3A9C" w:rsidP="00EB3A9C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800" w:type="dxa"/>
          </w:tcPr>
          <w:p w14:paraId="1ADD8C24" w14:textId="1FC57802" w:rsidR="00EB3A9C" w:rsidRPr="00AE4238" w:rsidRDefault="00EB3A9C" w:rsidP="00EB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2" w:type="dxa"/>
          </w:tcPr>
          <w:p w14:paraId="4055F959" w14:textId="77777777" w:rsidR="00EB3A9C" w:rsidRPr="00080CC5" w:rsidRDefault="00EB3A9C" w:rsidP="00EB3A9C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892" w:type="dxa"/>
          </w:tcPr>
          <w:p w14:paraId="3D4BB4FB" w14:textId="7599B678" w:rsidR="00EB3A9C" w:rsidRDefault="00EB3A9C" w:rsidP="00EB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C6ADF5F" w14:textId="77777777" w:rsidR="00EB3A9C" w:rsidRPr="00080CC5" w:rsidRDefault="00EB3A9C" w:rsidP="00EB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4B07FF5A" w14:textId="24FA2051" w:rsidR="00EB3A9C" w:rsidRPr="00AE4238" w:rsidRDefault="00EB3A9C" w:rsidP="00EB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 w:right="-6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271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B61307" w:rsidRPr="00080CC5" w14:paraId="707765B4" w14:textId="77777777" w:rsidTr="00B61307">
        <w:tc>
          <w:tcPr>
            <w:tcW w:w="2619" w:type="dxa"/>
          </w:tcPr>
          <w:p w14:paraId="27F200D4" w14:textId="77777777" w:rsidR="00B61307" w:rsidRPr="00AE4238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อุบลซันฟลาวเวอร์ </w:t>
            </w:r>
          </w:p>
        </w:tc>
        <w:tc>
          <w:tcPr>
            <w:tcW w:w="1170" w:type="dxa"/>
          </w:tcPr>
          <w:p w14:paraId="0A168323" w14:textId="77777777" w:rsidR="00B61307" w:rsidRPr="00080CC5" w:rsidRDefault="00B61307" w:rsidP="00B61307">
            <w:pPr>
              <w:tabs>
                <w:tab w:val="clear" w:pos="907"/>
              </w:tabs>
              <w:spacing w:line="240" w:lineRule="auto"/>
              <w:ind w:left="-116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1CB17915" w14:textId="77777777" w:rsidR="00B61307" w:rsidRPr="00080CC5" w:rsidRDefault="00B61307" w:rsidP="00B61307">
            <w:pPr>
              <w:tabs>
                <w:tab w:val="clear" w:pos="907"/>
              </w:tabs>
              <w:spacing w:line="240" w:lineRule="auto"/>
              <w:ind w:left="-116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</w:tcPr>
          <w:p w14:paraId="5F7EEA47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"/>
                <w:tab w:val="left" w:pos="567"/>
                <w:tab w:val="left" w:pos="664"/>
                <w:tab w:val="decimal" w:pos="702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2EE82DB" w14:textId="77777777" w:rsidR="00B61307" w:rsidRPr="00080CC5" w:rsidRDefault="00B61307" w:rsidP="00B61307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800" w:type="dxa"/>
          </w:tcPr>
          <w:p w14:paraId="331ED5F7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"/>
                <w:tab w:val="left" w:pos="567"/>
                <w:tab w:val="left" w:pos="664"/>
                <w:tab w:val="decimal" w:pos="702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" w:type="dxa"/>
          </w:tcPr>
          <w:p w14:paraId="4103265E" w14:textId="77777777" w:rsidR="00B61307" w:rsidRPr="00080CC5" w:rsidRDefault="00B61307" w:rsidP="00B61307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892" w:type="dxa"/>
          </w:tcPr>
          <w:p w14:paraId="30E3C27C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2CA8DCD3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652C52F5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307" w:rsidRPr="00D660EC" w14:paraId="1E56980D" w14:textId="77777777" w:rsidTr="00B61307">
        <w:trPr>
          <w:trHeight w:val="273"/>
        </w:trPr>
        <w:tc>
          <w:tcPr>
            <w:tcW w:w="2619" w:type="dxa"/>
          </w:tcPr>
          <w:p w14:paraId="2F85AF64" w14:textId="27DD5EC0" w:rsidR="00B61307" w:rsidRPr="00AE4238" w:rsidRDefault="00B61307" w:rsidP="00B6130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 xml:space="preserve">2562 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เอ็นพี</w:t>
            </w:r>
          </w:p>
        </w:tc>
        <w:tc>
          <w:tcPr>
            <w:tcW w:w="1170" w:type="dxa"/>
          </w:tcPr>
          <w:p w14:paraId="36A652B1" w14:textId="3F3A4DE9" w:rsidR="00B61307" w:rsidRPr="00080CC5" w:rsidRDefault="00B61307" w:rsidP="00B61307">
            <w:pPr>
              <w:tabs>
                <w:tab w:val="clear" w:pos="907"/>
              </w:tabs>
              <w:spacing w:line="240" w:lineRule="auto"/>
              <w:ind w:left="-116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25BF0F18" w14:textId="4D1F277A" w:rsidR="00B61307" w:rsidRPr="00080CC5" w:rsidRDefault="00B61307" w:rsidP="00B61307">
            <w:pPr>
              <w:tabs>
                <w:tab w:val="clear" w:pos="907"/>
              </w:tabs>
              <w:spacing w:line="240" w:lineRule="auto"/>
              <w:ind w:left="-116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</w:tcPr>
          <w:p w14:paraId="2DB2C770" w14:textId="264C0316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E99E49C" w14:textId="77777777" w:rsidR="00B61307" w:rsidRPr="00080CC5" w:rsidRDefault="00B61307" w:rsidP="00B61307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800" w:type="dxa"/>
          </w:tcPr>
          <w:p w14:paraId="30E4151B" w14:textId="4A9737FF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" w:type="dxa"/>
          </w:tcPr>
          <w:p w14:paraId="390A7DE2" w14:textId="77777777" w:rsidR="00B61307" w:rsidRPr="00080CC5" w:rsidRDefault="00B61307" w:rsidP="00B61307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892" w:type="dxa"/>
          </w:tcPr>
          <w:p w14:paraId="628C0F1B" w14:textId="425ED17B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22C6E01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6D84E51E" w14:textId="38A23883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307" w:rsidRPr="00D660EC" w14:paraId="759F371D" w14:textId="77777777" w:rsidTr="00B61307">
        <w:trPr>
          <w:trHeight w:val="273"/>
        </w:trPr>
        <w:tc>
          <w:tcPr>
            <w:tcW w:w="2619" w:type="dxa"/>
          </w:tcPr>
          <w:p w14:paraId="2A55ADCB" w14:textId="27B00C87" w:rsidR="00B61307" w:rsidRPr="00EB3A9C" w:rsidRDefault="00B61307" w:rsidP="00B6130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ไบโอ เอเนอร์ยี่ จำกัด)</w:t>
            </w:r>
          </w:p>
        </w:tc>
        <w:tc>
          <w:tcPr>
            <w:tcW w:w="1170" w:type="dxa"/>
          </w:tcPr>
          <w:p w14:paraId="33F9196B" w14:textId="0EB44914" w:rsidR="00B61307" w:rsidRDefault="00B61307" w:rsidP="00B61307">
            <w:pPr>
              <w:tabs>
                <w:tab w:val="clear" w:pos="907"/>
              </w:tabs>
              <w:spacing w:line="240" w:lineRule="auto"/>
              <w:ind w:left="-116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MMR</w:t>
            </w:r>
          </w:p>
        </w:tc>
        <w:tc>
          <w:tcPr>
            <w:tcW w:w="963" w:type="dxa"/>
          </w:tcPr>
          <w:p w14:paraId="7650DB16" w14:textId="3564374B" w:rsidR="00B61307" w:rsidRPr="00D660EC" w:rsidRDefault="00B61307" w:rsidP="00B61307">
            <w:pPr>
              <w:tabs>
                <w:tab w:val="clear" w:pos="907"/>
              </w:tabs>
              <w:spacing w:line="240" w:lineRule="auto"/>
              <w:ind w:left="-116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0EC">
              <w:rPr>
                <w:rFonts w:ascii="Angsana New" w:hAnsi="Angsana New"/>
                <w:sz w:val="30"/>
                <w:szCs w:val="30"/>
              </w:rPr>
              <w:t>MMR</w:t>
            </w:r>
          </w:p>
        </w:tc>
        <w:tc>
          <w:tcPr>
            <w:tcW w:w="969" w:type="dxa"/>
          </w:tcPr>
          <w:p w14:paraId="16F1C432" w14:textId="60AA0678" w:rsidR="00B61307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400668A" w14:textId="77777777" w:rsidR="00B61307" w:rsidRPr="00080CC5" w:rsidRDefault="00B61307" w:rsidP="00B61307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800" w:type="dxa"/>
          </w:tcPr>
          <w:p w14:paraId="2E6A94B3" w14:textId="75C71BB5" w:rsidR="00B61307" w:rsidRPr="00AE4238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2" w:type="dxa"/>
          </w:tcPr>
          <w:p w14:paraId="49D76554" w14:textId="77777777" w:rsidR="00B61307" w:rsidRPr="00080CC5" w:rsidRDefault="00B61307" w:rsidP="00B61307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892" w:type="dxa"/>
          </w:tcPr>
          <w:p w14:paraId="67571A3C" w14:textId="727EE117" w:rsidR="00B61307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3965E05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0AA1A0B7" w14:textId="088E36C1" w:rsidR="00B61307" w:rsidRPr="00AE4238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B61307" w:rsidRPr="00D660EC" w14:paraId="09DA1EC9" w14:textId="77777777" w:rsidTr="00B61307">
        <w:tc>
          <w:tcPr>
            <w:tcW w:w="2619" w:type="dxa"/>
          </w:tcPr>
          <w:p w14:paraId="7B13F0C7" w14:textId="77777777" w:rsidR="00B61307" w:rsidRPr="00080CC5" w:rsidRDefault="00B61307" w:rsidP="00B613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708FC20" w14:textId="77777777" w:rsidR="00B61307" w:rsidRPr="00080CC5" w:rsidRDefault="00B61307" w:rsidP="00B61307">
            <w:pPr>
              <w:tabs>
                <w:tab w:val="clear" w:pos="907"/>
              </w:tabs>
              <w:spacing w:line="240" w:lineRule="auto"/>
              <w:ind w:left="-11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3EBD3EF4" w14:textId="77777777" w:rsidR="00B61307" w:rsidRPr="00080CC5" w:rsidRDefault="00B61307" w:rsidP="00B61307">
            <w:pPr>
              <w:tabs>
                <w:tab w:val="clear" w:pos="907"/>
              </w:tabs>
              <w:spacing w:line="240" w:lineRule="auto"/>
              <w:ind w:left="-11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</w:tcPr>
          <w:p w14:paraId="7D24DC9F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A30B2A1" w14:textId="77777777" w:rsidR="00B61307" w:rsidRPr="00080CC5" w:rsidRDefault="00B61307" w:rsidP="00B6130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09418F80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-4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2" w:type="dxa"/>
          </w:tcPr>
          <w:p w14:paraId="332AE024" w14:textId="77777777" w:rsidR="00B61307" w:rsidRPr="00080CC5" w:rsidRDefault="00B61307" w:rsidP="00B6130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0EE5993A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933F8E0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79DF62B1" w14:textId="77777777" w:rsidR="00B61307" w:rsidRPr="00D660EC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6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271,800</w:t>
            </w:r>
          </w:p>
        </w:tc>
      </w:tr>
    </w:tbl>
    <w:p w14:paraId="0FDBA983" w14:textId="77777777" w:rsidR="00DE030E" w:rsidRPr="00D660EC" w:rsidRDefault="00DE030E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EA9659A" w14:textId="77777777" w:rsidR="00AD7439" w:rsidRPr="00D660EC" w:rsidRDefault="00AD7439" w:rsidP="00F27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รายการเคลื่อนไหวของเงินให้กู้ยืมระยะสั้นแก่กิจการที่เกี่ยวข้องกันสำหรับแต่ละปีสิ้นสุดวันที่ </w:t>
      </w:r>
      <w:r w:rsidRPr="00AE4238">
        <w:rPr>
          <w:rFonts w:ascii="Angsana New" w:hAnsi="Angsana New"/>
          <w:sz w:val="30"/>
          <w:szCs w:val="30"/>
        </w:rPr>
        <w:t xml:space="preserve">31 </w:t>
      </w:r>
      <w:r w:rsidR="00696899" w:rsidRPr="00AE4238">
        <w:rPr>
          <w:rFonts w:ascii="Angsana New" w:hAnsi="Angsana New"/>
          <w:sz w:val="30"/>
          <w:szCs w:val="30"/>
          <w:cs/>
        </w:rPr>
        <w:t>ธันวาคม</w:t>
      </w:r>
      <w:r w:rsidR="007A283C" w:rsidRPr="00AE4238">
        <w:rPr>
          <w:rFonts w:ascii="Angsana New" w:hAnsi="Angsana New"/>
          <w:sz w:val="30"/>
          <w:szCs w:val="30"/>
          <w:cs/>
        </w:rPr>
        <w:t xml:space="preserve"> </w:t>
      </w:r>
      <w:r w:rsidRPr="00AE4238">
        <w:rPr>
          <w:rFonts w:ascii="Angsana New" w:hAnsi="Angsana New"/>
          <w:sz w:val="30"/>
          <w:szCs w:val="30"/>
          <w:cs/>
        </w:rPr>
        <w:t xml:space="preserve">มีดังนี้  </w:t>
      </w:r>
    </w:p>
    <w:p w14:paraId="03ABA588" w14:textId="77777777" w:rsidR="0050548B" w:rsidRPr="00D660EC" w:rsidRDefault="0050548B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170"/>
      </w:tblGrid>
      <w:tr w:rsidR="00021E89" w:rsidRPr="00D660EC" w14:paraId="23B180B5" w14:textId="77777777" w:rsidTr="00F27C6C">
        <w:trPr>
          <w:cantSplit/>
        </w:trPr>
        <w:tc>
          <w:tcPr>
            <w:tcW w:w="3780" w:type="dxa"/>
          </w:tcPr>
          <w:p w14:paraId="6AFA0B0D" w14:textId="77777777" w:rsidR="00021E89" w:rsidRPr="00080CC5" w:rsidRDefault="00021E89" w:rsidP="005F145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63"/>
              </w:tabs>
              <w:spacing w:line="240" w:lineRule="auto"/>
              <w:ind w:left="-18"/>
              <w:outlineLvl w:val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1586D7DA" w14:textId="77777777" w:rsidR="00021E89" w:rsidRPr="00AE4238" w:rsidRDefault="00021E89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138FD9" w14:textId="77777777" w:rsidR="00021E89" w:rsidRPr="00D660EC" w:rsidRDefault="00021E89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68266E1" w14:textId="77777777" w:rsidR="00021E89" w:rsidRPr="00AE4238" w:rsidRDefault="00021E89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7C6C" w:rsidRPr="00D660EC" w14:paraId="2553E681" w14:textId="77777777" w:rsidTr="00F27C6C">
        <w:trPr>
          <w:cantSplit/>
        </w:trPr>
        <w:tc>
          <w:tcPr>
            <w:tcW w:w="3780" w:type="dxa"/>
          </w:tcPr>
          <w:p w14:paraId="6BA377B8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34B11F" w14:textId="77777777" w:rsidR="00F27C6C" w:rsidRPr="00247639" w:rsidRDefault="00F27C6C" w:rsidP="00F27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57BE606" w14:textId="77777777" w:rsidR="00F27C6C" w:rsidRPr="00247639" w:rsidRDefault="00F27C6C" w:rsidP="00F27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346672" w14:textId="77777777" w:rsidR="00F27C6C" w:rsidRPr="00247639" w:rsidRDefault="00F27C6C" w:rsidP="00F27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E4AFD67" w14:textId="77777777" w:rsidR="00F27C6C" w:rsidRPr="00080CC5" w:rsidRDefault="00F27C6C" w:rsidP="00F27C6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E83807" w14:textId="77777777" w:rsidR="00F27C6C" w:rsidRPr="00247639" w:rsidRDefault="00F27C6C" w:rsidP="00F27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0BA35B1" w14:textId="77777777" w:rsidR="00F27C6C" w:rsidRPr="00247639" w:rsidRDefault="00F27C6C" w:rsidP="00F27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AA9646" w14:textId="77777777" w:rsidR="00F27C6C" w:rsidRPr="00247639" w:rsidRDefault="00F27C6C" w:rsidP="00F27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A283C" w:rsidRPr="00D660EC" w14:paraId="09DD5C96" w14:textId="77777777" w:rsidTr="00F27C6C">
        <w:trPr>
          <w:cantSplit/>
        </w:trPr>
        <w:tc>
          <w:tcPr>
            <w:tcW w:w="3780" w:type="dxa"/>
          </w:tcPr>
          <w:p w14:paraId="1EBEABFF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3D913E8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27C6C" w:rsidRPr="00D660EC" w14:paraId="284AE5E6" w14:textId="77777777" w:rsidTr="00F27C6C">
        <w:trPr>
          <w:cantSplit/>
        </w:trPr>
        <w:tc>
          <w:tcPr>
            <w:tcW w:w="3780" w:type="dxa"/>
          </w:tcPr>
          <w:p w14:paraId="0C35ADE7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025D2E5E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C88F82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365361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29A954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519D02" w14:textId="77777777" w:rsidR="00F27C6C" w:rsidRPr="00474C93" w:rsidRDefault="0095092F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271,800</w:t>
            </w:r>
          </w:p>
        </w:tc>
        <w:tc>
          <w:tcPr>
            <w:tcW w:w="270" w:type="dxa"/>
          </w:tcPr>
          <w:p w14:paraId="2A0136FC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A7328C" w14:textId="77777777" w:rsidR="00F27C6C" w:rsidRPr="00474C93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157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F27C6C" w:rsidRPr="00D660EC" w14:paraId="57B698B7" w14:textId="77777777" w:rsidTr="00F27C6C">
        <w:trPr>
          <w:cantSplit/>
        </w:trPr>
        <w:tc>
          <w:tcPr>
            <w:tcW w:w="3780" w:type="dxa"/>
          </w:tcPr>
          <w:p w14:paraId="5C627581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170" w:type="dxa"/>
          </w:tcPr>
          <w:p w14:paraId="4842C49B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7D59FB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1CCB3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46B2B0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41E499" w14:textId="77777777" w:rsidR="00F27C6C" w:rsidRPr="00080CC5" w:rsidRDefault="0095092F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1,008,485</w:t>
            </w:r>
          </w:p>
        </w:tc>
        <w:tc>
          <w:tcPr>
            <w:tcW w:w="270" w:type="dxa"/>
          </w:tcPr>
          <w:p w14:paraId="43EBB98B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39DBEB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617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F27C6C" w:rsidRPr="00D660EC" w14:paraId="03D337CE" w14:textId="77777777" w:rsidTr="00F27C6C">
        <w:trPr>
          <w:cantSplit/>
        </w:trPr>
        <w:tc>
          <w:tcPr>
            <w:tcW w:w="3780" w:type="dxa"/>
          </w:tcPr>
          <w:p w14:paraId="130D963A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14:paraId="0B48D836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9B3862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CEB3E2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D7CC5B" w14:textId="77777777" w:rsidR="00F27C6C" w:rsidRPr="00D660EC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C77E13" w14:textId="77777777" w:rsidR="00F27C6C" w:rsidRPr="00AE4238" w:rsidRDefault="0095092F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(1,280,285)</w:t>
            </w:r>
          </w:p>
        </w:tc>
        <w:tc>
          <w:tcPr>
            <w:tcW w:w="270" w:type="dxa"/>
          </w:tcPr>
          <w:p w14:paraId="563C6F87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8F699A" w14:textId="77777777" w:rsidR="00F27C6C" w:rsidRPr="00AE4238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(503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400)</w:t>
            </w:r>
          </w:p>
        </w:tc>
      </w:tr>
      <w:tr w:rsidR="00F27C6C" w:rsidRPr="00D660EC" w14:paraId="2626B570" w14:textId="77777777" w:rsidTr="00F27C6C">
        <w:trPr>
          <w:cantSplit/>
        </w:trPr>
        <w:tc>
          <w:tcPr>
            <w:tcW w:w="3780" w:type="dxa"/>
          </w:tcPr>
          <w:p w14:paraId="59107ACE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4407AD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6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E765B2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351C15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8310DE" w14:textId="77777777" w:rsidR="00F27C6C" w:rsidRPr="00D660EC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2AFA2C" w14:textId="77777777" w:rsidR="00F27C6C" w:rsidRPr="00AE4238" w:rsidRDefault="0095092F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CC6EFC" w14:textId="77777777" w:rsidR="00F27C6C" w:rsidRPr="00080CC5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26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CA7CE8" w14:textId="77777777" w:rsidR="00F27C6C" w:rsidRPr="00AE4238" w:rsidRDefault="00F27C6C" w:rsidP="00F27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271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</w:p>
        </w:tc>
      </w:tr>
    </w:tbl>
    <w:p w14:paraId="360B4568" w14:textId="77777777" w:rsidR="009A18D0" w:rsidRPr="0042729B" w:rsidRDefault="009A18D0" w:rsidP="000C4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7FAC788" w14:textId="77777777" w:rsidR="00A53784" w:rsidRDefault="00A53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97277B4" w14:textId="7F7AE046" w:rsidR="00EF282C" w:rsidRPr="00D660EC" w:rsidRDefault="00EF282C" w:rsidP="00D4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5092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เงินให้กู้ยืมระยะ</w:t>
      </w:r>
      <w:r w:rsidR="009177DF" w:rsidRPr="0095092F">
        <w:rPr>
          <w:rFonts w:ascii="Angsana New" w:hAnsi="Angsana New"/>
          <w:b/>
          <w:bCs/>
          <w:i/>
          <w:iCs/>
          <w:sz w:val="30"/>
          <w:szCs w:val="30"/>
          <w:cs/>
        </w:rPr>
        <w:t>ยาว</w:t>
      </w:r>
      <w:r w:rsidRPr="0095092F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676714D2" w14:textId="77777777" w:rsidR="00EF282C" w:rsidRPr="00D660EC" w:rsidRDefault="00EF282C" w:rsidP="00EF282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32" w:type="dxa"/>
        <w:tblLook w:val="04A0" w:firstRow="1" w:lastRow="0" w:firstColumn="1" w:lastColumn="0" w:noHBand="0" w:noVBand="1"/>
      </w:tblPr>
      <w:tblGrid>
        <w:gridCol w:w="2507"/>
        <w:gridCol w:w="1021"/>
        <w:gridCol w:w="1049"/>
        <w:gridCol w:w="987"/>
        <w:gridCol w:w="270"/>
        <w:gridCol w:w="986"/>
        <w:gridCol w:w="316"/>
        <w:gridCol w:w="919"/>
        <w:gridCol w:w="270"/>
        <w:gridCol w:w="945"/>
      </w:tblGrid>
      <w:tr w:rsidR="00EF282C" w:rsidRPr="00D660EC" w14:paraId="3B88B9CE" w14:textId="77777777" w:rsidTr="00B61307">
        <w:tc>
          <w:tcPr>
            <w:tcW w:w="2507" w:type="dxa"/>
          </w:tcPr>
          <w:p w14:paraId="7896B3B9" w14:textId="77777777" w:rsidR="00EF282C" w:rsidRPr="00D660EC" w:rsidRDefault="00EF282C" w:rsidP="00B7313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gridSpan w:val="2"/>
          </w:tcPr>
          <w:p w14:paraId="4879AE94" w14:textId="77777777" w:rsidR="00EF282C" w:rsidRPr="00D660EC" w:rsidRDefault="00EF282C" w:rsidP="005F145E">
            <w:pPr>
              <w:tabs>
                <w:tab w:val="clear" w:pos="2580"/>
                <w:tab w:val="left" w:pos="972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43" w:type="dxa"/>
            <w:gridSpan w:val="3"/>
          </w:tcPr>
          <w:p w14:paraId="7F2B2CAB" w14:textId="77777777" w:rsidR="00EF282C" w:rsidRPr="00AE4238" w:rsidRDefault="00EF282C" w:rsidP="005F1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6" w:type="dxa"/>
          </w:tcPr>
          <w:p w14:paraId="365D9236" w14:textId="77777777" w:rsidR="00EF282C" w:rsidRPr="00D660EC" w:rsidRDefault="00EF282C" w:rsidP="00B7313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34" w:type="dxa"/>
            <w:gridSpan w:val="3"/>
          </w:tcPr>
          <w:p w14:paraId="3EBEDF49" w14:textId="77777777" w:rsidR="00EF282C" w:rsidRPr="00AE4238" w:rsidRDefault="00EF282C" w:rsidP="00B7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283C" w:rsidRPr="00D660EC" w14:paraId="4127707D" w14:textId="77777777" w:rsidTr="00B61307">
        <w:tc>
          <w:tcPr>
            <w:tcW w:w="2507" w:type="dxa"/>
          </w:tcPr>
          <w:p w14:paraId="074CD5DA" w14:textId="77777777" w:rsidR="007A283C" w:rsidRPr="00080CC5" w:rsidRDefault="007A283C" w:rsidP="007A283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14:paraId="29B4C0A6" w14:textId="77777777" w:rsidR="007A283C" w:rsidRPr="00080CC5" w:rsidRDefault="00F27C6C" w:rsidP="007A283C">
            <w:pPr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49" w:type="dxa"/>
          </w:tcPr>
          <w:p w14:paraId="164F597A" w14:textId="77777777" w:rsidR="007A283C" w:rsidRPr="00080CC5" w:rsidRDefault="00F27C6C" w:rsidP="007A283C">
            <w:pPr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87" w:type="dxa"/>
          </w:tcPr>
          <w:p w14:paraId="7D28677F" w14:textId="77777777" w:rsidR="007A283C" w:rsidRPr="00247639" w:rsidRDefault="007A283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</w:t>
            </w:r>
            <w:r w:rsidR="00F27C6C" w:rsidRPr="00AE423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2176C99" w14:textId="77777777" w:rsidR="007A283C" w:rsidRPr="00247639" w:rsidRDefault="007A283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27ADEDFE" w14:textId="77777777" w:rsidR="007A283C" w:rsidRPr="00247639" w:rsidRDefault="00F27C6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16" w:type="dxa"/>
          </w:tcPr>
          <w:p w14:paraId="568FFCE4" w14:textId="77777777" w:rsidR="007A283C" w:rsidRPr="00080CC5" w:rsidRDefault="007A283C" w:rsidP="007A28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6CE5ABF0" w14:textId="77777777" w:rsidR="007A283C" w:rsidRPr="00247639" w:rsidRDefault="00F27C6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20212B8" w14:textId="77777777" w:rsidR="007A283C" w:rsidRPr="00247639" w:rsidRDefault="007A283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6494F27C" w14:textId="77777777" w:rsidR="007A283C" w:rsidRPr="00247639" w:rsidRDefault="00F27C6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A283C" w:rsidRPr="00D660EC" w14:paraId="24003655" w14:textId="77777777" w:rsidTr="00B61307">
        <w:tc>
          <w:tcPr>
            <w:tcW w:w="2507" w:type="dxa"/>
          </w:tcPr>
          <w:p w14:paraId="21134567" w14:textId="77777777" w:rsidR="007A283C" w:rsidRPr="00080CC5" w:rsidRDefault="007A283C" w:rsidP="007A283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2"/>
          </w:tcPr>
          <w:p w14:paraId="7B5A39A9" w14:textId="77777777" w:rsidR="007A283C" w:rsidRPr="00D660EC" w:rsidRDefault="007A283C" w:rsidP="007A283C">
            <w:pPr>
              <w:tabs>
                <w:tab w:val="clear" w:pos="2580"/>
                <w:tab w:val="left" w:pos="972"/>
              </w:tabs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4693" w:type="dxa"/>
            <w:gridSpan w:val="7"/>
          </w:tcPr>
          <w:p w14:paraId="4F62FFE8" w14:textId="77777777" w:rsidR="007A283C" w:rsidRPr="00080CC5" w:rsidRDefault="007A283C" w:rsidP="007A283C">
            <w:pPr>
              <w:tabs>
                <w:tab w:val="clear" w:pos="227"/>
                <w:tab w:val="clear" w:pos="680"/>
                <w:tab w:val="clear" w:pos="907"/>
                <w:tab w:val="clear" w:pos="2580"/>
                <w:tab w:val="left" w:pos="342"/>
                <w:tab w:val="left" w:pos="612"/>
                <w:tab w:val="left" w:pos="9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A283C" w:rsidRPr="00D660EC" w14:paraId="343C5B54" w14:textId="77777777" w:rsidTr="00B61307">
        <w:tc>
          <w:tcPr>
            <w:tcW w:w="2507" w:type="dxa"/>
          </w:tcPr>
          <w:p w14:paraId="3731268F" w14:textId="77777777" w:rsidR="007A283C" w:rsidRPr="00AE4238" w:rsidRDefault="007A283C" w:rsidP="007A283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21" w:type="dxa"/>
          </w:tcPr>
          <w:p w14:paraId="73A100F5" w14:textId="77777777" w:rsidR="007A283C" w:rsidRPr="00080CC5" w:rsidRDefault="007A283C" w:rsidP="007A283C">
            <w:pPr>
              <w:tabs>
                <w:tab w:val="clear" w:pos="2580"/>
                <w:tab w:val="left" w:pos="972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02AE9C03" w14:textId="77777777" w:rsidR="007A283C" w:rsidRPr="00080CC5" w:rsidRDefault="007A283C" w:rsidP="007A283C">
            <w:pPr>
              <w:tabs>
                <w:tab w:val="clear" w:pos="2580"/>
                <w:tab w:val="left" w:pos="972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7FA3CCDE" w14:textId="77777777" w:rsidR="007A283C" w:rsidRPr="00080CC5" w:rsidRDefault="007A283C" w:rsidP="007A283C">
            <w:pPr>
              <w:tabs>
                <w:tab w:val="clear" w:pos="907"/>
                <w:tab w:val="clear" w:pos="2580"/>
                <w:tab w:val="left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F7602E" w14:textId="77777777" w:rsidR="007A283C" w:rsidRPr="00080CC5" w:rsidRDefault="007A283C" w:rsidP="007A283C">
            <w:pPr>
              <w:tabs>
                <w:tab w:val="clear" w:pos="2580"/>
                <w:tab w:val="left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3231951C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484"/>
                <w:tab w:val="left" w:pos="664"/>
                <w:tab w:val="left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dxa"/>
          </w:tcPr>
          <w:p w14:paraId="33322931" w14:textId="77777777" w:rsidR="007A283C" w:rsidRPr="00080CC5" w:rsidRDefault="007A283C" w:rsidP="007A28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2663045C" w14:textId="77777777" w:rsidR="007A283C" w:rsidRPr="00080CC5" w:rsidRDefault="007A283C" w:rsidP="007A28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AB02CE" w14:textId="77777777" w:rsidR="007A283C" w:rsidRPr="00080CC5" w:rsidRDefault="007A283C" w:rsidP="007A28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1E977A52" w14:textId="77777777" w:rsidR="007A283C" w:rsidRPr="00080CC5" w:rsidRDefault="007A283C" w:rsidP="007A283C">
            <w:pPr>
              <w:tabs>
                <w:tab w:val="clear" w:pos="227"/>
                <w:tab w:val="clear" w:pos="680"/>
                <w:tab w:val="left" w:pos="342"/>
                <w:tab w:val="left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11CF" w:rsidRPr="00D660EC" w14:paraId="5DC07842" w14:textId="77777777" w:rsidTr="00B61307">
        <w:tc>
          <w:tcPr>
            <w:tcW w:w="2507" w:type="dxa"/>
          </w:tcPr>
          <w:p w14:paraId="0A88808F" w14:textId="77777777" w:rsidR="006211CF" w:rsidRPr="00AE4238" w:rsidRDefault="006211CF" w:rsidP="007A283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14:paraId="31B895AA" w14:textId="77777777" w:rsidR="006211CF" w:rsidRPr="00080CC5" w:rsidRDefault="006211CF" w:rsidP="007A283C">
            <w:pPr>
              <w:tabs>
                <w:tab w:val="clear" w:pos="2580"/>
                <w:tab w:val="left" w:pos="972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11525894" w14:textId="77777777" w:rsidR="006211CF" w:rsidRPr="00080CC5" w:rsidRDefault="006211CF" w:rsidP="007A283C">
            <w:pPr>
              <w:tabs>
                <w:tab w:val="clear" w:pos="2580"/>
                <w:tab w:val="left" w:pos="972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1F1CD3A0" w14:textId="77777777" w:rsidR="006211CF" w:rsidRPr="00080CC5" w:rsidRDefault="006211CF" w:rsidP="007A283C">
            <w:pPr>
              <w:tabs>
                <w:tab w:val="clear" w:pos="907"/>
                <w:tab w:val="clear" w:pos="2580"/>
                <w:tab w:val="left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F5AE5" w14:textId="77777777" w:rsidR="006211CF" w:rsidRPr="00080CC5" w:rsidRDefault="006211CF" w:rsidP="007A283C">
            <w:pPr>
              <w:tabs>
                <w:tab w:val="clear" w:pos="2580"/>
                <w:tab w:val="left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0C7EDEC2" w14:textId="77777777" w:rsidR="006211CF" w:rsidRPr="00080CC5" w:rsidRDefault="006211CF" w:rsidP="007A283C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484"/>
                <w:tab w:val="left" w:pos="664"/>
                <w:tab w:val="left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dxa"/>
          </w:tcPr>
          <w:p w14:paraId="7A346A9A" w14:textId="77777777" w:rsidR="006211CF" w:rsidRPr="00080CC5" w:rsidRDefault="006211CF" w:rsidP="007A28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47EA83A4" w14:textId="77777777" w:rsidR="006211CF" w:rsidRPr="00080CC5" w:rsidRDefault="006211CF" w:rsidP="007A28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9016C" w14:textId="77777777" w:rsidR="006211CF" w:rsidRPr="00080CC5" w:rsidRDefault="006211CF" w:rsidP="007A28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5C4853B7" w14:textId="77777777" w:rsidR="006211CF" w:rsidRPr="00080CC5" w:rsidRDefault="006211CF" w:rsidP="007A283C">
            <w:pPr>
              <w:tabs>
                <w:tab w:val="clear" w:pos="227"/>
                <w:tab w:val="clear" w:pos="680"/>
                <w:tab w:val="left" w:pos="342"/>
                <w:tab w:val="left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2792" w:rsidRPr="00080CC5" w14:paraId="239C01B5" w14:textId="77777777" w:rsidTr="00B61307">
        <w:tc>
          <w:tcPr>
            <w:tcW w:w="2507" w:type="dxa"/>
          </w:tcPr>
          <w:p w14:paraId="3BD26194" w14:textId="77777777" w:rsidR="008B2792" w:rsidRPr="00AE4238" w:rsidRDefault="008B2792" w:rsidP="008B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อุบลไบโอเกษตร </w:t>
            </w:r>
          </w:p>
        </w:tc>
        <w:tc>
          <w:tcPr>
            <w:tcW w:w="1021" w:type="dxa"/>
          </w:tcPr>
          <w:p w14:paraId="10F6504C" w14:textId="77777777" w:rsidR="008B2792" w:rsidRPr="00080CC5" w:rsidRDefault="008B2792" w:rsidP="008B2792">
            <w:pPr>
              <w:tabs>
                <w:tab w:val="clear" w:pos="2580"/>
                <w:tab w:val="left" w:pos="972"/>
              </w:tabs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54732BCE" w14:textId="77777777" w:rsidR="008B2792" w:rsidRPr="00080CC5" w:rsidRDefault="008B2792" w:rsidP="008B2792">
            <w:pPr>
              <w:tabs>
                <w:tab w:val="clear" w:pos="2580"/>
                <w:tab w:val="left" w:pos="9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61646084" w14:textId="77777777" w:rsidR="008B2792" w:rsidRPr="00080CC5" w:rsidRDefault="008B2792" w:rsidP="008B2792">
            <w:pPr>
              <w:tabs>
                <w:tab w:val="clear" w:pos="907"/>
                <w:tab w:val="clear" w:pos="2580"/>
                <w:tab w:val="left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78A42" w14:textId="77777777" w:rsidR="008B2792" w:rsidRPr="00080CC5" w:rsidRDefault="008B2792" w:rsidP="008B2792">
            <w:pPr>
              <w:tabs>
                <w:tab w:val="clear" w:pos="2580"/>
                <w:tab w:val="left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01DFEBCF" w14:textId="77777777" w:rsidR="008B2792" w:rsidRPr="00080CC5" w:rsidRDefault="008B2792" w:rsidP="008B2792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484"/>
                <w:tab w:val="left" w:pos="664"/>
                <w:tab w:val="left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dxa"/>
          </w:tcPr>
          <w:p w14:paraId="066611E9" w14:textId="77777777" w:rsidR="008B2792" w:rsidRPr="00080CC5" w:rsidRDefault="008B2792" w:rsidP="008B279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14C9C37C" w14:textId="77777777" w:rsidR="008B2792" w:rsidRPr="00080CC5" w:rsidRDefault="008B2792" w:rsidP="008B279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5D1A1F" w14:textId="77777777" w:rsidR="008B2792" w:rsidRPr="00080CC5" w:rsidRDefault="008B2792" w:rsidP="008B279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5DBFD6B0" w14:textId="77777777" w:rsidR="008B2792" w:rsidRPr="00080CC5" w:rsidRDefault="008B2792" w:rsidP="008B2792">
            <w:pPr>
              <w:tabs>
                <w:tab w:val="clear" w:pos="227"/>
                <w:tab w:val="clear" w:pos="680"/>
                <w:tab w:val="left" w:pos="342"/>
                <w:tab w:val="left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2792" w:rsidRPr="00D660EC" w14:paraId="485F0226" w14:textId="77777777" w:rsidTr="00B61307">
        <w:tc>
          <w:tcPr>
            <w:tcW w:w="2507" w:type="dxa"/>
          </w:tcPr>
          <w:p w14:paraId="32FA3DCB" w14:textId="53CB5C73" w:rsidR="008B2792" w:rsidRPr="00AE4238" w:rsidRDefault="008B2792" w:rsidP="008B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จำกัด</w:t>
            </w:r>
            <w:r w:rsidR="00EB3A9C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EB3A9C">
              <w:rPr>
                <w:rFonts w:ascii="Angsana New" w:hAnsi="Angsana New"/>
                <w:sz w:val="30"/>
                <w:szCs w:val="30"/>
              </w:rPr>
              <w:t xml:space="preserve">2562 : </w:t>
            </w:r>
            <w:r w:rsidR="00EB3A9C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</w:p>
        </w:tc>
        <w:tc>
          <w:tcPr>
            <w:tcW w:w="1021" w:type="dxa"/>
          </w:tcPr>
          <w:p w14:paraId="452161B3" w14:textId="78A4EBA8" w:rsidR="008B2792" w:rsidRPr="00080CC5" w:rsidRDefault="008B2792" w:rsidP="008B2792">
            <w:pPr>
              <w:tabs>
                <w:tab w:val="clear" w:pos="2580"/>
                <w:tab w:val="left" w:pos="972"/>
              </w:tabs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2CADD869" w14:textId="16AFFDB6" w:rsidR="008B2792" w:rsidRPr="00080CC5" w:rsidRDefault="008B2792" w:rsidP="008B2792">
            <w:pPr>
              <w:tabs>
                <w:tab w:val="clear" w:pos="2580"/>
                <w:tab w:val="left" w:pos="972"/>
              </w:tabs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2453F975" w14:textId="40E4702B" w:rsidR="008B2792" w:rsidRPr="00080CC5" w:rsidRDefault="008B2792" w:rsidP="008B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207"/>
                <w:tab w:val="left" w:pos="972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95B1A7" w14:textId="77777777" w:rsidR="008B2792" w:rsidRPr="00D660EC" w:rsidRDefault="008B2792" w:rsidP="008B2792">
            <w:pPr>
              <w:tabs>
                <w:tab w:val="clear" w:pos="2580"/>
                <w:tab w:val="left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3DCD3DB1" w14:textId="47B33426" w:rsidR="008B2792" w:rsidRPr="00080CC5" w:rsidRDefault="008B2792" w:rsidP="008B2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207"/>
                <w:tab w:val="left" w:pos="567"/>
                <w:tab w:val="left" w:pos="664"/>
                <w:tab w:val="decimal" w:pos="702"/>
                <w:tab w:val="left" w:pos="972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dxa"/>
          </w:tcPr>
          <w:p w14:paraId="05C489F8" w14:textId="77777777" w:rsidR="008B2792" w:rsidRPr="00080CC5" w:rsidRDefault="008B2792" w:rsidP="008B279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5FED9A53" w14:textId="429ACCE5" w:rsidR="008B2792" w:rsidRPr="00080CC5" w:rsidRDefault="008B2792" w:rsidP="008B27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465AF0" w14:textId="77777777" w:rsidR="008B2792" w:rsidRPr="00080CC5" w:rsidRDefault="008B2792" w:rsidP="008B279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5B1B7B88" w14:textId="6A8D1CE7" w:rsidR="008B2792" w:rsidRPr="00080CC5" w:rsidRDefault="008B2792" w:rsidP="008B279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307" w:rsidRPr="00D660EC" w14:paraId="2CDB115E" w14:textId="77777777" w:rsidTr="00B61307">
        <w:tc>
          <w:tcPr>
            <w:tcW w:w="2507" w:type="dxa"/>
          </w:tcPr>
          <w:p w14:paraId="4CAC2F22" w14:textId="7A395121" w:rsidR="00B61307" w:rsidRPr="00AE4238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อุบลเกษตรพลังงาน จำกัด)</w:t>
            </w:r>
          </w:p>
        </w:tc>
        <w:tc>
          <w:tcPr>
            <w:tcW w:w="1021" w:type="dxa"/>
          </w:tcPr>
          <w:p w14:paraId="04990C17" w14:textId="745FE0B9" w:rsidR="00B61307" w:rsidRDefault="00B61307" w:rsidP="00B61307">
            <w:pPr>
              <w:tabs>
                <w:tab w:val="clear" w:pos="2580"/>
                <w:tab w:val="left" w:pos="972"/>
              </w:tabs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4.13</w:t>
            </w:r>
          </w:p>
        </w:tc>
        <w:tc>
          <w:tcPr>
            <w:tcW w:w="1049" w:type="dxa"/>
          </w:tcPr>
          <w:p w14:paraId="7E716E92" w14:textId="1D3D0961" w:rsidR="00B61307" w:rsidRPr="00AE4238" w:rsidRDefault="00B61307" w:rsidP="00B61307">
            <w:pPr>
              <w:tabs>
                <w:tab w:val="clear" w:pos="2580"/>
                <w:tab w:val="left" w:pos="972"/>
              </w:tabs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4.13</w:t>
            </w:r>
          </w:p>
        </w:tc>
        <w:tc>
          <w:tcPr>
            <w:tcW w:w="987" w:type="dxa"/>
          </w:tcPr>
          <w:p w14:paraId="60ABDB49" w14:textId="499D7E91" w:rsidR="00B61307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207"/>
                <w:tab w:val="left" w:pos="972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08704A" w14:textId="77777777" w:rsidR="00B61307" w:rsidRPr="00D660EC" w:rsidRDefault="00B61307" w:rsidP="00B61307">
            <w:pPr>
              <w:tabs>
                <w:tab w:val="clear" w:pos="2580"/>
                <w:tab w:val="left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2AC88886" w14:textId="3A0D6096" w:rsidR="00B61307" w:rsidRPr="00AE4238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207"/>
                <w:tab w:val="left" w:pos="567"/>
                <w:tab w:val="left" w:pos="664"/>
                <w:tab w:val="decimal" w:pos="702"/>
                <w:tab w:val="left" w:pos="972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  <w:tc>
          <w:tcPr>
            <w:tcW w:w="316" w:type="dxa"/>
          </w:tcPr>
          <w:p w14:paraId="6A2A34A6" w14:textId="77777777" w:rsidR="00B61307" w:rsidRPr="00080CC5" w:rsidRDefault="00B61307" w:rsidP="00B613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7032B871" w14:textId="2E3F2127" w:rsidR="00B61307" w:rsidRDefault="00B61307" w:rsidP="00B6130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DAB5B8" w14:textId="77777777" w:rsidR="00B61307" w:rsidRPr="00080CC5" w:rsidRDefault="00B61307" w:rsidP="00B613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357A38A0" w14:textId="46E793A8" w:rsidR="00B61307" w:rsidRPr="00AE4238" w:rsidRDefault="00B61307" w:rsidP="00B6130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519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B61307" w:rsidRPr="00080CC5" w14:paraId="12DE99F1" w14:textId="77777777" w:rsidTr="00B61307">
        <w:tc>
          <w:tcPr>
            <w:tcW w:w="2507" w:type="dxa"/>
          </w:tcPr>
          <w:p w14:paraId="7FE23B4D" w14:textId="0A5319FD" w:rsidR="00B61307" w:rsidRPr="00AE4238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บริษัท อุบล ไบโอ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ก๊าซ จำกัด</w:t>
            </w:r>
          </w:p>
        </w:tc>
        <w:tc>
          <w:tcPr>
            <w:tcW w:w="1021" w:type="dxa"/>
          </w:tcPr>
          <w:p w14:paraId="2509EE76" w14:textId="69411C7A" w:rsidR="00B61307" w:rsidRPr="00080CC5" w:rsidRDefault="00B61307" w:rsidP="00B61307">
            <w:pPr>
              <w:tabs>
                <w:tab w:val="clear" w:pos="2580"/>
                <w:tab w:val="left" w:pos="972"/>
              </w:tabs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4.13</w:t>
            </w:r>
          </w:p>
        </w:tc>
        <w:tc>
          <w:tcPr>
            <w:tcW w:w="1049" w:type="dxa"/>
          </w:tcPr>
          <w:p w14:paraId="090DF784" w14:textId="01EE6398" w:rsidR="00B61307" w:rsidRPr="00080CC5" w:rsidRDefault="00B61307" w:rsidP="00B61307">
            <w:pPr>
              <w:tabs>
                <w:tab w:val="clear" w:pos="2580"/>
                <w:tab w:val="left" w:pos="972"/>
              </w:tabs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4.13</w:t>
            </w:r>
          </w:p>
        </w:tc>
        <w:tc>
          <w:tcPr>
            <w:tcW w:w="987" w:type="dxa"/>
          </w:tcPr>
          <w:p w14:paraId="77DD43D7" w14:textId="316F6795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207"/>
                <w:tab w:val="left" w:pos="972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80747B" w14:textId="77777777" w:rsidR="00B61307" w:rsidRPr="00080CC5" w:rsidRDefault="00B61307" w:rsidP="00B61307">
            <w:pPr>
              <w:tabs>
                <w:tab w:val="clear" w:pos="2580"/>
                <w:tab w:val="left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986" w:type="dxa"/>
          </w:tcPr>
          <w:p w14:paraId="210189BF" w14:textId="19E57CCD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207"/>
                <w:tab w:val="left" w:pos="567"/>
                <w:tab w:val="left" w:pos="664"/>
                <w:tab w:val="decimal" w:pos="702"/>
                <w:tab w:val="left" w:pos="972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  <w:tc>
          <w:tcPr>
            <w:tcW w:w="316" w:type="dxa"/>
          </w:tcPr>
          <w:p w14:paraId="530E2FFD" w14:textId="77777777" w:rsidR="00B61307" w:rsidRPr="00080CC5" w:rsidRDefault="00B61307" w:rsidP="00B613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14:paraId="6253E150" w14:textId="13F17B66" w:rsidR="00B61307" w:rsidRPr="00080CC5" w:rsidRDefault="00B61307" w:rsidP="00E71AF6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F7A330" w14:textId="77777777" w:rsidR="00B61307" w:rsidRPr="00080CC5" w:rsidRDefault="00B61307" w:rsidP="00B613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253C3C36" w14:textId="3217B100" w:rsidR="00B61307" w:rsidRPr="00080CC5" w:rsidRDefault="00B61307" w:rsidP="00B61307">
            <w:pPr>
              <w:tabs>
                <w:tab w:val="clear" w:pos="680"/>
                <w:tab w:val="clear" w:pos="907"/>
                <w:tab w:val="left" w:pos="387"/>
              </w:tabs>
              <w:spacing w:line="240" w:lineRule="auto"/>
              <w:ind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20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307</w:t>
            </w:r>
          </w:p>
        </w:tc>
      </w:tr>
      <w:tr w:rsidR="00B61307" w:rsidRPr="00080CC5" w14:paraId="00994A1D" w14:textId="77777777" w:rsidTr="00B61307">
        <w:tc>
          <w:tcPr>
            <w:tcW w:w="2507" w:type="dxa"/>
          </w:tcPr>
          <w:p w14:paraId="32B188A9" w14:textId="77777777" w:rsidR="00B61307" w:rsidRPr="00AE4238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อุบลซันฟลาวเวอร์ </w:t>
            </w:r>
          </w:p>
        </w:tc>
        <w:tc>
          <w:tcPr>
            <w:tcW w:w="1021" w:type="dxa"/>
          </w:tcPr>
          <w:p w14:paraId="5FD476D0" w14:textId="77777777" w:rsidR="00B61307" w:rsidRPr="00080CC5" w:rsidRDefault="00B61307" w:rsidP="00B61307">
            <w:pPr>
              <w:tabs>
                <w:tab w:val="clear" w:pos="2580"/>
                <w:tab w:val="left" w:pos="972"/>
              </w:tabs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74DEE4F9" w14:textId="77777777" w:rsidR="00B61307" w:rsidRPr="00080CC5" w:rsidRDefault="00B61307" w:rsidP="00B61307">
            <w:pPr>
              <w:tabs>
                <w:tab w:val="clear" w:pos="2580"/>
                <w:tab w:val="left" w:pos="972"/>
              </w:tabs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26031560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"/>
                <w:tab w:val="left" w:pos="97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57D386" w14:textId="77777777" w:rsidR="00B61307" w:rsidRPr="00080CC5" w:rsidRDefault="00B61307" w:rsidP="00B61307">
            <w:pPr>
              <w:tabs>
                <w:tab w:val="clear" w:pos="2580"/>
                <w:tab w:val="left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986" w:type="dxa"/>
          </w:tcPr>
          <w:p w14:paraId="475A98BE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"/>
                <w:tab w:val="left" w:pos="567"/>
                <w:tab w:val="left" w:pos="664"/>
                <w:tab w:val="decimal" w:pos="702"/>
                <w:tab w:val="left" w:pos="97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dxa"/>
          </w:tcPr>
          <w:p w14:paraId="79A27B6D" w14:textId="77777777" w:rsidR="00B61307" w:rsidRPr="00080CC5" w:rsidRDefault="00B61307" w:rsidP="00B61307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919" w:type="dxa"/>
          </w:tcPr>
          <w:p w14:paraId="6965EC99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3287EC" w14:textId="77777777" w:rsidR="00B61307" w:rsidRPr="00080CC5" w:rsidRDefault="00B61307" w:rsidP="00B613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5B951025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307" w:rsidRPr="00D660EC" w14:paraId="1EF966BF" w14:textId="77777777" w:rsidTr="00B61307">
        <w:trPr>
          <w:trHeight w:val="273"/>
        </w:trPr>
        <w:tc>
          <w:tcPr>
            <w:tcW w:w="2507" w:type="dxa"/>
          </w:tcPr>
          <w:p w14:paraId="13BCF8E1" w14:textId="3E05A65B" w:rsidR="00B61307" w:rsidRPr="00AE4238" w:rsidRDefault="00B61307" w:rsidP="00B6130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</w:rPr>
              <w:t xml:space="preserve">2562 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B61307">
              <w:rPr>
                <w:rFonts w:ascii="Angsana New" w:hAnsi="Angsana New" w:hint="cs"/>
                <w:sz w:val="30"/>
                <w:szCs w:val="30"/>
                <w:cs/>
              </w:rPr>
              <w:t>เอ็นพี</w:t>
            </w:r>
          </w:p>
        </w:tc>
        <w:tc>
          <w:tcPr>
            <w:tcW w:w="1021" w:type="dxa"/>
          </w:tcPr>
          <w:p w14:paraId="53A48802" w14:textId="09DD19EF" w:rsidR="00B61307" w:rsidRPr="00080CC5" w:rsidRDefault="00B61307" w:rsidP="00B61307">
            <w:pPr>
              <w:tabs>
                <w:tab w:val="clear" w:pos="2580"/>
                <w:tab w:val="left" w:pos="972"/>
              </w:tabs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6A02A9E0" w14:textId="125CB6CA" w:rsidR="00B61307" w:rsidRPr="00080CC5" w:rsidRDefault="00B61307" w:rsidP="00B61307">
            <w:pPr>
              <w:tabs>
                <w:tab w:val="clear" w:pos="2580"/>
                <w:tab w:val="left" w:pos="972"/>
              </w:tabs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033BE32D" w14:textId="627089A0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207"/>
                <w:tab w:val="left" w:pos="972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6DEEF" w14:textId="77777777" w:rsidR="00B61307" w:rsidRPr="00D660EC" w:rsidRDefault="00B61307" w:rsidP="00B61307">
            <w:pPr>
              <w:tabs>
                <w:tab w:val="clear" w:pos="2580"/>
                <w:tab w:val="left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70234965" w14:textId="2FE0E9A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207"/>
                <w:tab w:val="left" w:pos="567"/>
                <w:tab w:val="left" w:pos="664"/>
                <w:tab w:val="decimal" w:pos="702"/>
                <w:tab w:val="left" w:pos="972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dxa"/>
          </w:tcPr>
          <w:p w14:paraId="14C39EFB" w14:textId="77777777" w:rsidR="00B61307" w:rsidRPr="00080CC5" w:rsidRDefault="00B61307" w:rsidP="00B61307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919" w:type="dxa"/>
          </w:tcPr>
          <w:p w14:paraId="2FB6BD41" w14:textId="59370C54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737B0" w14:textId="77777777" w:rsidR="00B61307" w:rsidRPr="00080CC5" w:rsidRDefault="00B61307" w:rsidP="00B613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2E7022F2" w14:textId="00BFCD63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307" w:rsidRPr="00D660EC" w14:paraId="66952FCC" w14:textId="77777777" w:rsidTr="00B61307">
        <w:trPr>
          <w:trHeight w:val="273"/>
        </w:trPr>
        <w:tc>
          <w:tcPr>
            <w:tcW w:w="2507" w:type="dxa"/>
          </w:tcPr>
          <w:p w14:paraId="658875CE" w14:textId="1062EC08" w:rsidR="00B61307" w:rsidRPr="00B61307" w:rsidRDefault="00B61307" w:rsidP="00B6130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B61307">
              <w:rPr>
                <w:rFonts w:ascii="Angsana New" w:hAnsi="Angsana New" w:hint="cs"/>
                <w:sz w:val="30"/>
                <w:szCs w:val="30"/>
                <w:cs/>
              </w:rPr>
              <w:t>ไบโอ เอนเนอร์ยี่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จำกัด)</w:t>
            </w:r>
          </w:p>
        </w:tc>
        <w:tc>
          <w:tcPr>
            <w:tcW w:w="1021" w:type="dxa"/>
          </w:tcPr>
          <w:p w14:paraId="3F1C545A" w14:textId="6550D7CD" w:rsidR="00B61307" w:rsidRDefault="00B61307" w:rsidP="00B61307">
            <w:pPr>
              <w:tabs>
                <w:tab w:val="clear" w:pos="2580"/>
                <w:tab w:val="left" w:pos="972"/>
              </w:tabs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4.13</w:t>
            </w:r>
          </w:p>
        </w:tc>
        <w:tc>
          <w:tcPr>
            <w:tcW w:w="1049" w:type="dxa"/>
          </w:tcPr>
          <w:p w14:paraId="3CDCC57B" w14:textId="6973BC12" w:rsidR="00B61307" w:rsidRPr="00AE4238" w:rsidRDefault="00B61307" w:rsidP="00B61307">
            <w:pPr>
              <w:tabs>
                <w:tab w:val="clear" w:pos="2580"/>
                <w:tab w:val="left" w:pos="972"/>
              </w:tabs>
              <w:spacing w:line="240" w:lineRule="auto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4.13</w:t>
            </w:r>
          </w:p>
        </w:tc>
        <w:tc>
          <w:tcPr>
            <w:tcW w:w="987" w:type="dxa"/>
          </w:tcPr>
          <w:p w14:paraId="7C90CFC7" w14:textId="1802EE43" w:rsidR="00B61307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207"/>
                <w:tab w:val="left" w:pos="972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800C2A" w14:textId="77777777" w:rsidR="00B61307" w:rsidRPr="00D660EC" w:rsidRDefault="00B61307" w:rsidP="00B61307">
            <w:pPr>
              <w:tabs>
                <w:tab w:val="clear" w:pos="2580"/>
                <w:tab w:val="left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7D5F7F4C" w14:textId="437B2D26" w:rsidR="00B61307" w:rsidRPr="00AE4238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207"/>
                <w:tab w:val="left" w:pos="567"/>
                <w:tab w:val="left" w:pos="664"/>
                <w:tab w:val="decimal" w:pos="702"/>
                <w:tab w:val="left" w:pos="972"/>
              </w:tabs>
              <w:spacing w:line="240" w:lineRule="auto"/>
              <w:ind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  <w:tc>
          <w:tcPr>
            <w:tcW w:w="316" w:type="dxa"/>
          </w:tcPr>
          <w:p w14:paraId="53A370DB" w14:textId="77777777" w:rsidR="00B61307" w:rsidRPr="00080CC5" w:rsidRDefault="00B61307" w:rsidP="00B61307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919" w:type="dxa"/>
          </w:tcPr>
          <w:p w14:paraId="402D7147" w14:textId="677FD61B" w:rsidR="00B61307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5F83F7" w14:textId="77777777" w:rsidR="00B61307" w:rsidRPr="00080CC5" w:rsidRDefault="00B61307" w:rsidP="00B613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2D566609" w14:textId="6F67CC4B" w:rsidR="00B61307" w:rsidRPr="00AE4238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137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30</w:t>
            </w:r>
            <w:r w:rsidR="00DB1AD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61307" w:rsidRPr="00D660EC" w14:paraId="44EC38F7" w14:textId="77777777" w:rsidTr="00B61307">
        <w:tc>
          <w:tcPr>
            <w:tcW w:w="2507" w:type="dxa"/>
          </w:tcPr>
          <w:p w14:paraId="60E77624" w14:textId="77777777" w:rsidR="00B61307" w:rsidRPr="00080CC5" w:rsidRDefault="00B61307" w:rsidP="00B613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1" w:type="dxa"/>
          </w:tcPr>
          <w:p w14:paraId="2AAC2B3B" w14:textId="77777777" w:rsidR="00B61307" w:rsidRPr="00080CC5" w:rsidRDefault="00B61307" w:rsidP="00B61307">
            <w:pPr>
              <w:tabs>
                <w:tab w:val="clear" w:pos="2580"/>
                <w:tab w:val="left" w:pos="972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14:paraId="2A033C58" w14:textId="77777777" w:rsidR="00B61307" w:rsidRPr="00080CC5" w:rsidRDefault="00B61307" w:rsidP="00B61307">
            <w:pPr>
              <w:tabs>
                <w:tab w:val="clear" w:pos="2580"/>
                <w:tab w:val="left" w:pos="972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592EC180" w14:textId="77777777" w:rsidR="00B61307" w:rsidRPr="00BE705A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  <w:tab w:val="left" w:pos="972"/>
              </w:tabs>
              <w:spacing w:line="240" w:lineRule="auto"/>
              <w:ind w:right="-3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C23AEA" w14:textId="77777777" w:rsidR="00B61307" w:rsidRPr="00D660EC" w:rsidRDefault="00B61307" w:rsidP="00B61307">
            <w:pPr>
              <w:tabs>
                <w:tab w:val="clear" w:pos="2580"/>
                <w:tab w:val="left" w:pos="97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435B2708" w14:textId="77777777" w:rsidR="00B61307" w:rsidRPr="00BE705A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  <w:tab w:val="left" w:pos="567"/>
                <w:tab w:val="left" w:pos="664"/>
                <w:tab w:val="decimal" w:pos="702"/>
                <w:tab w:val="left" w:pos="972"/>
              </w:tabs>
              <w:spacing w:line="240" w:lineRule="auto"/>
              <w:ind w:right="-3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-</w:t>
            </w:r>
          </w:p>
        </w:tc>
        <w:tc>
          <w:tcPr>
            <w:tcW w:w="316" w:type="dxa"/>
          </w:tcPr>
          <w:p w14:paraId="1AF539D9" w14:textId="77777777" w:rsidR="00B61307" w:rsidRPr="00080CC5" w:rsidRDefault="00B61307" w:rsidP="00B6130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4CB8E870" w14:textId="012145D1" w:rsidR="00B61307" w:rsidRPr="00080CC5" w:rsidRDefault="00B76446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B9E9C6" w14:textId="77777777" w:rsidR="00B61307" w:rsidRPr="00080CC5" w:rsidRDefault="00B61307" w:rsidP="00B6130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334A5002" w14:textId="4B339FEC" w:rsidR="00B61307" w:rsidRPr="00D660EC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676,8</w:t>
            </w:r>
            <w:r w:rsidR="00DB1AD8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</w:tr>
    </w:tbl>
    <w:p w14:paraId="6014E341" w14:textId="6EEC93CA" w:rsidR="00606966" w:rsidRDefault="00606966" w:rsidP="00F27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435FAEE" w14:textId="6DEE0A7A" w:rsidR="00EF282C" w:rsidRPr="00D660EC" w:rsidRDefault="00EF282C" w:rsidP="00F27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pacing w:val="-6"/>
          <w:sz w:val="30"/>
          <w:szCs w:val="30"/>
          <w:cs/>
        </w:rPr>
        <w:t>รายการเค</w:t>
      </w:r>
      <w:r w:rsidR="00107C7E" w:rsidRPr="00AE4238">
        <w:rPr>
          <w:rFonts w:ascii="Angsana New" w:hAnsi="Angsana New"/>
          <w:spacing w:val="-6"/>
          <w:sz w:val="30"/>
          <w:szCs w:val="30"/>
          <w:cs/>
        </w:rPr>
        <w:t>ลื่อนไหวของเงินให้กู้ยืมระยะ</w:t>
      </w:r>
      <w:r w:rsidR="009177DF" w:rsidRPr="00AE4238">
        <w:rPr>
          <w:rFonts w:ascii="Angsana New" w:hAnsi="Angsana New"/>
          <w:spacing w:val="-6"/>
          <w:sz w:val="30"/>
          <w:szCs w:val="30"/>
          <w:cs/>
        </w:rPr>
        <w:t>ยาว</w:t>
      </w:r>
      <w:r w:rsidRPr="00AE4238">
        <w:rPr>
          <w:rFonts w:ascii="Angsana New" w:hAnsi="Angsana New"/>
          <w:spacing w:val="-6"/>
          <w:sz w:val="30"/>
          <w:szCs w:val="30"/>
          <w:cs/>
        </w:rPr>
        <w:t xml:space="preserve">แก่กิจการที่เกี่ยวข้องกันสำหรับแต่ละปีสิ้นสุดวันที่ </w:t>
      </w:r>
      <w:r w:rsidRPr="00AE4238">
        <w:rPr>
          <w:rFonts w:ascii="Angsana New" w:hAnsi="Angsana New"/>
          <w:spacing w:val="-6"/>
          <w:sz w:val="30"/>
          <w:szCs w:val="30"/>
        </w:rPr>
        <w:t xml:space="preserve">31 </w:t>
      </w:r>
      <w:r w:rsidRPr="00AE4238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AE4238">
        <w:rPr>
          <w:rFonts w:ascii="Angsana New" w:hAnsi="Angsana New"/>
          <w:sz w:val="30"/>
          <w:szCs w:val="30"/>
          <w:cs/>
        </w:rPr>
        <w:t xml:space="preserve">มีดังนี้  </w:t>
      </w:r>
    </w:p>
    <w:p w14:paraId="25E84119" w14:textId="77777777" w:rsidR="00EF282C" w:rsidRPr="00A53784" w:rsidRDefault="00EF282C" w:rsidP="00A53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27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170"/>
      </w:tblGrid>
      <w:tr w:rsidR="00EF282C" w:rsidRPr="00D660EC" w14:paraId="411E6FC4" w14:textId="77777777" w:rsidTr="00F27C6C">
        <w:trPr>
          <w:cantSplit/>
        </w:trPr>
        <w:tc>
          <w:tcPr>
            <w:tcW w:w="3870" w:type="dxa"/>
          </w:tcPr>
          <w:p w14:paraId="5A161E3E" w14:textId="77777777" w:rsidR="00EF282C" w:rsidRPr="00080CC5" w:rsidRDefault="00EF282C" w:rsidP="00B7313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outlineLvl w:val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1D931947" w14:textId="77777777" w:rsidR="00EF282C" w:rsidRPr="00AE4238" w:rsidRDefault="00EF282C" w:rsidP="00B7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3D69B9" w14:textId="77777777" w:rsidR="00EF282C" w:rsidRPr="00D660EC" w:rsidRDefault="00EF282C" w:rsidP="00B7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20DA922" w14:textId="77777777" w:rsidR="00EF282C" w:rsidRPr="00AE4238" w:rsidRDefault="00EF282C" w:rsidP="00B73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283C" w:rsidRPr="00D660EC" w14:paraId="7C2CFB88" w14:textId="77777777" w:rsidTr="00F27C6C">
        <w:trPr>
          <w:cantSplit/>
        </w:trPr>
        <w:tc>
          <w:tcPr>
            <w:tcW w:w="3870" w:type="dxa"/>
          </w:tcPr>
          <w:p w14:paraId="47B29A0E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CCDB7C" w14:textId="77777777" w:rsidR="007A283C" w:rsidRPr="00247639" w:rsidRDefault="001B3DF6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30CFA11" w14:textId="77777777" w:rsidR="007A283C" w:rsidRPr="00247639" w:rsidRDefault="007A283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E225BC" w14:textId="77777777" w:rsidR="007A283C" w:rsidRPr="00247639" w:rsidRDefault="001B3DF6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5CE62AE" w14:textId="77777777" w:rsidR="007A283C" w:rsidRPr="00080CC5" w:rsidRDefault="007A283C" w:rsidP="007A283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AC8EB1" w14:textId="77777777" w:rsidR="007A283C" w:rsidRPr="00247639" w:rsidRDefault="001B3DF6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BEB0234" w14:textId="77777777" w:rsidR="007A283C" w:rsidRPr="00247639" w:rsidRDefault="007A283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05FED" w14:textId="77777777" w:rsidR="007A283C" w:rsidRPr="00247639" w:rsidRDefault="001B3DF6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A283C" w:rsidRPr="00D660EC" w14:paraId="67FC0BEB" w14:textId="77777777" w:rsidTr="00F27C6C">
        <w:trPr>
          <w:cantSplit/>
        </w:trPr>
        <w:tc>
          <w:tcPr>
            <w:tcW w:w="3870" w:type="dxa"/>
          </w:tcPr>
          <w:p w14:paraId="64BA9B19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65DCF050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B3DF6" w:rsidRPr="00D660EC" w14:paraId="64B7EB46" w14:textId="77777777" w:rsidTr="00F27C6C">
        <w:trPr>
          <w:cantSplit/>
        </w:trPr>
        <w:tc>
          <w:tcPr>
            <w:tcW w:w="3870" w:type="dxa"/>
          </w:tcPr>
          <w:p w14:paraId="4B6234ED" w14:textId="77777777" w:rsidR="001B3DF6" w:rsidRPr="00AE4238" w:rsidRDefault="001B3DF6" w:rsidP="001B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sz w:val="30"/>
                <w:szCs w:val="30"/>
              </w:rPr>
              <w:t>1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119539EC" w14:textId="77777777" w:rsidR="001B3DF6" w:rsidRPr="00474C93" w:rsidRDefault="0095092F" w:rsidP="001B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DBD3B3" w14:textId="77777777" w:rsidR="001B3DF6" w:rsidRPr="00080CC5" w:rsidRDefault="001B3DF6" w:rsidP="001B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54003" w14:textId="77777777" w:rsidR="001B3DF6" w:rsidRPr="00474C93" w:rsidRDefault="001B3DF6" w:rsidP="001B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857F99" w14:textId="77777777" w:rsidR="001B3DF6" w:rsidRPr="00080CC5" w:rsidRDefault="001B3DF6" w:rsidP="001B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7CAF26" w14:textId="77777777" w:rsidR="001B3DF6" w:rsidRPr="00474C93" w:rsidRDefault="0095092F" w:rsidP="001B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676,840</w:t>
            </w:r>
          </w:p>
        </w:tc>
        <w:tc>
          <w:tcPr>
            <w:tcW w:w="270" w:type="dxa"/>
          </w:tcPr>
          <w:p w14:paraId="3F584934" w14:textId="77777777" w:rsidR="001B3DF6" w:rsidRPr="00080CC5" w:rsidRDefault="001B3DF6" w:rsidP="001B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FD33C5" w14:textId="77777777" w:rsidR="001B3DF6" w:rsidRPr="00474C93" w:rsidRDefault="001B3DF6" w:rsidP="001B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821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280</w:t>
            </w:r>
          </w:p>
        </w:tc>
      </w:tr>
      <w:tr w:rsidR="001B3DF6" w:rsidRPr="00D660EC" w14:paraId="7EEEDDB8" w14:textId="77777777" w:rsidTr="00F27C6C">
        <w:trPr>
          <w:cantSplit/>
        </w:trPr>
        <w:tc>
          <w:tcPr>
            <w:tcW w:w="3870" w:type="dxa"/>
          </w:tcPr>
          <w:p w14:paraId="6BAE76BC" w14:textId="77777777" w:rsidR="001B3DF6" w:rsidRPr="00080CC5" w:rsidRDefault="001B3DF6" w:rsidP="001B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14:paraId="1F0E099A" w14:textId="77777777" w:rsidR="001B3DF6" w:rsidRPr="00AE4238" w:rsidRDefault="0095092F" w:rsidP="001B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9323CC" w14:textId="77777777" w:rsidR="001B3DF6" w:rsidRPr="00080CC5" w:rsidRDefault="001B3DF6" w:rsidP="001B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D1348F" w14:textId="77777777" w:rsidR="001B3DF6" w:rsidRPr="00080CC5" w:rsidRDefault="001B3DF6" w:rsidP="001B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DA17B5" w14:textId="77777777" w:rsidR="001B3DF6" w:rsidRPr="00080CC5" w:rsidRDefault="001B3DF6" w:rsidP="001B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CC58B6" w14:textId="77777777" w:rsidR="001B3DF6" w:rsidRPr="00080CC5" w:rsidRDefault="0095092F" w:rsidP="001B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(676,840)</w:t>
            </w:r>
          </w:p>
        </w:tc>
        <w:tc>
          <w:tcPr>
            <w:tcW w:w="270" w:type="dxa"/>
          </w:tcPr>
          <w:p w14:paraId="0E7435C8" w14:textId="77777777" w:rsidR="001B3DF6" w:rsidRPr="00080CC5" w:rsidRDefault="001B3DF6" w:rsidP="001B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3FF035" w14:textId="77777777" w:rsidR="001B3DF6" w:rsidRPr="00080CC5" w:rsidRDefault="001B3DF6" w:rsidP="001B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(144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440)</w:t>
            </w:r>
          </w:p>
        </w:tc>
      </w:tr>
      <w:tr w:rsidR="001B3DF6" w:rsidRPr="00D660EC" w14:paraId="2F7B6EE2" w14:textId="77777777" w:rsidTr="00F27C6C">
        <w:trPr>
          <w:cantSplit/>
        </w:trPr>
        <w:tc>
          <w:tcPr>
            <w:tcW w:w="3870" w:type="dxa"/>
          </w:tcPr>
          <w:p w14:paraId="2CBCCC16" w14:textId="77777777" w:rsidR="001B3DF6" w:rsidRPr="00AE4238" w:rsidRDefault="001B3DF6" w:rsidP="001B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EE45BA" w14:textId="77777777" w:rsidR="001B3DF6" w:rsidRPr="00080CC5" w:rsidRDefault="0095092F" w:rsidP="001B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F5D354" w14:textId="77777777" w:rsidR="001B3DF6" w:rsidRPr="00080CC5" w:rsidRDefault="001B3DF6" w:rsidP="001B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B9006D" w14:textId="77777777" w:rsidR="001B3DF6" w:rsidRPr="00080CC5" w:rsidRDefault="001B3DF6" w:rsidP="001B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52374E" w14:textId="77777777" w:rsidR="001B3DF6" w:rsidRPr="00080CC5" w:rsidRDefault="001B3DF6" w:rsidP="001B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207FC7" w14:textId="77777777" w:rsidR="001B3DF6" w:rsidRPr="00080CC5" w:rsidRDefault="0095092F" w:rsidP="001B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D2EA56" w14:textId="77777777" w:rsidR="001B3DF6" w:rsidRPr="00080CC5" w:rsidRDefault="001B3DF6" w:rsidP="001B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26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748E14" w14:textId="77777777" w:rsidR="001B3DF6" w:rsidRPr="00D660EC" w:rsidRDefault="001B3DF6" w:rsidP="001B3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676,840</w:t>
            </w:r>
          </w:p>
        </w:tc>
      </w:tr>
    </w:tbl>
    <w:p w14:paraId="6BE8C8FA" w14:textId="561BC8B0" w:rsidR="00A53784" w:rsidRDefault="00A53784" w:rsidP="00A53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2EEF051" w14:textId="77777777" w:rsidR="00A53784" w:rsidRDefault="00A53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</w:rPr>
        <w:br w:type="page"/>
      </w:r>
    </w:p>
    <w:p w14:paraId="60177A66" w14:textId="5C73155B" w:rsidR="00085B1D" w:rsidRDefault="00AD7439" w:rsidP="00085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เจ้าหนี้การค้า</w:t>
      </w:r>
      <w:r w:rsidR="005F5EC8"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0E7B4D"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="005F5EC8"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46072BAF" w14:textId="77777777" w:rsidR="00F028D3" w:rsidRPr="00A53784" w:rsidRDefault="00F028D3" w:rsidP="00A53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297" w:type="dxa"/>
        <w:tblInd w:w="441" w:type="dxa"/>
        <w:tblLook w:val="0000" w:firstRow="0" w:lastRow="0" w:firstColumn="0" w:lastColumn="0" w:noHBand="0" w:noVBand="0"/>
      </w:tblPr>
      <w:tblGrid>
        <w:gridCol w:w="3877"/>
        <w:gridCol w:w="1139"/>
        <w:gridCol w:w="236"/>
        <w:gridCol w:w="1163"/>
        <w:gridCol w:w="252"/>
        <w:gridCol w:w="1189"/>
        <w:gridCol w:w="252"/>
        <w:gridCol w:w="1189"/>
      </w:tblGrid>
      <w:tr w:rsidR="00BF21AC" w:rsidRPr="00D660EC" w14:paraId="7B0004C5" w14:textId="77777777" w:rsidTr="00CA6D11">
        <w:trPr>
          <w:tblHeader/>
        </w:trPr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B5AA2" w14:textId="77777777" w:rsidR="00BF21AC" w:rsidRPr="00080CC5" w:rsidRDefault="00BF21AC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60DC47" w14:textId="77777777" w:rsidR="00BF21AC" w:rsidRPr="00AE4238" w:rsidRDefault="00BF21AC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EF917E" w14:textId="77777777" w:rsidR="00BF21AC" w:rsidRPr="00D660EC" w:rsidRDefault="00BF21AC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AD78CC" w14:textId="77777777" w:rsidR="00BF21AC" w:rsidRPr="00AE4238" w:rsidRDefault="00BF21AC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283C" w:rsidRPr="00D660EC" w14:paraId="51AB007B" w14:textId="77777777" w:rsidTr="00CA6D11">
        <w:trPr>
          <w:tblHeader/>
        </w:trPr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3F187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159A8A" w14:textId="77777777" w:rsidR="007A283C" w:rsidRPr="00247639" w:rsidRDefault="00CA6D11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D67973" w14:textId="77777777" w:rsidR="007A283C" w:rsidRPr="00247639" w:rsidRDefault="007A283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FDF80A" w14:textId="77777777" w:rsidR="007A283C" w:rsidRPr="00247639" w:rsidRDefault="00CA6D11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214125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CCF40C" w14:textId="77777777" w:rsidR="007A283C" w:rsidRPr="00247639" w:rsidRDefault="00CA6D11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B2E66" w14:textId="77777777" w:rsidR="007A283C" w:rsidRPr="00247639" w:rsidRDefault="007A283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EFE82E" w14:textId="77777777" w:rsidR="007A283C" w:rsidRPr="00247639" w:rsidRDefault="00CA6D11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A283C" w:rsidRPr="00D660EC" w14:paraId="02B423EF" w14:textId="77777777" w:rsidTr="00CA6D11">
        <w:trPr>
          <w:tblHeader/>
        </w:trPr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E4B5F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DE496F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61307" w:rsidRPr="00D660EC" w14:paraId="5541B01C" w14:textId="77777777" w:rsidTr="00CA6D11"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B0381" w14:textId="5EBAC080" w:rsidR="00B61307" w:rsidRPr="00AE4238" w:rsidRDefault="00A53784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378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126BEB" w14:textId="7E1BD77C" w:rsidR="00B61307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C2DA2F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38FF4F" w14:textId="0D26BDAA" w:rsidR="00B61307" w:rsidRPr="00AE4238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A7696A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84010C" w14:textId="2246E1ED" w:rsidR="00B61307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5,231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28CE4D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7F2881" w14:textId="1455F94C" w:rsidR="00B61307" w:rsidRPr="00AE4238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3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639</w:t>
            </w:r>
          </w:p>
        </w:tc>
      </w:tr>
      <w:tr w:rsidR="00B61307" w:rsidRPr="00D660EC" w14:paraId="4A62034D" w14:textId="77777777" w:rsidTr="00CA6D11"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0CDB2" w14:textId="30D7F02A" w:rsidR="00B61307" w:rsidRPr="00A53784" w:rsidRDefault="00A53784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378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F3016BA" w14:textId="77777777" w:rsidR="00B61307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E4E171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A9A044" w14:textId="77777777" w:rsidR="00B61307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76200D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B87A47" w14:textId="77777777" w:rsidR="00B61307" w:rsidRPr="009932DF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37AA77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F938BAC" w14:textId="77777777" w:rsidR="00B61307" w:rsidRPr="009932DF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559</w:t>
            </w:r>
          </w:p>
        </w:tc>
      </w:tr>
      <w:tr w:rsidR="00B61307" w:rsidRPr="00D660EC" w14:paraId="6FC62AD5" w14:textId="77777777" w:rsidTr="00CA6D11">
        <w:tc>
          <w:tcPr>
            <w:tcW w:w="3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57532" w14:textId="77777777" w:rsidR="00B61307" w:rsidRPr="00AE4238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10DB8F0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26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1,315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7C8463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decimal" w:pos="801"/>
                <w:tab w:val="left" w:pos="10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1EFA276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26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3829D5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2A9CD96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6,546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40D1FB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CC43F88" w14:textId="77777777" w:rsidR="00B61307" w:rsidRPr="00D660EC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6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5,198</w:t>
            </w:r>
          </w:p>
        </w:tc>
      </w:tr>
    </w:tbl>
    <w:p w14:paraId="206612D6" w14:textId="77777777" w:rsidR="00504703" w:rsidRPr="000933C9" w:rsidRDefault="00504703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6ED4D20" w14:textId="77777777" w:rsidR="00BF21AC" w:rsidRPr="00D660EC" w:rsidRDefault="00AD7439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เจ้</w:t>
      </w:r>
      <w:r w:rsidR="00E960A8"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าหนี้อื่น - </w:t>
      </w: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58B46CA3" w14:textId="77777777" w:rsidR="00E960A8" w:rsidRPr="000933C9" w:rsidRDefault="00E960A8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33" w:type="dxa"/>
        <w:tblInd w:w="432" w:type="dxa"/>
        <w:tblLook w:val="0000" w:firstRow="0" w:lastRow="0" w:firstColumn="0" w:lastColumn="0" w:noHBand="0" w:noVBand="0"/>
      </w:tblPr>
      <w:tblGrid>
        <w:gridCol w:w="3915"/>
        <w:gridCol w:w="1098"/>
        <w:gridCol w:w="270"/>
        <w:gridCol w:w="1152"/>
        <w:gridCol w:w="243"/>
        <w:gridCol w:w="1215"/>
        <w:gridCol w:w="243"/>
        <w:gridCol w:w="1197"/>
      </w:tblGrid>
      <w:tr w:rsidR="00A16948" w:rsidRPr="00D660EC" w14:paraId="7B332042" w14:textId="77777777" w:rsidTr="00CA6D11">
        <w:trPr>
          <w:tblHeader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882E8" w14:textId="77777777" w:rsidR="00A16948" w:rsidRPr="00080CC5" w:rsidRDefault="00A16948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82C204" w14:textId="77777777" w:rsidR="00A16948" w:rsidRPr="00AE4238" w:rsidRDefault="00A16948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9F516" w14:textId="77777777" w:rsidR="00A16948" w:rsidRPr="00D660EC" w:rsidRDefault="00A16948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1C1A8B" w14:textId="77777777" w:rsidR="00A16948" w:rsidRPr="00AE4238" w:rsidRDefault="00A16948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6948" w:rsidRPr="00D660EC" w14:paraId="0F55895E" w14:textId="77777777" w:rsidTr="00CA6D11">
        <w:trPr>
          <w:tblHeader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9750A" w14:textId="77777777" w:rsidR="00A16948" w:rsidRPr="00080CC5" w:rsidRDefault="00A16948" w:rsidP="00CA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C0495" w14:textId="77777777" w:rsidR="00A16948" w:rsidRPr="00247639" w:rsidRDefault="00A16948" w:rsidP="00CA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089D05" w14:textId="77777777" w:rsidR="00A16948" w:rsidRPr="00247639" w:rsidRDefault="00A16948" w:rsidP="00CA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CC14C" w14:textId="77777777" w:rsidR="00A16948" w:rsidRPr="00247639" w:rsidRDefault="00A16948" w:rsidP="00CA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083CE" w14:textId="77777777" w:rsidR="00A16948" w:rsidRPr="00080CC5" w:rsidRDefault="00A16948" w:rsidP="00CA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D7823" w14:textId="77777777" w:rsidR="00A16948" w:rsidRPr="00247639" w:rsidRDefault="00A16948" w:rsidP="00CA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16ABC2" w14:textId="77777777" w:rsidR="00A16948" w:rsidRPr="00247639" w:rsidRDefault="00A16948" w:rsidP="00CA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81189" w14:textId="77777777" w:rsidR="00A16948" w:rsidRPr="00247639" w:rsidRDefault="00A16948" w:rsidP="00CA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16948" w:rsidRPr="00D660EC" w14:paraId="6DF8F673" w14:textId="77777777" w:rsidTr="00CA6D11">
        <w:trPr>
          <w:trHeight w:val="291"/>
          <w:tblHeader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39165" w14:textId="77777777" w:rsidR="00A16948" w:rsidRPr="00080CC5" w:rsidRDefault="00A16948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6DBD03" w14:textId="77777777" w:rsidR="00A16948" w:rsidRPr="00080CC5" w:rsidRDefault="00A16948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53784" w:rsidRPr="00D660EC" w14:paraId="6C19AC0E" w14:textId="77777777" w:rsidTr="00CA6D11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D0A5F" w14:textId="0BAD3042" w:rsidR="00A53784" w:rsidRPr="00A53784" w:rsidRDefault="00A53784" w:rsidP="00A5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378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03C23F" w14:textId="715DA44A" w:rsidR="00A53784" w:rsidRPr="00080CC5" w:rsidRDefault="00A53784" w:rsidP="00A5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3FAC4C" w14:textId="77777777" w:rsidR="00A53784" w:rsidRPr="00080CC5" w:rsidRDefault="00A53784" w:rsidP="00A5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C1CF68" w14:textId="307491D6" w:rsidR="00A53784" w:rsidRPr="00080CC5" w:rsidRDefault="00A53784" w:rsidP="00A5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3E7C8F" w14:textId="77777777" w:rsidR="00A53784" w:rsidRPr="00080CC5" w:rsidRDefault="00A53784" w:rsidP="00A5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3D4122" w14:textId="080C9404" w:rsidR="00A53784" w:rsidRPr="00080CC5" w:rsidRDefault="00A53784" w:rsidP="00A5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5,461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F87E41" w14:textId="77777777" w:rsidR="00A53784" w:rsidRPr="00080CC5" w:rsidRDefault="00A53784" w:rsidP="00A5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1079B4" w14:textId="6EA25571" w:rsidR="00A53784" w:rsidRPr="00080CC5" w:rsidRDefault="00A53784" w:rsidP="00A53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4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  <w:tr w:rsidR="00B61307" w:rsidRPr="00D660EC" w14:paraId="06F1BF26" w14:textId="77777777" w:rsidTr="00CA6D11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E9674" w14:textId="33E391FB" w:rsidR="00B61307" w:rsidRPr="00AE4238" w:rsidRDefault="00A53784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378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AEB856" w14:textId="07DBF687" w:rsidR="00B61307" w:rsidRDefault="00A53784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3784">
              <w:rPr>
                <w:rFonts w:ascii="Angsana New" w:hAnsi="Angsana New"/>
                <w:sz w:val="30"/>
                <w:szCs w:val="30"/>
              </w:rPr>
              <w:t>10,790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E266B3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8AC85C" w14:textId="59B88ECE" w:rsidR="00B61307" w:rsidRPr="00A53784" w:rsidRDefault="00A53784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3784">
              <w:rPr>
                <w:rFonts w:ascii="Angsana New" w:hAnsi="Angsana New"/>
                <w:sz w:val="30"/>
                <w:szCs w:val="30"/>
              </w:rPr>
              <w:t>14,656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351C82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936BB6" w14:textId="23B12BF6" w:rsidR="00B61307" w:rsidRPr="00080CC5" w:rsidRDefault="00A53784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9,883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97FFB5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398D62" w14:textId="60165219" w:rsidR="00B61307" w:rsidRPr="00080CC5" w:rsidRDefault="00A53784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12,943</w:t>
            </w:r>
          </w:p>
        </w:tc>
      </w:tr>
      <w:tr w:rsidR="00B61307" w:rsidRPr="00D660EC" w14:paraId="02BA8051" w14:textId="77777777" w:rsidTr="00CA6D11"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905BB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7" w:right="-43" w:hanging="20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1CADC18F" w14:textId="3851129D" w:rsidR="00B61307" w:rsidRPr="00AE4238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10,7</w:t>
            </w:r>
            <w:r w:rsidR="00685AA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B181B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E750A2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550D2DD8" w14:textId="2E4F9E11" w:rsidR="00B61307" w:rsidRPr="00AE4238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B181B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A48CE2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4BDBD00" w14:textId="255BAD7D" w:rsidR="00B61307" w:rsidRPr="00080CC5" w:rsidRDefault="00197348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15,344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088F6D" w14:textId="77777777" w:rsidR="00B61307" w:rsidRPr="00080CC5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9732E0C" w14:textId="5ED81BBA" w:rsidR="00B61307" w:rsidRPr="00D660EC" w:rsidRDefault="00B61307" w:rsidP="00B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97348">
              <w:rPr>
                <w:rFonts w:ascii="Angsana New" w:hAnsi="Angsana New"/>
                <w:b/>
                <w:bCs/>
                <w:sz w:val="30"/>
                <w:szCs w:val="30"/>
              </w:rPr>
              <w:t>7,359</w:t>
            </w:r>
          </w:p>
        </w:tc>
      </w:tr>
    </w:tbl>
    <w:p w14:paraId="32294001" w14:textId="2E61883D" w:rsidR="00B95EB2" w:rsidRDefault="00B95EB2" w:rsidP="00085B1D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D963DD" w14:textId="6B1C27A1" w:rsidR="009374FB" w:rsidRPr="00D660EC" w:rsidRDefault="004B3272" w:rsidP="00085B1D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9374FB"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 - กิจการที่เกี่ยวข้องกัน</w:t>
      </w:r>
    </w:p>
    <w:p w14:paraId="79D8F737" w14:textId="77777777" w:rsidR="009374FB" w:rsidRPr="00D660EC" w:rsidRDefault="009374FB" w:rsidP="00937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333" w:type="dxa"/>
        <w:tblInd w:w="432" w:type="dxa"/>
        <w:tblLook w:val="0000" w:firstRow="0" w:lastRow="0" w:firstColumn="0" w:lastColumn="0" w:noHBand="0" w:noVBand="0"/>
      </w:tblPr>
      <w:tblGrid>
        <w:gridCol w:w="3915"/>
        <w:gridCol w:w="1098"/>
        <w:gridCol w:w="270"/>
        <w:gridCol w:w="1152"/>
        <w:gridCol w:w="243"/>
        <w:gridCol w:w="1215"/>
        <w:gridCol w:w="243"/>
        <w:gridCol w:w="1197"/>
      </w:tblGrid>
      <w:tr w:rsidR="009374FB" w:rsidRPr="00D660EC" w14:paraId="23DFA616" w14:textId="77777777" w:rsidTr="00CA6D11">
        <w:tc>
          <w:tcPr>
            <w:tcW w:w="3915" w:type="dxa"/>
            <w:shd w:val="clear" w:color="auto" w:fill="auto"/>
          </w:tcPr>
          <w:p w14:paraId="1390F956" w14:textId="77777777" w:rsidR="009374FB" w:rsidRPr="00080CC5" w:rsidRDefault="009374FB" w:rsidP="0089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noWrap/>
          </w:tcPr>
          <w:p w14:paraId="3BBA1190" w14:textId="77777777" w:rsidR="009374FB" w:rsidRPr="00AE4238" w:rsidRDefault="009374FB" w:rsidP="0089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  <w:noWrap/>
          </w:tcPr>
          <w:p w14:paraId="6C40996D" w14:textId="77777777" w:rsidR="009374FB" w:rsidRPr="00D660EC" w:rsidRDefault="009374FB" w:rsidP="0089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shd w:val="clear" w:color="auto" w:fill="auto"/>
            <w:noWrap/>
          </w:tcPr>
          <w:p w14:paraId="054ADBD1" w14:textId="77777777" w:rsidR="009374FB" w:rsidRPr="00AE4238" w:rsidRDefault="009374FB" w:rsidP="0089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6D11" w:rsidRPr="00D660EC" w14:paraId="1DB4732B" w14:textId="77777777" w:rsidTr="00CA6D11">
        <w:tc>
          <w:tcPr>
            <w:tcW w:w="3915" w:type="dxa"/>
            <w:shd w:val="clear" w:color="auto" w:fill="auto"/>
          </w:tcPr>
          <w:p w14:paraId="55F36691" w14:textId="77777777" w:rsidR="00CA6D11" w:rsidRPr="00080CC5" w:rsidRDefault="00CA6D11" w:rsidP="00CA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noWrap/>
          </w:tcPr>
          <w:p w14:paraId="75B2BAF0" w14:textId="77777777" w:rsidR="00CA6D11" w:rsidRPr="00247639" w:rsidRDefault="00CA6D11" w:rsidP="00CA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noWrap/>
          </w:tcPr>
          <w:p w14:paraId="64BA8976" w14:textId="77777777" w:rsidR="00CA6D11" w:rsidRPr="00247639" w:rsidRDefault="00CA6D11" w:rsidP="00CA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noWrap/>
          </w:tcPr>
          <w:p w14:paraId="633872DE" w14:textId="77777777" w:rsidR="00CA6D11" w:rsidRPr="00247639" w:rsidRDefault="00CA6D11" w:rsidP="00CA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  <w:shd w:val="clear" w:color="auto" w:fill="auto"/>
            <w:noWrap/>
          </w:tcPr>
          <w:p w14:paraId="079BAA49" w14:textId="77777777" w:rsidR="00CA6D11" w:rsidRPr="00080CC5" w:rsidRDefault="00CA6D11" w:rsidP="00CA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noWrap/>
          </w:tcPr>
          <w:p w14:paraId="79E05AC1" w14:textId="77777777" w:rsidR="00CA6D11" w:rsidRPr="00247639" w:rsidRDefault="00CA6D11" w:rsidP="00CA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  <w:shd w:val="clear" w:color="auto" w:fill="auto"/>
            <w:noWrap/>
          </w:tcPr>
          <w:p w14:paraId="2F068CB5" w14:textId="77777777" w:rsidR="00CA6D11" w:rsidRPr="00247639" w:rsidRDefault="00CA6D11" w:rsidP="00CA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2950D97E" w14:textId="77777777" w:rsidR="00CA6D11" w:rsidRPr="00247639" w:rsidRDefault="00CA6D11" w:rsidP="00CA6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A283C" w:rsidRPr="00D660EC" w14:paraId="78EE96FA" w14:textId="77777777" w:rsidTr="00CA6D11">
        <w:trPr>
          <w:trHeight w:val="291"/>
        </w:trPr>
        <w:tc>
          <w:tcPr>
            <w:tcW w:w="3915" w:type="dxa"/>
            <w:shd w:val="clear" w:color="auto" w:fill="auto"/>
          </w:tcPr>
          <w:p w14:paraId="2EB2FB89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7"/>
            <w:shd w:val="clear" w:color="auto" w:fill="auto"/>
            <w:noWrap/>
          </w:tcPr>
          <w:p w14:paraId="2368721D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A6D11" w:rsidRPr="00D660EC" w14:paraId="1440CB80" w14:textId="77777777" w:rsidTr="00CA6D11">
        <w:tc>
          <w:tcPr>
            <w:tcW w:w="3915" w:type="dxa"/>
            <w:shd w:val="clear" w:color="auto" w:fill="auto"/>
          </w:tcPr>
          <w:p w14:paraId="5E609E50" w14:textId="7BB4100E" w:rsidR="00CA6D11" w:rsidRPr="00AE4238" w:rsidRDefault="005A509D" w:rsidP="00CA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A509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BA643F2" w14:textId="77777777" w:rsidR="00CA6D11" w:rsidRPr="00080CC5" w:rsidRDefault="00CE5280" w:rsidP="00CA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28,344</w:t>
            </w:r>
          </w:p>
        </w:tc>
        <w:tc>
          <w:tcPr>
            <w:tcW w:w="270" w:type="dxa"/>
            <w:shd w:val="clear" w:color="auto" w:fill="auto"/>
            <w:noWrap/>
          </w:tcPr>
          <w:p w14:paraId="74896F6E" w14:textId="77777777" w:rsidR="00CA6D11" w:rsidRPr="00080CC5" w:rsidRDefault="00CA6D11" w:rsidP="00CA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784CAF7" w14:textId="77777777" w:rsidR="00CA6D11" w:rsidRPr="00080CC5" w:rsidRDefault="00CA6D11" w:rsidP="00CA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68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243" w:type="dxa"/>
            <w:shd w:val="clear" w:color="auto" w:fill="auto"/>
            <w:noWrap/>
          </w:tcPr>
          <w:p w14:paraId="1C6B5740" w14:textId="77777777" w:rsidR="00CA6D11" w:rsidRPr="00080CC5" w:rsidRDefault="00CA6D11" w:rsidP="00CA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CFEECD8" w14:textId="77777777" w:rsidR="00CA6D11" w:rsidRPr="00080CC5" w:rsidRDefault="00CE5280" w:rsidP="00CA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28,344</w:t>
            </w:r>
          </w:p>
        </w:tc>
        <w:tc>
          <w:tcPr>
            <w:tcW w:w="243" w:type="dxa"/>
            <w:shd w:val="clear" w:color="auto" w:fill="auto"/>
            <w:noWrap/>
          </w:tcPr>
          <w:p w14:paraId="3AD0F5F5" w14:textId="77777777" w:rsidR="00CA6D11" w:rsidRPr="00080CC5" w:rsidRDefault="00CA6D11" w:rsidP="00CA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D788986" w14:textId="77777777" w:rsidR="00CA6D11" w:rsidRPr="00080CC5" w:rsidRDefault="00CA6D11" w:rsidP="00CA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68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359</w:t>
            </w:r>
          </w:p>
        </w:tc>
      </w:tr>
      <w:tr w:rsidR="00CA6D11" w:rsidRPr="00D660EC" w14:paraId="3B6D4654" w14:textId="77777777" w:rsidTr="00CA6D11">
        <w:tc>
          <w:tcPr>
            <w:tcW w:w="3915" w:type="dxa"/>
            <w:shd w:val="clear" w:color="auto" w:fill="auto"/>
          </w:tcPr>
          <w:p w14:paraId="14CB9DAF" w14:textId="77777777" w:rsidR="00CA6D11" w:rsidRPr="00AE4238" w:rsidRDefault="00CA6D11" w:rsidP="00CA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26CEE2E" w14:textId="77777777" w:rsidR="00CA6D11" w:rsidRPr="009A18D0" w:rsidRDefault="00CE5280" w:rsidP="00CA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28,344</w:t>
            </w:r>
          </w:p>
        </w:tc>
        <w:tc>
          <w:tcPr>
            <w:tcW w:w="270" w:type="dxa"/>
            <w:shd w:val="clear" w:color="auto" w:fill="auto"/>
            <w:noWrap/>
          </w:tcPr>
          <w:p w14:paraId="07FA4FFA" w14:textId="77777777" w:rsidR="00CA6D11" w:rsidRPr="009A18D0" w:rsidRDefault="00CA6D11" w:rsidP="00CA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8DAE790" w14:textId="77777777" w:rsidR="00CA6D11" w:rsidRPr="009A18D0" w:rsidRDefault="00CA6D11" w:rsidP="00CA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243" w:type="dxa"/>
            <w:shd w:val="clear" w:color="auto" w:fill="auto"/>
            <w:noWrap/>
          </w:tcPr>
          <w:p w14:paraId="70F24C90" w14:textId="77777777" w:rsidR="00CA6D11" w:rsidRPr="009A18D0" w:rsidRDefault="00CA6D11" w:rsidP="00CA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A701492" w14:textId="77777777" w:rsidR="00CA6D11" w:rsidRPr="009A18D0" w:rsidRDefault="00CE5280" w:rsidP="00CA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28,344</w:t>
            </w:r>
          </w:p>
        </w:tc>
        <w:tc>
          <w:tcPr>
            <w:tcW w:w="243" w:type="dxa"/>
            <w:shd w:val="clear" w:color="auto" w:fill="auto"/>
            <w:noWrap/>
          </w:tcPr>
          <w:p w14:paraId="58D1DA03" w14:textId="77777777" w:rsidR="00CA6D11" w:rsidRPr="009A18D0" w:rsidRDefault="00CA6D11" w:rsidP="00CA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5A58F0B" w14:textId="77777777" w:rsidR="00CA6D11" w:rsidRPr="00D660EC" w:rsidRDefault="00CA6D11" w:rsidP="00CA6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68,359</w:t>
            </w:r>
          </w:p>
        </w:tc>
      </w:tr>
    </w:tbl>
    <w:p w14:paraId="6A2FDA3B" w14:textId="77777777" w:rsidR="00935C26" w:rsidRPr="005A509D" w:rsidRDefault="00935C26" w:rsidP="005A509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48D401D8" w14:textId="77777777" w:rsidR="001F3F71" w:rsidRPr="00D660EC" w:rsidRDefault="001F3F71" w:rsidP="0044188A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8579157" w14:textId="77777777" w:rsidR="001F3F71" w:rsidRPr="00D660EC" w:rsidRDefault="001F3F71" w:rsidP="00C5375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226F703A" w14:textId="77777777" w:rsidR="001B0481" w:rsidRPr="00D660EC" w:rsidRDefault="001F3F71" w:rsidP="009374F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668F6" w:rsidRPr="00AE4238">
        <w:rPr>
          <w:rFonts w:ascii="Angsana New" w:hAnsi="Angsana New"/>
          <w:sz w:val="30"/>
          <w:szCs w:val="30"/>
        </w:rPr>
        <w:t>31</w:t>
      </w:r>
      <w:r w:rsidRPr="00AE4238">
        <w:rPr>
          <w:rFonts w:ascii="Angsana New" w:hAnsi="Angsana New"/>
          <w:sz w:val="30"/>
          <w:szCs w:val="30"/>
        </w:rPr>
        <w:t xml:space="preserve"> </w:t>
      </w:r>
      <w:r w:rsidRPr="00AE4238">
        <w:rPr>
          <w:rFonts w:ascii="Angsana New" w:hAnsi="Angsana New"/>
          <w:sz w:val="30"/>
          <w:szCs w:val="30"/>
          <w:cs/>
        </w:rPr>
        <w:t xml:space="preserve">ธันวาคม </w:t>
      </w:r>
      <w:r w:rsidR="003668F6" w:rsidRPr="00AE4238">
        <w:rPr>
          <w:rFonts w:ascii="Angsana New" w:hAnsi="Angsana New"/>
          <w:sz w:val="30"/>
          <w:szCs w:val="30"/>
        </w:rPr>
        <w:t>2563</w:t>
      </w:r>
      <w:r w:rsidR="007A283C" w:rsidRPr="00AE4238">
        <w:rPr>
          <w:rFonts w:ascii="Angsana New" w:hAnsi="Angsana New"/>
          <w:sz w:val="30"/>
          <w:szCs w:val="30"/>
        </w:rPr>
        <w:t xml:space="preserve"> </w:t>
      </w:r>
      <w:r w:rsidRPr="00AE4238">
        <w:rPr>
          <w:rFonts w:ascii="Angsana New" w:hAnsi="Angsana New"/>
          <w:sz w:val="30"/>
          <w:szCs w:val="30"/>
          <w:cs/>
        </w:rPr>
        <w:t>กลุ่มบริษัทมีสัญญาที่สำคัญกับกิจการที่เกี่ยวข้องกันดังนี้</w:t>
      </w:r>
    </w:p>
    <w:p w14:paraId="28312EB3" w14:textId="58763FCD" w:rsidR="005A509D" w:rsidRDefault="005A5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01D94367" w14:textId="77777777" w:rsidR="0064263D" w:rsidRPr="007E0615" w:rsidRDefault="0064263D" w:rsidP="00C5375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E061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สัญญาเช่าที่ดินและบ่อบำบัดน้ำเสีย </w:t>
      </w:r>
    </w:p>
    <w:p w14:paraId="06FB66A4" w14:textId="77777777" w:rsidR="0064263D" w:rsidRPr="007E0615" w:rsidRDefault="0064263D" w:rsidP="00C537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59D5919" w14:textId="55905059" w:rsidR="001B0481" w:rsidRPr="007E0615" w:rsidRDefault="0020747D" w:rsidP="00B730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7E0615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1E149B" w:rsidRPr="007E0615">
        <w:rPr>
          <w:rFonts w:ascii="Angsana New" w:hAnsi="Angsana New"/>
          <w:color w:val="000000"/>
          <w:sz w:val="30"/>
          <w:szCs w:val="30"/>
          <w:cs/>
        </w:rPr>
        <w:t>ย่อยแห่งหนึ่ง</w:t>
      </w:r>
      <w:r w:rsidR="00EA59B2" w:rsidRPr="007E0615">
        <w:rPr>
          <w:rFonts w:ascii="Angsana New" w:hAnsi="Angsana New"/>
          <w:color w:val="000000"/>
          <w:sz w:val="30"/>
          <w:szCs w:val="30"/>
          <w:cs/>
        </w:rPr>
        <w:t>มีสัญญาให้เช่าที่ดินและบ่อบำบัดน้ำเสีย</w:t>
      </w:r>
      <w:r w:rsidR="00F008AD" w:rsidRPr="007E0615">
        <w:rPr>
          <w:rFonts w:ascii="Angsana New" w:hAnsi="Angsana New"/>
          <w:color w:val="000000"/>
          <w:sz w:val="30"/>
          <w:szCs w:val="30"/>
          <w:cs/>
        </w:rPr>
        <w:t>กับ</w:t>
      </w:r>
      <w:r w:rsidR="00EA59B2" w:rsidRPr="007E0615">
        <w:rPr>
          <w:rFonts w:ascii="Angsana New" w:hAnsi="Angsana New"/>
          <w:color w:val="000000"/>
          <w:sz w:val="30"/>
          <w:szCs w:val="30"/>
          <w:cs/>
        </w:rPr>
        <w:t>บริษัทย่อย</w:t>
      </w:r>
      <w:r w:rsidR="005C64D3" w:rsidRPr="007E0615">
        <w:rPr>
          <w:rFonts w:ascii="Angsana New" w:hAnsi="Angsana New"/>
          <w:color w:val="000000"/>
          <w:sz w:val="30"/>
          <w:szCs w:val="30"/>
          <w:cs/>
        </w:rPr>
        <w:t>อีก</w:t>
      </w:r>
      <w:r w:rsidR="00EA59B2" w:rsidRPr="007E0615">
        <w:rPr>
          <w:rFonts w:ascii="Angsana New" w:hAnsi="Angsana New"/>
          <w:color w:val="000000"/>
          <w:sz w:val="30"/>
          <w:szCs w:val="30"/>
          <w:cs/>
        </w:rPr>
        <w:t xml:space="preserve">แห่งหนึ่ง โดยค่าเช่าจะเป็นไปตามที่กำหนดไว้ในสัญญา สัญญามีระยะเวลา </w:t>
      </w:r>
      <w:r w:rsidR="00FA1302" w:rsidRPr="007E0615">
        <w:rPr>
          <w:rFonts w:ascii="Angsana New" w:hAnsi="Angsana New"/>
          <w:color w:val="000000"/>
          <w:sz w:val="30"/>
          <w:szCs w:val="30"/>
        </w:rPr>
        <w:t>1</w:t>
      </w:r>
      <w:r w:rsidR="00EA59B2" w:rsidRPr="007E0615">
        <w:rPr>
          <w:rFonts w:ascii="Angsana New" w:hAnsi="Angsana New"/>
          <w:color w:val="000000"/>
          <w:sz w:val="30"/>
          <w:szCs w:val="30"/>
        </w:rPr>
        <w:t xml:space="preserve"> </w:t>
      </w:r>
      <w:r w:rsidR="00EA59B2" w:rsidRPr="007E0615">
        <w:rPr>
          <w:rFonts w:ascii="Angsana New" w:hAnsi="Angsana New"/>
          <w:color w:val="000000"/>
          <w:sz w:val="30"/>
          <w:szCs w:val="30"/>
          <w:cs/>
        </w:rPr>
        <w:t xml:space="preserve">ปี ซึ่งจะสิ้นสุดในเดือนธันวาคม </w:t>
      </w:r>
      <w:r w:rsidR="00FA1302" w:rsidRPr="007E0615">
        <w:rPr>
          <w:rFonts w:ascii="Angsana New" w:hAnsi="Angsana New"/>
          <w:color w:val="000000"/>
          <w:sz w:val="30"/>
          <w:szCs w:val="30"/>
        </w:rPr>
        <w:t>256</w:t>
      </w:r>
      <w:r w:rsidR="007E0615" w:rsidRPr="007E0615">
        <w:rPr>
          <w:rFonts w:ascii="Angsana New" w:hAnsi="Angsana New"/>
          <w:color w:val="000000"/>
          <w:sz w:val="30"/>
          <w:szCs w:val="30"/>
        </w:rPr>
        <w:t>4</w:t>
      </w:r>
    </w:p>
    <w:p w14:paraId="11ADF567" w14:textId="77777777" w:rsidR="00085B1D" w:rsidRPr="00935C26" w:rsidRDefault="00085B1D" w:rsidP="004C32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  <w:highlight w:val="yellow"/>
          <w:cs/>
        </w:rPr>
      </w:pPr>
    </w:p>
    <w:p w14:paraId="59AC3979" w14:textId="16F89CCF" w:rsidR="000C6E18" w:rsidRPr="007E0615" w:rsidRDefault="000C6E18" w:rsidP="000C6E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E061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สัญญาเช่าบ่อบำบัดน้ำเสีย</w:t>
      </w:r>
    </w:p>
    <w:p w14:paraId="3F25B49E" w14:textId="77777777" w:rsidR="000C6E18" w:rsidRPr="007E0615" w:rsidRDefault="000C6E18" w:rsidP="000C6E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48EED30" w14:textId="33B9D252" w:rsidR="000C6E18" w:rsidRDefault="000C6E18" w:rsidP="000C6E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7E0615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บริษัทมีสัญญาเช่าบ่อบำบัดน้ำเสียกับบริษัทย่อยแห่งหนึ่ง โดยค่าเช่าจะเป็นไปตามที่กำหนดไว้ในสัญญา สัญญามีระยะเวลา </w:t>
      </w:r>
      <w:r w:rsidRPr="007E0615">
        <w:rPr>
          <w:rFonts w:ascii="Angsana New" w:hAnsi="Angsana New"/>
          <w:color w:val="000000"/>
          <w:sz w:val="30"/>
          <w:szCs w:val="30"/>
        </w:rPr>
        <w:t xml:space="preserve">1 </w:t>
      </w:r>
      <w:r w:rsidRPr="007E0615">
        <w:rPr>
          <w:rFonts w:ascii="Angsana New" w:hAnsi="Angsana New"/>
          <w:color w:val="000000"/>
          <w:sz w:val="30"/>
          <w:szCs w:val="30"/>
          <w:cs/>
        </w:rPr>
        <w:t xml:space="preserve">ปี ซึ่งจะสิ้นสุดในเดือนธันวาคม </w:t>
      </w:r>
      <w:r w:rsidR="00FE3192" w:rsidRPr="007E0615">
        <w:rPr>
          <w:rFonts w:ascii="Angsana New" w:hAnsi="Angsana New"/>
          <w:color w:val="000000"/>
          <w:sz w:val="30"/>
          <w:szCs w:val="30"/>
        </w:rPr>
        <w:t>256</w:t>
      </w:r>
      <w:r w:rsidR="007E0615" w:rsidRPr="007E0615">
        <w:rPr>
          <w:rFonts w:ascii="Angsana New" w:hAnsi="Angsana New"/>
          <w:color w:val="000000"/>
          <w:sz w:val="30"/>
          <w:szCs w:val="30"/>
        </w:rPr>
        <w:t>6</w:t>
      </w:r>
    </w:p>
    <w:p w14:paraId="7AC672DF" w14:textId="77777777" w:rsidR="005A509D" w:rsidRPr="007E0615" w:rsidRDefault="005A509D" w:rsidP="000C6E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C42E901" w14:textId="77777777" w:rsidR="000C6E18" w:rsidRPr="007E0615" w:rsidRDefault="000C6E18" w:rsidP="000C6E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E061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สัญญาซื้อขายก๊าซชีวภาพ</w:t>
      </w:r>
    </w:p>
    <w:p w14:paraId="7DF17CD0" w14:textId="77777777" w:rsidR="000C6E18" w:rsidRPr="007E0615" w:rsidRDefault="000C6E18" w:rsidP="000C6E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344E3345" w14:textId="5402C2C3" w:rsidR="000C6E18" w:rsidRPr="007E0615" w:rsidRDefault="000C6E18" w:rsidP="000C6E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7E0615">
        <w:rPr>
          <w:rFonts w:ascii="Angsana New" w:hAnsi="Angsana New"/>
          <w:color w:val="000000"/>
          <w:sz w:val="30"/>
          <w:szCs w:val="30"/>
          <w:cs/>
        </w:rPr>
        <w:t>บริษัทและบริษัทย่อยแห่ง</w:t>
      </w:r>
      <w:r w:rsidR="000933C9">
        <w:rPr>
          <w:rFonts w:ascii="Angsana New" w:hAnsi="Angsana New" w:hint="cs"/>
          <w:color w:val="000000"/>
          <w:sz w:val="30"/>
          <w:szCs w:val="30"/>
          <w:cs/>
        </w:rPr>
        <w:t>หนึ่ง</w:t>
      </w:r>
      <w:r w:rsidRPr="007E0615">
        <w:rPr>
          <w:rFonts w:ascii="Angsana New" w:hAnsi="Angsana New"/>
          <w:color w:val="000000"/>
          <w:sz w:val="30"/>
          <w:szCs w:val="30"/>
          <w:cs/>
        </w:rPr>
        <w:t>มีสัญญาซื้อขายก๊าซชีวภาพระหว่างกัน โดยผู้ขายตกลงที่จะขายก๊าซชีวภาพซึ่งเกิดจากน้ำเสียให้แก่ผู้ซื้อตามราคาที่กำหนดไว้ในสัญญา สัญญาฉบับนี้มีผลบังคับใช้จนกว่าคู่สัญญาจะตกลงยินยอมยกเลิกสัญญาร่วมกัน</w:t>
      </w:r>
    </w:p>
    <w:p w14:paraId="3711B3B6" w14:textId="77777777" w:rsidR="000C6E18" w:rsidRPr="00935C26" w:rsidRDefault="000C6E18" w:rsidP="004C32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yellow"/>
        </w:rPr>
      </w:pPr>
    </w:p>
    <w:p w14:paraId="3D281832" w14:textId="77777777" w:rsidR="00EA59B2" w:rsidRPr="007E0615" w:rsidRDefault="00EA59B2" w:rsidP="0050548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E061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สัญญาซื้อขายน้ำเสีย </w:t>
      </w:r>
    </w:p>
    <w:p w14:paraId="46351027" w14:textId="77777777" w:rsidR="00EA59B2" w:rsidRPr="007E0615" w:rsidRDefault="00EA59B2" w:rsidP="005054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CB987C6" w14:textId="62AD0F05" w:rsidR="00EA59B2" w:rsidRPr="007E0615" w:rsidRDefault="005C64D3" w:rsidP="00505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E0615">
        <w:rPr>
          <w:rFonts w:ascii="Angsana New" w:hAnsi="Angsana New"/>
          <w:color w:val="000000"/>
          <w:sz w:val="30"/>
          <w:szCs w:val="30"/>
          <w:cs/>
        </w:rPr>
        <w:t>บริษัทและบริษัทย่อยแห่ง</w:t>
      </w:r>
      <w:r w:rsidR="00A63B40">
        <w:rPr>
          <w:rFonts w:ascii="Angsana New" w:hAnsi="Angsana New" w:hint="cs"/>
          <w:color w:val="000000"/>
          <w:sz w:val="30"/>
          <w:szCs w:val="30"/>
          <w:cs/>
        </w:rPr>
        <w:t>หนึ่ง</w:t>
      </w:r>
      <w:r w:rsidRPr="007E0615">
        <w:rPr>
          <w:rFonts w:ascii="Angsana New" w:hAnsi="Angsana New"/>
          <w:color w:val="000000"/>
          <w:sz w:val="30"/>
          <w:szCs w:val="30"/>
          <w:cs/>
        </w:rPr>
        <w:t xml:space="preserve">มีสัญญาซื้อขายน้ำเสียระหว่างกัน </w:t>
      </w:r>
      <w:r w:rsidR="00EA59B2" w:rsidRPr="007E0615">
        <w:rPr>
          <w:rFonts w:ascii="Angsana New" w:hAnsi="Angsana New"/>
          <w:color w:val="000000"/>
          <w:sz w:val="30"/>
          <w:szCs w:val="30"/>
          <w:cs/>
        </w:rPr>
        <w:t xml:space="preserve">โดยผู้ขายตกลงขายน้ำเสียซึ่งเกิดจากกระบวนการผลิตให้แก่ผู้ซื้อตามราคาที่กำหนดไว้ในสัญญา </w:t>
      </w:r>
      <w:r w:rsidR="00EA59B2" w:rsidRPr="007E0615">
        <w:rPr>
          <w:rFonts w:ascii="Angsana New" w:hAnsi="Angsana New"/>
          <w:sz w:val="30"/>
          <w:szCs w:val="30"/>
          <w:cs/>
        </w:rPr>
        <w:t>สัญญาฉบับนี้มีผลบังคับใช้จนกว่าคู่สัญญาจะตกลงยินยอมยกเลิกสัญญาร่วมกัน</w:t>
      </w:r>
    </w:p>
    <w:p w14:paraId="749AAE70" w14:textId="77777777" w:rsidR="001D30DF" w:rsidRPr="00935C26" w:rsidRDefault="001D30DF" w:rsidP="00D4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</w:p>
    <w:p w14:paraId="6D22F419" w14:textId="77777777" w:rsidR="001E149B" w:rsidRPr="007E0615" w:rsidRDefault="001E149B" w:rsidP="00D41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E061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สัญญาซื้อขายกากมันสด</w:t>
      </w:r>
    </w:p>
    <w:p w14:paraId="70FB5532" w14:textId="77777777" w:rsidR="001E149B" w:rsidRPr="007E0615" w:rsidRDefault="001E149B" w:rsidP="001E14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5005194" w14:textId="4BDE10EA" w:rsidR="001E149B" w:rsidRPr="007E0615" w:rsidRDefault="001E149B" w:rsidP="001E1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7E0615">
        <w:rPr>
          <w:rFonts w:ascii="Angsana New" w:hAnsi="Angsana New"/>
          <w:color w:val="000000"/>
          <w:sz w:val="30"/>
          <w:szCs w:val="30"/>
          <w:cs/>
        </w:rPr>
        <w:t>บริษัทมีสัญญาซื้อขายกากมันสดกับบริษัทย่อยแห่งหนึ่ง โดยผู้ขายตกลงขายกากมันสดซึ่งเกิดจากกระบวนการผลิตให้แก่ผู้ซื้อตามราคาที่กำหนดไว้ในสัญญา สัญญาฉบับนี้มีผลบังคับใช้จนกว่าคู่สัญญาจะตกลงยินยอมยกเลิกสัญญาร่วมกัน</w:t>
      </w:r>
    </w:p>
    <w:p w14:paraId="284682B1" w14:textId="77777777" w:rsidR="000C6E18" w:rsidRPr="00935C26" w:rsidRDefault="000C6E18" w:rsidP="001E1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341097BE" w14:textId="77777777" w:rsidR="00507385" w:rsidRPr="007E0615" w:rsidRDefault="00507385" w:rsidP="0050548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E061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สัญญาซื้อขายเอทานอลแปลงสภาพ</w:t>
      </w:r>
    </w:p>
    <w:p w14:paraId="7B9A2CE3" w14:textId="77777777" w:rsidR="00507385" w:rsidRPr="007E0615" w:rsidRDefault="00507385" w:rsidP="0050548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4B8EAA3" w14:textId="19CCECDE" w:rsidR="000C6E18" w:rsidRPr="007E0615" w:rsidRDefault="000C6E18" w:rsidP="000C6E1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E0615">
        <w:rPr>
          <w:rFonts w:ascii="Angsana New" w:hAnsi="Angsana New"/>
          <w:sz w:val="30"/>
          <w:szCs w:val="30"/>
          <w:cs/>
        </w:rPr>
        <w:t>บริษัทมีสัญญาซื้อขายเอทานอลแปลงสภาพกับ</w:t>
      </w:r>
      <w:r w:rsidR="00F008AD" w:rsidRPr="007E0615">
        <w:rPr>
          <w:rFonts w:ascii="Angsana New" w:hAnsi="Angsana New"/>
          <w:sz w:val="30"/>
          <w:szCs w:val="30"/>
          <w:cs/>
        </w:rPr>
        <w:t>กิจการที่เกี่ยวข้องกันแห่งหนึ่ง</w:t>
      </w:r>
      <w:r w:rsidRPr="007E0615">
        <w:rPr>
          <w:rFonts w:ascii="Angsana New" w:hAnsi="Angsana New"/>
          <w:sz w:val="30"/>
          <w:szCs w:val="30"/>
          <w:cs/>
        </w:rPr>
        <w:t xml:space="preserve"> โดยปริมาณที่ซื้อขายและราคาซื้อขายของเอทานอลแปลงสภาพจะเป็นไปตามที่กำหนดไว้ในสัญญา สัญญาฉบับนี้มีผลตั้งแต่วันที่ </w:t>
      </w:r>
      <w:r w:rsidRPr="007E0615">
        <w:rPr>
          <w:rFonts w:ascii="Angsana New" w:hAnsi="Angsana New"/>
          <w:sz w:val="30"/>
          <w:szCs w:val="30"/>
        </w:rPr>
        <w:t xml:space="preserve">1 </w:t>
      </w:r>
      <w:r w:rsidRPr="007E0615">
        <w:rPr>
          <w:rFonts w:ascii="Angsana New" w:hAnsi="Angsana New"/>
          <w:sz w:val="30"/>
          <w:szCs w:val="30"/>
          <w:cs/>
        </w:rPr>
        <w:t xml:space="preserve">มกราคม </w:t>
      </w:r>
      <w:r w:rsidRPr="007E0615">
        <w:rPr>
          <w:rFonts w:ascii="Angsana New" w:hAnsi="Angsana New"/>
          <w:sz w:val="30"/>
          <w:szCs w:val="30"/>
        </w:rPr>
        <w:t>256</w:t>
      </w:r>
      <w:r w:rsidR="007E0615" w:rsidRPr="007E0615">
        <w:rPr>
          <w:rFonts w:ascii="Angsana New" w:hAnsi="Angsana New"/>
          <w:sz w:val="30"/>
          <w:szCs w:val="30"/>
        </w:rPr>
        <w:t>4</w:t>
      </w:r>
      <w:r w:rsidRPr="007E0615">
        <w:rPr>
          <w:rFonts w:ascii="Angsana New" w:hAnsi="Angsana New"/>
          <w:sz w:val="30"/>
          <w:szCs w:val="30"/>
        </w:rPr>
        <w:t xml:space="preserve"> </w:t>
      </w:r>
      <w:r w:rsidRPr="007E0615">
        <w:rPr>
          <w:rFonts w:ascii="Angsana New" w:hAnsi="Angsana New"/>
          <w:sz w:val="30"/>
          <w:szCs w:val="30"/>
          <w:cs/>
        </w:rPr>
        <w:t>ถึง</w:t>
      </w:r>
      <w:r w:rsidRPr="007E0615">
        <w:rPr>
          <w:rFonts w:ascii="Angsana New" w:hAnsi="Angsana New"/>
          <w:sz w:val="30"/>
          <w:szCs w:val="30"/>
          <w:cs/>
        </w:rPr>
        <w:lastRenderedPageBreak/>
        <w:t xml:space="preserve">วันที่ </w:t>
      </w:r>
      <w:r w:rsidRPr="007E0615">
        <w:rPr>
          <w:rFonts w:ascii="Angsana New" w:hAnsi="Angsana New"/>
          <w:sz w:val="30"/>
          <w:szCs w:val="30"/>
        </w:rPr>
        <w:t xml:space="preserve">31 </w:t>
      </w:r>
      <w:r w:rsidRPr="007E061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E0615">
        <w:rPr>
          <w:rFonts w:ascii="Angsana New" w:hAnsi="Angsana New"/>
          <w:sz w:val="30"/>
          <w:szCs w:val="30"/>
        </w:rPr>
        <w:t>256</w:t>
      </w:r>
      <w:r w:rsidR="007E0615" w:rsidRPr="007E0615">
        <w:rPr>
          <w:rFonts w:ascii="Angsana New" w:hAnsi="Angsana New"/>
          <w:sz w:val="30"/>
          <w:szCs w:val="30"/>
        </w:rPr>
        <w:t>4</w:t>
      </w:r>
      <w:r w:rsidRPr="007E0615">
        <w:rPr>
          <w:rFonts w:ascii="Angsana New" w:hAnsi="Angsana New"/>
          <w:sz w:val="30"/>
          <w:szCs w:val="30"/>
        </w:rPr>
        <w:t xml:space="preserve"> </w:t>
      </w:r>
      <w:r w:rsidRPr="007E0615">
        <w:rPr>
          <w:rFonts w:ascii="Angsana New" w:hAnsi="Angsana New"/>
          <w:sz w:val="30"/>
          <w:szCs w:val="30"/>
          <w:cs/>
        </w:rPr>
        <w:t xml:space="preserve">และสามารถต่ออายุสัญญาออกไปได้ </w:t>
      </w:r>
      <w:r w:rsidRPr="007E0615">
        <w:rPr>
          <w:rFonts w:ascii="Angsana New" w:hAnsi="Angsana New"/>
          <w:sz w:val="30"/>
          <w:szCs w:val="30"/>
        </w:rPr>
        <w:t xml:space="preserve">1 </w:t>
      </w:r>
      <w:r w:rsidRPr="007E0615">
        <w:rPr>
          <w:rFonts w:ascii="Angsana New" w:hAnsi="Angsana New"/>
          <w:sz w:val="30"/>
          <w:szCs w:val="30"/>
          <w:cs/>
        </w:rPr>
        <w:t xml:space="preserve">ปี ทั้งนี้หากคู่สัญญาฝ่ายหนึ่งฝ่ายใดประสงค์จะทำสัญญากันต่อไปให้แจ้งให้คู่สัญญาอีกฝ่ายหนึ่งทราบเป็นลายลักษณ์อักษรล่วงหน้าเป็นเวลาไม่น้อยกว่า </w:t>
      </w:r>
      <w:r w:rsidRPr="007E0615">
        <w:rPr>
          <w:rFonts w:ascii="Angsana New" w:hAnsi="Angsana New"/>
          <w:sz w:val="30"/>
          <w:szCs w:val="30"/>
        </w:rPr>
        <w:t xml:space="preserve">30 </w:t>
      </w:r>
      <w:r w:rsidRPr="007E0615">
        <w:rPr>
          <w:rFonts w:ascii="Angsana New" w:hAnsi="Angsana New"/>
          <w:sz w:val="30"/>
          <w:szCs w:val="30"/>
          <w:cs/>
        </w:rPr>
        <w:t>วันก่อนวันที่สัญญาฉบับนี้จะสิ้นสุดลง</w:t>
      </w:r>
    </w:p>
    <w:p w14:paraId="250E57E4" w14:textId="77777777" w:rsidR="000C6E18" w:rsidRPr="007E0615" w:rsidRDefault="000C6E18" w:rsidP="000C6E1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417A106" w14:textId="18E8B20E" w:rsidR="00935C26" w:rsidRPr="00817346" w:rsidRDefault="00F008AD" w:rsidP="001E149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17346">
        <w:rPr>
          <w:rFonts w:ascii="Angsana New" w:hAnsi="Angsana New"/>
          <w:sz w:val="30"/>
          <w:szCs w:val="30"/>
          <w:cs/>
        </w:rPr>
        <w:t xml:space="preserve">บริษัทมีสัญญาซื้อขายเอทานอลแปลงสภาพกับกิจการที่เกี่ยวข้องกันอีกแห่งหนึ่ง โดยปริมาณที่ซื้อขายและราคาซื้อขายของเอทานอลแปลงสภาพจะเป็นไปตามที่กำหนดไว้ในสัญญา สัญญามีระยะเวลา </w:t>
      </w:r>
      <w:r w:rsidRPr="00817346">
        <w:rPr>
          <w:rFonts w:ascii="Angsana New" w:hAnsi="Angsana New"/>
          <w:sz w:val="30"/>
          <w:szCs w:val="30"/>
        </w:rPr>
        <w:t xml:space="preserve">1 </w:t>
      </w:r>
      <w:r w:rsidRPr="00817346">
        <w:rPr>
          <w:rFonts w:ascii="Angsana New" w:hAnsi="Angsana New"/>
          <w:sz w:val="30"/>
          <w:szCs w:val="30"/>
          <w:cs/>
        </w:rPr>
        <w:t xml:space="preserve">ปีซึ่งจะสิ้นสุดในเดือนธันวาคม </w:t>
      </w:r>
      <w:r w:rsidRPr="00817346">
        <w:rPr>
          <w:rFonts w:ascii="Angsana New" w:hAnsi="Angsana New"/>
          <w:sz w:val="30"/>
          <w:szCs w:val="30"/>
        </w:rPr>
        <w:t>256</w:t>
      </w:r>
      <w:r w:rsidR="00A63B40">
        <w:rPr>
          <w:rFonts w:ascii="Angsana New" w:hAnsi="Angsana New"/>
          <w:sz w:val="30"/>
          <w:szCs w:val="30"/>
        </w:rPr>
        <w:t>4</w:t>
      </w:r>
    </w:p>
    <w:p w14:paraId="1747A4B2" w14:textId="2A31C21C" w:rsidR="00A63B40" w:rsidRDefault="00A63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p w14:paraId="099276A6" w14:textId="77777777" w:rsidR="001E149B" w:rsidRPr="00012AFB" w:rsidRDefault="001E149B" w:rsidP="001E149B">
      <w:pPr>
        <w:pStyle w:val="BodyTextIndent"/>
        <w:spacing w:after="0" w:line="240" w:lineRule="auto"/>
        <w:ind w:left="547"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12AF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สัญญาจ้างบริหารงานขนส่ง</w:t>
      </w:r>
    </w:p>
    <w:p w14:paraId="52DE62CB" w14:textId="77777777" w:rsidR="001E149B" w:rsidRPr="00012AFB" w:rsidRDefault="001E149B" w:rsidP="001E149B">
      <w:pPr>
        <w:pStyle w:val="BodyTextIndent"/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880F132" w14:textId="77777777" w:rsidR="00EA116F" w:rsidRPr="00D660EC" w:rsidRDefault="001E149B" w:rsidP="00EA116F">
      <w:pPr>
        <w:pStyle w:val="BodyTextIndent"/>
        <w:spacing w:after="0"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012AFB">
        <w:rPr>
          <w:rFonts w:ascii="Angsana New" w:hAnsi="Angsana New"/>
          <w:sz w:val="30"/>
          <w:szCs w:val="30"/>
          <w:cs/>
        </w:rPr>
        <w:t>บริษัทมีสัญญาจ้างบริหารงานขนส่งมันสำปะหลังกับ</w:t>
      </w:r>
      <w:r w:rsidR="00EF45F9" w:rsidRPr="00012AFB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012AFB">
        <w:rPr>
          <w:rFonts w:ascii="Angsana New" w:hAnsi="Angsana New"/>
          <w:sz w:val="30"/>
          <w:szCs w:val="30"/>
          <w:cs/>
        </w:rPr>
        <w:t xml:space="preserve">แห่งหนึ่ง เพื่อให้บริหารงานขนส่งมันสำปะหลัง </w:t>
      </w:r>
      <w:r w:rsidRPr="00012AFB">
        <w:rPr>
          <w:rFonts w:ascii="Angsana New" w:hAnsi="Angsana New"/>
          <w:color w:val="000000"/>
          <w:sz w:val="30"/>
          <w:szCs w:val="30"/>
          <w:cs/>
        </w:rPr>
        <w:t xml:space="preserve">สัญญามีระยะเวลา </w:t>
      </w:r>
      <w:r w:rsidRPr="00012AFB">
        <w:rPr>
          <w:rFonts w:ascii="Angsana New" w:hAnsi="Angsana New"/>
          <w:color w:val="000000"/>
          <w:sz w:val="30"/>
          <w:szCs w:val="30"/>
        </w:rPr>
        <w:t xml:space="preserve">5 </w:t>
      </w:r>
      <w:r w:rsidRPr="00012AFB">
        <w:rPr>
          <w:rFonts w:ascii="Angsana New" w:hAnsi="Angsana New"/>
          <w:color w:val="000000"/>
          <w:sz w:val="30"/>
          <w:szCs w:val="30"/>
          <w:cs/>
        </w:rPr>
        <w:t xml:space="preserve">ปี ซึ่งจะสิ้นสุดในเดือนกรกฎาคม </w:t>
      </w:r>
      <w:r w:rsidRPr="00012AFB">
        <w:rPr>
          <w:rFonts w:ascii="Angsana New" w:hAnsi="Angsana New"/>
          <w:color w:val="000000"/>
          <w:sz w:val="30"/>
          <w:szCs w:val="30"/>
        </w:rPr>
        <w:t>2564</w:t>
      </w:r>
      <w:r w:rsidRPr="00012AFB">
        <w:rPr>
          <w:rFonts w:ascii="Angsana New" w:hAnsi="Angsana New"/>
          <w:sz w:val="30"/>
          <w:szCs w:val="30"/>
        </w:rPr>
        <w:t xml:space="preserve"> </w:t>
      </w:r>
      <w:r w:rsidRPr="00012AFB">
        <w:rPr>
          <w:rFonts w:ascii="Angsana New" w:hAnsi="Angsana New"/>
          <w:sz w:val="30"/>
          <w:szCs w:val="30"/>
          <w:cs/>
        </w:rPr>
        <w:t>ค่าธรรมเนียมบริการดังกล่าวเป็นไปตามที่ระบุในสัญญา</w:t>
      </w:r>
    </w:p>
    <w:p w14:paraId="45B1D0C6" w14:textId="77777777" w:rsidR="001D30DF" w:rsidRPr="00D660EC" w:rsidRDefault="001D30DF" w:rsidP="00EA116F">
      <w:pPr>
        <w:pStyle w:val="BodyTextIndent"/>
        <w:spacing w:after="0"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1A30BF4" w14:textId="77777777" w:rsidR="00882ECC" w:rsidRPr="00D660EC" w:rsidRDefault="00882ECC" w:rsidP="009374F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การค้ำประกัน</w:t>
      </w:r>
    </w:p>
    <w:p w14:paraId="770E692D" w14:textId="77777777" w:rsidR="00882ECC" w:rsidRPr="00D660EC" w:rsidRDefault="00882ECC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EE5E5DF" w14:textId="65B2F43B" w:rsidR="00882ECC" w:rsidRPr="00D660EC" w:rsidRDefault="00B7418F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AE4238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AE4238">
        <w:rPr>
          <w:rFonts w:ascii="Angsana New" w:hAnsi="Angsana New"/>
          <w:color w:val="000000"/>
          <w:sz w:val="30"/>
          <w:szCs w:val="30"/>
        </w:rPr>
        <w:t xml:space="preserve">31 </w:t>
      </w:r>
      <w:r w:rsidRPr="00AE4238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371B87" w:rsidRPr="00AE4238">
        <w:rPr>
          <w:rFonts w:ascii="Angsana New" w:hAnsi="Angsana New"/>
          <w:color w:val="000000"/>
          <w:sz w:val="30"/>
          <w:szCs w:val="30"/>
        </w:rPr>
        <w:t>2563</w:t>
      </w:r>
      <w:r w:rsidRPr="00AE4238">
        <w:rPr>
          <w:rFonts w:ascii="Angsana New" w:hAnsi="Angsana New"/>
          <w:color w:val="000000"/>
          <w:sz w:val="30"/>
          <w:szCs w:val="30"/>
        </w:rPr>
        <w:t xml:space="preserve"> </w:t>
      </w:r>
      <w:r w:rsidR="00882ECC" w:rsidRPr="00AE4238">
        <w:rPr>
          <w:rFonts w:ascii="Angsana New" w:hAnsi="Angsana New"/>
          <w:color w:val="000000"/>
          <w:sz w:val="30"/>
          <w:szCs w:val="30"/>
          <w:cs/>
        </w:rPr>
        <w:t>บริษัทมีภาระค้ำประกันวงเงินสินเชื่อใ</w:t>
      </w:r>
      <w:r w:rsidR="00F01DD3" w:rsidRPr="00AE4238">
        <w:rPr>
          <w:rFonts w:ascii="Angsana New" w:hAnsi="Angsana New"/>
          <w:color w:val="000000"/>
          <w:sz w:val="30"/>
          <w:szCs w:val="30"/>
          <w:cs/>
        </w:rPr>
        <w:t>ห้แก่</w:t>
      </w:r>
      <w:r w:rsidR="00241DC1" w:rsidRPr="00AE4238">
        <w:rPr>
          <w:rFonts w:ascii="Angsana New" w:hAnsi="Angsana New"/>
          <w:color w:val="000000"/>
          <w:sz w:val="30"/>
          <w:szCs w:val="30"/>
          <w:cs/>
        </w:rPr>
        <w:t>บริษัทย่อย</w:t>
      </w:r>
      <w:r w:rsidR="00882ECC" w:rsidRPr="00AE4238">
        <w:rPr>
          <w:rFonts w:ascii="Angsana New" w:hAnsi="Angsana New"/>
          <w:color w:val="000000"/>
          <w:sz w:val="30"/>
          <w:szCs w:val="30"/>
          <w:cs/>
        </w:rPr>
        <w:t>แห่ง</w:t>
      </w:r>
      <w:r w:rsidR="008F6D95">
        <w:rPr>
          <w:rFonts w:ascii="Angsana New" w:hAnsi="Angsana New" w:hint="cs"/>
          <w:color w:val="000000"/>
          <w:sz w:val="30"/>
          <w:szCs w:val="30"/>
          <w:cs/>
        </w:rPr>
        <w:t>หนึ่ง</w:t>
      </w:r>
      <w:r w:rsidR="00882ECC" w:rsidRPr="00AE4238">
        <w:rPr>
          <w:rFonts w:ascii="Angsana New" w:hAnsi="Angsana New"/>
          <w:color w:val="000000"/>
          <w:sz w:val="30"/>
          <w:szCs w:val="30"/>
          <w:cs/>
        </w:rPr>
        <w:t xml:space="preserve"> กับสถาบันการเงินในประเทศแห่งหนึ่ง </w:t>
      </w:r>
      <w:r w:rsidR="006A78BC" w:rsidRPr="00AE4238">
        <w:rPr>
          <w:rFonts w:ascii="Angsana New" w:hAnsi="Angsana New"/>
          <w:color w:val="000000"/>
          <w:sz w:val="30"/>
          <w:szCs w:val="30"/>
          <w:cs/>
        </w:rPr>
        <w:t xml:space="preserve">เป็นจำนวน </w:t>
      </w:r>
      <w:r w:rsidR="00326F42">
        <w:rPr>
          <w:rFonts w:ascii="Angsana New" w:hAnsi="Angsana New"/>
          <w:color w:val="000000"/>
          <w:sz w:val="30"/>
          <w:szCs w:val="30"/>
        </w:rPr>
        <w:t>1,78</w:t>
      </w:r>
      <w:r w:rsidR="00A01CFD">
        <w:rPr>
          <w:rFonts w:ascii="Angsana New" w:hAnsi="Angsana New"/>
          <w:color w:val="000000"/>
          <w:sz w:val="30"/>
          <w:szCs w:val="30"/>
        </w:rPr>
        <w:t>1</w:t>
      </w:r>
      <w:r w:rsidR="00C16E9E" w:rsidRPr="0050122F">
        <w:rPr>
          <w:rFonts w:ascii="Angsana New" w:hAnsi="Angsana New"/>
          <w:color w:val="000000"/>
          <w:sz w:val="30"/>
          <w:szCs w:val="30"/>
        </w:rPr>
        <w:t xml:space="preserve"> </w:t>
      </w:r>
      <w:r w:rsidR="00882ECC" w:rsidRPr="00AE4238">
        <w:rPr>
          <w:rFonts w:ascii="Angsana New" w:hAnsi="Angsana New"/>
          <w:color w:val="000000"/>
          <w:sz w:val="30"/>
          <w:szCs w:val="30"/>
          <w:cs/>
        </w:rPr>
        <w:t xml:space="preserve">ล้านบาท </w:t>
      </w:r>
      <w:r w:rsidR="00882ECC" w:rsidRPr="00AE4238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371B87" w:rsidRPr="00AE4238">
        <w:rPr>
          <w:rFonts w:ascii="Angsana New" w:hAnsi="Angsana New"/>
          <w:i/>
          <w:iCs/>
          <w:color w:val="000000"/>
          <w:sz w:val="30"/>
          <w:szCs w:val="30"/>
        </w:rPr>
        <w:t>2562</w:t>
      </w:r>
      <w:r w:rsidR="00B60161" w:rsidRPr="00AE4238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 w:rsidR="00DB4810" w:rsidRPr="00AE4238">
        <w:rPr>
          <w:rFonts w:ascii="Angsana New" w:hAnsi="Angsana New"/>
          <w:i/>
          <w:iCs/>
          <w:color w:val="000000"/>
          <w:sz w:val="30"/>
          <w:szCs w:val="30"/>
        </w:rPr>
        <w:t>1</w:t>
      </w:r>
      <w:r w:rsidR="00DB4810" w:rsidRPr="00D660EC">
        <w:rPr>
          <w:rFonts w:ascii="Angsana New" w:hAnsi="Angsana New"/>
          <w:i/>
          <w:iCs/>
          <w:color w:val="000000"/>
          <w:sz w:val="30"/>
          <w:szCs w:val="30"/>
        </w:rPr>
        <w:t>,</w:t>
      </w:r>
      <w:r w:rsidR="00DB4810" w:rsidRPr="00AE4238">
        <w:rPr>
          <w:rFonts w:ascii="Angsana New" w:hAnsi="Angsana New"/>
          <w:i/>
          <w:iCs/>
          <w:color w:val="000000"/>
          <w:sz w:val="30"/>
          <w:szCs w:val="30"/>
        </w:rPr>
        <w:t>881</w:t>
      </w:r>
      <w:r w:rsidR="00882ECC" w:rsidRPr="00AE4238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882ECC" w:rsidRPr="00AE4238">
        <w:rPr>
          <w:rFonts w:ascii="Angsana New" w:hAnsi="Angsana New"/>
          <w:i/>
          <w:iCs/>
          <w:color w:val="000000"/>
          <w:sz w:val="30"/>
          <w:szCs w:val="30"/>
          <w:cs/>
        </w:rPr>
        <w:t>ล้านบาท</w:t>
      </w:r>
      <w:r w:rsidR="00655D04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655D0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สำหรับบริษัทย่อยทุกแห่ง</w:t>
      </w:r>
      <w:r w:rsidR="00882ECC" w:rsidRPr="00AE4238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  <w:r w:rsidR="00882ECC" w:rsidRPr="00AE4238">
        <w:rPr>
          <w:rFonts w:ascii="Angsana New" w:hAnsi="Angsana New"/>
          <w:color w:val="000000"/>
          <w:sz w:val="30"/>
          <w:szCs w:val="30"/>
          <w:cs/>
        </w:rPr>
        <w:t xml:space="preserve"> การค้ำประกันข้างต้นไม่มีการคิดค่าธรรมเนียมระหว่างกัน</w:t>
      </w:r>
    </w:p>
    <w:p w14:paraId="54B08609" w14:textId="77777777" w:rsidR="006D1593" w:rsidRPr="00D660EC" w:rsidRDefault="006D1593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312E203" w14:textId="77777777" w:rsidR="00BC3D2C" w:rsidRPr="00D660EC" w:rsidRDefault="0050122F" w:rsidP="0037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BC3D2C" w:rsidRPr="00AE4238">
        <w:rPr>
          <w:rFonts w:ascii="Angsana New" w:hAnsi="Angsana New"/>
          <w:b/>
          <w:bCs/>
          <w:sz w:val="30"/>
          <w:szCs w:val="30"/>
        </w:rPr>
        <w:tab/>
      </w:r>
      <w:r w:rsidR="00BC3D2C" w:rsidRPr="00AE4238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56753F4A" w14:textId="77777777" w:rsidR="0050548B" w:rsidRPr="00D660EC" w:rsidRDefault="0050548B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98"/>
        <w:gridCol w:w="236"/>
        <w:gridCol w:w="1006"/>
        <w:gridCol w:w="270"/>
        <w:gridCol w:w="1080"/>
      </w:tblGrid>
      <w:tr w:rsidR="004F47DC" w:rsidRPr="00D660EC" w14:paraId="6819A5C7" w14:textId="77777777" w:rsidTr="00371B87">
        <w:tc>
          <w:tcPr>
            <w:tcW w:w="4230" w:type="dxa"/>
          </w:tcPr>
          <w:p w14:paraId="6B09EE8B" w14:textId="77777777" w:rsidR="004F47DC" w:rsidRPr="00080CC5" w:rsidRDefault="004F47DC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</w:tcPr>
          <w:p w14:paraId="77114394" w14:textId="77777777" w:rsidR="004F47DC" w:rsidRPr="00AE4238" w:rsidRDefault="004F47DC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C5A72FC" w14:textId="77777777" w:rsidR="004F47DC" w:rsidRPr="00D660EC" w:rsidRDefault="004F47DC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6" w:type="dxa"/>
            <w:gridSpan w:val="3"/>
          </w:tcPr>
          <w:p w14:paraId="64FA0EE0" w14:textId="77777777" w:rsidR="004F47DC" w:rsidRPr="00080CC5" w:rsidRDefault="004F47DC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283C" w:rsidRPr="00D660EC" w14:paraId="3E7E7CF0" w14:textId="77777777" w:rsidTr="00371B87">
        <w:tc>
          <w:tcPr>
            <w:tcW w:w="4230" w:type="dxa"/>
          </w:tcPr>
          <w:p w14:paraId="3AF9AD8B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8376B4" w14:textId="77777777" w:rsidR="007A283C" w:rsidRPr="00247639" w:rsidRDefault="00371B87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96D9CA0" w14:textId="77777777" w:rsidR="007A283C" w:rsidRPr="00247639" w:rsidRDefault="007A283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D1E79AB" w14:textId="77777777" w:rsidR="007A283C" w:rsidRPr="00247639" w:rsidRDefault="00371B87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52E8344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246EA225" w14:textId="77777777" w:rsidR="007A283C" w:rsidRPr="00247639" w:rsidRDefault="00371B87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34F2222" w14:textId="77777777" w:rsidR="007A283C" w:rsidRPr="00247639" w:rsidRDefault="007A283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D5123" w14:textId="77777777" w:rsidR="007A283C" w:rsidRPr="00247639" w:rsidRDefault="00371B87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A283C" w:rsidRPr="00D660EC" w14:paraId="27BEC00F" w14:textId="77777777" w:rsidTr="00371B87">
        <w:tc>
          <w:tcPr>
            <w:tcW w:w="4230" w:type="dxa"/>
          </w:tcPr>
          <w:p w14:paraId="158BD922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3115ADF1" w14:textId="77777777" w:rsidR="007A283C" w:rsidRPr="00AE4238" w:rsidRDefault="007A283C" w:rsidP="007A28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พันบาท)</w:t>
            </w:r>
          </w:p>
        </w:tc>
      </w:tr>
      <w:tr w:rsidR="00371B87" w:rsidRPr="00D660EC" w14:paraId="6CF1DBAD" w14:textId="77777777" w:rsidTr="00371B87">
        <w:tc>
          <w:tcPr>
            <w:tcW w:w="4230" w:type="dxa"/>
          </w:tcPr>
          <w:p w14:paraId="5BDABA31" w14:textId="77777777" w:rsidR="00371B87" w:rsidRPr="00AE4238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7125D339" w14:textId="77777777" w:rsidR="00371B87" w:rsidRPr="00080CC5" w:rsidRDefault="00CE5280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14:paraId="53252159" w14:textId="77777777" w:rsidR="00371B87" w:rsidRPr="00080CC5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27D460C" w14:textId="77777777" w:rsidR="00371B87" w:rsidRPr="00080CC5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236" w:type="dxa"/>
          </w:tcPr>
          <w:p w14:paraId="2AF517B9" w14:textId="77777777" w:rsidR="00371B87" w:rsidRPr="00080CC5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79BD420" w14:textId="77777777" w:rsidR="00371B87" w:rsidRPr="00080CC5" w:rsidRDefault="00CE5280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14:paraId="502580C7" w14:textId="77777777" w:rsidR="00371B87" w:rsidRPr="00080CC5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CA3220" w14:textId="77777777" w:rsidR="00371B87" w:rsidRPr="00080CC5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474</w:t>
            </w:r>
          </w:p>
        </w:tc>
      </w:tr>
      <w:tr w:rsidR="00371B87" w:rsidRPr="00D660EC" w14:paraId="15BF2833" w14:textId="77777777" w:rsidTr="00371B87">
        <w:tc>
          <w:tcPr>
            <w:tcW w:w="4230" w:type="dxa"/>
          </w:tcPr>
          <w:p w14:paraId="158564D3" w14:textId="77777777" w:rsidR="00371B87" w:rsidRPr="00AE4238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3979B890" w14:textId="77777777" w:rsidR="00371B87" w:rsidRPr="00080CC5" w:rsidRDefault="00CE5280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143,060</w:t>
            </w:r>
          </w:p>
        </w:tc>
        <w:tc>
          <w:tcPr>
            <w:tcW w:w="270" w:type="dxa"/>
          </w:tcPr>
          <w:p w14:paraId="0DAA31D9" w14:textId="77777777" w:rsidR="00371B87" w:rsidRPr="00080CC5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5471AE3" w14:textId="77777777" w:rsidR="00371B87" w:rsidRPr="00080CC5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46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732</w:t>
            </w:r>
          </w:p>
        </w:tc>
        <w:tc>
          <w:tcPr>
            <w:tcW w:w="236" w:type="dxa"/>
          </w:tcPr>
          <w:p w14:paraId="23DF5421" w14:textId="77777777" w:rsidR="00371B87" w:rsidRPr="00080CC5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49AB2B69" w14:textId="77777777" w:rsidR="00371B87" w:rsidRPr="00080CC5" w:rsidRDefault="00CE5280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31,133</w:t>
            </w:r>
          </w:p>
        </w:tc>
        <w:tc>
          <w:tcPr>
            <w:tcW w:w="270" w:type="dxa"/>
          </w:tcPr>
          <w:p w14:paraId="46AD488A" w14:textId="77777777" w:rsidR="00371B87" w:rsidRPr="00080CC5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C4B778" w14:textId="77777777" w:rsidR="00371B87" w:rsidRPr="00080CC5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31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817</w:t>
            </w:r>
          </w:p>
        </w:tc>
      </w:tr>
      <w:tr w:rsidR="00371B87" w:rsidRPr="00D660EC" w14:paraId="1DE1D118" w14:textId="77777777" w:rsidTr="00371B87">
        <w:tc>
          <w:tcPr>
            <w:tcW w:w="4230" w:type="dxa"/>
          </w:tcPr>
          <w:p w14:paraId="6175E972" w14:textId="77777777" w:rsidR="00371B87" w:rsidRPr="00AE4238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0389933F" w14:textId="77777777" w:rsidR="00371B87" w:rsidRPr="00080CC5" w:rsidRDefault="00CE5280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1,247</w:t>
            </w:r>
          </w:p>
        </w:tc>
        <w:tc>
          <w:tcPr>
            <w:tcW w:w="270" w:type="dxa"/>
          </w:tcPr>
          <w:p w14:paraId="4FE284FE" w14:textId="77777777" w:rsidR="00371B87" w:rsidRPr="00080CC5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014EB73" w14:textId="77777777" w:rsidR="00371B87" w:rsidRPr="00080CC5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236" w:type="dxa"/>
          </w:tcPr>
          <w:p w14:paraId="7D99792F" w14:textId="77777777" w:rsidR="00371B87" w:rsidRPr="00080CC5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03CAFB2F" w14:textId="77777777" w:rsidR="00371B87" w:rsidRPr="00080CC5" w:rsidRDefault="00CE5280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1,032</w:t>
            </w:r>
          </w:p>
        </w:tc>
        <w:tc>
          <w:tcPr>
            <w:tcW w:w="270" w:type="dxa"/>
          </w:tcPr>
          <w:p w14:paraId="1D12FE56" w14:textId="77777777" w:rsidR="00371B87" w:rsidRPr="00080CC5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B3EEEC" w14:textId="77777777" w:rsidR="00371B87" w:rsidRPr="00080CC5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264</w:t>
            </w:r>
          </w:p>
        </w:tc>
      </w:tr>
      <w:tr w:rsidR="00371B87" w:rsidRPr="00D660EC" w14:paraId="68AC1F80" w14:textId="77777777" w:rsidTr="008F5759">
        <w:tc>
          <w:tcPr>
            <w:tcW w:w="4230" w:type="dxa"/>
          </w:tcPr>
          <w:p w14:paraId="7B1F34D8" w14:textId="77777777" w:rsidR="00371B87" w:rsidRPr="00AE4238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3B4C55" w14:textId="77777777" w:rsidR="00371B87" w:rsidRDefault="00CE5280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EC6179" w14:textId="77777777" w:rsidR="00371B87" w:rsidRPr="00080CC5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F643DE4" w14:textId="77777777" w:rsidR="00371B87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15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36" w:type="dxa"/>
          </w:tcPr>
          <w:p w14:paraId="23A732FD" w14:textId="77777777" w:rsidR="00371B87" w:rsidRPr="00080CC5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605BE19C" w14:textId="77777777" w:rsidR="00371B87" w:rsidRDefault="00CE5280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EB055F" w14:textId="77777777" w:rsidR="00371B87" w:rsidRPr="00080CC5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39F656" w14:textId="77777777" w:rsidR="00371B87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15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209</w:t>
            </w:r>
          </w:p>
        </w:tc>
      </w:tr>
      <w:tr w:rsidR="00371B87" w:rsidRPr="00D660EC" w14:paraId="648B25FA" w14:textId="77777777" w:rsidTr="008F5759">
        <w:tc>
          <w:tcPr>
            <w:tcW w:w="4230" w:type="dxa"/>
          </w:tcPr>
          <w:p w14:paraId="2E415EAC" w14:textId="77777777" w:rsidR="00371B87" w:rsidRPr="00AE4238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D9B8EA" w14:textId="77777777" w:rsidR="00371B87" w:rsidRPr="001B5BCE" w:rsidRDefault="00CE5280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144,642</w:t>
            </w:r>
          </w:p>
        </w:tc>
        <w:tc>
          <w:tcPr>
            <w:tcW w:w="270" w:type="dxa"/>
          </w:tcPr>
          <w:p w14:paraId="6797A6F9" w14:textId="77777777" w:rsidR="00371B87" w:rsidRPr="001B5BCE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FED809D" w14:textId="77777777" w:rsidR="00371B87" w:rsidRPr="001B5BCE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</w:p>
        </w:tc>
        <w:tc>
          <w:tcPr>
            <w:tcW w:w="236" w:type="dxa"/>
          </w:tcPr>
          <w:p w14:paraId="156BDEEE" w14:textId="77777777" w:rsidR="00371B87" w:rsidRPr="001B5BCE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66540668" w14:textId="77777777" w:rsidR="00371B87" w:rsidRPr="001B5BCE" w:rsidRDefault="00CE5280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32,500</w:t>
            </w:r>
          </w:p>
        </w:tc>
        <w:tc>
          <w:tcPr>
            <w:tcW w:w="270" w:type="dxa"/>
          </w:tcPr>
          <w:p w14:paraId="4086BB98" w14:textId="77777777" w:rsidR="00371B87" w:rsidRPr="001B5BCE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D77AB5" w14:textId="77777777" w:rsidR="00371B87" w:rsidRPr="00D660EC" w:rsidRDefault="00371B87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47,764</w:t>
            </w:r>
          </w:p>
        </w:tc>
      </w:tr>
      <w:tr w:rsidR="008F5759" w:rsidRPr="00D660EC" w14:paraId="077A05E5" w14:textId="77777777" w:rsidTr="008F5759">
        <w:tc>
          <w:tcPr>
            <w:tcW w:w="4230" w:type="dxa"/>
          </w:tcPr>
          <w:p w14:paraId="14B8AA35" w14:textId="77777777" w:rsidR="008F5759" w:rsidRPr="00AE4238" w:rsidRDefault="008F5759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B667977" w14:textId="77777777" w:rsidR="008F5759" w:rsidRDefault="008F5759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4E8545" w14:textId="77777777" w:rsidR="008F5759" w:rsidRPr="001B5BCE" w:rsidRDefault="008F5759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605BAD5D" w14:textId="77777777" w:rsidR="008F5759" w:rsidRPr="00AE4238" w:rsidRDefault="008F5759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16A805" w14:textId="77777777" w:rsidR="008F5759" w:rsidRPr="001B5BCE" w:rsidRDefault="008F5759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58389C7C" w14:textId="77777777" w:rsidR="008F5759" w:rsidRDefault="008F5759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D824A1" w14:textId="77777777" w:rsidR="008F5759" w:rsidRPr="001B5BCE" w:rsidRDefault="008F5759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501F754" w14:textId="77777777" w:rsidR="008F5759" w:rsidRPr="00AE4238" w:rsidRDefault="008F5759" w:rsidP="00371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5752733" w14:textId="77777777" w:rsidR="00A63B40" w:rsidRDefault="00A63B40" w:rsidP="00FB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D544F10" w14:textId="6A6D8D1E" w:rsidR="00087E8D" w:rsidRPr="001564DD" w:rsidRDefault="0050122F" w:rsidP="00FB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FB3B76">
        <w:rPr>
          <w:rFonts w:ascii="Angsana New" w:hAnsi="Angsana New"/>
          <w:b/>
          <w:bCs/>
          <w:sz w:val="30"/>
          <w:szCs w:val="30"/>
        </w:rPr>
        <w:tab/>
      </w:r>
      <w:r w:rsidR="00BC6406" w:rsidRPr="001564DD">
        <w:rPr>
          <w:rFonts w:ascii="Angsana New" w:hAnsi="Angsana New"/>
          <w:b/>
          <w:bCs/>
          <w:sz w:val="30"/>
          <w:szCs w:val="30"/>
          <w:cs/>
        </w:rPr>
        <w:t>ลูกหนี้อื่น</w:t>
      </w:r>
      <w:r w:rsidR="00CE5280" w:rsidRPr="001564DD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3DA1E0B" w14:textId="77777777" w:rsidR="00DE1647" w:rsidRPr="00A63B40" w:rsidRDefault="00DE1647" w:rsidP="00A63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170"/>
        <w:gridCol w:w="270"/>
        <w:gridCol w:w="1170"/>
        <w:gridCol w:w="270"/>
        <w:gridCol w:w="1080"/>
        <w:gridCol w:w="236"/>
        <w:gridCol w:w="1114"/>
      </w:tblGrid>
      <w:tr w:rsidR="00354037" w:rsidRPr="001564DD" w14:paraId="41142327" w14:textId="77777777" w:rsidTr="00371B87">
        <w:trPr>
          <w:trHeight w:val="282"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11BF763F" w14:textId="77777777" w:rsidR="00354037" w:rsidRPr="001564DD" w:rsidRDefault="00354037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928183D" w14:textId="77777777" w:rsidR="00354037" w:rsidRPr="001564DD" w:rsidRDefault="00354037" w:rsidP="00C53757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14:paraId="1236D5B2" w14:textId="77777777" w:rsidR="00354037" w:rsidRPr="001564DD" w:rsidRDefault="00354037" w:rsidP="00C53757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64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B0D91E" w14:textId="77777777" w:rsidR="00354037" w:rsidRPr="001564DD" w:rsidRDefault="00354037" w:rsidP="00C53757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07862A5F" w14:textId="77777777" w:rsidR="00354037" w:rsidRPr="001564DD" w:rsidRDefault="00354037" w:rsidP="00C53757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64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A283C" w:rsidRPr="001564DD" w14:paraId="70E01B63" w14:textId="77777777" w:rsidTr="00371B87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3C956230" w14:textId="77777777" w:rsidR="007A283C" w:rsidRPr="001564DD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9E4AF2B" w14:textId="77777777" w:rsidR="007A283C" w:rsidRPr="001564DD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564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520D564" w14:textId="77777777" w:rsidR="007A283C" w:rsidRPr="001564DD" w:rsidRDefault="0032475A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7A75630" w14:textId="77777777" w:rsidR="007A283C" w:rsidRPr="001564DD" w:rsidRDefault="007A283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9A248C1" w14:textId="77777777" w:rsidR="007A283C" w:rsidRPr="001564DD" w:rsidRDefault="0032475A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CDDB5F" w14:textId="77777777" w:rsidR="007A283C" w:rsidRPr="001564DD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1659B62" w14:textId="77777777" w:rsidR="007A283C" w:rsidRPr="001564DD" w:rsidRDefault="0032475A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206F092" w14:textId="77777777" w:rsidR="007A283C" w:rsidRPr="001564DD" w:rsidRDefault="007A283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2F47CF15" w14:textId="77777777" w:rsidR="007A283C" w:rsidRPr="001564DD" w:rsidRDefault="0032475A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A283C" w:rsidRPr="001564DD" w14:paraId="29B580CD" w14:textId="77777777" w:rsidTr="00371B87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60879F19" w14:textId="77777777" w:rsidR="007A283C" w:rsidRPr="001564DD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DEF5EEB" w14:textId="77777777" w:rsidR="007A283C" w:rsidRPr="001564DD" w:rsidRDefault="007A283C" w:rsidP="007A283C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right w:val="nil"/>
            </w:tcBorders>
          </w:tcPr>
          <w:p w14:paraId="7319393B" w14:textId="77777777" w:rsidR="007A283C" w:rsidRPr="001564DD" w:rsidRDefault="007A283C" w:rsidP="007A283C">
            <w:pPr>
              <w:spacing w:line="240" w:lineRule="auto"/>
              <w:ind w:left="-5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64D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564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E7DD7" w:rsidRPr="001564DD" w14:paraId="55581602" w14:textId="77777777" w:rsidTr="00371B8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31AEF65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564DD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5ED500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54" w:hanging="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564DD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1E3CA2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</w:rPr>
              <w:t>5,077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0918AC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5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046836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</w:rPr>
              <w:t>6,977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1E9E69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FDDDD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</w:rPr>
              <w:t>16,218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F3835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C29B0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</w:rPr>
              <w:t>10,329</w:t>
            </w:r>
          </w:p>
        </w:tc>
      </w:tr>
      <w:tr w:rsidR="003E7DD7" w:rsidRPr="001564DD" w14:paraId="0DF5996B" w14:textId="77777777" w:rsidTr="00371B8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F513919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564DD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A083CE9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915A5C4" w14:textId="677C8E78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</w:rPr>
              <w:t>50,</w:t>
            </w:r>
            <w:r w:rsidR="00F55B2F">
              <w:rPr>
                <w:rFonts w:ascii="Angsana New" w:hAnsi="Angsana New"/>
                <w:sz w:val="30"/>
                <w:szCs w:val="30"/>
              </w:rPr>
              <w:t>044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8511FE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5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210032E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</w:rPr>
              <w:t>42,675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56E79B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14BB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</w:rPr>
              <w:t>22,567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28014F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C6F017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</w:rPr>
              <w:t>32,222</w:t>
            </w:r>
          </w:p>
        </w:tc>
      </w:tr>
      <w:tr w:rsidR="003E7DD7" w:rsidRPr="001564DD" w14:paraId="72FC164A" w14:textId="77777777" w:rsidTr="00371B8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20B697A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564DD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ADA2B5D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EBE518D" w14:textId="4BA7598C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</w:rPr>
              <w:t>26,</w:t>
            </w:r>
            <w:r w:rsidR="00F55B2F"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4B3BA1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57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F3B6C2C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</w:rPr>
              <w:t>54,408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B1C846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5CFBAC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</w:rPr>
              <w:t>20,135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2FD1F1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96104D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</w:rPr>
              <w:t>54,263</w:t>
            </w:r>
          </w:p>
        </w:tc>
      </w:tr>
      <w:tr w:rsidR="003E7DD7" w:rsidRPr="001564DD" w14:paraId="522241A3" w14:textId="77777777" w:rsidTr="00371B8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BEFF730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FEAD244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E914EC5" w14:textId="544892B5" w:rsidR="003E7DD7" w:rsidRPr="001564DD" w:rsidRDefault="00F55B2F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3,66</w:t>
            </w:r>
            <w:r w:rsidR="00BE60F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787D421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5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0E1B382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</w:rPr>
              <w:t>4,560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DB03A93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3E3A8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</w:rPr>
              <w:t>1,411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017E18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F454C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</w:rPr>
              <w:t>1,122</w:t>
            </w:r>
          </w:p>
        </w:tc>
      </w:tr>
      <w:tr w:rsidR="003E7DD7" w:rsidRPr="00D660EC" w14:paraId="37282D08" w14:textId="77777777" w:rsidTr="00371B8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73CD991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64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7350DD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2092D" w14:textId="1840DA6D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4D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F55B2F">
              <w:rPr>
                <w:rFonts w:ascii="Angsana New" w:hAnsi="Angsana New"/>
                <w:b/>
                <w:bCs/>
                <w:sz w:val="30"/>
                <w:szCs w:val="30"/>
              </w:rPr>
              <w:t>5,36</w:t>
            </w:r>
            <w:r w:rsidR="00BE60F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56C37C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5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965878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4DD">
              <w:rPr>
                <w:rFonts w:ascii="Angsana New" w:hAnsi="Angsana New"/>
                <w:b/>
                <w:bCs/>
                <w:sz w:val="30"/>
                <w:szCs w:val="30"/>
              </w:rPr>
              <w:t>108,620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CCC710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D97FD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4DD">
              <w:rPr>
                <w:rFonts w:ascii="Angsana New" w:hAnsi="Angsana New"/>
                <w:b/>
                <w:bCs/>
                <w:sz w:val="30"/>
                <w:szCs w:val="30"/>
              </w:rPr>
              <w:t>60,331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BCA351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25589" w14:textId="77777777" w:rsidR="003E7DD7" w:rsidRPr="00080CC5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4DD">
              <w:rPr>
                <w:rFonts w:ascii="Angsana New" w:hAnsi="Angsana New"/>
                <w:b/>
                <w:bCs/>
                <w:sz w:val="30"/>
                <w:szCs w:val="30"/>
              </w:rPr>
              <w:t>97,936</w:t>
            </w:r>
          </w:p>
        </w:tc>
      </w:tr>
      <w:tr w:rsidR="003E7DD7" w:rsidRPr="00D660EC" w14:paraId="2D88DF42" w14:textId="77777777" w:rsidTr="00371B8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B545198" w14:textId="77777777" w:rsidR="003E7DD7" w:rsidRPr="00AE4238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CAE4DA" w14:textId="77777777" w:rsidR="003E7DD7" w:rsidRPr="00080CC5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5EBA2E40" w14:textId="77777777" w:rsidR="003E7DD7" w:rsidRPr="003E7DD7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8D29CA" w14:textId="77777777" w:rsidR="003E7DD7" w:rsidRPr="00080CC5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5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D88EA5E" w14:textId="77777777" w:rsidR="003E7DD7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941CFF" w14:textId="77777777" w:rsidR="003E7DD7" w:rsidRPr="00080CC5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25293E6D" w14:textId="77777777" w:rsidR="003E7DD7" w:rsidRPr="003E7DD7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4CA2A1" w14:textId="77777777" w:rsidR="003E7DD7" w:rsidRPr="00080CC5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2907DBD2" w14:textId="77777777" w:rsidR="003E7DD7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E7DD7" w:rsidRPr="00D660EC" w14:paraId="2B41127E" w14:textId="77777777" w:rsidTr="00371B8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6E9A3E4" w14:textId="77777777" w:rsidR="003E7DD7" w:rsidRPr="00AE4238" w:rsidRDefault="003E7DD7" w:rsidP="003E7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C415584" w14:textId="77777777" w:rsidR="003E7DD7" w:rsidRPr="00080CC5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17A942C" w14:textId="5ACFFF7A" w:rsidR="003E7DD7" w:rsidRPr="001564DD" w:rsidRDefault="00BE60FC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55,955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93597E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5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DCF3D7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</w:rPr>
              <w:t>55,096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35A5F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2EAB21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</w:rPr>
              <w:t>41,706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67E8CD" w14:textId="77777777" w:rsidR="003E7DD7" w:rsidRPr="005A4CDF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C5B07A4" w14:textId="77777777" w:rsidR="003E7DD7" w:rsidRPr="005A4CDF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44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412</w:t>
            </w:r>
          </w:p>
        </w:tc>
      </w:tr>
      <w:tr w:rsidR="003E7DD7" w:rsidRPr="00D660EC" w14:paraId="5E140B30" w14:textId="77777777" w:rsidTr="00371B8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A6F4589" w14:textId="77777777" w:rsidR="003E7DD7" w:rsidRPr="00AE4238" w:rsidRDefault="003E7DD7" w:rsidP="003E7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9CB89D7" w14:textId="77777777" w:rsidR="003E7DD7" w:rsidRPr="00080CC5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073B454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</w:rPr>
              <w:t>18,625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D9CF55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5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BF3E164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</w:rPr>
              <w:t>53,524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1AC0A6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B5D7BF1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564DD">
              <w:rPr>
                <w:rFonts w:ascii="Angsana New" w:hAnsi="Angsana New"/>
                <w:sz w:val="30"/>
                <w:szCs w:val="30"/>
              </w:rPr>
              <w:t>18,625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68AC03" w14:textId="77777777" w:rsidR="003E7DD7" w:rsidRPr="005A4CDF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469BB24D" w14:textId="77777777" w:rsidR="003E7DD7" w:rsidRPr="005A4CDF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53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524</w:t>
            </w:r>
          </w:p>
        </w:tc>
      </w:tr>
      <w:tr w:rsidR="003E7DD7" w:rsidRPr="00D660EC" w14:paraId="0A0CDA58" w14:textId="77777777" w:rsidTr="00371B8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1FE1AC3" w14:textId="77777777" w:rsidR="003E7DD7" w:rsidRPr="00AE4238" w:rsidRDefault="003E7DD7" w:rsidP="003E7D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557B03" w14:textId="77777777" w:rsidR="003E7DD7" w:rsidRPr="00080CC5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5D0992" w14:textId="3478EB1E" w:rsidR="003E7DD7" w:rsidRPr="001564DD" w:rsidRDefault="009F7363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4D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5,36</w:t>
            </w:r>
            <w:r w:rsidR="00BE60F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44D399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5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7658D7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4DD">
              <w:rPr>
                <w:rFonts w:ascii="Angsana New" w:hAnsi="Angsana New"/>
                <w:b/>
                <w:bCs/>
                <w:sz w:val="30"/>
                <w:szCs w:val="30"/>
              </w:rPr>
              <w:t>108,620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3B1C27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B3DB4F" w14:textId="77777777" w:rsidR="003E7DD7" w:rsidRPr="001564DD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64DD">
              <w:rPr>
                <w:rFonts w:ascii="Angsana New" w:hAnsi="Angsana New"/>
                <w:b/>
                <w:bCs/>
                <w:sz w:val="30"/>
                <w:szCs w:val="30"/>
              </w:rPr>
              <w:t>60,331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F1490E" w14:textId="77777777" w:rsidR="003E7DD7" w:rsidRPr="00080CC5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C7261" w14:textId="77777777" w:rsidR="003E7DD7" w:rsidRPr="00D660EC" w:rsidRDefault="003E7DD7" w:rsidP="003E7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97,936</w:t>
            </w:r>
          </w:p>
        </w:tc>
      </w:tr>
    </w:tbl>
    <w:p w14:paraId="2A21130C" w14:textId="77777777" w:rsidR="006D1593" w:rsidRPr="00D660EC" w:rsidRDefault="006D1593" w:rsidP="00D54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1E48C39" w14:textId="77777777" w:rsidR="00D54EC8" w:rsidRPr="00D660EC" w:rsidRDefault="00CA6E86" w:rsidP="00D54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72702">
        <w:rPr>
          <w:rFonts w:ascii="Angsana New" w:hAnsi="Angsana New"/>
          <w:sz w:val="30"/>
          <w:szCs w:val="30"/>
          <w:cs/>
        </w:rPr>
        <w:t>บริษัทมี</w:t>
      </w:r>
      <w:r w:rsidR="003217AE" w:rsidRPr="00372702">
        <w:rPr>
          <w:rFonts w:ascii="Angsana New" w:hAnsi="Angsana New"/>
          <w:sz w:val="30"/>
          <w:szCs w:val="30"/>
          <w:cs/>
        </w:rPr>
        <w:t>การจ่ายเงินล่วงหน้าค่าบริการในการจัดหามันสำปะหลังให้</w:t>
      </w:r>
      <w:r w:rsidR="007263AE" w:rsidRPr="00372702">
        <w:rPr>
          <w:rFonts w:ascii="Angsana New" w:hAnsi="Angsana New"/>
          <w:sz w:val="30"/>
          <w:szCs w:val="30"/>
          <w:cs/>
        </w:rPr>
        <w:t>บริษัทในต่างประเทศสองแห่ง</w:t>
      </w:r>
      <w:r w:rsidR="003217AE" w:rsidRPr="00372702">
        <w:rPr>
          <w:rFonts w:ascii="Angsana New" w:hAnsi="Angsana New"/>
          <w:sz w:val="30"/>
          <w:szCs w:val="30"/>
          <w:cs/>
        </w:rPr>
        <w:t>โดยเงื่อนไขเป็นไปตามที่ตกลงกัน</w:t>
      </w:r>
    </w:p>
    <w:p w14:paraId="47E450E1" w14:textId="2293E914" w:rsidR="00A63B40" w:rsidRDefault="00A63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8A23071" w14:textId="6085DD92" w:rsidR="00D6220D" w:rsidRPr="00D660EC" w:rsidRDefault="003D7C3A" w:rsidP="00324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D6220D" w:rsidRPr="00AE4238">
        <w:rPr>
          <w:rFonts w:ascii="Angsana New" w:hAnsi="Angsana New"/>
          <w:b/>
          <w:bCs/>
          <w:sz w:val="30"/>
          <w:szCs w:val="30"/>
        </w:rPr>
        <w:tab/>
      </w:r>
      <w:r w:rsidR="00D6220D" w:rsidRPr="00AE4238">
        <w:rPr>
          <w:rFonts w:ascii="Angsana New" w:hAnsi="Angsana New"/>
          <w:b/>
          <w:bCs/>
          <w:sz w:val="30"/>
          <w:szCs w:val="30"/>
          <w:cs/>
        </w:rPr>
        <w:t xml:space="preserve">สินค้าคงเหลือ </w:t>
      </w:r>
    </w:p>
    <w:p w14:paraId="61295343" w14:textId="77777777" w:rsidR="00D413FF" w:rsidRPr="00A63B40" w:rsidRDefault="00D413FF" w:rsidP="00A63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53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080"/>
        <w:gridCol w:w="180"/>
        <w:gridCol w:w="1143"/>
      </w:tblGrid>
      <w:tr w:rsidR="00A02842" w:rsidRPr="00080CC5" w14:paraId="31E10F27" w14:textId="77777777" w:rsidTr="0032475A">
        <w:trPr>
          <w:cantSplit/>
          <w:tblHeader/>
        </w:trPr>
        <w:tc>
          <w:tcPr>
            <w:tcW w:w="3870" w:type="dxa"/>
          </w:tcPr>
          <w:p w14:paraId="096C26FB" w14:textId="77777777" w:rsidR="00A02842" w:rsidRPr="00D660EC" w:rsidRDefault="00A02842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5202568" w14:textId="77777777" w:rsidR="00A02842" w:rsidRPr="00AE4238" w:rsidRDefault="00A02842" w:rsidP="00C53757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D47BF6E" w14:textId="77777777" w:rsidR="00A02842" w:rsidRPr="00D660EC" w:rsidRDefault="00A02842" w:rsidP="00C53757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3" w:type="dxa"/>
            <w:gridSpan w:val="3"/>
          </w:tcPr>
          <w:p w14:paraId="14879EBA" w14:textId="77777777" w:rsidR="00A02842" w:rsidRPr="00AE4238" w:rsidRDefault="00A02842" w:rsidP="00C53757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A283C" w:rsidRPr="00080CC5" w14:paraId="195CEBE5" w14:textId="77777777" w:rsidTr="0032475A">
        <w:trPr>
          <w:cantSplit/>
          <w:tblHeader/>
        </w:trPr>
        <w:tc>
          <w:tcPr>
            <w:tcW w:w="3870" w:type="dxa"/>
          </w:tcPr>
          <w:p w14:paraId="220F0CE2" w14:textId="77777777" w:rsidR="007A283C" w:rsidRPr="00080CC5" w:rsidRDefault="007A283C" w:rsidP="007A283C">
            <w:pPr>
              <w:pStyle w:val="acctfourfigures"/>
              <w:tabs>
                <w:tab w:val="clear" w:pos="765"/>
              </w:tabs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66DF90B" w14:textId="77777777" w:rsidR="007A283C" w:rsidRPr="00247639" w:rsidRDefault="0032475A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3F7E4A7" w14:textId="77777777" w:rsidR="007A283C" w:rsidRPr="00247639" w:rsidRDefault="007A283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0BA359" w14:textId="77777777" w:rsidR="007A283C" w:rsidRPr="00247639" w:rsidRDefault="0032475A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1866E85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4A87FC" w14:textId="77777777" w:rsidR="007A283C" w:rsidRPr="00247639" w:rsidRDefault="0032475A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4F4F93B5" w14:textId="77777777" w:rsidR="007A283C" w:rsidRPr="00247639" w:rsidRDefault="007A283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AE25ED5" w14:textId="77777777" w:rsidR="007A283C" w:rsidRPr="00247639" w:rsidRDefault="0032475A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A283C" w:rsidRPr="00D660EC" w14:paraId="09986586" w14:textId="77777777" w:rsidTr="0032475A">
        <w:trPr>
          <w:cantSplit/>
        </w:trPr>
        <w:tc>
          <w:tcPr>
            <w:tcW w:w="3870" w:type="dxa"/>
          </w:tcPr>
          <w:p w14:paraId="1CD273DB" w14:textId="77777777" w:rsidR="007A283C" w:rsidRPr="00D660EC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83" w:type="dxa"/>
            <w:gridSpan w:val="7"/>
          </w:tcPr>
          <w:p w14:paraId="50B34CDC" w14:textId="77777777" w:rsidR="007A283C" w:rsidRPr="00080CC5" w:rsidRDefault="007A283C" w:rsidP="007A283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0C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80C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2475A" w:rsidRPr="00D660EC" w14:paraId="6AEC9856" w14:textId="77777777" w:rsidTr="0032475A">
        <w:trPr>
          <w:cantSplit/>
        </w:trPr>
        <w:tc>
          <w:tcPr>
            <w:tcW w:w="3870" w:type="dxa"/>
          </w:tcPr>
          <w:p w14:paraId="367B71BD" w14:textId="77777777" w:rsidR="0032475A" w:rsidRPr="00080CC5" w:rsidRDefault="0032475A" w:rsidP="0032475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38C73202" w14:textId="03C0F2CF" w:rsidR="0032475A" w:rsidRPr="00086431" w:rsidRDefault="008D5E56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6431">
              <w:rPr>
                <w:rFonts w:ascii="Angsana New" w:hAnsi="Angsana New"/>
                <w:sz w:val="30"/>
                <w:szCs w:val="30"/>
                <w:lang w:val="en-US" w:bidi="th-TH"/>
              </w:rPr>
              <w:t>770,4</w:t>
            </w:r>
            <w:r w:rsidR="00086431" w:rsidRPr="00086431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70" w:type="dxa"/>
          </w:tcPr>
          <w:p w14:paraId="4CD6421B" w14:textId="77777777" w:rsidR="0032475A" w:rsidRPr="00080CC5" w:rsidRDefault="0032475A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B2D54F" w14:textId="77777777" w:rsidR="0032475A" w:rsidRPr="00D660EC" w:rsidRDefault="0032475A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655,661</w:t>
            </w:r>
          </w:p>
        </w:tc>
        <w:tc>
          <w:tcPr>
            <w:tcW w:w="270" w:type="dxa"/>
          </w:tcPr>
          <w:p w14:paraId="31AE06D3" w14:textId="77777777" w:rsidR="0032475A" w:rsidRPr="00AE4238" w:rsidRDefault="0032475A" w:rsidP="0032475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C489F4B" w14:textId="39209AC1" w:rsidR="0032475A" w:rsidRPr="00086431" w:rsidRDefault="0096550D" w:rsidP="0032475A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6431">
              <w:rPr>
                <w:rFonts w:ascii="Angsana New" w:hAnsi="Angsana New"/>
                <w:sz w:val="30"/>
                <w:szCs w:val="30"/>
                <w:lang w:val="en-US"/>
              </w:rPr>
              <w:t>141,139</w:t>
            </w:r>
          </w:p>
        </w:tc>
        <w:tc>
          <w:tcPr>
            <w:tcW w:w="180" w:type="dxa"/>
          </w:tcPr>
          <w:p w14:paraId="09140DDD" w14:textId="77777777" w:rsidR="0032475A" w:rsidRPr="00080CC5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1649673" w14:textId="77777777" w:rsidR="0032475A" w:rsidRPr="00080CC5" w:rsidRDefault="0032475A" w:rsidP="0032475A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  <w:r w:rsidRPr="00D660E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>027</w:t>
            </w:r>
          </w:p>
        </w:tc>
      </w:tr>
      <w:tr w:rsidR="0032475A" w:rsidRPr="00D660EC" w14:paraId="35B937C6" w14:textId="77777777" w:rsidTr="0032475A">
        <w:trPr>
          <w:cantSplit/>
        </w:trPr>
        <w:tc>
          <w:tcPr>
            <w:tcW w:w="3870" w:type="dxa"/>
          </w:tcPr>
          <w:p w14:paraId="119CFDED" w14:textId="77777777" w:rsidR="0032475A" w:rsidRPr="00AE4238" w:rsidRDefault="0032475A" w:rsidP="0032475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14:paraId="4EC6291D" w14:textId="7E266412" w:rsidR="0032475A" w:rsidRPr="00086431" w:rsidRDefault="00CB1AE2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643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4381B">
              <w:rPr>
                <w:rFonts w:ascii="Angsana New" w:hAnsi="Angsana New"/>
                <w:sz w:val="30"/>
                <w:szCs w:val="30"/>
                <w:lang w:val="en-US"/>
              </w:rPr>
              <w:t>6,905</w:t>
            </w:r>
          </w:p>
        </w:tc>
        <w:tc>
          <w:tcPr>
            <w:tcW w:w="270" w:type="dxa"/>
          </w:tcPr>
          <w:p w14:paraId="23242A55" w14:textId="77777777" w:rsidR="0032475A" w:rsidRPr="00080CC5" w:rsidRDefault="0032475A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78CED4" w14:textId="15937E83" w:rsidR="0032475A" w:rsidRPr="00D660EC" w:rsidRDefault="0032475A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03D5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03D50">
              <w:rPr>
                <w:rFonts w:ascii="Angsana New" w:hAnsi="Angsana New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70" w:type="dxa"/>
          </w:tcPr>
          <w:p w14:paraId="5EA36D96" w14:textId="77777777" w:rsidR="0032475A" w:rsidRPr="00080CC5" w:rsidRDefault="0032475A" w:rsidP="0032475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EAFF3C7" w14:textId="779F1844" w:rsidR="0032475A" w:rsidRPr="00086431" w:rsidRDefault="0096550D" w:rsidP="0032475A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8643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4381B">
              <w:rPr>
                <w:rFonts w:ascii="Angsana New" w:hAnsi="Angsana New"/>
                <w:sz w:val="30"/>
                <w:szCs w:val="30"/>
                <w:lang w:val="en-US"/>
              </w:rPr>
              <w:t>6,905</w:t>
            </w:r>
          </w:p>
        </w:tc>
        <w:tc>
          <w:tcPr>
            <w:tcW w:w="180" w:type="dxa"/>
          </w:tcPr>
          <w:p w14:paraId="7F27DC6D" w14:textId="77777777" w:rsidR="0032475A" w:rsidRPr="00080CC5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7403836" w14:textId="77777777" w:rsidR="0032475A" w:rsidRPr="00AE4238" w:rsidRDefault="0032475A" w:rsidP="0032475A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  <w:r w:rsidRPr="00D660E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>962</w:t>
            </w:r>
          </w:p>
        </w:tc>
      </w:tr>
      <w:tr w:rsidR="0032475A" w:rsidRPr="00D660EC" w14:paraId="26E347A7" w14:textId="77777777" w:rsidTr="0032475A">
        <w:trPr>
          <w:cantSplit/>
        </w:trPr>
        <w:tc>
          <w:tcPr>
            <w:tcW w:w="3870" w:type="dxa"/>
          </w:tcPr>
          <w:p w14:paraId="637E6D60" w14:textId="77777777" w:rsidR="0032475A" w:rsidRPr="00AE4238" w:rsidRDefault="0032475A" w:rsidP="0032475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0436D964" w14:textId="0D35114B" w:rsidR="0032475A" w:rsidRPr="00086431" w:rsidRDefault="008D5E56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86431">
              <w:rPr>
                <w:rFonts w:ascii="Angsana New" w:hAnsi="Angsana New"/>
                <w:sz w:val="30"/>
                <w:szCs w:val="30"/>
                <w:lang w:bidi="th-TH"/>
              </w:rPr>
              <w:t>288,</w:t>
            </w:r>
            <w:r w:rsidR="00086431" w:rsidRPr="00086431">
              <w:rPr>
                <w:rFonts w:ascii="Angsana New" w:hAnsi="Angsana New"/>
                <w:sz w:val="30"/>
                <w:szCs w:val="30"/>
                <w:lang w:bidi="th-TH"/>
              </w:rPr>
              <w:t>893</w:t>
            </w:r>
          </w:p>
        </w:tc>
        <w:tc>
          <w:tcPr>
            <w:tcW w:w="270" w:type="dxa"/>
          </w:tcPr>
          <w:p w14:paraId="473E78D1" w14:textId="77777777" w:rsidR="0032475A" w:rsidRPr="00080CC5" w:rsidRDefault="0032475A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ADB933" w14:textId="77777777" w:rsidR="0032475A" w:rsidRPr="00080CC5" w:rsidRDefault="0032475A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306,455</w:t>
            </w:r>
          </w:p>
        </w:tc>
        <w:tc>
          <w:tcPr>
            <w:tcW w:w="270" w:type="dxa"/>
          </w:tcPr>
          <w:p w14:paraId="1DA6BA1D" w14:textId="77777777" w:rsidR="0032475A" w:rsidRPr="00080CC5" w:rsidRDefault="0032475A" w:rsidP="0032475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3EA32F" w14:textId="3B30F446" w:rsidR="0032475A" w:rsidRPr="00086431" w:rsidRDefault="0096550D" w:rsidP="0032475A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86431">
              <w:rPr>
                <w:rFonts w:ascii="Angsana New" w:hAnsi="Angsana New"/>
                <w:sz w:val="30"/>
                <w:szCs w:val="30"/>
                <w:lang w:val="en-US"/>
              </w:rPr>
              <w:t>288,454</w:t>
            </w:r>
          </w:p>
        </w:tc>
        <w:tc>
          <w:tcPr>
            <w:tcW w:w="180" w:type="dxa"/>
          </w:tcPr>
          <w:p w14:paraId="1E0701D7" w14:textId="77777777" w:rsidR="0032475A" w:rsidRPr="00080CC5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DDE5EB0" w14:textId="77777777" w:rsidR="0032475A" w:rsidRPr="00AE4238" w:rsidRDefault="0032475A" w:rsidP="0032475A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  <w:r w:rsidRPr="00D660E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</w:tr>
      <w:tr w:rsidR="0032475A" w:rsidRPr="00D660EC" w14:paraId="4E6CCFEA" w14:textId="77777777" w:rsidTr="0032475A">
        <w:trPr>
          <w:cantSplit/>
        </w:trPr>
        <w:tc>
          <w:tcPr>
            <w:tcW w:w="3870" w:type="dxa"/>
          </w:tcPr>
          <w:p w14:paraId="7840909B" w14:textId="77777777" w:rsidR="0032475A" w:rsidRPr="00AE4238" w:rsidRDefault="0032475A" w:rsidP="0032475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</w:tcPr>
          <w:p w14:paraId="5FF87A53" w14:textId="0D226948" w:rsidR="0032475A" w:rsidRPr="00086431" w:rsidRDefault="00CB1AE2" w:rsidP="0032475A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086431" w:rsidRPr="0008643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  <w:r w:rsidR="006E466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A79B145" w14:textId="77777777" w:rsidR="0032475A" w:rsidRPr="00080CC5" w:rsidRDefault="0032475A" w:rsidP="0032475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</w:tcPr>
          <w:p w14:paraId="09928C38" w14:textId="77777777" w:rsidR="0032475A" w:rsidRPr="00080CC5" w:rsidRDefault="0032475A" w:rsidP="0032475A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D660E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>327</w:t>
            </w:r>
          </w:p>
        </w:tc>
        <w:tc>
          <w:tcPr>
            <w:tcW w:w="270" w:type="dxa"/>
          </w:tcPr>
          <w:p w14:paraId="561A0640" w14:textId="77777777" w:rsidR="0032475A" w:rsidRPr="00080CC5" w:rsidRDefault="0032475A" w:rsidP="0032475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F6EB126" w14:textId="62697177" w:rsidR="0032475A" w:rsidRPr="00086431" w:rsidRDefault="0096550D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86431">
              <w:rPr>
                <w:rFonts w:ascii="Angsana New" w:hAnsi="Angsana New"/>
                <w:sz w:val="30"/>
                <w:szCs w:val="30"/>
              </w:rPr>
              <w:t>23,704</w:t>
            </w:r>
          </w:p>
        </w:tc>
        <w:tc>
          <w:tcPr>
            <w:tcW w:w="180" w:type="dxa"/>
          </w:tcPr>
          <w:p w14:paraId="148EC7DD" w14:textId="77777777" w:rsidR="0032475A" w:rsidRPr="00080CC5" w:rsidRDefault="0032475A" w:rsidP="0032475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44962095" w14:textId="77777777" w:rsidR="0032475A" w:rsidRPr="00080CC5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15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262</w:t>
            </w:r>
          </w:p>
        </w:tc>
      </w:tr>
      <w:tr w:rsidR="0032475A" w:rsidRPr="00D660EC" w14:paraId="545170F1" w14:textId="77777777" w:rsidTr="0032475A">
        <w:trPr>
          <w:cantSplit/>
          <w:trHeight w:val="52"/>
        </w:trPr>
        <w:tc>
          <w:tcPr>
            <w:tcW w:w="3870" w:type="dxa"/>
          </w:tcPr>
          <w:p w14:paraId="3F713167" w14:textId="77777777" w:rsidR="0032475A" w:rsidRPr="00AE4238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811DBF" w14:textId="520B9E10" w:rsidR="0032475A" w:rsidRPr="00086431" w:rsidRDefault="008D5E56" w:rsidP="0032475A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864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</w:t>
            </w:r>
            <w:r w:rsidR="000864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9438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4,120</w:t>
            </w:r>
          </w:p>
        </w:tc>
        <w:tc>
          <w:tcPr>
            <w:tcW w:w="270" w:type="dxa"/>
          </w:tcPr>
          <w:p w14:paraId="185F26B8" w14:textId="77777777" w:rsidR="0032475A" w:rsidRPr="00080CC5" w:rsidRDefault="0032475A" w:rsidP="0032475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5D1DEA" w14:textId="77777777" w:rsidR="0032475A" w:rsidRPr="00080CC5" w:rsidRDefault="0032475A" w:rsidP="0032475A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025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106</w:t>
            </w:r>
          </w:p>
        </w:tc>
        <w:tc>
          <w:tcPr>
            <w:tcW w:w="270" w:type="dxa"/>
          </w:tcPr>
          <w:p w14:paraId="30514EE9" w14:textId="77777777" w:rsidR="0032475A" w:rsidRPr="00080CC5" w:rsidRDefault="0032475A" w:rsidP="0032475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4CFD43" w14:textId="7A671FBB" w:rsidR="0032475A" w:rsidRPr="00086431" w:rsidRDefault="0096550D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643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4381B">
              <w:rPr>
                <w:rFonts w:ascii="Angsana New" w:hAnsi="Angsana New"/>
                <w:b/>
                <w:bCs/>
                <w:sz w:val="30"/>
                <w:szCs w:val="30"/>
              </w:rPr>
              <w:t>90,202</w:t>
            </w:r>
          </w:p>
        </w:tc>
        <w:tc>
          <w:tcPr>
            <w:tcW w:w="180" w:type="dxa"/>
          </w:tcPr>
          <w:p w14:paraId="369CCB28" w14:textId="77777777" w:rsidR="0032475A" w:rsidRPr="00080CC5" w:rsidRDefault="0032475A" w:rsidP="0032475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82A92E0" w14:textId="77777777" w:rsidR="0032475A" w:rsidRPr="00080CC5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476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645</w:t>
            </w:r>
          </w:p>
        </w:tc>
      </w:tr>
      <w:tr w:rsidR="0032475A" w:rsidRPr="00D660EC" w14:paraId="6D29B16E" w14:textId="77777777" w:rsidTr="00A63B40">
        <w:trPr>
          <w:cantSplit/>
          <w:trHeight w:hRule="exact" w:val="228"/>
        </w:trPr>
        <w:tc>
          <w:tcPr>
            <w:tcW w:w="3870" w:type="dxa"/>
          </w:tcPr>
          <w:p w14:paraId="5366B806" w14:textId="77777777" w:rsidR="0032475A" w:rsidRPr="00AE4238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6AE9C4B" w14:textId="77777777" w:rsidR="0032475A" w:rsidRPr="00086431" w:rsidRDefault="0032475A" w:rsidP="0032475A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3AEA21F" w14:textId="77777777" w:rsidR="0032475A" w:rsidRPr="006421B8" w:rsidRDefault="0032475A" w:rsidP="0032475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u w:val="single"/>
                <w:lang w:val="en-US"/>
              </w:rPr>
            </w:pPr>
          </w:p>
        </w:tc>
        <w:tc>
          <w:tcPr>
            <w:tcW w:w="1170" w:type="dxa"/>
          </w:tcPr>
          <w:p w14:paraId="2D8E2D92" w14:textId="77777777" w:rsidR="0032475A" w:rsidRPr="006421B8" w:rsidRDefault="0032475A" w:rsidP="0032475A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276F741" w14:textId="77777777" w:rsidR="0032475A" w:rsidRPr="006421B8" w:rsidRDefault="0032475A" w:rsidP="0032475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68F861CF" w14:textId="77777777" w:rsidR="0032475A" w:rsidRPr="00086431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1BCD434E" w14:textId="77777777" w:rsidR="0032475A" w:rsidRPr="006421B8" w:rsidRDefault="0032475A" w:rsidP="0032475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43" w:type="dxa"/>
          </w:tcPr>
          <w:p w14:paraId="2C9BB98A" w14:textId="77777777" w:rsidR="0032475A" w:rsidRPr="006421B8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2475A" w:rsidRPr="00D660EC" w14:paraId="3193A84D" w14:textId="77777777" w:rsidTr="0032475A">
        <w:trPr>
          <w:cantSplit/>
        </w:trPr>
        <w:tc>
          <w:tcPr>
            <w:tcW w:w="3870" w:type="dxa"/>
          </w:tcPr>
          <w:p w14:paraId="7388C20B" w14:textId="77777777" w:rsidR="0032475A" w:rsidRPr="00AE4238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5"/>
              </w:tabs>
              <w:spacing w:line="240" w:lineRule="auto"/>
              <w:ind w:left="464" w:right="368" w:hanging="464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ค่าเผื่อมูลค่าสินค้าลดลงให้เท่ากับมูลค่าสุทธิที่จะได้รับ</w:t>
            </w:r>
          </w:p>
        </w:tc>
        <w:tc>
          <w:tcPr>
            <w:tcW w:w="1170" w:type="dxa"/>
          </w:tcPr>
          <w:p w14:paraId="01E29796" w14:textId="77777777" w:rsidR="0032475A" w:rsidRPr="00086431" w:rsidRDefault="0032475A" w:rsidP="0032475A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0890E37" w14:textId="6284C275" w:rsidR="008D5E56" w:rsidRPr="00086431" w:rsidRDefault="008D5E56" w:rsidP="0032475A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6431">
              <w:rPr>
                <w:rFonts w:ascii="Angsana New" w:hAnsi="Angsana New"/>
                <w:sz w:val="30"/>
                <w:szCs w:val="30"/>
                <w:lang w:val="en-US"/>
              </w:rPr>
              <w:t>(1,699)</w:t>
            </w:r>
          </w:p>
        </w:tc>
        <w:tc>
          <w:tcPr>
            <w:tcW w:w="270" w:type="dxa"/>
          </w:tcPr>
          <w:p w14:paraId="04F33551" w14:textId="77777777" w:rsidR="0032475A" w:rsidRPr="00080CC5" w:rsidRDefault="0032475A" w:rsidP="0032475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</w:tcPr>
          <w:p w14:paraId="01511608" w14:textId="77777777" w:rsidR="0032475A" w:rsidRPr="00D660EC" w:rsidRDefault="0032475A" w:rsidP="0032475A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EC6EDD3" w14:textId="77777777" w:rsidR="0032475A" w:rsidRPr="00080CC5" w:rsidRDefault="0032475A" w:rsidP="0032475A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>(17</w:t>
            </w:r>
            <w:r w:rsidRPr="00D660E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>757)</w:t>
            </w:r>
          </w:p>
        </w:tc>
        <w:tc>
          <w:tcPr>
            <w:tcW w:w="270" w:type="dxa"/>
          </w:tcPr>
          <w:p w14:paraId="509E84FB" w14:textId="77777777" w:rsidR="0032475A" w:rsidRPr="00080CC5" w:rsidRDefault="0032475A" w:rsidP="0032475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3954CE9" w14:textId="77777777" w:rsidR="0032475A" w:rsidRPr="00086431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  <w:p w14:paraId="6C60618B" w14:textId="01B44477" w:rsidR="0096550D" w:rsidRPr="00086431" w:rsidRDefault="0096550D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86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88AF740" w14:textId="77777777" w:rsidR="0032475A" w:rsidRPr="00080CC5" w:rsidRDefault="0032475A" w:rsidP="0032475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63C1F81" w14:textId="77777777" w:rsidR="0032475A" w:rsidRPr="00D660EC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  <w:p w14:paraId="1B9155C2" w14:textId="77777777" w:rsidR="0032475A" w:rsidRPr="00080CC5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475A" w:rsidRPr="00D660EC" w14:paraId="51E8F1BE" w14:textId="77777777" w:rsidTr="0032475A">
        <w:trPr>
          <w:cantSplit/>
        </w:trPr>
        <w:tc>
          <w:tcPr>
            <w:tcW w:w="3870" w:type="dxa"/>
          </w:tcPr>
          <w:p w14:paraId="08AC6DFD" w14:textId="77777777" w:rsidR="0032475A" w:rsidRPr="00AE4238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04387C" w14:textId="306B7310" w:rsidR="0032475A" w:rsidRPr="00086431" w:rsidRDefault="008D5E56" w:rsidP="0032475A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864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1,14</w:t>
            </w:r>
            <w:r w:rsidR="009438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2,421</w:t>
            </w:r>
          </w:p>
        </w:tc>
        <w:tc>
          <w:tcPr>
            <w:tcW w:w="270" w:type="dxa"/>
          </w:tcPr>
          <w:p w14:paraId="6EF7C203" w14:textId="77777777" w:rsidR="0032475A" w:rsidRPr="00080CC5" w:rsidRDefault="0032475A" w:rsidP="0032475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DAEC8B" w14:textId="77777777" w:rsidR="0032475A" w:rsidRPr="00080CC5" w:rsidRDefault="0032475A" w:rsidP="0032475A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007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349</w:t>
            </w:r>
          </w:p>
        </w:tc>
        <w:tc>
          <w:tcPr>
            <w:tcW w:w="270" w:type="dxa"/>
          </w:tcPr>
          <w:p w14:paraId="36B16949" w14:textId="77777777" w:rsidR="0032475A" w:rsidRPr="00080CC5" w:rsidRDefault="0032475A" w:rsidP="0032475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20F8B9" w14:textId="03A76FD3" w:rsidR="0032475A" w:rsidRPr="00086431" w:rsidRDefault="0096550D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643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4381B">
              <w:rPr>
                <w:rFonts w:ascii="Angsana New" w:hAnsi="Angsana New"/>
                <w:b/>
                <w:bCs/>
                <w:sz w:val="30"/>
                <w:szCs w:val="30"/>
              </w:rPr>
              <w:t>90,202</w:t>
            </w:r>
          </w:p>
        </w:tc>
        <w:tc>
          <w:tcPr>
            <w:tcW w:w="180" w:type="dxa"/>
          </w:tcPr>
          <w:p w14:paraId="3EF2BDEE" w14:textId="77777777" w:rsidR="0032475A" w:rsidRPr="00080CC5" w:rsidRDefault="0032475A" w:rsidP="0032475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16D1C72" w14:textId="77777777" w:rsidR="0032475A" w:rsidRPr="00080CC5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476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645</w:t>
            </w:r>
          </w:p>
        </w:tc>
      </w:tr>
      <w:tr w:rsidR="0032475A" w:rsidRPr="00D660EC" w14:paraId="7DEE1435" w14:textId="77777777" w:rsidTr="0032475A">
        <w:trPr>
          <w:cantSplit/>
        </w:trPr>
        <w:tc>
          <w:tcPr>
            <w:tcW w:w="3870" w:type="dxa"/>
          </w:tcPr>
          <w:p w14:paraId="708EE5EE" w14:textId="77777777" w:rsidR="0032475A" w:rsidRPr="00AE4238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-3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17D3F2" w14:textId="77777777" w:rsidR="0032475A" w:rsidRPr="0096550D" w:rsidRDefault="0032475A" w:rsidP="0032475A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6E2AC7BF" w14:textId="77777777" w:rsidR="0032475A" w:rsidRPr="006421B8" w:rsidRDefault="0032475A" w:rsidP="0032475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u w:val="single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A3DEC9C" w14:textId="77777777" w:rsidR="0032475A" w:rsidRPr="006421B8" w:rsidRDefault="0032475A" w:rsidP="0032475A">
            <w:pPr>
              <w:pStyle w:val="a2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4AB1130" w14:textId="77777777" w:rsidR="0032475A" w:rsidRPr="006421B8" w:rsidRDefault="0032475A" w:rsidP="0032475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1BF234C" w14:textId="77777777" w:rsidR="0032475A" w:rsidRPr="00086431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3CB9F1AD" w14:textId="77777777" w:rsidR="0032475A" w:rsidRPr="006421B8" w:rsidRDefault="0032475A" w:rsidP="0032475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4479563C" w14:textId="77777777" w:rsidR="0032475A" w:rsidRPr="006421B8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2475A" w:rsidRPr="00080CC5" w14:paraId="1D3DECE6" w14:textId="77777777" w:rsidTr="0032475A">
        <w:trPr>
          <w:cantSplit/>
          <w:trHeight w:val="378"/>
        </w:trPr>
        <w:tc>
          <w:tcPr>
            <w:tcW w:w="3870" w:type="dxa"/>
          </w:tcPr>
          <w:p w14:paraId="318A4258" w14:textId="77777777" w:rsidR="0032475A" w:rsidRPr="00AE4238" w:rsidRDefault="0032475A" w:rsidP="0032475A">
            <w:pPr>
              <w:spacing w:line="240" w:lineRule="auto"/>
              <w:ind w:left="281" w:hanging="28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</w:tcPr>
          <w:p w14:paraId="20200502" w14:textId="77777777" w:rsidR="0032475A" w:rsidRPr="0096550D" w:rsidRDefault="0032475A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076CEBCE" w14:textId="77777777" w:rsidR="0032475A" w:rsidRPr="00080CC5" w:rsidRDefault="0032475A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9EFBA6" w14:textId="77777777" w:rsidR="0032475A" w:rsidRPr="00D660EC" w:rsidRDefault="0032475A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2909E4" w14:textId="77777777" w:rsidR="0032475A" w:rsidRPr="00AE4238" w:rsidRDefault="0032475A" w:rsidP="0032475A">
            <w:pPr>
              <w:pStyle w:val="a2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F6D2998" w14:textId="77777777" w:rsidR="0032475A" w:rsidRPr="00086431" w:rsidRDefault="0032475A" w:rsidP="0032475A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9E1AE25" w14:textId="77777777" w:rsidR="0032475A" w:rsidRPr="00080CC5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1E29A14" w14:textId="77777777" w:rsidR="0032475A" w:rsidRPr="00080CC5" w:rsidRDefault="0032475A" w:rsidP="0032475A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2475A" w:rsidRPr="00080CC5" w14:paraId="0A680F54" w14:textId="77777777" w:rsidTr="0032475A">
        <w:trPr>
          <w:cantSplit/>
          <w:trHeight w:val="378"/>
        </w:trPr>
        <w:tc>
          <w:tcPr>
            <w:tcW w:w="3870" w:type="dxa"/>
          </w:tcPr>
          <w:p w14:paraId="6BB6024D" w14:textId="77777777" w:rsidR="0032475A" w:rsidRPr="00080CC5" w:rsidRDefault="0032475A" w:rsidP="0032475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ค่าใช้จ่ายและได้รวมในบัญชีต้นทุนขาย</w:t>
            </w:r>
          </w:p>
        </w:tc>
        <w:tc>
          <w:tcPr>
            <w:tcW w:w="1170" w:type="dxa"/>
          </w:tcPr>
          <w:p w14:paraId="40834081" w14:textId="77777777" w:rsidR="0032475A" w:rsidRPr="0096550D" w:rsidRDefault="0032475A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064E6A83" w14:textId="77777777" w:rsidR="0032475A" w:rsidRPr="00080CC5" w:rsidRDefault="0032475A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58C84F" w14:textId="77777777" w:rsidR="0032475A" w:rsidRPr="00D660EC" w:rsidRDefault="0032475A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093254" w14:textId="77777777" w:rsidR="0032475A" w:rsidRPr="00080CC5" w:rsidRDefault="0032475A" w:rsidP="0032475A">
            <w:pPr>
              <w:pStyle w:val="a2"/>
              <w:tabs>
                <w:tab w:val="decimal" w:pos="956"/>
              </w:tabs>
              <w:ind w:left="-18" w:right="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DC79C3" w14:textId="77777777" w:rsidR="0032475A" w:rsidRPr="00086431" w:rsidRDefault="0032475A" w:rsidP="0032475A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7237FEFC" w14:textId="77777777" w:rsidR="0032475A" w:rsidRPr="00D660EC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93DFEE2" w14:textId="77777777" w:rsidR="0032475A" w:rsidRPr="00AE4238" w:rsidRDefault="0032475A" w:rsidP="0032475A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2475A" w:rsidRPr="00080CC5" w14:paraId="07F8B9A7" w14:textId="77777777" w:rsidTr="0032475A">
        <w:trPr>
          <w:cantSplit/>
        </w:trPr>
        <w:tc>
          <w:tcPr>
            <w:tcW w:w="3870" w:type="dxa"/>
          </w:tcPr>
          <w:p w14:paraId="5520BA38" w14:textId="77777777" w:rsidR="0032475A" w:rsidRPr="00AE4238" w:rsidRDefault="0032475A" w:rsidP="0032475A">
            <w:pPr>
              <w:pStyle w:val="ListParagraph"/>
              <w:spacing w:line="240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6394D2BA" w14:textId="7BB51F00" w:rsidR="0032475A" w:rsidRPr="00086431" w:rsidRDefault="008D5E56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6431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08643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94381B">
              <w:rPr>
                <w:rFonts w:ascii="Angsana New" w:hAnsi="Angsana New"/>
                <w:sz w:val="30"/>
                <w:szCs w:val="30"/>
                <w:lang w:val="en-US" w:bidi="th-TH"/>
              </w:rPr>
              <w:t>79,981</w:t>
            </w:r>
          </w:p>
        </w:tc>
        <w:tc>
          <w:tcPr>
            <w:tcW w:w="270" w:type="dxa"/>
          </w:tcPr>
          <w:p w14:paraId="5F652859" w14:textId="77777777" w:rsidR="0032475A" w:rsidRPr="00080CC5" w:rsidRDefault="0032475A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C9C50F" w14:textId="41C7DED1" w:rsidR="0032475A" w:rsidRPr="00D660EC" w:rsidRDefault="0032475A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4,1</w:t>
            </w:r>
            <w:r w:rsidR="005D3D0A">
              <w:rPr>
                <w:rFonts w:ascii="Angsana New" w:hAnsi="Angsana New"/>
                <w:sz w:val="30"/>
                <w:szCs w:val="30"/>
                <w:lang w:val="en-US" w:bidi="th-TH"/>
              </w:rPr>
              <w:t>77,515</w:t>
            </w:r>
          </w:p>
        </w:tc>
        <w:tc>
          <w:tcPr>
            <w:tcW w:w="270" w:type="dxa"/>
          </w:tcPr>
          <w:p w14:paraId="4599AB6A" w14:textId="77777777" w:rsidR="0032475A" w:rsidRPr="00080CC5" w:rsidRDefault="0032475A" w:rsidP="0032475A">
            <w:pPr>
              <w:pStyle w:val="a2"/>
              <w:tabs>
                <w:tab w:val="decimal" w:pos="956"/>
              </w:tabs>
              <w:ind w:left="-18" w:right="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51C89E" w14:textId="6DD10D36" w:rsidR="0032475A" w:rsidRPr="00086431" w:rsidRDefault="0096550D" w:rsidP="0032475A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86431">
              <w:rPr>
                <w:rFonts w:ascii="Angsana New" w:hAnsi="Angsana New"/>
                <w:sz w:val="30"/>
                <w:szCs w:val="30"/>
                <w:lang w:val="en-US"/>
              </w:rPr>
              <w:t>3,18</w:t>
            </w:r>
            <w:r w:rsidR="0094381B">
              <w:rPr>
                <w:rFonts w:ascii="Angsana New" w:hAnsi="Angsana New"/>
                <w:sz w:val="30"/>
                <w:szCs w:val="30"/>
                <w:lang w:val="en-US"/>
              </w:rPr>
              <w:t>1,674</w:t>
            </w:r>
          </w:p>
        </w:tc>
        <w:tc>
          <w:tcPr>
            <w:tcW w:w="180" w:type="dxa"/>
          </w:tcPr>
          <w:p w14:paraId="638A1755" w14:textId="77777777" w:rsidR="0032475A" w:rsidRPr="00080CC5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3AE1216" w14:textId="20AB5076" w:rsidR="0032475A" w:rsidRPr="00AE4238" w:rsidRDefault="0032475A" w:rsidP="0032475A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D660E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D3D0A">
              <w:rPr>
                <w:rFonts w:ascii="Angsana New" w:hAnsi="Angsana New"/>
                <w:sz w:val="30"/>
                <w:szCs w:val="30"/>
                <w:lang w:val="en-US"/>
              </w:rPr>
              <w:t>130,703</w:t>
            </w:r>
          </w:p>
        </w:tc>
      </w:tr>
      <w:tr w:rsidR="0032475A" w:rsidRPr="00080CC5" w14:paraId="2C4545F9" w14:textId="77777777" w:rsidTr="0032475A">
        <w:trPr>
          <w:cantSplit/>
          <w:trHeight w:val="378"/>
        </w:trPr>
        <w:tc>
          <w:tcPr>
            <w:tcW w:w="3870" w:type="dxa"/>
          </w:tcPr>
          <w:p w14:paraId="6BF6DF1B" w14:textId="77777777" w:rsidR="0032475A" w:rsidRPr="00D660EC" w:rsidRDefault="0032475A" w:rsidP="0032475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bCs/>
                <w:sz w:val="30"/>
                <w:szCs w:val="30"/>
              </w:rPr>
              <w:t xml:space="preserve">- </w:t>
            </w:r>
            <w:r w:rsidRPr="00AE4238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ค่าเผื่อมูลค่าสินค้าลดลงให้เท่ากับ</w:t>
            </w:r>
          </w:p>
          <w:p w14:paraId="78DA0BC9" w14:textId="77777777" w:rsidR="0032475A" w:rsidRPr="00080CC5" w:rsidRDefault="0032475A" w:rsidP="0032475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     มูลค่าสุทธิที่จะได้รับ</w:t>
            </w:r>
          </w:p>
        </w:tc>
        <w:tc>
          <w:tcPr>
            <w:tcW w:w="1170" w:type="dxa"/>
          </w:tcPr>
          <w:p w14:paraId="4EF7FCE6" w14:textId="77777777" w:rsidR="0032475A" w:rsidRPr="00086431" w:rsidRDefault="0032475A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0031D52" w14:textId="61AA38B5" w:rsidR="008D5E56" w:rsidRPr="00086431" w:rsidRDefault="005058A1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6431">
              <w:rPr>
                <w:rFonts w:ascii="Angsana New" w:hAnsi="Angsana New"/>
                <w:sz w:val="30"/>
                <w:szCs w:val="30"/>
                <w:lang w:val="en-US" w:bidi="th-TH"/>
              </w:rPr>
              <w:t>1,699</w:t>
            </w:r>
          </w:p>
        </w:tc>
        <w:tc>
          <w:tcPr>
            <w:tcW w:w="270" w:type="dxa"/>
          </w:tcPr>
          <w:p w14:paraId="7288C401" w14:textId="77777777" w:rsidR="0032475A" w:rsidRPr="00080CC5" w:rsidRDefault="0032475A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D445D1" w14:textId="77777777" w:rsidR="0032475A" w:rsidRPr="00D660EC" w:rsidRDefault="0032475A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1870253" w14:textId="77777777" w:rsidR="0032475A" w:rsidRPr="00D660EC" w:rsidRDefault="0032475A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15,208</w:t>
            </w:r>
          </w:p>
        </w:tc>
        <w:tc>
          <w:tcPr>
            <w:tcW w:w="270" w:type="dxa"/>
          </w:tcPr>
          <w:p w14:paraId="3370E1C0" w14:textId="77777777" w:rsidR="0032475A" w:rsidRPr="00080CC5" w:rsidRDefault="0032475A" w:rsidP="0032475A">
            <w:pPr>
              <w:pStyle w:val="a2"/>
              <w:tabs>
                <w:tab w:val="decimal" w:pos="956"/>
              </w:tabs>
              <w:ind w:left="-18" w:right="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55067D" w14:textId="77777777" w:rsidR="0032475A" w:rsidRPr="00086431" w:rsidRDefault="0032475A" w:rsidP="0032475A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C91540D" w14:textId="4B6D1B6C" w:rsidR="0096550D" w:rsidRPr="00086431" w:rsidRDefault="0096550D" w:rsidP="0032475A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864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E5238C6" w14:textId="77777777" w:rsidR="0032475A" w:rsidRPr="00080CC5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358CF0B" w14:textId="77777777" w:rsidR="0032475A" w:rsidRPr="00D660EC" w:rsidRDefault="0032475A" w:rsidP="0032475A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10BC9B1" w14:textId="77777777" w:rsidR="0032475A" w:rsidRPr="00AE4238" w:rsidRDefault="0032475A" w:rsidP="0032475A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35C26" w:rsidRPr="00080CC5" w14:paraId="1A39F7F7" w14:textId="77777777" w:rsidTr="0032475A">
        <w:trPr>
          <w:cantSplit/>
          <w:trHeight w:val="378"/>
        </w:trPr>
        <w:tc>
          <w:tcPr>
            <w:tcW w:w="3870" w:type="dxa"/>
          </w:tcPr>
          <w:p w14:paraId="789A1D8C" w14:textId="77777777" w:rsidR="00935C26" w:rsidRPr="00AE4238" w:rsidRDefault="00935C26" w:rsidP="0032475A">
            <w:pPr>
              <w:spacing w:line="240" w:lineRule="auto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 xml:space="preserve">-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กลับรายการปรับมูลค่า</w:t>
            </w:r>
          </w:p>
        </w:tc>
        <w:tc>
          <w:tcPr>
            <w:tcW w:w="1170" w:type="dxa"/>
          </w:tcPr>
          <w:p w14:paraId="4B6C77A0" w14:textId="6612A9F3" w:rsidR="00935C26" w:rsidRPr="00086431" w:rsidRDefault="005058A1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6431">
              <w:rPr>
                <w:rFonts w:ascii="Angsana New" w:hAnsi="Angsana New"/>
                <w:sz w:val="30"/>
                <w:szCs w:val="30"/>
                <w:lang w:val="en-US" w:bidi="th-TH"/>
              </w:rPr>
              <w:t>(17,757)</w:t>
            </w:r>
          </w:p>
        </w:tc>
        <w:tc>
          <w:tcPr>
            <w:tcW w:w="270" w:type="dxa"/>
          </w:tcPr>
          <w:p w14:paraId="1B360108" w14:textId="77777777" w:rsidR="00935C26" w:rsidRPr="00080CC5" w:rsidRDefault="00935C26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D24376" w14:textId="2F2EBD2F" w:rsidR="00935C26" w:rsidRPr="00D660EC" w:rsidRDefault="005058A1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72B824" w14:textId="77777777" w:rsidR="00935C26" w:rsidRPr="00080CC5" w:rsidRDefault="00935C26" w:rsidP="0032475A">
            <w:pPr>
              <w:pStyle w:val="a2"/>
              <w:tabs>
                <w:tab w:val="decimal" w:pos="956"/>
              </w:tabs>
              <w:ind w:left="-18" w:right="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0F38B7" w14:textId="741054DB" w:rsidR="00935C26" w:rsidRPr="00086431" w:rsidRDefault="0096550D" w:rsidP="0032475A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864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8FF83CB" w14:textId="77777777" w:rsidR="00935C26" w:rsidRPr="00080CC5" w:rsidRDefault="00935C26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D6FEF3F" w14:textId="2F1C7171" w:rsidR="00935C26" w:rsidRPr="00D660EC" w:rsidRDefault="005058A1" w:rsidP="0032475A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2475A" w:rsidRPr="00D660EC" w14:paraId="68899042" w14:textId="77777777" w:rsidTr="0032475A">
        <w:trPr>
          <w:cantSplit/>
        </w:trPr>
        <w:tc>
          <w:tcPr>
            <w:tcW w:w="3870" w:type="dxa"/>
          </w:tcPr>
          <w:p w14:paraId="3CEA7B6C" w14:textId="77777777" w:rsidR="0032475A" w:rsidRPr="00D660EC" w:rsidRDefault="0032475A" w:rsidP="0032475A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8DBD06" w14:textId="76AF8EDE" w:rsidR="0032475A" w:rsidRPr="00086431" w:rsidRDefault="005058A1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</w:pPr>
            <w:r w:rsidRPr="00086431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3,7</w:t>
            </w:r>
            <w:r w:rsidR="005D3D0A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6</w:t>
            </w:r>
            <w:r w:rsidR="0094381B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3,923</w:t>
            </w:r>
          </w:p>
        </w:tc>
        <w:tc>
          <w:tcPr>
            <w:tcW w:w="270" w:type="dxa"/>
          </w:tcPr>
          <w:p w14:paraId="7A993A09" w14:textId="77777777" w:rsidR="0032475A" w:rsidRPr="005A4CDF" w:rsidRDefault="0032475A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546793" w14:textId="22BEE686" w:rsidR="0032475A" w:rsidRPr="005A4CDF" w:rsidRDefault="0032475A" w:rsidP="0032475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bidi="th-TH"/>
              </w:rPr>
              <w:t>4,1</w:t>
            </w:r>
            <w:r w:rsidR="005D3D0A">
              <w:rPr>
                <w:rFonts w:ascii="Angsana New" w:hAnsi="Angsana New"/>
                <w:b/>
                <w:sz w:val="30"/>
                <w:szCs w:val="30"/>
                <w:lang w:bidi="th-TH"/>
              </w:rPr>
              <w:t>92,723</w:t>
            </w:r>
          </w:p>
        </w:tc>
        <w:tc>
          <w:tcPr>
            <w:tcW w:w="270" w:type="dxa"/>
          </w:tcPr>
          <w:p w14:paraId="3816596E" w14:textId="77777777" w:rsidR="0032475A" w:rsidRPr="005A4CDF" w:rsidRDefault="0032475A" w:rsidP="0032475A">
            <w:pPr>
              <w:pStyle w:val="a2"/>
              <w:tabs>
                <w:tab w:val="decimal" w:pos="956"/>
              </w:tabs>
              <w:ind w:left="-18" w:right="61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71A16F" w14:textId="2293B9EB" w:rsidR="0032475A" w:rsidRPr="00086431" w:rsidRDefault="0096550D" w:rsidP="0032475A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864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3,18</w:t>
            </w:r>
            <w:r w:rsidR="009438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1,674</w:t>
            </w:r>
          </w:p>
        </w:tc>
        <w:tc>
          <w:tcPr>
            <w:tcW w:w="180" w:type="dxa"/>
          </w:tcPr>
          <w:p w14:paraId="3E4AFC50" w14:textId="77777777" w:rsidR="0032475A" w:rsidRPr="005A4CDF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DBE4C7F" w14:textId="5332CEE7" w:rsidR="0032475A" w:rsidRPr="00AE4238" w:rsidRDefault="0032475A" w:rsidP="0032475A">
            <w:pPr>
              <w:pStyle w:val="a2"/>
              <w:tabs>
                <w:tab w:val="decimal" w:pos="911"/>
              </w:tabs>
              <w:ind w:left="-18" w:right="0"/>
              <w:jc w:val="left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b/>
                <w:sz w:val="30"/>
                <w:szCs w:val="30"/>
                <w:lang w:val="en-US"/>
              </w:rPr>
              <w:t>3</w:t>
            </w:r>
            <w:r w:rsidRPr="00D660EC">
              <w:rPr>
                <w:rFonts w:ascii="Angsana New" w:hAnsi="Angsana New"/>
                <w:b/>
                <w:sz w:val="30"/>
                <w:szCs w:val="30"/>
                <w:lang w:val="en-US"/>
              </w:rPr>
              <w:t>,</w:t>
            </w:r>
            <w:r w:rsidR="005D3D0A">
              <w:rPr>
                <w:rFonts w:ascii="Angsana New" w:hAnsi="Angsana New"/>
                <w:b/>
                <w:sz w:val="30"/>
                <w:szCs w:val="30"/>
                <w:lang w:val="en-US"/>
              </w:rPr>
              <w:t>130,703</w:t>
            </w:r>
          </w:p>
        </w:tc>
      </w:tr>
    </w:tbl>
    <w:p w14:paraId="67D40685" w14:textId="77777777" w:rsidR="003D7C3A" w:rsidRPr="00A63B40" w:rsidRDefault="003D7C3A" w:rsidP="00324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666CF57C" w14:textId="1011C383" w:rsidR="00A67162" w:rsidRPr="00D660EC" w:rsidRDefault="003D7C3A" w:rsidP="00324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A67162" w:rsidRPr="00AE4238">
        <w:rPr>
          <w:rFonts w:ascii="Angsana New" w:hAnsi="Angsana New"/>
          <w:b/>
          <w:bCs/>
          <w:sz w:val="30"/>
          <w:szCs w:val="30"/>
        </w:rPr>
        <w:tab/>
      </w:r>
      <w:r w:rsidR="00A67162" w:rsidRPr="00AE423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7D1272F5" w14:textId="77777777" w:rsidR="00A67162" w:rsidRPr="00A63B40" w:rsidRDefault="00A67162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368"/>
        <w:gridCol w:w="1260"/>
        <w:gridCol w:w="243"/>
        <w:gridCol w:w="1260"/>
      </w:tblGrid>
      <w:tr w:rsidR="00281265" w:rsidRPr="00080CC5" w14:paraId="65A4692C" w14:textId="77777777" w:rsidTr="0032475A">
        <w:trPr>
          <w:trHeight w:val="70"/>
        </w:trPr>
        <w:tc>
          <w:tcPr>
            <w:tcW w:w="5040" w:type="dxa"/>
            <w:vAlign w:val="bottom"/>
          </w:tcPr>
          <w:p w14:paraId="47D10F4C" w14:textId="77777777" w:rsidR="00281265" w:rsidRPr="00D660EC" w:rsidRDefault="00281265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3A44BED6" w14:textId="77777777" w:rsidR="00281265" w:rsidRPr="00080CC5" w:rsidRDefault="00281265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3" w:type="dxa"/>
            <w:gridSpan w:val="3"/>
          </w:tcPr>
          <w:p w14:paraId="7A59E49E" w14:textId="77777777" w:rsidR="00281265" w:rsidRPr="00AE4238" w:rsidRDefault="00281265" w:rsidP="00C5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283C" w:rsidRPr="00D660EC" w14:paraId="5B2C60D6" w14:textId="77777777" w:rsidTr="0032475A">
        <w:trPr>
          <w:trHeight w:val="70"/>
        </w:trPr>
        <w:tc>
          <w:tcPr>
            <w:tcW w:w="5040" w:type="dxa"/>
            <w:vAlign w:val="bottom"/>
          </w:tcPr>
          <w:p w14:paraId="6F63ACDA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DEB084D" w14:textId="77777777" w:rsidR="007A283C" w:rsidRPr="00080CC5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AA5B66" w14:textId="77777777" w:rsidR="007A283C" w:rsidRPr="00247639" w:rsidRDefault="0032475A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4E812156" w14:textId="77777777" w:rsidR="007A283C" w:rsidRPr="00247639" w:rsidRDefault="007A283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E8AC72" w14:textId="77777777" w:rsidR="007A283C" w:rsidRPr="00247639" w:rsidRDefault="0032475A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A283C" w:rsidRPr="00D660EC" w14:paraId="760A1579" w14:textId="77777777" w:rsidTr="0032475A">
        <w:tc>
          <w:tcPr>
            <w:tcW w:w="5040" w:type="dxa"/>
          </w:tcPr>
          <w:p w14:paraId="508BE043" w14:textId="77777777" w:rsidR="007A283C" w:rsidRPr="00AE4238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2127411C" w14:textId="77777777" w:rsidR="007A283C" w:rsidRPr="00D660EC" w:rsidRDefault="007A283C" w:rsidP="007A283C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63" w:type="dxa"/>
            <w:gridSpan w:val="3"/>
          </w:tcPr>
          <w:p w14:paraId="79F98FAF" w14:textId="77777777" w:rsidR="007A283C" w:rsidRPr="00080CC5" w:rsidDel="00B040A3" w:rsidRDefault="007A283C" w:rsidP="007A283C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6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0CC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80CC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2475A" w:rsidRPr="00D660EC" w14:paraId="524DCF37" w14:textId="77777777" w:rsidTr="0032475A">
        <w:tc>
          <w:tcPr>
            <w:tcW w:w="5040" w:type="dxa"/>
          </w:tcPr>
          <w:p w14:paraId="7BE6A82F" w14:textId="77777777" w:rsidR="0032475A" w:rsidRPr="00AE4238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sz w:val="30"/>
                <w:szCs w:val="30"/>
              </w:rPr>
              <w:t>1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68" w:type="dxa"/>
          </w:tcPr>
          <w:p w14:paraId="5ACEFC33" w14:textId="77777777" w:rsidR="0032475A" w:rsidRPr="00080CC5" w:rsidRDefault="0032475A" w:rsidP="0032475A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1AE045F" w14:textId="5CE30293" w:rsidR="0032475A" w:rsidRPr="00086431" w:rsidRDefault="00313E8C" w:rsidP="0032475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6431">
              <w:rPr>
                <w:rFonts w:ascii="Angsana New" w:hAnsi="Angsana New"/>
                <w:sz w:val="30"/>
                <w:szCs w:val="30"/>
                <w:lang w:val="en-US" w:bidi="th-TH"/>
              </w:rPr>
              <w:t>1,339,994</w:t>
            </w:r>
          </w:p>
        </w:tc>
        <w:tc>
          <w:tcPr>
            <w:tcW w:w="243" w:type="dxa"/>
          </w:tcPr>
          <w:p w14:paraId="1BEA942B" w14:textId="77777777" w:rsidR="0032475A" w:rsidRPr="00080CC5" w:rsidRDefault="0032475A" w:rsidP="0032475A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142FF6E" w14:textId="77777777" w:rsidR="0032475A" w:rsidRPr="00080CC5" w:rsidRDefault="0032475A" w:rsidP="0032475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660E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339</w:t>
            </w:r>
            <w:r w:rsidRPr="00D660E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993</w:t>
            </w:r>
          </w:p>
        </w:tc>
      </w:tr>
      <w:tr w:rsidR="0032475A" w:rsidRPr="00D660EC" w14:paraId="581B4E8A" w14:textId="77777777" w:rsidTr="0032475A">
        <w:tc>
          <w:tcPr>
            <w:tcW w:w="5040" w:type="dxa"/>
            <w:vAlign w:val="bottom"/>
          </w:tcPr>
          <w:p w14:paraId="0E1349EC" w14:textId="77777777" w:rsidR="0032475A" w:rsidRPr="00AE4238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68" w:type="dxa"/>
          </w:tcPr>
          <w:p w14:paraId="1507AD84" w14:textId="77777777" w:rsidR="0032475A" w:rsidRPr="00080CC5" w:rsidRDefault="0032475A" w:rsidP="0032475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63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2985F11" w14:textId="5945C92F" w:rsidR="0032475A" w:rsidRPr="00086431" w:rsidRDefault="00E610E3" w:rsidP="0032475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86431">
              <w:rPr>
                <w:rFonts w:ascii="Angsana New" w:hAnsi="Angsana New"/>
                <w:sz w:val="30"/>
                <w:szCs w:val="30"/>
                <w:lang w:val="en-US" w:bidi="th-TH"/>
              </w:rPr>
              <w:t>1,370,000</w:t>
            </w:r>
          </w:p>
        </w:tc>
        <w:tc>
          <w:tcPr>
            <w:tcW w:w="243" w:type="dxa"/>
          </w:tcPr>
          <w:p w14:paraId="0A83FF46" w14:textId="77777777" w:rsidR="0032475A" w:rsidRPr="00080CC5" w:rsidRDefault="0032475A" w:rsidP="0032475A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4E4C9B8" w14:textId="77777777" w:rsidR="0032475A" w:rsidRPr="00080CC5" w:rsidRDefault="0032475A" w:rsidP="0032475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D86DCE" w:rsidRPr="00D660EC" w14:paraId="00EFA464" w14:textId="77777777" w:rsidTr="0032475A">
        <w:tc>
          <w:tcPr>
            <w:tcW w:w="5040" w:type="dxa"/>
            <w:vAlign w:val="bottom"/>
          </w:tcPr>
          <w:p w14:paraId="148B1917" w14:textId="36FE0C1F" w:rsidR="00D86DCE" w:rsidRPr="00AE4238" w:rsidRDefault="002C3AE5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รับเงินคืนทุนจากการเลิกกิจการของบริษัทย่อย</w:t>
            </w:r>
          </w:p>
        </w:tc>
        <w:tc>
          <w:tcPr>
            <w:tcW w:w="1368" w:type="dxa"/>
          </w:tcPr>
          <w:p w14:paraId="374E421A" w14:textId="77777777" w:rsidR="00D86DCE" w:rsidRPr="00080CC5" w:rsidRDefault="00D86DCE" w:rsidP="0032475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63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04AA281" w14:textId="708BED94" w:rsidR="00D86DCE" w:rsidRPr="00086431" w:rsidRDefault="00E610E3" w:rsidP="0032475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6431">
              <w:rPr>
                <w:rFonts w:ascii="Angsana New" w:hAnsi="Angsana New"/>
                <w:sz w:val="30"/>
                <w:szCs w:val="30"/>
                <w:lang w:val="en-US"/>
              </w:rPr>
              <w:t>(59,998)</w:t>
            </w:r>
          </w:p>
        </w:tc>
        <w:tc>
          <w:tcPr>
            <w:tcW w:w="243" w:type="dxa"/>
          </w:tcPr>
          <w:p w14:paraId="5A491E81" w14:textId="77777777" w:rsidR="00D86DCE" w:rsidRPr="00080CC5" w:rsidRDefault="00D86DCE" w:rsidP="0032475A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2242D6E" w14:textId="43264731" w:rsidR="00D86DCE" w:rsidRPr="00AE4238" w:rsidRDefault="00E610E3" w:rsidP="0032475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2475A" w:rsidRPr="00D660EC" w14:paraId="080CB3CA" w14:textId="77777777" w:rsidTr="0032475A">
        <w:tc>
          <w:tcPr>
            <w:tcW w:w="5040" w:type="dxa"/>
          </w:tcPr>
          <w:p w14:paraId="2AA0F4E7" w14:textId="77777777" w:rsidR="0032475A" w:rsidRPr="00080CC5" w:rsidRDefault="0032475A" w:rsidP="00324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8" w:type="dxa"/>
          </w:tcPr>
          <w:p w14:paraId="7BE0038D" w14:textId="77777777" w:rsidR="0032475A" w:rsidRPr="00080CC5" w:rsidRDefault="0032475A" w:rsidP="0032475A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F53CEB" w14:textId="4CE76CCA" w:rsidR="0032475A" w:rsidRPr="00086431" w:rsidRDefault="00E610E3" w:rsidP="0032475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864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2,649,996</w:t>
            </w:r>
          </w:p>
        </w:tc>
        <w:tc>
          <w:tcPr>
            <w:tcW w:w="243" w:type="dxa"/>
          </w:tcPr>
          <w:p w14:paraId="6A2EF795" w14:textId="77777777" w:rsidR="0032475A" w:rsidRPr="00080CC5" w:rsidRDefault="0032475A" w:rsidP="0032475A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DD04C5" w14:textId="77777777" w:rsidR="0032475A" w:rsidRPr="00D660EC" w:rsidRDefault="0032475A" w:rsidP="0032475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1,339,994</w:t>
            </w:r>
          </w:p>
        </w:tc>
      </w:tr>
    </w:tbl>
    <w:p w14:paraId="1A7FC3AC" w14:textId="54FB17D0" w:rsidR="00504703" w:rsidRPr="00D660EC" w:rsidRDefault="00504703" w:rsidP="00C5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F9501B" w14:textId="6B486FEF" w:rsidR="004D6100" w:rsidRPr="00AE4238" w:rsidRDefault="004D6100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4D6100" w:rsidRPr="00AE4238" w:rsidSect="00C00749">
          <w:headerReference w:type="default" r:id="rId8"/>
          <w:footerReference w:type="default" r:id="rId9"/>
          <w:pgSz w:w="11909" w:h="16834" w:code="9"/>
          <w:pgMar w:top="546" w:right="1151" w:bottom="692" w:left="1151" w:header="720" w:footer="720" w:gutter="0"/>
          <w:pgNumType w:start="16"/>
          <w:cols w:space="708"/>
          <w:docGrid w:linePitch="360"/>
        </w:sectPr>
      </w:pPr>
    </w:p>
    <w:p w14:paraId="2F82E4DD" w14:textId="0B00CE2B" w:rsidR="00B462D9" w:rsidRPr="00D660EC" w:rsidRDefault="00D06851" w:rsidP="00324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</w:rPr>
        <w:lastRenderedPageBreak/>
        <w:tab/>
      </w:r>
      <w:r w:rsidR="00B462D9" w:rsidRPr="00AE4238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B462D9" w:rsidRPr="00AE4238">
        <w:rPr>
          <w:rFonts w:ascii="Angsana New" w:hAnsi="Angsana New"/>
          <w:sz w:val="30"/>
          <w:szCs w:val="30"/>
        </w:rPr>
        <w:t>31</w:t>
      </w:r>
      <w:r w:rsidR="00B462D9" w:rsidRPr="00AE423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2475A" w:rsidRPr="00AE4238">
        <w:rPr>
          <w:rFonts w:ascii="Angsana New" w:hAnsi="Angsana New"/>
          <w:sz w:val="30"/>
          <w:szCs w:val="30"/>
        </w:rPr>
        <w:t>2563</w:t>
      </w:r>
      <w:r w:rsidR="00072125" w:rsidRPr="00AE4238">
        <w:rPr>
          <w:rFonts w:ascii="Angsana New" w:hAnsi="Angsana New"/>
          <w:sz w:val="30"/>
          <w:szCs w:val="30"/>
          <w:cs/>
        </w:rPr>
        <w:t xml:space="preserve"> และ </w:t>
      </w:r>
      <w:r w:rsidR="0032475A" w:rsidRPr="00AE4238">
        <w:rPr>
          <w:rFonts w:ascii="Angsana New" w:hAnsi="Angsana New"/>
          <w:sz w:val="30"/>
          <w:szCs w:val="30"/>
        </w:rPr>
        <w:t>2562</w:t>
      </w:r>
      <w:r w:rsidR="00072125" w:rsidRPr="00AE4238">
        <w:rPr>
          <w:rFonts w:ascii="Angsana New" w:hAnsi="Angsana New"/>
          <w:sz w:val="30"/>
          <w:szCs w:val="30"/>
          <w:cs/>
        </w:rPr>
        <w:t xml:space="preserve"> </w:t>
      </w:r>
      <w:r w:rsidR="00B462D9" w:rsidRPr="00AE4238">
        <w:rPr>
          <w:rFonts w:ascii="Angsana New" w:hAnsi="Angsana New"/>
          <w:sz w:val="30"/>
          <w:szCs w:val="30"/>
          <w:cs/>
        </w:rPr>
        <w:t>และเงินปันผลรับสำหรับแต่ละปีสิ้นสุดวันเดียวกัน มีดังนี้</w:t>
      </w:r>
    </w:p>
    <w:p w14:paraId="4B92CFF2" w14:textId="77777777" w:rsidR="00B462D9" w:rsidRPr="00D660EC" w:rsidRDefault="00B462D9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5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158"/>
        <w:gridCol w:w="963"/>
        <w:gridCol w:w="236"/>
        <w:gridCol w:w="1024"/>
        <w:gridCol w:w="270"/>
        <w:gridCol w:w="1019"/>
        <w:gridCol w:w="241"/>
        <w:gridCol w:w="1026"/>
        <w:gridCol w:w="243"/>
        <w:gridCol w:w="1080"/>
        <w:gridCol w:w="236"/>
        <w:gridCol w:w="1060"/>
        <w:gridCol w:w="241"/>
        <w:gridCol w:w="1082"/>
        <w:gridCol w:w="270"/>
        <w:gridCol w:w="1107"/>
      </w:tblGrid>
      <w:tr w:rsidR="00A02842" w:rsidRPr="00970547" w14:paraId="66183290" w14:textId="77777777" w:rsidTr="0032475A">
        <w:tc>
          <w:tcPr>
            <w:tcW w:w="4158" w:type="dxa"/>
          </w:tcPr>
          <w:p w14:paraId="5A4052B3" w14:textId="77777777" w:rsidR="00A02842" w:rsidRPr="00D660EC" w:rsidRDefault="00A02842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8" w:type="dxa"/>
            <w:gridSpan w:val="15"/>
          </w:tcPr>
          <w:p w14:paraId="70B18A6C" w14:textId="77777777" w:rsidR="00A02842" w:rsidRPr="00A05AF7" w:rsidRDefault="00A02842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842" w:rsidRPr="00D660EC" w14:paraId="46672B6A" w14:textId="77777777" w:rsidTr="0032475A">
        <w:tc>
          <w:tcPr>
            <w:tcW w:w="4158" w:type="dxa"/>
          </w:tcPr>
          <w:p w14:paraId="4958BCB7" w14:textId="77777777" w:rsidR="00A02842" w:rsidRPr="00D660EC" w:rsidRDefault="00A02842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3" w:type="dxa"/>
            <w:gridSpan w:val="3"/>
          </w:tcPr>
          <w:p w14:paraId="6C4CA2BA" w14:textId="77777777" w:rsidR="00A02842" w:rsidRPr="00AE4238" w:rsidRDefault="00A02842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530BA923" w14:textId="77777777" w:rsidR="00A02842" w:rsidRPr="00D660EC" w:rsidRDefault="00A02842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01648F64" w14:textId="77777777" w:rsidR="00A02842" w:rsidRPr="00AE4238" w:rsidRDefault="00A02842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43" w:type="dxa"/>
          </w:tcPr>
          <w:p w14:paraId="09DDA37B" w14:textId="77777777" w:rsidR="00A02842" w:rsidRPr="00D660EC" w:rsidRDefault="00A02842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6" w:type="dxa"/>
            <w:gridSpan w:val="3"/>
          </w:tcPr>
          <w:p w14:paraId="16D56959" w14:textId="77777777" w:rsidR="00A02842" w:rsidRPr="00AE4238" w:rsidRDefault="00A02842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41" w:type="dxa"/>
          </w:tcPr>
          <w:p w14:paraId="14373B23" w14:textId="77777777" w:rsidR="00A02842" w:rsidRPr="00D660EC" w:rsidRDefault="00A02842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25E46799" w14:textId="77777777" w:rsidR="00A02842" w:rsidRPr="00AE4238" w:rsidRDefault="00A02842" w:rsidP="00970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</w:tr>
      <w:tr w:rsidR="007A283C" w:rsidRPr="00D660EC" w14:paraId="29FA62F8" w14:textId="77777777" w:rsidTr="0032475A">
        <w:tc>
          <w:tcPr>
            <w:tcW w:w="4158" w:type="dxa"/>
          </w:tcPr>
          <w:p w14:paraId="7EF966FF" w14:textId="77777777" w:rsidR="007A283C" w:rsidRPr="00A05AF7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63" w:type="dxa"/>
          </w:tcPr>
          <w:p w14:paraId="40F132EE" w14:textId="77777777" w:rsidR="007A283C" w:rsidRPr="00247639" w:rsidRDefault="0032475A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03BBCB1" w14:textId="77777777" w:rsidR="007A283C" w:rsidRPr="00247639" w:rsidRDefault="007A283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EC278D1" w14:textId="77777777" w:rsidR="007A283C" w:rsidRPr="00247639" w:rsidRDefault="0032475A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5A1AB57" w14:textId="77777777" w:rsidR="007A283C" w:rsidRPr="00A05AF7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36370067" w14:textId="77777777" w:rsidR="007A283C" w:rsidRPr="00247639" w:rsidRDefault="0032475A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77174CA0" w14:textId="77777777" w:rsidR="007A283C" w:rsidRPr="00247639" w:rsidRDefault="007A283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3E394D4" w14:textId="77777777" w:rsidR="007A283C" w:rsidRPr="00247639" w:rsidRDefault="0032475A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14:paraId="5CD168D9" w14:textId="77777777" w:rsidR="007A283C" w:rsidRPr="00A05AF7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B032E2" w14:textId="77777777" w:rsidR="007A283C" w:rsidRPr="00247639" w:rsidRDefault="0032475A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A9CF113" w14:textId="77777777" w:rsidR="007A283C" w:rsidRPr="00247639" w:rsidRDefault="007A283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1D9521A" w14:textId="77777777" w:rsidR="007A283C" w:rsidRPr="00247639" w:rsidRDefault="0032475A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1" w:type="dxa"/>
          </w:tcPr>
          <w:p w14:paraId="092F6E04" w14:textId="77777777" w:rsidR="007A283C" w:rsidRPr="00A05AF7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B9C3644" w14:textId="77777777" w:rsidR="007A283C" w:rsidRPr="00247639" w:rsidRDefault="0032475A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2DAC2FC" w14:textId="77777777" w:rsidR="007A283C" w:rsidRPr="00247639" w:rsidRDefault="007A283C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D7704A8" w14:textId="77777777" w:rsidR="007A283C" w:rsidRPr="00247639" w:rsidRDefault="0032475A" w:rsidP="007A2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A283C" w:rsidRPr="00D660EC" w14:paraId="17A01A4D" w14:textId="77777777" w:rsidTr="0032475A">
        <w:tc>
          <w:tcPr>
            <w:tcW w:w="4158" w:type="dxa"/>
          </w:tcPr>
          <w:p w14:paraId="05B397F1" w14:textId="77777777" w:rsidR="007A283C" w:rsidRPr="00A05AF7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223" w:type="dxa"/>
            <w:gridSpan w:val="3"/>
          </w:tcPr>
          <w:p w14:paraId="55D8B5D7" w14:textId="77777777" w:rsidR="007A283C" w:rsidRPr="00A05AF7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75C4E945" w14:textId="77777777" w:rsidR="007A283C" w:rsidRPr="00D660EC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5" w:type="dxa"/>
            <w:gridSpan w:val="11"/>
          </w:tcPr>
          <w:p w14:paraId="1E35F90D" w14:textId="77777777" w:rsidR="007A283C" w:rsidRPr="00A05AF7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A283C" w:rsidRPr="00D660EC" w14:paraId="5F6A7E97" w14:textId="77777777" w:rsidTr="0032475A">
        <w:tc>
          <w:tcPr>
            <w:tcW w:w="4158" w:type="dxa"/>
          </w:tcPr>
          <w:p w14:paraId="741DC6C0" w14:textId="77777777" w:rsidR="007A283C" w:rsidRPr="00AE4238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63" w:type="dxa"/>
          </w:tcPr>
          <w:p w14:paraId="355E983B" w14:textId="77777777" w:rsidR="007A283C" w:rsidRPr="00A05AF7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02D93E" w14:textId="77777777" w:rsidR="007A283C" w:rsidRPr="00A05AF7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D54CFC7" w14:textId="77777777" w:rsidR="007A283C" w:rsidRPr="00A05AF7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B3DE3C" w14:textId="77777777" w:rsidR="007A283C" w:rsidRPr="00A05AF7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14616E94" w14:textId="77777777" w:rsidR="007A283C" w:rsidRPr="00A05AF7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8DBE1E1" w14:textId="77777777" w:rsidR="007A283C" w:rsidRPr="00A05AF7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67564D5" w14:textId="77777777" w:rsidR="007A283C" w:rsidRPr="00A05AF7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AA0F08" w14:textId="77777777" w:rsidR="007A283C" w:rsidRPr="00A05AF7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0F5C9B" w14:textId="77777777" w:rsidR="007A283C" w:rsidRPr="00A05AF7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6070B7" w14:textId="77777777" w:rsidR="007A283C" w:rsidRPr="00A05AF7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5D0E99E" w14:textId="77777777" w:rsidR="007A283C" w:rsidRPr="00A05AF7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1A9F3F59" w14:textId="77777777" w:rsidR="007A283C" w:rsidRPr="00A05AF7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A4DF0DA" w14:textId="77777777" w:rsidR="007A283C" w:rsidRPr="00A05AF7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1DCBE3" w14:textId="77777777" w:rsidR="007A283C" w:rsidRPr="00A05AF7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123A47F" w14:textId="77777777" w:rsidR="007A283C" w:rsidRPr="00A05AF7" w:rsidRDefault="007A283C" w:rsidP="007A2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270" w:rsidRPr="00D660EC" w14:paraId="57CBEAF0" w14:textId="77777777" w:rsidTr="0032475A">
        <w:tc>
          <w:tcPr>
            <w:tcW w:w="4158" w:type="dxa"/>
          </w:tcPr>
          <w:p w14:paraId="0510D5B6" w14:textId="393E854E" w:rsidR="00461FAE" w:rsidRDefault="00421270" w:rsidP="0046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20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บริษัท อุบล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ไบโอ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เกษตร จำกัด </w:t>
            </w:r>
            <w:r w:rsidR="00461FA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61FAE">
              <w:rPr>
                <w:rFonts w:ascii="Angsana New" w:hAnsi="Angsana New"/>
                <w:sz w:val="30"/>
                <w:szCs w:val="30"/>
              </w:rPr>
              <w:t xml:space="preserve">2562 : </w:t>
            </w:r>
            <w:r w:rsidR="00461FAE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  <w:p w14:paraId="13875A9F" w14:textId="24AFBDCB" w:rsidR="00421270" w:rsidRPr="00D660EC" w:rsidRDefault="00461FAE" w:rsidP="0046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อุบลเกษตรพลังงาน จำกัด)</w:t>
            </w:r>
          </w:p>
        </w:tc>
        <w:tc>
          <w:tcPr>
            <w:tcW w:w="963" w:type="dxa"/>
          </w:tcPr>
          <w:p w14:paraId="750BC323" w14:textId="77777777" w:rsidR="00461FAE" w:rsidRDefault="00461FAE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AC5197" w14:textId="47BE929F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43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</w:tcPr>
          <w:p w14:paraId="4FC2E0CD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6D619F3" w14:textId="77777777" w:rsidR="00461FAE" w:rsidRDefault="00461FAE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36F53D" w14:textId="5F4A0CB3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43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14:paraId="116AD3B2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12C5B841" w14:textId="77777777" w:rsidR="00461FAE" w:rsidRDefault="00461FAE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  <w:rPr>
                <w:rFonts w:ascii="Angsana New" w:hAnsi="Angsana New"/>
                <w:sz w:val="30"/>
                <w:szCs w:val="30"/>
              </w:rPr>
            </w:pPr>
          </w:p>
          <w:p w14:paraId="4A47FF6D" w14:textId="4EAE60D5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  <w:rPr>
                <w:rFonts w:ascii="Angsana New" w:hAnsi="Angsana New"/>
                <w:sz w:val="30"/>
                <w:szCs w:val="30"/>
              </w:rPr>
            </w:pPr>
            <w:r w:rsidRPr="00086431">
              <w:rPr>
                <w:rFonts w:ascii="Angsana New" w:hAnsi="Angsana New"/>
                <w:sz w:val="30"/>
                <w:szCs w:val="30"/>
              </w:rPr>
              <w:t>1,210,000</w:t>
            </w:r>
          </w:p>
        </w:tc>
        <w:tc>
          <w:tcPr>
            <w:tcW w:w="241" w:type="dxa"/>
          </w:tcPr>
          <w:p w14:paraId="471EC613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4A2AE12" w14:textId="77777777" w:rsidR="00461FAE" w:rsidRDefault="00461FAE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  <w:rPr>
                <w:rFonts w:ascii="Angsana New" w:hAnsi="Angsana New"/>
                <w:sz w:val="30"/>
                <w:szCs w:val="30"/>
              </w:rPr>
            </w:pPr>
          </w:p>
          <w:p w14:paraId="02A199B4" w14:textId="463A462B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  <w:rPr>
                <w:rFonts w:ascii="Angsana New" w:hAnsi="Angsana New"/>
                <w:sz w:val="30"/>
                <w:szCs w:val="30"/>
              </w:rPr>
            </w:pPr>
            <w:r w:rsidRPr="00086431">
              <w:rPr>
                <w:rFonts w:ascii="Angsana New" w:hAnsi="Angsana New"/>
                <w:sz w:val="30"/>
                <w:szCs w:val="30"/>
              </w:rPr>
              <w:t>1,210,000</w:t>
            </w:r>
          </w:p>
        </w:tc>
        <w:tc>
          <w:tcPr>
            <w:tcW w:w="243" w:type="dxa"/>
          </w:tcPr>
          <w:p w14:paraId="0C9236DB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F6925" w14:textId="77777777" w:rsidR="00461FAE" w:rsidRDefault="00461FAE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  <w:p w14:paraId="604F2655" w14:textId="2FFCC933" w:rsidR="00421270" w:rsidRPr="00086431" w:rsidRDefault="001A3FF5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86431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1,209,998</w:t>
            </w:r>
          </w:p>
        </w:tc>
        <w:tc>
          <w:tcPr>
            <w:tcW w:w="236" w:type="dxa"/>
          </w:tcPr>
          <w:p w14:paraId="577E733E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C0C51F3" w14:textId="77777777" w:rsidR="00461FAE" w:rsidRDefault="00461FAE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  <w:p w14:paraId="2918036B" w14:textId="3D316C16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86431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1,209,998</w:t>
            </w:r>
          </w:p>
        </w:tc>
        <w:tc>
          <w:tcPr>
            <w:tcW w:w="241" w:type="dxa"/>
          </w:tcPr>
          <w:p w14:paraId="1947D6F2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462ED4A" w14:textId="77777777" w:rsidR="00461FAE" w:rsidRDefault="00461FAE" w:rsidP="00421270">
            <w:pPr>
              <w:pStyle w:val="a2"/>
              <w:tabs>
                <w:tab w:val="decimal" w:pos="83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40DC8CB" w14:textId="6FB09577" w:rsidR="00421270" w:rsidRPr="00086431" w:rsidRDefault="001A3FF5" w:rsidP="00421270">
            <w:pPr>
              <w:pStyle w:val="a2"/>
              <w:tabs>
                <w:tab w:val="decimal" w:pos="83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8643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DD0D81" w14:textId="77777777" w:rsidR="00421270" w:rsidRPr="00A05AF7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1BD663D" w14:textId="77777777" w:rsidR="00461FAE" w:rsidRDefault="00461FAE" w:rsidP="00421270">
            <w:pPr>
              <w:pStyle w:val="a2"/>
              <w:tabs>
                <w:tab w:val="decimal" w:pos="83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E5BEE25" w14:textId="423621D9" w:rsidR="00421270" w:rsidRPr="00AE4238" w:rsidRDefault="00421270" w:rsidP="00421270">
            <w:pPr>
              <w:pStyle w:val="a2"/>
              <w:tabs>
                <w:tab w:val="decimal" w:pos="83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21270" w:rsidRPr="00D660EC" w14:paraId="5A8FAF67" w14:textId="77777777" w:rsidTr="0032475A">
        <w:tc>
          <w:tcPr>
            <w:tcW w:w="4158" w:type="dxa"/>
          </w:tcPr>
          <w:p w14:paraId="4500EFCD" w14:textId="7C7F99EE" w:rsidR="00421270" w:rsidRPr="00A05AF7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บริษัท อุบล ไบโอก๊าซ จำกัด</w:t>
            </w:r>
          </w:p>
        </w:tc>
        <w:tc>
          <w:tcPr>
            <w:tcW w:w="963" w:type="dxa"/>
          </w:tcPr>
          <w:p w14:paraId="4FFC538E" w14:textId="3BD12277" w:rsidR="00421270" w:rsidRPr="00086431" w:rsidRDefault="00421270" w:rsidP="000F4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81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086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1E3E63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4C209A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43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14:paraId="488B761B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293ED28F" w14:textId="71C03BD1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  <w:rPr>
                <w:rFonts w:ascii="Angsana New" w:hAnsi="Angsana New"/>
                <w:sz w:val="30"/>
                <w:szCs w:val="30"/>
              </w:rPr>
            </w:pPr>
            <w:r w:rsidRPr="00086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A208F3D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E240873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  <w:rPr>
                <w:rFonts w:ascii="Angsana New" w:hAnsi="Angsana New"/>
                <w:sz w:val="30"/>
                <w:szCs w:val="30"/>
              </w:rPr>
            </w:pPr>
            <w:r w:rsidRPr="00086431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  <w:tc>
          <w:tcPr>
            <w:tcW w:w="243" w:type="dxa"/>
          </w:tcPr>
          <w:p w14:paraId="47651631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113DBB" w14:textId="031E6708" w:rsidR="00421270" w:rsidRPr="00086431" w:rsidRDefault="001A3FF5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086431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</w:tcPr>
          <w:p w14:paraId="0C79DFF1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A90CC16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086431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59,998</w:t>
            </w:r>
          </w:p>
        </w:tc>
        <w:tc>
          <w:tcPr>
            <w:tcW w:w="241" w:type="dxa"/>
          </w:tcPr>
          <w:p w14:paraId="5FF22FEC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92558F5" w14:textId="72C67334" w:rsidR="00421270" w:rsidRPr="00086431" w:rsidRDefault="001A3FF5" w:rsidP="00421270">
            <w:pPr>
              <w:pStyle w:val="a2"/>
              <w:tabs>
                <w:tab w:val="decimal" w:pos="83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6431">
              <w:rPr>
                <w:rFonts w:ascii="Angsana New" w:hAnsi="Angsana New"/>
                <w:sz w:val="30"/>
                <w:szCs w:val="30"/>
                <w:lang w:val="en-US"/>
              </w:rPr>
              <w:t>6,000</w:t>
            </w:r>
          </w:p>
        </w:tc>
        <w:tc>
          <w:tcPr>
            <w:tcW w:w="270" w:type="dxa"/>
          </w:tcPr>
          <w:p w14:paraId="58D2A23E" w14:textId="77777777" w:rsidR="00421270" w:rsidRPr="00A05AF7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3A70C4D" w14:textId="77777777" w:rsidR="00421270" w:rsidRPr="00A05AF7" w:rsidRDefault="00421270" w:rsidP="00421270">
            <w:pPr>
              <w:pStyle w:val="a2"/>
              <w:tabs>
                <w:tab w:val="decimal" w:pos="83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21270" w:rsidRPr="00D660EC" w14:paraId="6F8A4CD9" w14:textId="77777777" w:rsidTr="0032475A">
        <w:tc>
          <w:tcPr>
            <w:tcW w:w="4158" w:type="dxa"/>
          </w:tcPr>
          <w:p w14:paraId="3F09817F" w14:textId="77777777" w:rsidR="00461FAE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อุบล ซันฟลาวเวอร์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  <w:r w:rsidR="00461FAE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461FAE">
              <w:rPr>
                <w:rFonts w:ascii="Angsana New" w:hAnsi="Angsana New"/>
                <w:sz w:val="30"/>
                <w:szCs w:val="30"/>
              </w:rPr>
              <w:t xml:space="preserve">2562 : </w:t>
            </w:r>
            <w:r w:rsidR="00461FAE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  <w:p w14:paraId="5548DC8E" w14:textId="5A95C73E" w:rsidR="00421270" w:rsidRPr="00461FAE" w:rsidRDefault="00461FAE" w:rsidP="0046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290"/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เอ็นพี ไบโอ เอนเนอร์ยี่ จำกัด)</w:t>
            </w:r>
          </w:p>
        </w:tc>
        <w:tc>
          <w:tcPr>
            <w:tcW w:w="963" w:type="dxa"/>
          </w:tcPr>
          <w:p w14:paraId="1767E48C" w14:textId="77777777" w:rsidR="00461FAE" w:rsidRDefault="00461FAE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7422121" w14:textId="5C9691E5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43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</w:tcPr>
          <w:p w14:paraId="6EFDDE41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C226E6" w14:textId="77777777" w:rsidR="00461FAE" w:rsidRDefault="00461FAE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C4459B4" w14:textId="07B786FC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43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14:paraId="05320C0F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1BF363DB" w14:textId="77777777" w:rsidR="00461FAE" w:rsidRDefault="00461FAE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  <w:rPr>
                <w:rFonts w:ascii="Angsana New" w:hAnsi="Angsana New"/>
                <w:sz w:val="30"/>
                <w:szCs w:val="30"/>
              </w:rPr>
            </w:pPr>
          </w:p>
          <w:p w14:paraId="6C0561BB" w14:textId="015B059F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  <w:rPr>
                <w:rFonts w:ascii="Angsana New" w:hAnsi="Angsana New"/>
                <w:sz w:val="30"/>
                <w:szCs w:val="30"/>
              </w:rPr>
            </w:pPr>
            <w:r w:rsidRPr="00086431">
              <w:rPr>
                <w:rFonts w:ascii="Angsana New" w:hAnsi="Angsana New"/>
                <w:sz w:val="30"/>
                <w:szCs w:val="30"/>
              </w:rPr>
              <w:t>1,440,000</w:t>
            </w:r>
          </w:p>
        </w:tc>
        <w:tc>
          <w:tcPr>
            <w:tcW w:w="241" w:type="dxa"/>
          </w:tcPr>
          <w:p w14:paraId="25832B50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B2F0653" w14:textId="77777777" w:rsidR="00461FAE" w:rsidRDefault="00461FAE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  <w:rPr>
                <w:rFonts w:ascii="Angsana New" w:hAnsi="Angsana New"/>
                <w:sz w:val="30"/>
                <w:szCs w:val="30"/>
              </w:rPr>
            </w:pPr>
          </w:p>
          <w:p w14:paraId="34215097" w14:textId="634A79C9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  <w:rPr>
                <w:rFonts w:ascii="Angsana New" w:hAnsi="Angsana New"/>
                <w:sz w:val="30"/>
                <w:szCs w:val="30"/>
              </w:rPr>
            </w:pPr>
            <w:r w:rsidRPr="00086431">
              <w:rPr>
                <w:rFonts w:ascii="Angsana New" w:hAnsi="Angsana New"/>
                <w:sz w:val="30"/>
                <w:szCs w:val="30"/>
              </w:rPr>
              <w:t>70,000</w:t>
            </w:r>
          </w:p>
        </w:tc>
        <w:tc>
          <w:tcPr>
            <w:tcW w:w="243" w:type="dxa"/>
          </w:tcPr>
          <w:p w14:paraId="7D1D70FE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3957F9" w14:textId="77777777" w:rsidR="00461FAE" w:rsidRDefault="00461FAE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  <w:p w14:paraId="6D84ACB1" w14:textId="16126856" w:rsidR="00421270" w:rsidRPr="00086431" w:rsidRDefault="001A3FF5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86431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1,439,998</w:t>
            </w:r>
          </w:p>
        </w:tc>
        <w:tc>
          <w:tcPr>
            <w:tcW w:w="236" w:type="dxa"/>
          </w:tcPr>
          <w:p w14:paraId="15E1FC36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4F54892F" w14:textId="77777777" w:rsidR="00461FAE" w:rsidRDefault="00461FAE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  <w:p w14:paraId="19956B7A" w14:textId="41F0D628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86431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69,998</w:t>
            </w:r>
          </w:p>
        </w:tc>
        <w:tc>
          <w:tcPr>
            <w:tcW w:w="241" w:type="dxa"/>
          </w:tcPr>
          <w:p w14:paraId="1448E238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DBAF3B5" w14:textId="77777777" w:rsidR="00461FAE" w:rsidRDefault="00461FAE" w:rsidP="00421270">
            <w:pPr>
              <w:pStyle w:val="a2"/>
              <w:tabs>
                <w:tab w:val="decimal" w:pos="83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B1B28FA" w14:textId="791FA2F1" w:rsidR="00421270" w:rsidRPr="00086431" w:rsidRDefault="001A3FF5" w:rsidP="00421270">
            <w:pPr>
              <w:pStyle w:val="a2"/>
              <w:tabs>
                <w:tab w:val="decimal" w:pos="83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86431">
              <w:rPr>
                <w:rFonts w:ascii="Angsana New" w:hAnsi="Angsana New"/>
                <w:sz w:val="30"/>
                <w:szCs w:val="30"/>
                <w:lang w:val="en-US"/>
              </w:rPr>
              <w:t>19,999</w:t>
            </w:r>
          </w:p>
        </w:tc>
        <w:tc>
          <w:tcPr>
            <w:tcW w:w="270" w:type="dxa"/>
          </w:tcPr>
          <w:p w14:paraId="6BFFE638" w14:textId="77777777" w:rsidR="00421270" w:rsidRPr="00A05AF7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1B21A2F" w14:textId="77777777" w:rsidR="00461FAE" w:rsidRDefault="00461FAE" w:rsidP="00421270">
            <w:pPr>
              <w:pStyle w:val="a2"/>
              <w:tabs>
                <w:tab w:val="decimal" w:pos="83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32FE5A8" w14:textId="18243FD9" w:rsidR="00421270" w:rsidRPr="00AE4238" w:rsidRDefault="00421270" w:rsidP="00421270">
            <w:pPr>
              <w:pStyle w:val="a2"/>
              <w:tabs>
                <w:tab w:val="decimal" w:pos="83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21270" w:rsidRPr="00D660EC" w14:paraId="3FF6FDAC" w14:textId="77777777" w:rsidTr="0032475A">
        <w:tc>
          <w:tcPr>
            <w:tcW w:w="4158" w:type="dxa"/>
          </w:tcPr>
          <w:p w14:paraId="27B31379" w14:textId="77777777" w:rsidR="00421270" w:rsidRPr="00A05AF7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3" w:type="dxa"/>
          </w:tcPr>
          <w:p w14:paraId="1BFEDF80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BD10379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C7F07DB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5D40A9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44868702" w14:textId="5981F9C1" w:rsidR="00421270" w:rsidRPr="00086431" w:rsidRDefault="001A3FF5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6431">
              <w:rPr>
                <w:rFonts w:ascii="Angsana New" w:hAnsi="Angsana New"/>
                <w:b/>
                <w:bCs/>
                <w:sz w:val="30"/>
                <w:szCs w:val="30"/>
              </w:rPr>
              <w:t>2,650,000</w:t>
            </w:r>
          </w:p>
        </w:tc>
        <w:tc>
          <w:tcPr>
            <w:tcW w:w="241" w:type="dxa"/>
          </w:tcPr>
          <w:p w14:paraId="77F63C0D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3C6AC73E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6431">
              <w:rPr>
                <w:rFonts w:ascii="Angsana New" w:hAnsi="Angsana New"/>
                <w:b/>
                <w:bCs/>
                <w:sz w:val="30"/>
                <w:szCs w:val="30"/>
              </w:rPr>
              <w:t>1,340,000</w:t>
            </w:r>
          </w:p>
        </w:tc>
        <w:tc>
          <w:tcPr>
            <w:tcW w:w="243" w:type="dxa"/>
          </w:tcPr>
          <w:p w14:paraId="676A6D90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FA178F" w14:textId="5F081B85" w:rsidR="00421270" w:rsidRPr="00086431" w:rsidRDefault="001A3FF5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86431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2,649,996</w:t>
            </w:r>
          </w:p>
        </w:tc>
        <w:tc>
          <w:tcPr>
            <w:tcW w:w="236" w:type="dxa"/>
          </w:tcPr>
          <w:p w14:paraId="2D66B885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9"/>
              </w:tabs>
              <w:spacing w:line="240" w:lineRule="auto"/>
              <w:ind w:left="-81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58C18BA0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81" w:right="-16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86431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1,339,994</w:t>
            </w:r>
          </w:p>
        </w:tc>
        <w:tc>
          <w:tcPr>
            <w:tcW w:w="241" w:type="dxa"/>
          </w:tcPr>
          <w:p w14:paraId="141653A4" w14:textId="77777777" w:rsidR="00421270" w:rsidRPr="00086431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1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7937E3D" w14:textId="17B8DC6B" w:rsidR="00421270" w:rsidRPr="00086431" w:rsidRDefault="001A3FF5" w:rsidP="00421270">
            <w:pPr>
              <w:pStyle w:val="a2"/>
              <w:tabs>
                <w:tab w:val="decimal" w:pos="839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864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25,999</w:t>
            </w:r>
          </w:p>
        </w:tc>
        <w:tc>
          <w:tcPr>
            <w:tcW w:w="270" w:type="dxa"/>
          </w:tcPr>
          <w:p w14:paraId="305EC4D3" w14:textId="77777777" w:rsidR="00421270" w:rsidRPr="00A05AF7" w:rsidRDefault="00421270" w:rsidP="00421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EB1A440" w14:textId="77777777" w:rsidR="00421270" w:rsidRPr="00AE4238" w:rsidRDefault="00421270" w:rsidP="00421270">
            <w:pPr>
              <w:pStyle w:val="a2"/>
              <w:tabs>
                <w:tab w:val="decimal" w:pos="839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16E81D6" w14:textId="77777777" w:rsidR="00591CD9" w:rsidRPr="00D660EC" w:rsidRDefault="00591CD9" w:rsidP="00081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14:paraId="077793C3" w14:textId="77777777" w:rsidR="006620BE" w:rsidRPr="00D660EC" w:rsidRDefault="0064263D" w:rsidP="00F43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p w14:paraId="116C48FB" w14:textId="77777777" w:rsidR="007A46C2" w:rsidRPr="00D660EC" w:rsidRDefault="007A46C2" w:rsidP="00F43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0" w:right="-43"/>
        <w:rPr>
          <w:rFonts w:ascii="Angsana New" w:hAnsi="Angsana New"/>
          <w:sz w:val="16"/>
          <w:szCs w:val="16"/>
        </w:rPr>
      </w:pPr>
    </w:p>
    <w:p w14:paraId="02387973" w14:textId="77777777" w:rsidR="00F76456" w:rsidRPr="00AE4238" w:rsidRDefault="00F76456" w:rsidP="00F43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  <w:r w:rsidRPr="00AE4238">
        <w:rPr>
          <w:rFonts w:ascii="Angsana New" w:hAnsi="Angsana New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5C4D3D1A" w14:textId="09046D11" w:rsidR="006055C5" w:rsidRPr="00812463" w:rsidRDefault="007A46C2" w:rsidP="0081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812463">
        <w:rPr>
          <w:rFonts w:ascii="Angsana New" w:hAnsi="Angsana New"/>
          <w:sz w:val="30"/>
          <w:szCs w:val="30"/>
        </w:rPr>
        <w:tab/>
      </w:r>
      <w:r w:rsidR="006055C5" w:rsidRPr="00812463">
        <w:rPr>
          <w:rFonts w:ascii="Angsana New" w:hAnsi="Angsana New"/>
          <w:sz w:val="30"/>
          <w:szCs w:val="30"/>
        </w:rPr>
        <w:tab/>
      </w:r>
      <w:r w:rsidR="006055C5" w:rsidRPr="0081246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57CC8EE" w14:textId="2E8CC752" w:rsidR="00812463" w:rsidRPr="00812463" w:rsidRDefault="00812463" w:rsidP="0081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</w:p>
    <w:p w14:paraId="09D8D582" w14:textId="5E8395C5" w:rsidR="00660FD5" w:rsidRDefault="00660FD5" w:rsidP="00605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79159395" w14:textId="4BCBC658" w:rsidR="00660FD5" w:rsidRDefault="00660FD5" w:rsidP="00605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C270888" w14:textId="77777777" w:rsidR="00FA2465" w:rsidRDefault="00FA2465" w:rsidP="00605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right="-43"/>
        <w:rPr>
          <w:rFonts w:ascii="Angsana New" w:hAnsi="Angsana New"/>
          <w:sz w:val="30"/>
          <w:szCs w:val="30"/>
        </w:rPr>
        <w:sectPr w:rsidR="00FA2465" w:rsidSect="00E730A9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35F5DA6" w14:textId="07CB63F1" w:rsidR="006E4664" w:rsidRDefault="00FA2465" w:rsidP="006E4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ตามมติที่ประชุมคณะกรรมการ </w:t>
      </w:r>
      <w:r w:rsidR="006E4664">
        <w:rPr>
          <w:rFonts w:ascii="Angsana New" w:hAnsi="Angsana New" w:hint="cs"/>
          <w:sz w:val="30"/>
          <w:szCs w:val="30"/>
          <w:cs/>
        </w:rPr>
        <w:t>ณ วันที่</w:t>
      </w:r>
      <w:r w:rsidR="003A6978">
        <w:rPr>
          <w:rFonts w:ascii="Angsana New" w:hAnsi="Angsana New" w:hint="cs"/>
          <w:sz w:val="30"/>
          <w:szCs w:val="30"/>
          <w:cs/>
        </w:rPr>
        <w:t xml:space="preserve"> </w:t>
      </w:r>
      <w:r w:rsidR="00280FE6">
        <w:rPr>
          <w:rFonts w:ascii="Angsana New" w:hAnsi="Angsana New"/>
          <w:sz w:val="30"/>
          <w:szCs w:val="30"/>
        </w:rPr>
        <w:t xml:space="preserve">20 </w:t>
      </w:r>
      <w:r w:rsidR="00280FE6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280FE6">
        <w:rPr>
          <w:rFonts w:ascii="Angsana New" w:hAnsi="Angsana New"/>
          <w:sz w:val="30"/>
          <w:szCs w:val="30"/>
        </w:rPr>
        <w:t>2563</w:t>
      </w:r>
      <w:r w:rsidR="006E4664">
        <w:rPr>
          <w:rFonts w:ascii="Angsana New" w:hAnsi="Angsana New"/>
          <w:sz w:val="30"/>
          <w:szCs w:val="30"/>
        </w:rPr>
        <w:t xml:space="preserve"> </w:t>
      </w:r>
      <w:r w:rsidR="006E4664">
        <w:rPr>
          <w:rFonts w:ascii="Angsana New" w:hAnsi="Angsana New" w:hint="cs"/>
          <w:sz w:val="30"/>
          <w:szCs w:val="30"/>
          <w:cs/>
        </w:rPr>
        <w:t>กลุ่มบริษัทได้มีการจัดโครงสร้างของบริษัทในกลุ่มใหม่ซึ่งถือเป็นการรวมธุรกิจภายใต้การควบคุมเดียวกัน ดังนี้</w:t>
      </w:r>
    </w:p>
    <w:p w14:paraId="6C988371" w14:textId="77777777" w:rsidR="006E4664" w:rsidRPr="00080677" w:rsidRDefault="006E4664" w:rsidP="006E4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20"/>
          <w:szCs w:val="20"/>
        </w:rPr>
      </w:pPr>
    </w:p>
    <w:p w14:paraId="31F77399" w14:textId="2EE99B33" w:rsidR="006E4664" w:rsidRPr="00FA2465" w:rsidRDefault="006E4664" w:rsidP="00FA246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  <w:r w:rsidRPr="00FA2465">
        <w:rPr>
          <w:rFonts w:ascii="Angsana New" w:hAnsi="Angsana New" w:hint="cs"/>
          <w:sz w:val="30"/>
          <w:szCs w:val="30"/>
          <w:cs/>
        </w:rPr>
        <w:t>โอนธุรกิจหญ้าเนเปียร์จากบริษัท</w:t>
      </w:r>
      <w:r w:rsidRPr="00FA2465">
        <w:rPr>
          <w:rFonts w:ascii="Angsana New" w:hAnsi="Angsana New"/>
          <w:sz w:val="30"/>
          <w:szCs w:val="30"/>
        </w:rPr>
        <w:t xml:space="preserve"> </w:t>
      </w:r>
      <w:r w:rsidRPr="00FA2465">
        <w:rPr>
          <w:rFonts w:ascii="Angsana New" w:hAnsi="Angsana New" w:hint="cs"/>
          <w:sz w:val="30"/>
          <w:szCs w:val="30"/>
          <w:cs/>
        </w:rPr>
        <w:t xml:space="preserve">อุบล ไบโอ เกษตร จำกัด (เดิมชื่อ บริษัท </w:t>
      </w:r>
      <w:r w:rsidRPr="00FA2465">
        <w:rPr>
          <w:rFonts w:ascii="Angsana New" w:hAnsi="Angsana New"/>
          <w:sz w:val="30"/>
          <w:szCs w:val="30"/>
          <w:cs/>
        </w:rPr>
        <w:t>อุบลเกษตรพลังงาน จำกัด</w:t>
      </w:r>
      <w:r w:rsidRPr="00FA2465">
        <w:rPr>
          <w:rFonts w:ascii="Angsana New" w:hAnsi="Angsana New" w:hint="cs"/>
          <w:sz w:val="30"/>
          <w:szCs w:val="30"/>
          <w:cs/>
        </w:rPr>
        <w:t xml:space="preserve">) ไปให้บริษัทอุบลไบโอ เอทานอล จำกัด (มหาชน) </w:t>
      </w:r>
      <w:r w:rsidR="00280FE6">
        <w:rPr>
          <w:rFonts w:ascii="Angsana New" w:hAnsi="Angsana New" w:hint="cs"/>
          <w:sz w:val="30"/>
          <w:szCs w:val="30"/>
          <w:cs/>
        </w:rPr>
        <w:t xml:space="preserve">โดยมีราคาซื้อขายเท่ากับ </w:t>
      </w:r>
      <w:r w:rsidR="00280FE6">
        <w:rPr>
          <w:rFonts w:ascii="Angsana New" w:hAnsi="Angsana New"/>
          <w:sz w:val="30"/>
          <w:szCs w:val="30"/>
        </w:rPr>
        <w:t xml:space="preserve">323 </w:t>
      </w:r>
      <w:r w:rsidR="00280FE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258EC">
        <w:rPr>
          <w:rFonts w:ascii="Angsana New" w:hAnsi="Angsana New" w:hint="cs"/>
          <w:sz w:val="30"/>
          <w:szCs w:val="30"/>
          <w:cs/>
        </w:rPr>
        <w:t>ทำให้</w:t>
      </w:r>
      <w:r w:rsidRPr="00FA2465">
        <w:rPr>
          <w:rFonts w:ascii="Angsana New" w:hAnsi="Angsana New" w:hint="cs"/>
          <w:sz w:val="30"/>
          <w:szCs w:val="30"/>
          <w:cs/>
        </w:rPr>
        <w:t xml:space="preserve">บริษัทอุบลไบโอ เอทานอล จำกัด (มหาชน) </w:t>
      </w:r>
      <w:r w:rsidR="00280FE6">
        <w:rPr>
          <w:rFonts w:ascii="Angsana New" w:hAnsi="Angsana New" w:hint="cs"/>
          <w:sz w:val="30"/>
          <w:szCs w:val="30"/>
          <w:cs/>
        </w:rPr>
        <w:t>ได้</w:t>
      </w:r>
      <w:r w:rsidRPr="00FA2465">
        <w:rPr>
          <w:rFonts w:ascii="Angsana New" w:hAnsi="Angsana New" w:hint="cs"/>
          <w:sz w:val="30"/>
          <w:szCs w:val="30"/>
          <w:cs/>
        </w:rPr>
        <w:t>มีการรับรู้ส่วน</w:t>
      </w:r>
      <w:r w:rsidR="00C96EC8">
        <w:rPr>
          <w:rFonts w:ascii="Angsana New" w:hAnsi="Angsana New" w:hint="cs"/>
          <w:sz w:val="30"/>
          <w:szCs w:val="30"/>
          <w:cs/>
        </w:rPr>
        <w:t>ต่ำกว่าทุน</w:t>
      </w:r>
      <w:r w:rsidRPr="00FA2465">
        <w:rPr>
          <w:rFonts w:ascii="Angsana New" w:hAnsi="Angsana New" w:hint="cs"/>
          <w:sz w:val="30"/>
          <w:szCs w:val="30"/>
          <w:cs/>
        </w:rPr>
        <w:t>จากการรวมกิจการภายใต้การควบคุมเดียวกัน ในส่วนของผู้ถือหุ้น</w:t>
      </w:r>
      <w:r w:rsidR="00280FE6"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FA2465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Pr="00FA2465">
        <w:rPr>
          <w:rFonts w:ascii="Angsana New" w:hAnsi="Angsana New"/>
          <w:sz w:val="30"/>
          <w:szCs w:val="30"/>
        </w:rPr>
        <w:t xml:space="preserve">14.72 </w:t>
      </w:r>
      <w:r w:rsidRPr="00FA2465">
        <w:rPr>
          <w:rFonts w:ascii="Angsana New" w:hAnsi="Angsana New" w:hint="cs"/>
          <w:sz w:val="30"/>
          <w:szCs w:val="30"/>
          <w:cs/>
        </w:rPr>
        <w:t>ล้านบาท</w:t>
      </w:r>
    </w:p>
    <w:p w14:paraId="02BD7677" w14:textId="397652B3" w:rsidR="00641ABB" w:rsidRDefault="00641ABB" w:rsidP="00E73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0B4F81F6" w14:textId="14496847" w:rsidR="00641ABB" w:rsidRDefault="00641ABB" w:rsidP="00101E3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โอนธุรกิจผลิตและจำหน่ายก๊าซชีวภาพและไฟฟ้าจากก๊าซชีวภาพจากบริษัท</w:t>
      </w:r>
      <w:r w:rsidR="00660FD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อุบลไบโอก๊าซ จำกัด ไปให้บริษัทอุบล ซันฟลาวเวอร์ จำกัด (เดิมชื่อ</w:t>
      </w:r>
      <w:r w:rsidR="00E45867">
        <w:rPr>
          <w:rFonts w:ascii="Angsana New" w:hAnsi="Angsana New" w:hint="cs"/>
          <w:sz w:val="30"/>
          <w:szCs w:val="30"/>
          <w:cs/>
        </w:rPr>
        <w:t xml:space="preserve"> </w:t>
      </w:r>
      <w:r w:rsidR="002A7A83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2A7A83" w:rsidRPr="002A7A83">
        <w:rPr>
          <w:rFonts w:ascii="Angsana New" w:hAnsi="Angsana New"/>
          <w:sz w:val="30"/>
          <w:szCs w:val="30"/>
          <w:cs/>
        </w:rPr>
        <w:t>เอ็นพี ไบโอ</w:t>
      </w:r>
      <w:r w:rsidR="002A7A83" w:rsidRPr="00101E3C">
        <w:rPr>
          <w:rFonts w:ascii="Angsana New" w:hAnsi="Angsana New"/>
          <w:sz w:val="30"/>
          <w:szCs w:val="30"/>
          <w:cs/>
        </w:rPr>
        <w:t>เอนเนอร์ยี่ จำกัด</w:t>
      </w:r>
      <w:r w:rsidRPr="00101E3C">
        <w:rPr>
          <w:rFonts w:ascii="Angsana New" w:hAnsi="Angsana New" w:hint="cs"/>
          <w:sz w:val="30"/>
          <w:szCs w:val="30"/>
          <w:cs/>
        </w:rPr>
        <w:t xml:space="preserve">) </w:t>
      </w:r>
      <w:r w:rsidR="00280FE6">
        <w:rPr>
          <w:rFonts w:ascii="Angsana New" w:hAnsi="Angsana New" w:hint="cs"/>
          <w:sz w:val="30"/>
          <w:szCs w:val="30"/>
          <w:cs/>
        </w:rPr>
        <w:t xml:space="preserve">โดยมีราคาซื้อขายเท่ากับ </w:t>
      </w:r>
      <w:r w:rsidR="00280FE6">
        <w:rPr>
          <w:rFonts w:ascii="Angsana New" w:hAnsi="Angsana New"/>
          <w:sz w:val="30"/>
          <w:szCs w:val="30"/>
        </w:rPr>
        <w:t xml:space="preserve">78 </w:t>
      </w:r>
      <w:r w:rsidR="00280FE6">
        <w:rPr>
          <w:rFonts w:ascii="Angsana New" w:hAnsi="Angsana New" w:hint="cs"/>
          <w:sz w:val="30"/>
          <w:szCs w:val="30"/>
          <w:cs/>
        </w:rPr>
        <w:t>ล้านบาท</w:t>
      </w:r>
      <w:r w:rsidRPr="00101E3C">
        <w:rPr>
          <w:rFonts w:ascii="Angsana New" w:hAnsi="Angsana New" w:hint="cs"/>
          <w:sz w:val="30"/>
          <w:szCs w:val="30"/>
          <w:cs/>
        </w:rPr>
        <w:t>และ</w:t>
      </w:r>
      <w:r w:rsidR="00280FE6">
        <w:rPr>
          <w:rFonts w:ascii="Angsana New" w:hAnsi="Angsana New"/>
          <w:sz w:val="30"/>
          <w:szCs w:val="30"/>
        </w:rPr>
        <w:br/>
      </w:r>
      <w:r w:rsidRPr="00101E3C">
        <w:rPr>
          <w:rFonts w:ascii="Angsana New" w:hAnsi="Angsana New" w:hint="cs"/>
          <w:sz w:val="30"/>
          <w:szCs w:val="30"/>
          <w:cs/>
        </w:rPr>
        <w:t>บริษัท</w:t>
      </w:r>
      <w:r w:rsidR="00660FD5">
        <w:rPr>
          <w:rFonts w:ascii="Angsana New" w:hAnsi="Angsana New"/>
          <w:sz w:val="30"/>
          <w:szCs w:val="30"/>
        </w:rPr>
        <w:t xml:space="preserve"> </w:t>
      </w:r>
      <w:r w:rsidRPr="00101E3C">
        <w:rPr>
          <w:rFonts w:ascii="Angsana New" w:hAnsi="Angsana New" w:hint="cs"/>
          <w:sz w:val="30"/>
          <w:szCs w:val="30"/>
          <w:cs/>
        </w:rPr>
        <w:t>อุบลไบโอก๊าซ จำกัด ได้จดทะเบียนเลิกบริษัท</w:t>
      </w:r>
      <w:r w:rsidR="00E45867" w:rsidRPr="00101E3C">
        <w:rPr>
          <w:rFonts w:ascii="Angsana New" w:hAnsi="Angsana New" w:hint="cs"/>
          <w:sz w:val="30"/>
          <w:szCs w:val="30"/>
          <w:cs/>
        </w:rPr>
        <w:t>กับกระทรวงพาณิชย์ ณ วันเดียวกัน</w:t>
      </w:r>
      <w:r w:rsidR="00FA2465">
        <w:rPr>
          <w:rFonts w:ascii="Angsana New" w:hAnsi="Angsana New" w:hint="cs"/>
          <w:sz w:val="30"/>
          <w:szCs w:val="30"/>
          <w:cs/>
        </w:rPr>
        <w:t>กับที่มีการโอนธุรกิจ</w:t>
      </w:r>
    </w:p>
    <w:p w14:paraId="174A7B20" w14:textId="77777777" w:rsidR="00FA2465" w:rsidRPr="00080677" w:rsidRDefault="00FA2465" w:rsidP="00FA2465">
      <w:pPr>
        <w:pStyle w:val="ListParagraph"/>
        <w:rPr>
          <w:rFonts w:ascii="Angsana New" w:hAnsi="Angsana New"/>
          <w:sz w:val="20"/>
          <w:szCs w:val="20"/>
        </w:rPr>
      </w:pPr>
    </w:p>
    <w:p w14:paraId="6714BCFD" w14:textId="1859E8B0" w:rsidR="00E45867" w:rsidRDefault="00E45867" w:rsidP="00641ABB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โอนธุรกิจโรงผลิตแป้งมันสำปะหลังจาก</w:t>
      </w:r>
      <w:r w:rsidR="00660FD5">
        <w:rPr>
          <w:rFonts w:ascii="Angsana New" w:hAnsi="Angsana New" w:hint="cs"/>
          <w:sz w:val="30"/>
          <w:szCs w:val="30"/>
          <w:cs/>
        </w:rPr>
        <w:t>บริษัท อุบล</w:t>
      </w:r>
      <w:r>
        <w:rPr>
          <w:rFonts w:ascii="Angsana New" w:hAnsi="Angsana New" w:hint="cs"/>
          <w:sz w:val="30"/>
          <w:szCs w:val="30"/>
          <w:cs/>
        </w:rPr>
        <w:t>ไบโอ เกษตร จำกัด (เดิมชื่อ</w:t>
      </w:r>
      <w:r w:rsidR="002A7A83">
        <w:rPr>
          <w:rFonts w:ascii="Angsana New" w:hAnsi="Angsana New" w:hint="cs"/>
          <w:sz w:val="30"/>
          <w:szCs w:val="30"/>
          <w:cs/>
        </w:rPr>
        <w:t xml:space="preserve"> 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45867">
        <w:rPr>
          <w:rFonts w:ascii="Angsana New" w:hAnsi="Angsana New"/>
          <w:sz w:val="30"/>
          <w:szCs w:val="30"/>
          <w:cs/>
        </w:rPr>
        <w:t>อุบลเกษตรพลังงาน จำกัด</w:t>
      </w:r>
      <w:r>
        <w:rPr>
          <w:rFonts w:ascii="Angsana New" w:hAnsi="Angsana New" w:hint="cs"/>
          <w:sz w:val="30"/>
          <w:szCs w:val="30"/>
          <w:cs/>
        </w:rPr>
        <w:t>) ไปให้บริษัท</w:t>
      </w:r>
      <w:r w:rsidR="00660FD5">
        <w:rPr>
          <w:rFonts w:ascii="Angsana New" w:hAnsi="Angsana New"/>
          <w:sz w:val="30"/>
          <w:szCs w:val="30"/>
        </w:rPr>
        <w:t xml:space="preserve"> </w:t>
      </w:r>
      <w:r w:rsidR="00FA678D">
        <w:rPr>
          <w:rFonts w:ascii="Angsana New" w:hAnsi="Angsana New" w:hint="cs"/>
          <w:sz w:val="30"/>
          <w:szCs w:val="30"/>
          <w:cs/>
        </w:rPr>
        <w:t xml:space="preserve">อุบล ซันฟลาวเวอร์ จำกัด (เดิมชื่อ บริษัท </w:t>
      </w:r>
      <w:r w:rsidR="00FA678D" w:rsidRPr="002A7A83">
        <w:rPr>
          <w:rFonts w:ascii="Angsana New" w:hAnsi="Angsana New"/>
          <w:sz w:val="30"/>
          <w:szCs w:val="30"/>
          <w:cs/>
        </w:rPr>
        <w:t xml:space="preserve">เอ็นพี ไบโอ </w:t>
      </w:r>
      <w:r w:rsidR="00FA678D" w:rsidRPr="00101E3C">
        <w:rPr>
          <w:rFonts w:ascii="Angsana New" w:hAnsi="Angsana New"/>
          <w:sz w:val="30"/>
          <w:szCs w:val="30"/>
          <w:cs/>
        </w:rPr>
        <w:t>เอนเนอร์ยี่ จำกัด</w:t>
      </w:r>
      <w:r w:rsidR="00FA678D" w:rsidRPr="00101E3C">
        <w:rPr>
          <w:rFonts w:ascii="Angsana New" w:hAnsi="Angsana New" w:hint="cs"/>
          <w:sz w:val="30"/>
          <w:szCs w:val="30"/>
          <w:cs/>
        </w:rPr>
        <w:t>)</w:t>
      </w:r>
      <w:r w:rsidR="00280FE6">
        <w:rPr>
          <w:rFonts w:ascii="Angsana New" w:hAnsi="Angsana New" w:hint="cs"/>
          <w:sz w:val="30"/>
          <w:szCs w:val="30"/>
          <w:cs/>
        </w:rPr>
        <w:t xml:space="preserve">โดยมีราคาซื้อขายเท่ากับ </w:t>
      </w:r>
      <w:r w:rsidR="00280FE6">
        <w:rPr>
          <w:rFonts w:ascii="Angsana New" w:hAnsi="Angsana New"/>
          <w:sz w:val="30"/>
          <w:szCs w:val="30"/>
        </w:rPr>
        <w:t xml:space="preserve">98 </w:t>
      </w:r>
      <w:r w:rsidR="00280FE6">
        <w:rPr>
          <w:rFonts w:ascii="Angsana New" w:hAnsi="Angsana New" w:hint="cs"/>
          <w:sz w:val="30"/>
          <w:szCs w:val="30"/>
          <w:cs/>
        </w:rPr>
        <w:t>ล้านบาท</w:t>
      </w:r>
      <w:r w:rsidR="00BE1F81">
        <w:rPr>
          <w:rFonts w:ascii="Angsana New" w:hAnsi="Angsana New" w:hint="cs"/>
          <w:sz w:val="30"/>
          <w:szCs w:val="30"/>
          <w:cs/>
        </w:rPr>
        <w:t xml:space="preserve"> เพื่อให้บริษัท</w:t>
      </w:r>
      <w:r w:rsidR="00660FD5">
        <w:rPr>
          <w:rFonts w:ascii="Angsana New" w:hAnsi="Angsana New"/>
          <w:sz w:val="30"/>
          <w:szCs w:val="30"/>
        </w:rPr>
        <w:t xml:space="preserve"> </w:t>
      </w:r>
      <w:r w:rsidR="00BE1F81">
        <w:rPr>
          <w:rFonts w:ascii="Angsana New" w:hAnsi="Angsana New" w:hint="cs"/>
          <w:sz w:val="30"/>
          <w:szCs w:val="30"/>
          <w:cs/>
        </w:rPr>
        <w:t xml:space="preserve">อุบล ไบโอ เกษตร จำกัด (เดิมชื่อ บริษัท </w:t>
      </w:r>
      <w:r w:rsidR="00BE1F81" w:rsidRPr="00E45867">
        <w:rPr>
          <w:rFonts w:ascii="Angsana New" w:hAnsi="Angsana New"/>
          <w:sz w:val="30"/>
          <w:szCs w:val="30"/>
          <w:cs/>
        </w:rPr>
        <w:t>อุบลเกษตรพลังงาน จำกัด</w:t>
      </w:r>
      <w:r w:rsidR="00FA2465">
        <w:rPr>
          <w:rFonts w:ascii="Angsana New" w:hAnsi="Angsana New"/>
          <w:sz w:val="30"/>
          <w:szCs w:val="30"/>
        </w:rPr>
        <w:t>)</w:t>
      </w:r>
      <w:r w:rsidR="00BE1F81">
        <w:rPr>
          <w:rFonts w:ascii="Angsana New" w:hAnsi="Angsana New" w:hint="cs"/>
          <w:sz w:val="30"/>
          <w:szCs w:val="30"/>
          <w:cs/>
        </w:rPr>
        <w:t xml:space="preserve"> สามารถรองรับ</w:t>
      </w:r>
      <w:r w:rsidR="00660FD5">
        <w:rPr>
          <w:rFonts w:ascii="Angsana New" w:hAnsi="Angsana New" w:hint="cs"/>
          <w:sz w:val="30"/>
          <w:szCs w:val="30"/>
          <w:cs/>
        </w:rPr>
        <w:t>การขยายตัวของ</w:t>
      </w:r>
      <w:r w:rsidR="00BE1F81">
        <w:rPr>
          <w:rFonts w:ascii="Angsana New" w:hAnsi="Angsana New" w:hint="cs"/>
          <w:sz w:val="30"/>
          <w:szCs w:val="30"/>
          <w:cs/>
        </w:rPr>
        <w:t>ธุรกิจใหม่ของกลุ่มบริษัท</w:t>
      </w:r>
      <w:r w:rsidR="00FA2465">
        <w:rPr>
          <w:rFonts w:ascii="Angsana New" w:hAnsi="Angsana New" w:hint="cs"/>
          <w:sz w:val="30"/>
          <w:szCs w:val="30"/>
          <w:cs/>
        </w:rPr>
        <w:t>ได้ในอนาคต</w:t>
      </w:r>
    </w:p>
    <w:p w14:paraId="4D8A6A08" w14:textId="00906588" w:rsidR="00D358AC" w:rsidRPr="00080677" w:rsidRDefault="00D358AC" w:rsidP="00D35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20"/>
          <w:szCs w:val="20"/>
        </w:rPr>
      </w:pPr>
    </w:p>
    <w:p w14:paraId="693720D2" w14:textId="6A6F4AB7" w:rsidR="00D358AC" w:rsidRDefault="00D358AC" w:rsidP="0072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จากการจัดโครงสร้างดังกล่าว ทำให้</w:t>
      </w:r>
      <w:r w:rsidR="007224BD">
        <w:rPr>
          <w:rFonts w:ascii="Angsana New" w:hAnsi="Angsana New" w:hint="cs"/>
          <w:sz w:val="30"/>
          <w:szCs w:val="30"/>
          <w:cs/>
        </w:rPr>
        <w:t xml:space="preserve"> </w:t>
      </w:r>
      <w:r w:rsidRPr="00641ABB">
        <w:rPr>
          <w:rFonts w:ascii="Angsana New" w:hAnsi="Angsana New" w:hint="cs"/>
          <w:sz w:val="30"/>
          <w:szCs w:val="30"/>
          <w:cs/>
        </w:rPr>
        <w:t>ณ</w:t>
      </w:r>
      <w:r>
        <w:rPr>
          <w:rFonts w:ascii="Angsana New" w:hAnsi="Angsana New" w:hint="cs"/>
          <w:sz w:val="30"/>
          <w:szCs w:val="30"/>
          <w:cs/>
        </w:rPr>
        <w:t xml:space="preserve">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="00660FD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อุบลไบโอเกษตร จำกัด มีผลขาดทุนสะสมจากการดำเนินงานในอดีตคงเหลือเป็นจำนวน </w:t>
      </w:r>
      <w:r>
        <w:rPr>
          <w:rFonts w:ascii="Angsana New" w:hAnsi="Angsana New"/>
          <w:sz w:val="30"/>
          <w:szCs w:val="30"/>
        </w:rPr>
        <w:t xml:space="preserve">630 </w:t>
      </w:r>
      <w:r>
        <w:rPr>
          <w:rFonts w:ascii="Angsana New" w:hAnsi="Angsana New" w:hint="cs"/>
          <w:sz w:val="30"/>
          <w:szCs w:val="30"/>
          <w:cs/>
        </w:rPr>
        <w:t>ล้านบาท ซึ่งเป็นข้อบ่งชี้ของการด้อยค่าของเงินลงทุนในบริษัทย่อย ฝ่ายบริหารจึงได้ทดสอบการด้อยค่า</w:t>
      </w:r>
      <w:r w:rsidR="0021705D" w:rsidRPr="0021705D">
        <w:rPr>
          <w:rFonts w:ascii="Angsana New" w:hAnsi="Angsana New"/>
          <w:sz w:val="30"/>
          <w:szCs w:val="30"/>
          <w:cs/>
        </w:rPr>
        <w:t xml:space="preserve">โดยได้ประเมินมูลค่าที่คาดว่าจะได้รับคืนโดยวิธีมูลค่าจากการใช้ ซึ่งประมาณจากการคิดลดกระแสเงินสดที่คาดว่าจะได้รับในอนาคตจากการใช้สินทรัพย์นั้นๆ ข้อสมมติสำคัญที่ฝ่ายบริหารใช้ในการประมาณกระแสเงินสดดังกล่าว ได้แก่ ปริมาณและราคาขายที่ประมาณโดยอาศัยประสบการณ์ในอดีตปรับปรุงด้วยแผนการดำเนินงานที่เปลี่ยนแปลงไปในอนาคต </w:t>
      </w:r>
      <w:r w:rsidR="00FA2465">
        <w:rPr>
          <w:rFonts w:ascii="Angsana New" w:hAnsi="Angsana New" w:hint="cs"/>
          <w:sz w:val="30"/>
          <w:szCs w:val="30"/>
          <w:cs/>
        </w:rPr>
        <w:t xml:space="preserve">ซึ่งรวมถึงแผนการขยายตลาดและประเภทของผลิตภัณฑ์ </w:t>
      </w:r>
      <w:r w:rsidR="0021705D" w:rsidRPr="0021705D">
        <w:rPr>
          <w:rFonts w:ascii="Angsana New" w:hAnsi="Angsana New"/>
          <w:sz w:val="30"/>
          <w:szCs w:val="30"/>
          <w:cs/>
        </w:rPr>
        <w:t>ต้นทุนการดำเนินงาน อัตราการเติบโตระยะยาว</w:t>
      </w:r>
      <w:r w:rsidR="00FA2465">
        <w:rPr>
          <w:rFonts w:ascii="Angsana New" w:hAnsi="Angsana New" w:hint="cs"/>
          <w:sz w:val="30"/>
          <w:szCs w:val="30"/>
          <w:cs/>
        </w:rPr>
        <w:t xml:space="preserve"> และมูลค่าของสินทรัพย์เมื่อเลิกใช้งาน</w:t>
      </w:r>
    </w:p>
    <w:p w14:paraId="02F3108E" w14:textId="77777777" w:rsidR="00D358AC" w:rsidRPr="00080677" w:rsidRDefault="00D358AC" w:rsidP="00D35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0"/>
          <w:szCs w:val="20"/>
        </w:rPr>
      </w:pPr>
    </w:p>
    <w:p w14:paraId="7DC84DD7" w14:textId="753175D8" w:rsidR="0021705D" w:rsidRPr="00D660EC" w:rsidRDefault="0021705D" w:rsidP="0021705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จากการทดสอบการด้อยค่าโดยใช้</w:t>
      </w:r>
      <w:r w:rsidR="00C96EC8">
        <w:rPr>
          <w:rFonts w:ascii="Angsana New" w:hAnsi="Angsana New" w:hint="cs"/>
          <w:sz w:val="30"/>
          <w:szCs w:val="30"/>
          <w:cs/>
        </w:rPr>
        <w:t>อัตราคิดลดจากต้นทุนเงินทุนถัวเฉลี่ยถ่วงน้ำหนัก</w:t>
      </w:r>
      <w:r w:rsidRPr="00AE4238">
        <w:rPr>
          <w:rFonts w:ascii="Angsana New" w:hAnsi="Angsana New"/>
          <w:sz w:val="30"/>
          <w:szCs w:val="30"/>
          <w:cs/>
        </w:rPr>
        <w:t xml:space="preserve">ที่อัตราร้อยละ </w:t>
      </w:r>
      <w:r w:rsidR="008E7DDA">
        <w:rPr>
          <w:rFonts w:ascii="Angsana New" w:hAnsi="Angsana New"/>
          <w:sz w:val="30"/>
          <w:szCs w:val="30"/>
        </w:rPr>
        <w:t>8.51</w:t>
      </w:r>
      <w:r w:rsidRPr="00AE4238">
        <w:rPr>
          <w:rFonts w:ascii="Angsana New" w:hAnsi="Angsana New"/>
          <w:sz w:val="30"/>
          <w:szCs w:val="30"/>
        </w:rPr>
        <w:t xml:space="preserve"> </w:t>
      </w:r>
      <w:r w:rsidRPr="00AE4238">
        <w:rPr>
          <w:rFonts w:ascii="Angsana New" w:hAnsi="Angsana New"/>
          <w:sz w:val="30"/>
          <w:szCs w:val="30"/>
          <w:cs/>
        </w:rPr>
        <w:t>การประมาณการมูลค่าที่จะได้รับคืนสูงกว่ามูลค่าตามบัญชี</w:t>
      </w:r>
      <w:r w:rsidR="00C96EC8">
        <w:rPr>
          <w:rFonts w:ascii="Angsana New" w:hAnsi="Angsana New" w:hint="cs"/>
          <w:sz w:val="30"/>
          <w:szCs w:val="30"/>
          <w:cs/>
        </w:rPr>
        <w:t xml:space="preserve"> ดังนั้นบริษัท</w:t>
      </w:r>
      <w:r w:rsidRPr="00AE4238">
        <w:rPr>
          <w:rFonts w:ascii="Angsana New" w:hAnsi="Angsana New"/>
          <w:sz w:val="30"/>
          <w:szCs w:val="30"/>
          <w:cs/>
        </w:rPr>
        <w:t>จึงไม่รับรู้ขาดทุนจากการด้อยค่าสำหรับเงินลงทุนในบริษัท</w:t>
      </w:r>
      <w:r>
        <w:rPr>
          <w:rFonts w:ascii="Angsana New" w:hAnsi="Angsana New" w:hint="cs"/>
          <w:sz w:val="30"/>
          <w:szCs w:val="30"/>
          <w:cs/>
        </w:rPr>
        <w:t xml:space="preserve"> อุบลซันฟลาวเวอร์ จำกัด</w:t>
      </w:r>
      <w:r w:rsidRPr="00AE4238">
        <w:rPr>
          <w:rFonts w:ascii="Angsana New" w:hAnsi="Angsana New"/>
          <w:sz w:val="30"/>
          <w:szCs w:val="30"/>
          <w:cs/>
        </w:rPr>
        <w:t xml:space="preserve">ในงบการเงินปี </w:t>
      </w:r>
      <w:r w:rsidRPr="00D660EC">
        <w:rPr>
          <w:rFonts w:ascii="Angsana New" w:hAnsi="Angsana New"/>
          <w:sz w:val="30"/>
          <w:szCs w:val="30"/>
        </w:rPr>
        <w:t> </w:t>
      </w:r>
      <w:r w:rsidRPr="00AE423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</w:p>
    <w:p w14:paraId="0B3B8353" w14:textId="77777777" w:rsidR="00253A31" w:rsidRPr="00080677" w:rsidRDefault="00253A31" w:rsidP="00D35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0"/>
          <w:szCs w:val="20"/>
        </w:rPr>
      </w:pPr>
    </w:p>
    <w:p w14:paraId="11CF9E46" w14:textId="77777777" w:rsidR="00E730A9" w:rsidRPr="001F4B81" w:rsidRDefault="00E730A9" w:rsidP="00E73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F4B81">
        <w:rPr>
          <w:rFonts w:ascii="Angsana New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4F7A3CB" w14:textId="77777777" w:rsidR="00E730A9" w:rsidRPr="00080677" w:rsidRDefault="00E730A9" w:rsidP="00E73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0"/>
          <w:szCs w:val="20"/>
        </w:rPr>
      </w:pPr>
    </w:p>
    <w:p w14:paraId="0B537DB6" w14:textId="6B5A44DF" w:rsidR="00E730A9" w:rsidRDefault="00E730A9" w:rsidP="00E73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812463">
        <w:rPr>
          <w:rFonts w:ascii="Angsana New" w:hAnsi="Angsana New"/>
          <w:spacing w:val="-4"/>
          <w:sz w:val="30"/>
          <w:szCs w:val="30"/>
          <w:cs/>
        </w:rPr>
        <w:t>การเปลี่ยนแปลงใน</w:t>
      </w:r>
      <w:r w:rsidR="004119D5">
        <w:rPr>
          <w:rFonts w:ascii="Angsana New" w:hAnsi="Angsana New" w:hint="cs"/>
          <w:spacing w:val="-4"/>
          <w:sz w:val="30"/>
          <w:szCs w:val="30"/>
          <w:cs/>
        </w:rPr>
        <w:t>อัตราคิดลดร้อยละ</w:t>
      </w:r>
      <w:r w:rsidRPr="0081246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119D5">
        <w:rPr>
          <w:rFonts w:ascii="Angsana New" w:hAnsi="Angsana New"/>
          <w:spacing w:val="-4"/>
          <w:sz w:val="30"/>
          <w:szCs w:val="30"/>
        </w:rPr>
        <w:t xml:space="preserve">5.66 </w:t>
      </w:r>
      <w:r w:rsidRPr="00812463">
        <w:rPr>
          <w:rFonts w:ascii="Angsana New" w:hAnsi="Angsana New"/>
          <w:spacing w:val="-4"/>
          <w:sz w:val="30"/>
          <w:szCs w:val="30"/>
          <w:cs/>
        </w:rPr>
        <w:t>โดยถือว่าข้อสมมติอื่นๆ คงที่ จะมีผล</w:t>
      </w:r>
      <w:r w:rsidR="004119D5">
        <w:rPr>
          <w:rFonts w:ascii="Angsana New" w:hAnsi="Angsana New" w:hint="cs"/>
          <w:spacing w:val="-4"/>
          <w:sz w:val="30"/>
          <w:szCs w:val="30"/>
          <w:cs/>
        </w:rPr>
        <w:t>ทำให้</w:t>
      </w:r>
      <w:r w:rsidRPr="00812463">
        <w:rPr>
          <w:rFonts w:ascii="Angsana New" w:hAnsi="Angsana New"/>
          <w:spacing w:val="-4"/>
          <w:sz w:val="30"/>
          <w:szCs w:val="30"/>
          <w:cs/>
        </w:rPr>
        <w:t>มูลค่า</w:t>
      </w:r>
      <w:r w:rsidR="004119D5">
        <w:rPr>
          <w:rFonts w:ascii="Angsana New" w:hAnsi="Angsana New" w:hint="cs"/>
          <w:spacing w:val="-4"/>
          <w:sz w:val="30"/>
          <w:szCs w:val="30"/>
          <w:cs/>
        </w:rPr>
        <w:t>ตามบัญชี</w:t>
      </w:r>
      <w:r w:rsidRPr="00812463">
        <w:rPr>
          <w:rFonts w:ascii="Angsana New" w:hAnsi="Angsana New"/>
          <w:spacing w:val="-4"/>
          <w:sz w:val="30"/>
          <w:szCs w:val="30"/>
          <w:cs/>
        </w:rPr>
        <w:t>ของเงินลงทุนในบริษัท</w:t>
      </w:r>
      <w:r w:rsidR="00812463" w:rsidRPr="00812463">
        <w:rPr>
          <w:rFonts w:ascii="Angsana New" w:hAnsi="Angsana New" w:hint="cs"/>
          <w:spacing w:val="-4"/>
          <w:sz w:val="30"/>
          <w:szCs w:val="30"/>
          <w:cs/>
        </w:rPr>
        <w:t xml:space="preserve"> อุบลซันฟลาวเวอร์</w:t>
      </w:r>
      <w:r w:rsidR="00812463">
        <w:rPr>
          <w:rFonts w:ascii="Angsana New" w:hAnsi="Angsana New" w:hint="cs"/>
          <w:sz w:val="30"/>
          <w:szCs w:val="30"/>
          <w:cs/>
        </w:rPr>
        <w:t xml:space="preserve"> จำกัด </w:t>
      </w:r>
      <w:r w:rsidRPr="00AE4238">
        <w:rPr>
          <w:rFonts w:ascii="Angsana New" w:hAnsi="Angsana New"/>
          <w:sz w:val="30"/>
          <w:szCs w:val="30"/>
          <w:cs/>
        </w:rPr>
        <w:t xml:space="preserve">เท่ากับมูลค่าที่คาดว่าจะได้รับคืน </w:t>
      </w:r>
    </w:p>
    <w:p w14:paraId="6B3FB85C" w14:textId="77777777" w:rsidR="00660FD5" w:rsidRDefault="00660FD5" w:rsidP="00640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right="-43"/>
        <w:rPr>
          <w:rFonts w:ascii="Angsana New" w:hAnsi="Angsana New"/>
          <w:b/>
          <w:bCs/>
        </w:rPr>
      </w:pPr>
    </w:p>
    <w:p w14:paraId="5613DE87" w14:textId="2F4AFFAF" w:rsidR="00660FD5" w:rsidRPr="00AE4238" w:rsidRDefault="00660FD5" w:rsidP="00640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right="-43"/>
        <w:rPr>
          <w:rFonts w:ascii="Angsana New" w:hAnsi="Angsana New"/>
          <w:b/>
          <w:bCs/>
        </w:rPr>
        <w:sectPr w:rsidR="00660FD5" w:rsidRPr="00AE4238" w:rsidSect="00253A31">
          <w:pgSz w:w="11909" w:h="16834" w:code="9"/>
          <w:pgMar w:top="1152" w:right="1109" w:bottom="1152" w:left="691" w:header="720" w:footer="720" w:gutter="0"/>
          <w:cols w:space="708"/>
          <w:docGrid w:linePitch="360"/>
        </w:sectPr>
      </w:pPr>
    </w:p>
    <w:p w14:paraId="534CB4E3" w14:textId="76A4C829" w:rsidR="00F84D0B" w:rsidRPr="00D660EC" w:rsidRDefault="00F84D0B" w:rsidP="00271618">
      <w:pPr>
        <w:pStyle w:val="a"/>
        <w:tabs>
          <w:tab w:val="clear" w:pos="1080"/>
        </w:tabs>
        <w:ind w:left="540" w:hanging="540"/>
        <w:jc w:val="both"/>
        <w:rPr>
          <w:rFonts w:ascii="Angsana New" w:hAnsi="Angsana New" w:cs="Angsana New"/>
          <w:b/>
          <w:bCs/>
          <w:lang w:val="en-US"/>
        </w:rPr>
      </w:pPr>
      <w:r w:rsidRPr="00AE4238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27532A">
        <w:rPr>
          <w:rFonts w:ascii="Angsana New" w:hAnsi="Angsana New" w:cs="Angsana New"/>
          <w:b/>
          <w:bCs/>
          <w:lang w:val="en-US"/>
        </w:rPr>
        <w:t>0</w:t>
      </w:r>
      <w:r w:rsidR="00DF5706" w:rsidRPr="00AE4238">
        <w:rPr>
          <w:rFonts w:ascii="Angsana New" w:hAnsi="Angsana New" w:cs="Angsana New"/>
          <w:b/>
          <w:bCs/>
          <w:lang w:val="en-US"/>
        </w:rPr>
        <w:tab/>
      </w:r>
      <w:r w:rsidRPr="00474774">
        <w:rPr>
          <w:rFonts w:ascii="Angsana New" w:hAnsi="Angsana New" w:cs="Angsana New"/>
          <w:b/>
          <w:bCs/>
          <w:cs/>
          <w:lang w:val="en-US"/>
        </w:rPr>
        <w:t>ที่ดิน อาคารและอุปกรณ์</w:t>
      </w:r>
      <w:r w:rsidRPr="00AE4238">
        <w:rPr>
          <w:rFonts w:ascii="Angsana New" w:hAnsi="Angsana New" w:cs="Angsana New"/>
          <w:b/>
          <w:bCs/>
          <w:cs/>
          <w:lang w:val="en-US"/>
        </w:rPr>
        <w:t xml:space="preserve"> </w:t>
      </w:r>
      <w:r w:rsidR="003B5E7A" w:rsidRPr="00AE4238">
        <w:rPr>
          <w:rFonts w:ascii="Angsana New" w:hAnsi="Angsana New" w:cs="Angsana New"/>
          <w:b/>
          <w:bCs/>
          <w:cs/>
          <w:lang w:val="en-US"/>
        </w:rPr>
        <w:t xml:space="preserve">  </w:t>
      </w:r>
    </w:p>
    <w:p w14:paraId="40C44C1F" w14:textId="77777777" w:rsidR="007624E5" w:rsidRPr="00D660EC" w:rsidRDefault="007624E5" w:rsidP="00271618">
      <w:pPr>
        <w:pStyle w:val="a"/>
        <w:tabs>
          <w:tab w:val="clear" w:pos="1080"/>
        </w:tabs>
        <w:ind w:left="540" w:hanging="540"/>
        <w:jc w:val="both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tbl>
      <w:tblPr>
        <w:tblW w:w="14950" w:type="dxa"/>
        <w:tblInd w:w="-25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2"/>
        <w:gridCol w:w="1000"/>
        <w:gridCol w:w="236"/>
        <w:gridCol w:w="1070"/>
        <w:gridCol w:w="275"/>
        <w:gridCol w:w="1169"/>
        <w:gridCol w:w="269"/>
        <w:gridCol w:w="1169"/>
        <w:gridCol w:w="239"/>
        <w:gridCol w:w="1112"/>
        <w:gridCol w:w="239"/>
        <w:gridCol w:w="39"/>
        <w:gridCol w:w="1005"/>
        <w:gridCol w:w="239"/>
        <w:gridCol w:w="1369"/>
        <w:gridCol w:w="239"/>
        <w:gridCol w:w="1029"/>
        <w:gridCol w:w="239"/>
        <w:gridCol w:w="1061"/>
      </w:tblGrid>
      <w:tr w:rsidR="00F91DF7" w:rsidRPr="00D660EC" w14:paraId="6C2681AF" w14:textId="77777777" w:rsidTr="00A043BA">
        <w:trPr>
          <w:trHeight w:val="389"/>
          <w:tblHeader/>
        </w:trPr>
        <w:tc>
          <w:tcPr>
            <w:tcW w:w="987" w:type="pct"/>
          </w:tcPr>
          <w:p w14:paraId="45A90B11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013" w:type="pct"/>
            <w:gridSpan w:val="18"/>
          </w:tcPr>
          <w:p w14:paraId="011A61CC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F91DF7" w:rsidRPr="00D660EC" w14:paraId="0F579806" w14:textId="77777777" w:rsidTr="00A043BA">
        <w:trPr>
          <w:tblHeader/>
        </w:trPr>
        <w:tc>
          <w:tcPr>
            <w:tcW w:w="987" w:type="pct"/>
          </w:tcPr>
          <w:p w14:paraId="1C4A07B8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4" w:type="pct"/>
          </w:tcPr>
          <w:p w14:paraId="5F16E77F" w14:textId="77777777" w:rsidR="00F91DF7" w:rsidRPr="00AE4238" w:rsidRDefault="00F91DF7" w:rsidP="00F9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9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9" w:type="pct"/>
          </w:tcPr>
          <w:p w14:paraId="0CBBE22F" w14:textId="77777777" w:rsidR="00F91DF7" w:rsidRPr="00D660E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1EE0DFE5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" w:type="pct"/>
          </w:tcPr>
          <w:p w14:paraId="33FA1E39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1D6635DE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อาคารโรงงาน</w:t>
            </w:r>
          </w:p>
        </w:tc>
        <w:tc>
          <w:tcPr>
            <w:tcW w:w="90" w:type="pct"/>
            <w:tcBorders>
              <w:bottom w:val="nil"/>
            </w:tcBorders>
          </w:tcPr>
          <w:p w14:paraId="752D5239" w14:textId="77777777" w:rsidR="00F91DF7" w:rsidRPr="00D660E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66B846F8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46879872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5AF02D05" w14:textId="77777777" w:rsidR="00F91DF7" w:rsidRPr="00AE4238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4AFC1054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9" w:type="pct"/>
            <w:gridSpan w:val="2"/>
            <w:tcBorders>
              <w:bottom w:val="nil"/>
            </w:tcBorders>
          </w:tcPr>
          <w:p w14:paraId="430B357D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200FE77C" w14:textId="77777777" w:rsidR="00F91DF7" w:rsidRPr="00D660E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1D30492E" w14:textId="77777777" w:rsidR="00F91DF7" w:rsidRPr="00AE4238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34" w:right="-15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เครื่องมือเครื่องใช้</w:t>
            </w:r>
          </w:p>
        </w:tc>
        <w:tc>
          <w:tcPr>
            <w:tcW w:w="80" w:type="pct"/>
            <w:tcBorders>
              <w:bottom w:val="nil"/>
            </w:tcBorders>
          </w:tcPr>
          <w:p w14:paraId="607427FA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</w:tcPr>
          <w:p w14:paraId="632E797C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08F777D2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18BC6ABD" w14:textId="77777777" w:rsidR="00F91DF7" w:rsidRPr="00EA75AA" w:rsidRDefault="00F91DF7" w:rsidP="00F9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13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91DF7" w:rsidRPr="00D660EC" w14:paraId="7AC53B71" w14:textId="77777777" w:rsidTr="00A043BA">
        <w:trPr>
          <w:tblHeader/>
        </w:trPr>
        <w:tc>
          <w:tcPr>
            <w:tcW w:w="987" w:type="pct"/>
          </w:tcPr>
          <w:p w14:paraId="2E6FDCF9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4" w:type="pct"/>
          </w:tcPr>
          <w:p w14:paraId="147CF82E" w14:textId="77777777" w:rsidR="00F91DF7" w:rsidRPr="00AE4238" w:rsidRDefault="00F91DF7" w:rsidP="00F9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9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ที่ดินและ</w:t>
            </w:r>
          </w:p>
        </w:tc>
        <w:tc>
          <w:tcPr>
            <w:tcW w:w="79" w:type="pct"/>
          </w:tcPr>
          <w:p w14:paraId="1949A746" w14:textId="77777777" w:rsidR="00F91DF7" w:rsidRPr="00D660E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39A2E280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" w:type="pct"/>
          </w:tcPr>
          <w:p w14:paraId="38D81993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5559E468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</w:tc>
        <w:tc>
          <w:tcPr>
            <w:tcW w:w="90" w:type="pct"/>
            <w:tcBorders>
              <w:bottom w:val="nil"/>
            </w:tcBorders>
          </w:tcPr>
          <w:p w14:paraId="749C58F9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2D0E3794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1576EAA1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0E13EF5E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2DD2AA90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9" w:type="pct"/>
            <w:gridSpan w:val="2"/>
            <w:tcBorders>
              <w:bottom w:val="nil"/>
            </w:tcBorders>
          </w:tcPr>
          <w:p w14:paraId="05E61FBF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685C9629" w14:textId="77777777" w:rsidR="00F91DF7" w:rsidRPr="00D660E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42F99071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เครื่องตกแต่ง</w:t>
            </w:r>
          </w:p>
        </w:tc>
        <w:tc>
          <w:tcPr>
            <w:tcW w:w="80" w:type="pct"/>
            <w:tcBorders>
              <w:bottom w:val="nil"/>
            </w:tcBorders>
          </w:tcPr>
          <w:p w14:paraId="7B2707F4" w14:textId="77777777" w:rsidR="00F91DF7" w:rsidRPr="00D660E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</w:tcPr>
          <w:p w14:paraId="236911BB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80" w:type="pct"/>
            <w:tcBorders>
              <w:bottom w:val="nil"/>
            </w:tcBorders>
          </w:tcPr>
          <w:p w14:paraId="10D9F09A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13F00A3B" w14:textId="77777777" w:rsidR="00F91DF7" w:rsidRPr="00EA75AA" w:rsidRDefault="00F91DF7" w:rsidP="00F9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13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91DF7" w:rsidRPr="00D660EC" w14:paraId="203CE201" w14:textId="77777777" w:rsidTr="00A043BA">
        <w:trPr>
          <w:tblHeader/>
        </w:trPr>
        <w:tc>
          <w:tcPr>
            <w:tcW w:w="987" w:type="pct"/>
          </w:tcPr>
          <w:p w14:paraId="7B865F39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1"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4" w:type="pct"/>
          </w:tcPr>
          <w:p w14:paraId="6D00139A" w14:textId="77777777" w:rsidR="00F91DF7" w:rsidRPr="00EA75AA" w:rsidRDefault="00F91DF7" w:rsidP="00F9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79" w:type="pct"/>
          </w:tcPr>
          <w:p w14:paraId="36FCEB90" w14:textId="77777777" w:rsidR="00F91DF7" w:rsidRPr="00D660E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1FE5CD74" w14:textId="77777777" w:rsidR="00F91DF7" w:rsidRPr="00EA75AA" w:rsidRDefault="008051BC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ต้นทุน</w:t>
            </w:r>
          </w:p>
        </w:tc>
        <w:tc>
          <w:tcPr>
            <w:tcW w:w="92" w:type="pct"/>
          </w:tcPr>
          <w:p w14:paraId="4E07A252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15EB130F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90" w:type="pct"/>
            <w:tcBorders>
              <w:bottom w:val="nil"/>
            </w:tcBorders>
          </w:tcPr>
          <w:p w14:paraId="7646F62C" w14:textId="77777777" w:rsidR="00F91DF7" w:rsidRPr="00D660E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1B5EDA04" w14:textId="77777777" w:rsidR="00F91DF7" w:rsidRPr="00AE4238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ระบบ</w:t>
            </w:r>
          </w:p>
        </w:tc>
        <w:tc>
          <w:tcPr>
            <w:tcW w:w="80" w:type="pct"/>
            <w:tcBorders>
              <w:bottom w:val="nil"/>
            </w:tcBorders>
          </w:tcPr>
          <w:p w14:paraId="20DE91D0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158CA18C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4F1E2830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9" w:type="pct"/>
            <w:gridSpan w:val="2"/>
            <w:tcBorders>
              <w:bottom w:val="nil"/>
            </w:tcBorders>
          </w:tcPr>
          <w:p w14:paraId="52F89958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261FB1FE" w14:textId="77777777" w:rsidR="00F91DF7" w:rsidRPr="00D660E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28FC1BC4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</w:tc>
        <w:tc>
          <w:tcPr>
            <w:tcW w:w="80" w:type="pct"/>
            <w:tcBorders>
              <w:bottom w:val="nil"/>
            </w:tcBorders>
          </w:tcPr>
          <w:p w14:paraId="6AC1F469" w14:textId="77777777" w:rsidR="00F91DF7" w:rsidRPr="00D660E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</w:tcPr>
          <w:p w14:paraId="2DCA418E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 xml:space="preserve">ระหว่าง </w:t>
            </w:r>
          </w:p>
        </w:tc>
        <w:tc>
          <w:tcPr>
            <w:tcW w:w="80" w:type="pct"/>
            <w:tcBorders>
              <w:bottom w:val="nil"/>
            </w:tcBorders>
          </w:tcPr>
          <w:p w14:paraId="43419D28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4736E6B1" w14:textId="77777777" w:rsidR="00F91DF7" w:rsidRPr="00EA75AA" w:rsidRDefault="00F91DF7" w:rsidP="00F9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13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91DF7" w:rsidRPr="001F24D4" w14:paraId="1CD43F03" w14:textId="77777777" w:rsidTr="00A043BA">
        <w:trPr>
          <w:tblHeader/>
        </w:trPr>
        <w:tc>
          <w:tcPr>
            <w:tcW w:w="987" w:type="pct"/>
          </w:tcPr>
          <w:p w14:paraId="5AB701B3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4" w:type="pct"/>
          </w:tcPr>
          <w:p w14:paraId="39C918DA" w14:textId="77777777" w:rsidR="00F91DF7" w:rsidRPr="00EA75AA" w:rsidRDefault="00F91DF7" w:rsidP="00F9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9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79" w:type="pct"/>
          </w:tcPr>
          <w:p w14:paraId="72CB4174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58" w:type="pct"/>
          </w:tcPr>
          <w:p w14:paraId="7A9AEC4F" w14:textId="77777777" w:rsidR="00F91DF7" w:rsidRPr="00EA75AA" w:rsidRDefault="008051BC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หญ้าเนเปียร์</w:t>
            </w:r>
          </w:p>
        </w:tc>
        <w:tc>
          <w:tcPr>
            <w:tcW w:w="92" w:type="pct"/>
          </w:tcPr>
          <w:p w14:paraId="24688591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58D8D0AF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อาคาร</w:t>
            </w:r>
          </w:p>
        </w:tc>
        <w:tc>
          <w:tcPr>
            <w:tcW w:w="90" w:type="pct"/>
            <w:tcBorders>
              <w:bottom w:val="nil"/>
            </w:tcBorders>
          </w:tcPr>
          <w:p w14:paraId="10CAAE95" w14:textId="77777777" w:rsidR="00F91DF7" w:rsidRPr="00D660E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4A9837E9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สาธารณูปโภค</w:t>
            </w:r>
          </w:p>
        </w:tc>
        <w:tc>
          <w:tcPr>
            <w:tcW w:w="80" w:type="pct"/>
            <w:tcBorders>
              <w:bottom w:val="nil"/>
            </w:tcBorders>
          </w:tcPr>
          <w:p w14:paraId="4CA5BECF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0D95EAE3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80" w:type="pct"/>
            <w:tcBorders>
              <w:bottom w:val="nil"/>
            </w:tcBorders>
          </w:tcPr>
          <w:p w14:paraId="4B60B838" w14:textId="77777777" w:rsidR="00F91DF7" w:rsidRPr="00D660E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9" w:type="pct"/>
            <w:gridSpan w:val="2"/>
            <w:tcBorders>
              <w:bottom w:val="nil"/>
            </w:tcBorders>
          </w:tcPr>
          <w:p w14:paraId="58880732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80" w:type="pct"/>
            <w:tcBorders>
              <w:bottom w:val="nil"/>
            </w:tcBorders>
          </w:tcPr>
          <w:p w14:paraId="7588F49C" w14:textId="77777777" w:rsidR="00F91DF7" w:rsidRPr="00D660E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221CF0A5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อุปกรณ์โรงงาน</w:t>
            </w:r>
          </w:p>
        </w:tc>
        <w:tc>
          <w:tcPr>
            <w:tcW w:w="80" w:type="pct"/>
            <w:tcBorders>
              <w:bottom w:val="nil"/>
            </w:tcBorders>
          </w:tcPr>
          <w:p w14:paraId="4B48BA0A" w14:textId="77777777" w:rsidR="00F91DF7" w:rsidRPr="00D660E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</w:tcPr>
          <w:p w14:paraId="4015F224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80" w:type="pct"/>
            <w:tcBorders>
              <w:bottom w:val="nil"/>
            </w:tcBorders>
          </w:tcPr>
          <w:p w14:paraId="24F7271F" w14:textId="77777777" w:rsidR="00F91DF7" w:rsidRPr="00D660E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38A49426" w14:textId="77777777" w:rsidR="00F91DF7" w:rsidRPr="00EA75AA" w:rsidRDefault="00F91DF7" w:rsidP="00F9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4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F91DF7" w:rsidRPr="00D660EC" w14:paraId="495D24CF" w14:textId="77777777" w:rsidTr="00A043BA">
        <w:trPr>
          <w:tblHeader/>
        </w:trPr>
        <w:tc>
          <w:tcPr>
            <w:tcW w:w="987" w:type="pct"/>
          </w:tcPr>
          <w:p w14:paraId="15821B54" w14:textId="77777777" w:rsidR="00F91DF7" w:rsidRPr="00D660EC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4013" w:type="pct"/>
            <w:gridSpan w:val="18"/>
          </w:tcPr>
          <w:p w14:paraId="3B5F12B3" w14:textId="77777777" w:rsidR="00F91DF7" w:rsidRPr="00EA75AA" w:rsidRDefault="00F91DF7" w:rsidP="00F9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133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AE4238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F91DF7" w:rsidRPr="00D660EC" w14:paraId="22425088" w14:textId="77777777" w:rsidTr="00A043BA">
        <w:tc>
          <w:tcPr>
            <w:tcW w:w="987" w:type="pct"/>
          </w:tcPr>
          <w:p w14:paraId="1559F37E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ราคาทุน</w:t>
            </w:r>
          </w:p>
        </w:tc>
        <w:tc>
          <w:tcPr>
            <w:tcW w:w="334" w:type="pct"/>
          </w:tcPr>
          <w:p w14:paraId="36DED788" w14:textId="77777777" w:rsidR="00F91DF7" w:rsidRPr="00EA75AA" w:rsidRDefault="00F91DF7" w:rsidP="00F9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9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</w:tcPr>
          <w:p w14:paraId="1DFF3D12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63D6AC03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pct"/>
          </w:tcPr>
          <w:p w14:paraId="3D91CC14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1D4EDEB4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pct"/>
            <w:tcBorders>
              <w:bottom w:val="nil"/>
            </w:tcBorders>
          </w:tcPr>
          <w:p w14:paraId="75C26525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3DAF40C4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075470A7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4D727B27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3BEB61C2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50121A1B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61805459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1330D2AC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530EB905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</w:tcPr>
          <w:p w14:paraId="76DCD8EB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117AA2FD" w14:textId="77777777" w:rsidR="00F91DF7" w:rsidRPr="00EA75AA" w:rsidRDefault="00F91DF7" w:rsidP="0049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28CB81E1" w14:textId="77777777" w:rsidR="00F91DF7" w:rsidRPr="00EA75AA" w:rsidRDefault="00F91DF7" w:rsidP="00F9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320" w:lineRule="exact"/>
              <w:ind w:left="-126" w:right="133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271CC" w:rsidRPr="00D660EC" w14:paraId="74A7B0BC" w14:textId="77777777" w:rsidTr="00A043BA">
        <w:tc>
          <w:tcPr>
            <w:tcW w:w="987" w:type="pct"/>
          </w:tcPr>
          <w:p w14:paraId="6518494C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AE4238">
              <w:rPr>
                <w:rFonts w:ascii="Angsana New" w:hAnsi="Angsana New"/>
                <w:sz w:val="27"/>
                <w:szCs w:val="27"/>
                <w:cs/>
              </w:rPr>
              <w:t xml:space="preserve">มกราคม </w:t>
            </w:r>
            <w:r w:rsidRPr="00AE423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334" w:type="pct"/>
          </w:tcPr>
          <w:p w14:paraId="6FC0C4EB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986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544</w:t>
            </w:r>
          </w:p>
        </w:tc>
        <w:tc>
          <w:tcPr>
            <w:tcW w:w="79" w:type="pct"/>
          </w:tcPr>
          <w:p w14:paraId="514F632E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6D9CC6A2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25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368</w:t>
            </w:r>
          </w:p>
        </w:tc>
        <w:tc>
          <w:tcPr>
            <w:tcW w:w="92" w:type="pct"/>
          </w:tcPr>
          <w:p w14:paraId="327D1669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03D180CE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1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356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496</w:t>
            </w:r>
          </w:p>
        </w:tc>
        <w:tc>
          <w:tcPr>
            <w:tcW w:w="90" w:type="pct"/>
            <w:tcBorders>
              <w:bottom w:val="nil"/>
            </w:tcBorders>
          </w:tcPr>
          <w:p w14:paraId="17471D54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1E3CE5BA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1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245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348</w:t>
            </w:r>
          </w:p>
        </w:tc>
        <w:tc>
          <w:tcPr>
            <w:tcW w:w="80" w:type="pct"/>
            <w:tcBorders>
              <w:bottom w:val="nil"/>
            </w:tcBorders>
          </w:tcPr>
          <w:p w14:paraId="2145CB9E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0DA124F9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2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668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483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7A141D40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70B31450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340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727</w:t>
            </w:r>
          </w:p>
        </w:tc>
        <w:tc>
          <w:tcPr>
            <w:tcW w:w="80" w:type="pct"/>
            <w:tcBorders>
              <w:bottom w:val="nil"/>
            </w:tcBorders>
          </w:tcPr>
          <w:p w14:paraId="211F28D7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436E899C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686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328</w:t>
            </w:r>
          </w:p>
        </w:tc>
        <w:tc>
          <w:tcPr>
            <w:tcW w:w="80" w:type="pct"/>
            <w:tcBorders>
              <w:bottom w:val="nil"/>
            </w:tcBorders>
          </w:tcPr>
          <w:p w14:paraId="02A206C8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1CEAE9B8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left="-130"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190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505</w:t>
            </w:r>
          </w:p>
        </w:tc>
        <w:tc>
          <w:tcPr>
            <w:tcW w:w="80" w:type="pct"/>
            <w:tcBorders>
              <w:bottom w:val="nil"/>
            </w:tcBorders>
          </w:tcPr>
          <w:p w14:paraId="7B15011F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6FD90BD4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7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499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799</w:t>
            </w:r>
          </w:p>
        </w:tc>
      </w:tr>
      <w:tr w:rsidR="008271CC" w:rsidRPr="00D660EC" w14:paraId="6D1DF4D9" w14:textId="77777777" w:rsidTr="00A043BA">
        <w:tc>
          <w:tcPr>
            <w:tcW w:w="987" w:type="pct"/>
          </w:tcPr>
          <w:p w14:paraId="60340BB7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334" w:type="pct"/>
          </w:tcPr>
          <w:p w14:paraId="47B24937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554</w:t>
            </w:r>
          </w:p>
        </w:tc>
        <w:tc>
          <w:tcPr>
            <w:tcW w:w="79" w:type="pct"/>
          </w:tcPr>
          <w:p w14:paraId="1DAFA5BD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76760691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28E6F0BF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3EAEA3D5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112</w:t>
            </w:r>
          </w:p>
        </w:tc>
        <w:tc>
          <w:tcPr>
            <w:tcW w:w="90" w:type="pct"/>
            <w:tcBorders>
              <w:bottom w:val="nil"/>
            </w:tcBorders>
          </w:tcPr>
          <w:p w14:paraId="4CCFF10E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605F7549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866</w:t>
            </w:r>
          </w:p>
        </w:tc>
        <w:tc>
          <w:tcPr>
            <w:tcW w:w="80" w:type="pct"/>
            <w:tcBorders>
              <w:bottom w:val="nil"/>
            </w:tcBorders>
          </w:tcPr>
          <w:p w14:paraId="49234B22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6A063A7B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2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891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0BFE6671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39ACA3CA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2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132</w:t>
            </w:r>
          </w:p>
        </w:tc>
        <w:tc>
          <w:tcPr>
            <w:tcW w:w="80" w:type="pct"/>
            <w:tcBorders>
              <w:bottom w:val="nil"/>
            </w:tcBorders>
          </w:tcPr>
          <w:p w14:paraId="2F1452B4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39B58075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2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930</w:t>
            </w:r>
          </w:p>
        </w:tc>
        <w:tc>
          <w:tcPr>
            <w:tcW w:w="80" w:type="pct"/>
            <w:tcBorders>
              <w:bottom w:val="nil"/>
            </w:tcBorders>
          </w:tcPr>
          <w:p w14:paraId="030DE3C5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46E7B92F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172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195</w:t>
            </w:r>
          </w:p>
        </w:tc>
        <w:tc>
          <w:tcPr>
            <w:tcW w:w="80" w:type="pct"/>
            <w:tcBorders>
              <w:bottom w:val="nil"/>
            </w:tcBorders>
          </w:tcPr>
          <w:p w14:paraId="42B817E5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2B79722D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right="130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181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680</w:t>
            </w:r>
          </w:p>
        </w:tc>
      </w:tr>
      <w:tr w:rsidR="008271CC" w:rsidRPr="00D660EC" w14:paraId="47A7D090" w14:textId="77777777" w:rsidTr="00A043BA">
        <w:tc>
          <w:tcPr>
            <w:tcW w:w="987" w:type="pct"/>
          </w:tcPr>
          <w:p w14:paraId="31471421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 xml:space="preserve">โอน </w:t>
            </w:r>
            <w:r w:rsidR="00A043BA">
              <w:rPr>
                <w:rFonts w:ascii="Angsana New" w:hAnsi="Angsana New"/>
                <w:sz w:val="27"/>
                <w:szCs w:val="27"/>
              </w:rPr>
              <w:t>-</w:t>
            </w:r>
            <w:r w:rsidRPr="00AE4238">
              <w:rPr>
                <w:rFonts w:ascii="Angsana New" w:hAnsi="Angsana New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334" w:type="pct"/>
          </w:tcPr>
          <w:p w14:paraId="0EDC1407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9" w:type="pct"/>
          </w:tcPr>
          <w:p w14:paraId="2BF90272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0ADFA835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4144B619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040AA372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14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741</w:t>
            </w:r>
          </w:p>
        </w:tc>
        <w:tc>
          <w:tcPr>
            <w:tcW w:w="90" w:type="pct"/>
            <w:tcBorders>
              <w:bottom w:val="nil"/>
            </w:tcBorders>
          </w:tcPr>
          <w:p w14:paraId="272CEF08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01DADC9A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164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479</w:t>
            </w:r>
          </w:p>
        </w:tc>
        <w:tc>
          <w:tcPr>
            <w:tcW w:w="80" w:type="pct"/>
            <w:tcBorders>
              <w:bottom w:val="nil"/>
            </w:tcBorders>
          </w:tcPr>
          <w:p w14:paraId="444DB97E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74D1DD6E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71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547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3228C0D2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6079F581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0" w:type="pct"/>
            <w:tcBorders>
              <w:bottom w:val="nil"/>
            </w:tcBorders>
          </w:tcPr>
          <w:p w14:paraId="41CC3F10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  <w:vAlign w:val="bottom"/>
          </w:tcPr>
          <w:p w14:paraId="539C238D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25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460</w:t>
            </w:r>
          </w:p>
        </w:tc>
        <w:tc>
          <w:tcPr>
            <w:tcW w:w="80" w:type="pct"/>
            <w:tcBorders>
              <w:bottom w:val="nil"/>
            </w:tcBorders>
          </w:tcPr>
          <w:p w14:paraId="280CB0CA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09E703B0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(276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227)</w:t>
            </w:r>
          </w:p>
        </w:tc>
        <w:tc>
          <w:tcPr>
            <w:tcW w:w="80" w:type="pct"/>
            <w:tcBorders>
              <w:bottom w:val="nil"/>
            </w:tcBorders>
          </w:tcPr>
          <w:p w14:paraId="7E85234B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54A7E277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271CC" w:rsidRPr="00D660EC" w14:paraId="2F02CD85" w14:textId="77777777" w:rsidTr="00A043BA">
        <w:tc>
          <w:tcPr>
            <w:tcW w:w="987" w:type="pct"/>
          </w:tcPr>
          <w:p w14:paraId="0BF8FC48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334" w:type="pct"/>
          </w:tcPr>
          <w:p w14:paraId="69F31312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(1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449)</w:t>
            </w:r>
          </w:p>
        </w:tc>
        <w:tc>
          <w:tcPr>
            <w:tcW w:w="79" w:type="pct"/>
          </w:tcPr>
          <w:p w14:paraId="2D2F8D3B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1449D54C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(19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659)</w:t>
            </w:r>
          </w:p>
        </w:tc>
        <w:tc>
          <w:tcPr>
            <w:tcW w:w="92" w:type="pct"/>
          </w:tcPr>
          <w:p w14:paraId="6F88754F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61095A73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(221)</w:t>
            </w:r>
          </w:p>
        </w:tc>
        <w:tc>
          <w:tcPr>
            <w:tcW w:w="90" w:type="pct"/>
            <w:tcBorders>
              <w:bottom w:val="nil"/>
            </w:tcBorders>
          </w:tcPr>
          <w:p w14:paraId="3EDFC645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29C60C66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right="70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(313)</w:t>
            </w:r>
          </w:p>
        </w:tc>
        <w:tc>
          <w:tcPr>
            <w:tcW w:w="80" w:type="pct"/>
            <w:tcBorders>
              <w:bottom w:val="nil"/>
            </w:tcBorders>
          </w:tcPr>
          <w:p w14:paraId="2DD67BE6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185BEE0A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(45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840)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19C7B40D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1D5315F7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(2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521)</w:t>
            </w:r>
          </w:p>
        </w:tc>
        <w:tc>
          <w:tcPr>
            <w:tcW w:w="80" w:type="pct"/>
            <w:tcBorders>
              <w:bottom w:val="nil"/>
            </w:tcBorders>
          </w:tcPr>
          <w:p w14:paraId="177E63E6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66CB26C0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(36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713)</w:t>
            </w:r>
          </w:p>
        </w:tc>
        <w:tc>
          <w:tcPr>
            <w:tcW w:w="80" w:type="pct"/>
            <w:tcBorders>
              <w:bottom w:val="nil"/>
            </w:tcBorders>
          </w:tcPr>
          <w:p w14:paraId="1A9A766F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32BE3C45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(59)</w:t>
            </w:r>
          </w:p>
        </w:tc>
        <w:tc>
          <w:tcPr>
            <w:tcW w:w="80" w:type="pct"/>
            <w:tcBorders>
              <w:bottom w:val="nil"/>
            </w:tcBorders>
          </w:tcPr>
          <w:p w14:paraId="471AE288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6D714F79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(106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775)</w:t>
            </w:r>
          </w:p>
        </w:tc>
      </w:tr>
      <w:tr w:rsidR="008271CC" w:rsidRPr="00D660EC" w14:paraId="48BB5818" w14:textId="77777777" w:rsidTr="00A043BA">
        <w:tc>
          <w:tcPr>
            <w:tcW w:w="987" w:type="pct"/>
            <w:tcBorders>
              <w:top w:val="nil"/>
              <w:bottom w:val="nil"/>
            </w:tcBorders>
          </w:tcPr>
          <w:p w14:paraId="199324D6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ขายและเช่ากลับคืน</w:t>
            </w:r>
          </w:p>
        </w:tc>
        <w:tc>
          <w:tcPr>
            <w:tcW w:w="334" w:type="pct"/>
            <w:tcBorders>
              <w:top w:val="nil"/>
              <w:bottom w:val="nil"/>
            </w:tcBorders>
          </w:tcPr>
          <w:p w14:paraId="3CF8DE17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26CE29C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</w:tcPr>
          <w:p w14:paraId="163E54BD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704596DF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top w:val="nil"/>
              <w:bottom w:val="nil"/>
            </w:tcBorders>
          </w:tcPr>
          <w:p w14:paraId="38B9DC67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pct"/>
            <w:tcBorders>
              <w:top w:val="nil"/>
              <w:bottom w:val="nil"/>
            </w:tcBorders>
          </w:tcPr>
          <w:p w14:paraId="4D492AC4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91" w:type="pct"/>
            <w:tcBorders>
              <w:top w:val="nil"/>
              <w:bottom w:val="nil"/>
            </w:tcBorders>
          </w:tcPr>
          <w:p w14:paraId="0AFA88C2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485D2F00" w14:textId="77777777" w:rsidR="008271CC" w:rsidRPr="00EA75AA" w:rsidRDefault="008271CC" w:rsidP="008271CC">
            <w:pPr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</w:tcPr>
          <w:p w14:paraId="39E0F981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22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981</w:t>
            </w: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</w:tcPr>
          <w:p w14:paraId="06D08FED" w14:textId="77777777" w:rsidR="008271CC" w:rsidRPr="00EA75AA" w:rsidRDefault="008271CC" w:rsidP="008271CC">
            <w:pPr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36" w:type="pct"/>
            <w:tcBorders>
              <w:top w:val="nil"/>
              <w:bottom w:val="nil"/>
            </w:tcBorders>
          </w:tcPr>
          <w:p w14:paraId="0A2E2435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272FC612" w14:textId="77777777" w:rsidR="008271CC" w:rsidRPr="00EA75AA" w:rsidRDefault="008271CC" w:rsidP="008271CC">
            <w:pPr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ECE5895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7D29473C" w14:textId="77777777" w:rsidR="008271CC" w:rsidRPr="00EA75AA" w:rsidRDefault="008271CC" w:rsidP="008271CC">
            <w:pPr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44" w:type="pct"/>
            <w:tcBorders>
              <w:top w:val="nil"/>
              <w:bottom w:val="nil"/>
            </w:tcBorders>
            <w:vAlign w:val="bottom"/>
          </w:tcPr>
          <w:p w14:paraId="339EB36C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6A55FBFE" w14:textId="77777777" w:rsidR="008271CC" w:rsidRPr="00EA75AA" w:rsidRDefault="008271CC" w:rsidP="008271CC">
            <w:pPr>
              <w:spacing w:line="320" w:lineRule="exact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5" w:type="pct"/>
            <w:tcBorders>
              <w:top w:val="nil"/>
              <w:bottom w:val="nil"/>
            </w:tcBorders>
          </w:tcPr>
          <w:p w14:paraId="7FB11D3B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22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981</w:t>
            </w:r>
          </w:p>
        </w:tc>
      </w:tr>
      <w:tr w:rsidR="008271CC" w:rsidRPr="00D660EC" w14:paraId="20A6A80F" w14:textId="77777777" w:rsidTr="00A043BA">
        <w:tc>
          <w:tcPr>
            <w:tcW w:w="987" w:type="pct"/>
            <w:tcBorders>
              <w:top w:val="nil"/>
              <w:bottom w:val="nil"/>
            </w:tcBorders>
          </w:tcPr>
          <w:p w14:paraId="562F6DB4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2562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และ</w:t>
            </w:r>
          </w:p>
        </w:tc>
        <w:tc>
          <w:tcPr>
            <w:tcW w:w="334" w:type="pct"/>
            <w:tcBorders>
              <w:top w:val="single" w:sz="4" w:space="0" w:color="auto"/>
              <w:bottom w:val="nil"/>
            </w:tcBorders>
          </w:tcPr>
          <w:p w14:paraId="74907C30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5F9298F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</w:tcPr>
          <w:p w14:paraId="22BC30FD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28B00BD0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nil"/>
            </w:tcBorders>
          </w:tcPr>
          <w:p w14:paraId="04C2035B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</w:tcPr>
          <w:p w14:paraId="220776E7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nil"/>
            </w:tcBorders>
          </w:tcPr>
          <w:p w14:paraId="13694247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482066C6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nil"/>
            </w:tcBorders>
          </w:tcPr>
          <w:p w14:paraId="1E1390A0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</w:tcPr>
          <w:p w14:paraId="6FA003AB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nil"/>
            </w:tcBorders>
          </w:tcPr>
          <w:p w14:paraId="68B9A424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34DADE02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nil"/>
            </w:tcBorders>
          </w:tcPr>
          <w:p w14:paraId="4B83BFE7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1865DE35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nil"/>
            </w:tcBorders>
            <w:vAlign w:val="bottom"/>
          </w:tcPr>
          <w:p w14:paraId="170A5034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left="-130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01B3902B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nil"/>
            </w:tcBorders>
          </w:tcPr>
          <w:p w14:paraId="60AE7AB7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8271CC" w:rsidRPr="00D660EC" w14:paraId="07DAE3DF" w14:textId="77777777" w:rsidTr="00A043BA">
        <w:tc>
          <w:tcPr>
            <w:tcW w:w="987" w:type="pct"/>
            <w:tcBorders>
              <w:bottom w:val="nil"/>
            </w:tcBorders>
          </w:tcPr>
          <w:p w14:paraId="348A0F4E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1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334" w:type="pct"/>
            <w:tcBorders>
              <w:bottom w:val="nil"/>
            </w:tcBorders>
          </w:tcPr>
          <w:p w14:paraId="2F7A0498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985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649</w:t>
            </w:r>
          </w:p>
        </w:tc>
        <w:tc>
          <w:tcPr>
            <w:tcW w:w="79" w:type="pct"/>
            <w:tcBorders>
              <w:bottom w:val="nil"/>
            </w:tcBorders>
          </w:tcPr>
          <w:p w14:paraId="770F0C37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17548162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709</w:t>
            </w:r>
          </w:p>
        </w:tc>
        <w:tc>
          <w:tcPr>
            <w:tcW w:w="92" w:type="pct"/>
            <w:tcBorders>
              <w:bottom w:val="nil"/>
            </w:tcBorders>
          </w:tcPr>
          <w:p w14:paraId="1FF4598E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7C1C64F7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371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128</w:t>
            </w:r>
          </w:p>
        </w:tc>
        <w:tc>
          <w:tcPr>
            <w:tcW w:w="90" w:type="pct"/>
            <w:tcBorders>
              <w:bottom w:val="nil"/>
            </w:tcBorders>
          </w:tcPr>
          <w:p w14:paraId="685A4366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69D8A101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410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380</w:t>
            </w:r>
          </w:p>
        </w:tc>
        <w:tc>
          <w:tcPr>
            <w:tcW w:w="80" w:type="pct"/>
            <w:tcBorders>
              <w:bottom w:val="nil"/>
            </w:tcBorders>
          </w:tcPr>
          <w:p w14:paraId="36A5945B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09393D9B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720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062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73FD0EEA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4E321C45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340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338</w:t>
            </w:r>
          </w:p>
        </w:tc>
        <w:tc>
          <w:tcPr>
            <w:tcW w:w="80" w:type="pct"/>
            <w:tcBorders>
              <w:bottom w:val="nil"/>
            </w:tcBorders>
          </w:tcPr>
          <w:p w14:paraId="7373673E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2D4CB01C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678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005</w:t>
            </w:r>
          </w:p>
        </w:tc>
        <w:tc>
          <w:tcPr>
            <w:tcW w:w="80" w:type="pct"/>
            <w:tcBorders>
              <w:bottom w:val="nil"/>
            </w:tcBorders>
          </w:tcPr>
          <w:p w14:paraId="720CDBF0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725E881C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left="-130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86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414</w:t>
            </w:r>
          </w:p>
        </w:tc>
        <w:tc>
          <w:tcPr>
            <w:tcW w:w="80" w:type="pct"/>
            <w:tcBorders>
              <w:bottom w:val="nil"/>
            </w:tcBorders>
          </w:tcPr>
          <w:p w14:paraId="2F98992D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0C3928B2" w14:textId="77777777" w:rsidR="008271CC" w:rsidRPr="00EA75AA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597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685</w:t>
            </w:r>
          </w:p>
        </w:tc>
      </w:tr>
      <w:tr w:rsidR="008A75B9" w:rsidRPr="00D660EC" w14:paraId="140EEFEC" w14:textId="77777777" w:rsidTr="00A043BA">
        <w:tc>
          <w:tcPr>
            <w:tcW w:w="987" w:type="pct"/>
            <w:tcBorders>
              <w:bottom w:val="nil"/>
            </w:tcBorders>
          </w:tcPr>
          <w:p w14:paraId="7364A61E" w14:textId="77777777" w:rsidR="008A75B9" w:rsidRPr="00C82AB3" w:rsidRDefault="008A75B9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การรับรู้สินทรัพย์สิทธิการใช้จากการ</w:t>
            </w:r>
          </w:p>
          <w:p w14:paraId="7745D15E" w14:textId="77777777" w:rsidR="008A75B9" w:rsidRPr="00AE4238" w:rsidRDefault="008A75B9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 xml:space="preserve">   ถือปฏิบัติตาม </w:t>
            </w:r>
            <w:r w:rsidRPr="00C82AB3">
              <w:rPr>
                <w:rFonts w:ascii="Angsana New" w:hAnsi="Angsana New"/>
                <w:sz w:val="27"/>
                <w:szCs w:val="27"/>
              </w:rPr>
              <w:t xml:space="preserve">TFRS </w:t>
            </w:r>
            <w:r w:rsidRPr="00AE4238">
              <w:rPr>
                <w:rFonts w:ascii="Angsana New" w:hAnsi="Angsana New"/>
                <w:sz w:val="27"/>
                <w:szCs w:val="27"/>
              </w:rPr>
              <w:t>16</w:t>
            </w:r>
            <w:r w:rsidRPr="00AE4238">
              <w:rPr>
                <w:rFonts w:ascii="Angsana New" w:hAnsi="Angsana New"/>
                <w:sz w:val="27"/>
                <w:szCs w:val="27"/>
                <w:cs/>
              </w:rPr>
              <w:t xml:space="preserve"> เป็นครั้งแรก 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4C7E08BF" w14:textId="77777777" w:rsidR="008A75B9" w:rsidRPr="00A043BA" w:rsidRDefault="008A75B9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</w:p>
          <w:p w14:paraId="1A225C22" w14:textId="359157C4" w:rsidR="00A043BA" w:rsidRPr="00A043BA" w:rsidRDefault="00E7645B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</w:tcPr>
          <w:p w14:paraId="3335488A" w14:textId="77777777" w:rsidR="008A75B9" w:rsidRPr="00A043BA" w:rsidRDefault="008A75B9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1E2C94DA" w14:textId="77777777" w:rsidR="008A75B9" w:rsidRPr="00A043BA" w:rsidRDefault="008A75B9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  <w:p w14:paraId="2F5723F2" w14:textId="23E0C50F" w:rsidR="00A043BA" w:rsidRPr="00A043BA" w:rsidRDefault="00E7645B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3D0ACFF5" w14:textId="77777777" w:rsidR="008A75B9" w:rsidRPr="00EA75AA" w:rsidRDefault="008A75B9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62D8CA0F" w14:textId="77777777" w:rsidR="008A75B9" w:rsidRPr="00A043BA" w:rsidRDefault="008A75B9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  <w:p w14:paraId="31CC9C68" w14:textId="76EB35F3" w:rsidR="00A043BA" w:rsidRPr="00A043BA" w:rsidRDefault="00E7645B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16,897</w:t>
            </w:r>
          </w:p>
        </w:tc>
        <w:tc>
          <w:tcPr>
            <w:tcW w:w="90" w:type="pct"/>
            <w:tcBorders>
              <w:bottom w:val="nil"/>
            </w:tcBorders>
          </w:tcPr>
          <w:p w14:paraId="11991E65" w14:textId="77777777" w:rsidR="008A75B9" w:rsidRPr="00A043BA" w:rsidRDefault="008A75B9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3A2FCFA6" w14:textId="77777777" w:rsidR="008A75B9" w:rsidRPr="00A043BA" w:rsidRDefault="008A75B9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  <w:p w14:paraId="573DEDAB" w14:textId="00F4958A" w:rsidR="00A043BA" w:rsidRPr="00A043BA" w:rsidRDefault="00E7645B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0" w:type="pct"/>
            <w:tcBorders>
              <w:bottom w:val="nil"/>
            </w:tcBorders>
          </w:tcPr>
          <w:p w14:paraId="7DD39534" w14:textId="77777777" w:rsidR="008A75B9" w:rsidRPr="00A043BA" w:rsidRDefault="008A75B9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390FF529" w14:textId="77777777" w:rsidR="008A75B9" w:rsidRPr="00A043BA" w:rsidRDefault="008A75B9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</w:p>
          <w:p w14:paraId="343CF6BE" w14:textId="42196E61" w:rsidR="00A043BA" w:rsidRPr="00A043BA" w:rsidRDefault="00E7645B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21D2B07D" w14:textId="77777777" w:rsidR="008A75B9" w:rsidRPr="00A043BA" w:rsidRDefault="008A75B9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2AC9809B" w14:textId="77777777" w:rsidR="008A75B9" w:rsidRPr="00A043BA" w:rsidRDefault="008A75B9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  <w:p w14:paraId="0F5781F1" w14:textId="66CDE462" w:rsidR="00A043BA" w:rsidRPr="00A043BA" w:rsidRDefault="00E7645B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45,018</w:t>
            </w:r>
          </w:p>
        </w:tc>
        <w:tc>
          <w:tcPr>
            <w:tcW w:w="80" w:type="pct"/>
            <w:tcBorders>
              <w:bottom w:val="nil"/>
            </w:tcBorders>
          </w:tcPr>
          <w:p w14:paraId="2B20C6E8" w14:textId="77777777" w:rsidR="008A75B9" w:rsidRPr="00A043BA" w:rsidRDefault="008A75B9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237B6948" w14:textId="77777777" w:rsidR="008A75B9" w:rsidRPr="00A043BA" w:rsidRDefault="008A75B9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  <w:p w14:paraId="5082AF12" w14:textId="0E9574E7" w:rsidR="00A043BA" w:rsidRPr="00A043BA" w:rsidRDefault="00E7645B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1,549</w:t>
            </w:r>
          </w:p>
        </w:tc>
        <w:tc>
          <w:tcPr>
            <w:tcW w:w="80" w:type="pct"/>
            <w:tcBorders>
              <w:bottom w:val="nil"/>
            </w:tcBorders>
          </w:tcPr>
          <w:p w14:paraId="40831D0E" w14:textId="77777777" w:rsidR="008A75B9" w:rsidRPr="00A043BA" w:rsidRDefault="008A75B9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vAlign w:val="bottom"/>
          </w:tcPr>
          <w:p w14:paraId="00FE81EC" w14:textId="64AC4F43" w:rsidR="008A75B9" w:rsidRPr="00A043BA" w:rsidRDefault="00E7645B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0" w:type="pct"/>
            <w:tcBorders>
              <w:bottom w:val="nil"/>
            </w:tcBorders>
          </w:tcPr>
          <w:p w14:paraId="3ECAFA6C" w14:textId="77777777" w:rsidR="008A75B9" w:rsidRPr="00A043BA" w:rsidRDefault="008A75B9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0BF5EA37" w14:textId="77777777" w:rsidR="008A75B9" w:rsidRPr="00A043BA" w:rsidRDefault="008A75B9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right="130"/>
              <w:rPr>
                <w:rFonts w:ascii="Angsana New" w:hAnsi="Angsana New"/>
                <w:sz w:val="27"/>
                <w:szCs w:val="27"/>
              </w:rPr>
            </w:pPr>
          </w:p>
          <w:p w14:paraId="7426EAE9" w14:textId="7F9295FF" w:rsidR="00A043BA" w:rsidRPr="00A043BA" w:rsidRDefault="00E7645B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right="13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63,464</w:t>
            </w:r>
          </w:p>
        </w:tc>
      </w:tr>
      <w:tr w:rsidR="00A043BA" w:rsidRPr="00D660EC" w14:paraId="159C9202" w14:textId="77777777" w:rsidTr="00A043BA">
        <w:trPr>
          <w:trHeight w:val="335"/>
        </w:trPr>
        <w:tc>
          <w:tcPr>
            <w:tcW w:w="987" w:type="pct"/>
            <w:tcBorders>
              <w:bottom w:val="nil"/>
            </w:tcBorders>
          </w:tcPr>
          <w:p w14:paraId="1C16ED34" w14:textId="77777777" w:rsidR="00A043BA" w:rsidRPr="00A043B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043B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  <w:r w:rsidRPr="00A043B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1 </w:t>
            </w:r>
            <w:r w:rsidRPr="00A043B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A043B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2563 - </w:t>
            </w:r>
            <w:r w:rsidRPr="00A043B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ปรับปรุง</w:t>
            </w:r>
            <w:r w:rsidRPr="00A043B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ใหม่</w:t>
            </w:r>
          </w:p>
        </w:tc>
        <w:tc>
          <w:tcPr>
            <w:tcW w:w="334" w:type="pct"/>
            <w:tcBorders>
              <w:top w:val="single" w:sz="4" w:space="0" w:color="auto"/>
              <w:bottom w:val="nil"/>
            </w:tcBorders>
          </w:tcPr>
          <w:p w14:paraId="3696ADC5" w14:textId="5A58E4A1" w:rsidR="00A043BA" w:rsidRPr="00756A26" w:rsidRDefault="0018330F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6A26">
              <w:rPr>
                <w:rFonts w:ascii="Angsana New" w:hAnsi="Angsana New"/>
                <w:b/>
                <w:bCs/>
                <w:sz w:val="27"/>
                <w:szCs w:val="27"/>
              </w:rPr>
              <w:t>985,649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D953C27" w14:textId="77777777" w:rsidR="00A043BA" w:rsidRPr="00756A26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</w:tcPr>
          <w:p w14:paraId="713178FC" w14:textId="54E90828" w:rsidR="00A043BA" w:rsidRPr="00756A26" w:rsidRDefault="0018330F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6A26">
              <w:rPr>
                <w:rFonts w:ascii="Angsana New" w:hAnsi="Angsana New"/>
                <w:b/>
                <w:bCs/>
                <w:sz w:val="27"/>
                <w:szCs w:val="27"/>
              </w:rPr>
              <w:t>5,709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11FB4D11" w14:textId="77777777" w:rsidR="00A043BA" w:rsidRPr="00756A26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nil"/>
            </w:tcBorders>
          </w:tcPr>
          <w:p w14:paraId="70C83FD8" w14:textId="73CBEE5B" w:rsidR="00A043BA" w:rsidRPr="00756A26" w:rsidRDefault="0018330F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6A26">
              <w:rPr>
                <w:rFonts w:ascii="Angsana New" w:hAnsi="Angsana New"/>
                <w:b/>
                <w:bCs/>
                <w:sz w:val="27"/>
                <w:szCs w:val="27"/>
              </w:rPr>
              <w:t>1,388,025</w:t>
            </w:r>
          </w:p>
        </w:tc>
        <w:tc>
          <w:tcPr>
            <w:tcW w:w="90" w:type="pct"/>
            <w:tcBorders>
              <w:top w:val="nil"/>
              <w:bottom w:val="nil"/>
            </w:tcBorders>
          </w:tcPr>
          <w:p w14:paraId="4D4623ED" w14:textId="77777777" w:rsidR="00A043BA" w:rsidRPr="00756A26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nil"/>
            </w:tcBorders>
          </w:tcPr>
          <w:p w14:paraId="16DD08A7" w14:textId="0C7996D5" w:rsidR="00A043BA" w:rsidRPr="00756A26" w:rsidRDefault="0018330F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6A26">
              <w:rPr>
                <w:rFonts w:ascii="Angsana New" w:hAnsi="Angsana New"/>
                <w:b/>
                <w:bCs/>
                <w:sz w:val="27"/>
                <w:szCs w:val="27"/>
              </w:rPr>
              <w:t>1,410,380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38A1A212" w14:textId="77777777" w:rsidR="00A043BA" w:rsidRPr="00756A26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nil"/>
            </w:tcBorders>
          </w:tcPr>
          <w:p w14:paraId="2BD3573E" w14:textId="737BB84E" w:rsidR="00A043BA" w:rsidRPr="00756A26" w:rsidRDefault="0018330F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6A26">
              <w:rPr>
                <w:rFonts w:ascii="Angsana New" w:hAnsi="Angsana New"/>
                <w:b/>
                <w:bCs/>
                <w:sz w:val="27"/>
                <w:szCs w:val="27"/>
              </w:rPr>
              <w:t>2,720,062</w:t>
            </w: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</w:tcPr>
          <w:p w14:paraId="65C6C308" w14:textId="77777777" w:rsidR="00A043BA" w:rsidRPr="00756A26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nil"/>
            </w:tcBorders>
          </w:tcPr>
          <w:p w14:paraId="1534FE1F" w14:textId="47B0D525" w:rsidR="00A043BA" w:rsidRPr="00756A26" w:rsidRDefault="00756A2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6A26">
              <w:rPr>
                <w:rFonts w:ascii="Angsana New" w:hAnsi="Angsana New"/>
                <w:b/>
                <w:bCs/>
                <w:sz w:val="27"/>
                <w:szCs w:val="27"/>
              </w:rPr>
              <w:t>385,356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2D05BA8A" w14:textId="77777777" w:rsidR="00A043BA" w:rsidRPr="00756A26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nil"/>
            </w:tcBorders>
          </w:tcPr>
          <w:p w14:paraId="4FD1FA5A" w14:textId="498E8BAA" w:rsidR="00A043BA" w:rsidRPr="00756A26" w:rsidRDefault="00756A2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6A26">
              <w:rPr>
                <w:rFonts w:ascii="Angsana New" w:hAnsi="Angsana New"/>
                <w:b/>
                <w:bCs/>
                <w:sz w:val="27"/>
                <w:szCs w:val="27"/>
              </w:rPr>
              <w:t>679,554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457E2DB4" w14:textId="77777777" w:rsidR="00A043BA" w:rsidRPr="00756A26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nil"/>
            </w:tcBorders>
            <w:vAlign w:val="bottom"/>
          </w:tcPr>
          <w:p w14:paraId="14AC3885" w14:textId="60C44598" w:rsidR="00A043BA" w:rsidRPr="00756A26" w:rsidRDefault="00756A2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6A26">
              <w:rPr>
                <w:rFonts w:ascii="Angsana New" w:hAnsi="Angsana New"/>
                <w:b/>
                <w:bCs/>
                <w:sz w:val="27"/>
                <w:szCs w:val="27"/>
              </w:rPr>
              <w:t>86,414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2E010FE6" w14:textId="77777777" w:rsidR="00A043BA" w:rsidRPr="00756A26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nil"/>
            </w:tcBorders>
          </w:tcPr>
          <w:p w14:paraId="79CBAC43" w14:textId="7B6437AE" w:rsidR="00A043BA" w:rsidRPr="00756A26" w:rsidRDefault="00756A26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right="13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6A26">
              <w:rPr>
                <w:rFonts w:ascii="Angsana New" w:hAnsi="Angsana New"/>
                <w:b/>
                <w:bCs/>
                <w:sz w:val="27"/>
                <w:szCs w:val="27"/>
              </w:rPr>
              <w:t>7,661,149</w:t>
            </w:r>
          </w:p>
        </w:tc>
      </w:tr>
      <w:tr w:rsidR="00A043BA" w:rsidRPr="00D660EC" w14:paraId="0F93B286" w14:textId="77777777" w:rsidTr="00A043BA">
        <w:trPr>
          <w:trHeight w:val="335"/>
        </w:trPr>
        <w:tc>
          <w:tcPr>
            <w:tcW w:w="987" w:type="pct"/>
            <w:tcBorders>
              <w:bottom w:val="nil"/>
            </w:tcBorders>
          </w:tcPr>
          <w:p w14:paraId="329A2062" w14:textId="77777777" w:rsidR="00A043BA" w:rsidRPr="00AE4238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334" w:type="pct"/>
            <w:tcBorders>
              <w:bottom w:val="nil"/>
            </w:tcBorders>
          </w:tcPr>
          <w:p w14:paraId="5DD91848" w14:textId="77C131C4" w:rsidR="00A043BA" w:rsidRPr="00EA75AA" w:rsidRDefault="00781741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</w:t>
            </w:r>
            <w:r w:rsidR="006D5203">
              <w:rPr>
                <w:rFonts w:ascii="Angsana New" w:hAnsi="Angsana New"/>
                <w:sz w:val="27"/>
                <w:szCs w:val="27"/>
              </w:rPr>
              <w:t>,988</w:t>
            </w:r>
          </w:p>
        </w:tc>
        <w:tc>
          <w:tcPr>
            <w:tcW w:w="79" w:type="pct"/>
            <w:tcBorders>
              <w:bottom w:val="nil"/>
            </w:tcBorders>
          </w:tcPr>
          <w:p w14:paraId="6C856356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5440CAA2" w14:textId="64055D4C" w:rsidR="00A043BA" w:rsidRPr="00EA75AA" w:rsidRDefault="00B17EDC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54AA945F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2F0AF374" w14:textId="46E358B0" w:rsidR="00A043BA" w:rsidRPr="00EA75AA" w:rsidRDefault="006D5203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2,976</w:t>
            </w:r>
          </w:p>
        </w:tc>
        <w:tc>
          <w:tcPr>
            <w:tcW w:w="90" w:type="pct"/>
            <w:tcBorders>
              <w:bottom w:val="nil"/>
            </w:tcBorders>
          </w:tcPr>
          <w:p w14:paraId="522A750B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41D900E9" w14:textId="7E0BBE72" w:rsidR="00A043BA" w:rsidRPr="00EA75AA" w:rsidRDefault="00B17EDC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301</w:t>
            </w:r>
          </w:p>
        </w:tc>
        <w:tc>
          <w:tcPr>
            <w:tcW w:w="80" w:type="pct"/>
            <w:tcBorders>
              <w:bottom w:val="nil"/>
            </w:tcBorders>
          </w:tcPr>
          <w:p w14:paraId="3D04C349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7AC49CC9" w14:textId="20F5E4BA" w:rsidR="00A043BA" w:rsidRPr="00EA75AA" w:rsidRDefault="00702935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5,239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63BFBFFB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4E34EEDA" w14:textId="0AC1713C" w:rsidR="00A043BA" w:rsidRPr="00EA75AA" w:rsidRDefault="00B17EDC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  <w:r w:rsidR="00702935">
              <w:rPr>
                <w:rFonts w:ascii="Angsana New" w:hAnsi="Angsana New"/>
                <w:sz w:val="27"/>
                <w:szCs w:val="27"/>
              </w:rPr>
              <w:t>1,631</w:t>
            </w:r>
          </w:p>
        </w:tc>
        <w:tc>
          <w:tcPr>
            <w:tcW w:w="80" w:type="pct"/>
            <w:tcBorders>
              <w:bottom w:val="nil"/>
            </w:tcBorders>
          </w:tcPr>
          <w:p w14:paraId="5FBC05E6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4B3B2730" w14:textId="25E93547" w:rsidR="00A043BA" w:rsidRPr="00EA75AA" w:rsidRDefault="00B17EDC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</w:t>
            </w:r>
            <w:r w:rsidR="00702935">
              <w:rPr>
                <w:rFonts w:ascii="Angsana New" w:hAnsi="Angsana New"/>
                <w:sz w:val="27"/>
                <w:szCs w:val="27"/>
              </w:rPr>
              <w:t>363</w:t>
            </w:r>
          </w:p>
        </w:tc>
        <w:tc>
          <w:tcPr>
            <w:tcW w:w="80" w:type="pct"/>
            <w:tcBorders>
              <w:bottom w:val="nil"/>
            </w:tcBorders>
          </w:tcPr>
          <w:p w14:paraId="375B4616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439C982D" w14:textId="508520FC" w:rsidR="00A043BA" w:rsidRPr="00EA75AA" w:rsidRDefault="004C4668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168,06</w:t>
            </w:r>
            <w:r w:rsidR="00702935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80" w:type="pct"/>
            <w:tcBorders>
              <w:bottom w:val="nil"/>
            </w:tcBorders>
          </w:tcPr>
          <w:p w14:paraId="6986DC8C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75C7DDC5" w14:textId="792668D8" w:rsidR="00A043BA" w:rsidRPr="00EA75AA" w:rsidRDefault="00781741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right="13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</w:t>
            </w:r>
            <w:r w:rsidR="006D5203">
              <w:rPr>
                <w:rFonts w:ascii="Angsana New" w:hAnsi="Angsana New"/>
                <w:sz w:val="27"/>
                <w:szCs w:val="27"/>
              </w:rPr>
              <w:t>9,562</w:t>
            </w:r>
          </w:p>
        </w:tc>
      </w:tr>
      <w:tr w:rsidR="00A043BA" w:rsidRPr="00D660EC" w14:paraId="714568A7" w14:textId="77777777" w:rsidTr="00A043BA">
        <w:tc>
          <w:tcPr>
            <w:tcW w:w="987" w:type="pct"/>
            <w:tcBorders>
              <w:bottom w:val="nil"/>
            </w:tcBorders>
          </w:tcPr>
          <w:p w14:paraId="30347E25" w14:textId="77777777" w:rsidR="00A043BA" w:rsidRPr="00AE4238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 xml:space="preserve">โอน </w:t>
            </w:r>
            <w:r w:rsidR="009B2575">
              <w:rPr>
                <w:rFonts w:ascii="Angsana New" w:hAnsi="Angsana New"/>
                <w:sz w:val="27"/>
                <w:szCs w:val="27"/>
              </w:rPr>
              <w:t>-</w:t>
            </w:r>
            <w:r w:rsidRPr="00AE4238">
              <w:rPr>
                <w:rFonts w:ascii="Angsana New" w:hAnsi="Angsana New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334" w:type="pct"/>
            <w:tcBorders>
              <w:bottom w:val="nil"/>
            </w:tcBorders>
          </w:tcPr>
          <w:p w14:paraId="68D82582" w14:textId="7B26A3FF" w:rsidR="00A043BA" w:rsidRPr="00EA75AA" w:rsidRDefault="00E7645B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</w:tcPr>
          <w:p w14:paraId="4723E4C9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470CD6D3" w14:textId="146E7722" w:rsidR="00A043BA" w:rsidRPr="00EA75AA" w:rsidRDefault="00E7645B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529A3464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00D8D512" w14:textId="676012B9" w:rsidR="00A043BA" w:rsidRPr="00EA75AA" w:rsidRDefault="00E7645B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9,22</w:t>
            </w:r>
            <w:r w:rsidR="00B17EDC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90" w:type="pct"/>
            <w:tcBorders>
              <w:bottom w:val="nil"/>
            </w:tcBorders>
          </w:tcPr>
          <w:p w14:paraId="1972C6DE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6343F662" w14:textId="66876D4A" w:rsidR="00A043BA" w:rsidRPr="00EA75AA" w:rsidRDefault="00E7645B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30,723</w:t>
            </w:r>
          </w:p>
        </w:tc>
        <w:tc>
          <w:tcPr>
            <w:tcW w:w="80" w:type="pct"/>
            <w:tcBorders>
              <w:bottom w:val="nil"/>
            </w:tcBorders>
          </w:tcPr>
          <w:p w14:paraId="414FFABC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3452DA76" w14:textId="0C583EF0" w:rsidR="00A043BA" w:rsidRPr="00EA75AA" w:rsidRDefault="00E7645B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24,</w:t>
            </w:r>
            <w:r w:rsidR="00B17EDC">
              <w:rPr>
                <w:rFonts w:ascii="Angsana New" w:hAnsi="Angsana New"/>
                <w:sz w:val="27"/>
                <w:szCs w:val="27"/>
              </w:rPr>
              <w:t>659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6993A460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6015E9F7" w14:textId="4057D4A7" w:rsidR="00A043BA" w:rsidRPr="00EA75AA" w:rsidRDefault="00E7645B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720</w:t>
            </w:r>
          </w:p>
        </w:tc>
        <w:tc>
          <w:tcPr>
            <w:tcW w:w="80" w:type="pct"/>
            <w:tcBorders>
              <w:bottom w:val="nil"/>
            </w:tcBorders>
          </w:tcPr>
          <w:p w14:paraId="43BD8292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  <w:vAlign w:val="bottom"/>
          </w:tcPr>
          <w:p w14:paraId="5846ECB6" w14:textId="74E2FC2A" w:rsidR="00A043BA" w:rsidRPr="00EA75AA" w:rsidRDefault="00E7645B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7,35</w:t>
            </w:r>
            <w:r w:rsidR="00B17EDC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80" w:type="pct"/>
            <w:tcBorders>
              <w:bottom w:val="nil"/>
            </w:tcBorders>
          </w:tcPr>
          <w:p w14:paraId="33F3DB82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2D38D874" w14:textId="38CE991C" w:rsidR="00A043BA" w:rsidRPr="00EA75AA" w:rsidRDefault="00E7645B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(72,</w:t>
            </w:r>
            <w:r w:rsidR="004C4668">
              <w:rPr>
                <w:rFonts w:ascii="Angsana New" w:hAnsi="Angsana New"/>
                <w:sz w:val="27"/>
                <w:szCs w:val="27"/>
              </w:rPr>
              <w:t>685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</w:tcPr>
          <w:p w14:paraId="78D4A5E4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10ED0E2C" w14:textId="0AC4C807" w:rsidR="00A043BA" w:rsidRPr="00EA75AA" w:rsidRDefault="00E7645B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A043BA" w:rsidRPr="00D660EC" w14:paraId="00D2BD3D" w14:textId="77777777" w:rsidTr="00A043BA">
        <w:tc>
          <w:tcPr>
            <w:tcW w:w="987" w:type="pct"/>
            <w:tcBorders>
              <w:bottom w:val="nil"/>
            </w:tcBorders>
          </w:tcPr>
          <w:p w14:paraId="0ECCB121" w14:textId="77777777" w:rsidR="00A043BA" w:rsidRPr="00AE4238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334" w:type="pct"/>
            <w:tcBorders>
              <w:bottom w:val="nil"/>
            </w:tcBorders>
          </w:tcPr>
          <w:p w14:paraId="5DB3E62D" w14:textId="0C8703E1" w:rsidR="00A043BA" w:rsidRPr="00EA75AA" w:rsidRDefault="00E7645B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781741">
              <w:rPr>
                <w:rFonts w:ascii="Angsana New" w:hAnsi="Angsana New"/>
                <w:sz w:val="27"/>
                <w:szCs w:val="27"/>
              </w:rPr>
              <w:t>6,</w:t>
            </w:r>
            <w:r w:rsidR="006D5203">
              <w:rPr>
                <w:rFonts w:ascii="Angsana New" w:hAnsi="Angsana New"/>
                <w:sz w:val="27"/>
                <w:szCs w:val="27"/>
              </w:rPr>
              <w:t>047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bottom w:val="nil"/>
            </w:tcBorders>
          </w:tcPr>
          <w:p w14:paraId="5992261C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56CCF13D" w14:textId="2447E827" w:rsidR="00A043BA" w:rsidRPr="00EA75AA" w:rsidRDefault="00E7645B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B17EDC">
              <w:rPr>
                <w:rFonts w:ascii="Angsana New" w:hAnsi="Angsana New"/>
                <w:sz w:val="27"/>
                <w:szCs w:val="27"/>
              </w:rPr>
              <w:t>1,133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2" w:type="pct"/>
            <w:tcBorders>
              <w:bottom w:val="nil"/>
            </w:tcBorders>
          </w:tcPr>
          <w:p w14:paraId="0F4F8EAD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7A212A55" w14:textId="69852F41" w:rsidR="00A043BA" w:rsidRPr="00EA75AA" w:rsidRDefault="00E01657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702935">
              <w:rPr>
                <w:rFonts w:ascii="Angsana New" w:hAnsi="Angsana New"/>
                <w:sz w:val="27"/>
                <w:szCs w:val="27"/>
              </w:rPr>
              <w:t>1</w:t>
            </w:r>
            <w:r w:rsidR="006D5203">
              <w:rPr>
                <w:rFonts w:ascii="Angsana New" w:hAnsi="Angsana New"/>
                <w:sz w:val="27"/>
                <w:szCs w:val="27"/>
              </w:rPr>
              <w:t>7,021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0" w:type="pct"/>
            <w:tcBorders>
              <w:bottom w:val="nil"/>
            </w:tcBorders>
          </w:tcPr>
          <w:p w14:paraId="6561F484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79EE4CAF" w14:textId="6832E184" w:rsidR="00A043BA" w:rsidRPr="00EA75AA" w:rsidRDefault="00E01657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right="7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B17EDC">
              <w:rPr>
                <w:rFonts w:ascii="Angsana New" w:hAnsi="Angsana New"/>
                <w:sz w:val="27"/>
                <w:szCs w:val="27"/>
              </w:rPr>
              <w:t>2</w:t>
            </w:r>
            <w:r w:rsidR="00702935">
              <w:rPr>
                <w:rFonts w:ascii="Angsana New" w:hAnsi="Angsana New"/>
                <w:sz w:val="27"/>
                <w:szCs w:val="27"/>
              </w:rPr>
              <w:t>4,698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</w:tcPr>
          <w:p w14:paraId="4600C285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2633465A" w14:textId="68546389" w:rsidR="00A043BA" w:rsidRPr="00EA75AA" w:rsidRDefault="00E01657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702935">
              <w:rPr>
                <w:rFonts w:ascii="Angsana New" w:hAnsi="Angsana New"/>
                <w:sz w:val="27"/>
                <w:szCs w:val="27"/>
              </w:rPr>
              <w:t>17,749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181EC2F7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6F2A3028" w14:textId="559892BE" w:rsidR="00A043BA" w:rsidRPr="00EA75AA" w:rsidRDefault="00E01657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B17EDC">
              <w:rPr>
                <w:rFonts w:ascii="Angsana New" w:hAnsi="Angsana New"/>
                <w:sz w:val="27"/>
                <w:szCs w:val="27"/>
              </w:rPr>
              <w:t>84,142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</w:tcPr>
          <w:p w14:paraId="408651BD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7BFA8604" w14:textId="2F3A9F16" w:rsidR="00A043BA" w:rsidRPr="00EA75AA" w:rsidRDefault="00E01657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B17EDC">
              <w:rPr>
                <w:rFonts w:ascii="Angsana New" w:hAnsi="Angsana New"/>
                <w:sz w:val="27"/>
                <w:szCs w:val="27"/>
              </w:rPr>
              <w:t>51,</w:t>
            </w:r>
            <w:r w:rsidR="00702935">
              <w:rPr>
                <w:rFonts w:ascii="Angsana New" w:hAnsi="Angsana New"/>
                <w:sz w:val="27"/>
                <w:szCs w:val="27"/>
              </w:rPr>
              <w:t>414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</w:tcPr>
          <w:p w14:paraId="54F436CC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37E706F4" w14:textId="621243B4" w:rsidR="00A043BA" w:rsidRPr="00EA75AA" w:rsidRDefault="00E01657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4C4668">
              <w:rPr>
                <w:rFonts w:ascii="Angsana New" w:hAnsi="Angsana New"/>
                <w:sz w:val="27"/>
                <w:szCs w:val="27"/>
              </w:rPr>
              <w:t>61</w:t>
            </w:r>
            <w:r w:rsidR="00702935">
              <w:rPr>
                <w:rFonts w:ascii="Angsana New" w:hAnsi="Angsana New"/>
                <w:sz w:val="27"/>
                <w:szCs w:val="27"/>
              </w:rPr>
              <w:t>8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</w:tcPr>
          <w:p w14:paraId="35028620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3CE0380A" w14:textId="400B71A1" w:rsidR="00A043BA" w:rsidRPr="00EA75AA" w:rsidRDefault="00E01657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6D5203">
              <w:rPr>
                <w:rFonts w:ascii="Angsana New" w:hAnsi="Angsana New"/>
                <w:sz w:val="27"/>
                <w:szCs w:val="27"/>
              </w:rPr>
              <w:t>202,823</w:t>
            </w:r>
            <w:r w:rsidR="00702935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A043BA" w:rsidRPr="00D660EC" w14:paraId="07EFE07F" w14:textId="77777777" w:rsidTr="00A043BA">
        <w:tc>
          <w:tcPr>
            <w:tcW w:w="987" w:type="pct"/>
            <w:tcBorders>
              <w:bottom w:val="nil"/>
            </w:tcBorders>
          </w:tcPr>
          <w:p w14:paraId="25B1C082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2F32EFD4" w14:textId="0B7DD467" w:rsidR="00A043BA" w:rsidRPr="00EA75AA" w:rsidRDefault="00E01657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="006D5203">
              <w:rPr>
                <w:rFonts w:ascii="Angsana New" w:hAnsi="Angsana New"/>
                <w:b/>
                <w:bCs/>
                <w:sz w:val="27"/>
                <w:szCs w:val="27"/>
              </w:rPr>
              <w:t>87,590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50275F1F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14:paraId="11791091" w14:textId="7239D504" w:rsidR="00A043BA" w:rsidRPr="00EA75AA" w:rsidRDefault="00B17EDC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4,576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6C7D3828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14:paraId="1AE03A30" w14:textId="217F1BFA" w:rsidR="00A043BA" w:rsidRPr="00EA75AA" w:rsidRDefault="00E01657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1,3</w:t>
            </w:r>
            <w:r w:rsidR="006D5203">
              <w:rPr>
                <w:rFonts w:ascii="Angsana New" w:hAnsi="Angsana New"/>
                <w:b/>
                <w:bCs/>
                <w:sz w:val="27"/>
                <w:szCs w:val="27"/>
              </w:rPr>
              <w:t>83,207</w:t>
            </w:r>
          </w:p>
        </w:tc>
        <w:tc>
          <w:tcPr>
            <w:tcW w:w="90" w:type="pct"/>
            <w:tcBorders>
              <w:top w:val="nil"/>
              <w:bottom w:val="nil"/>
            </w:tcBorders>
          </w:tcPr>
          <w:p w14:paraId="27250D65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14:paraId="537F99E2" w14:textId="1BE5D034" w:rsidR="00A043BA" w:rsidRPr="00EA75AA" w:rsidRDefault="00E01657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1,</w:t>
            </w:r>
            <w:r w:rsidR="00B17EDC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="00702935">
              <w:rPr>
                <w:rFonts w:ascii="Angsana New" w:hAnsi="Angsana New"/>
                <w:b/>
                <w:bCs/>
                <w:sz w:val="27"/>
                <w:szCs w:val="27"/>
              </w:rPr>
              <w:t>16,706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613F43CC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14:paraId="5318DB00" w14:textId="7A5D6BBB" w:rsidR="00A043BA" w:rsidRPr="00EA75AA" w:rsidRDefault="00E01657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2,73</w:t>
            </w:r>
            <w:r w:rsidR="00B17EDC">
              <w:rPr>
                <w:rFonts w:ascii="Angsana New" w:hAnsi="Angsana New"/>
                <w:b/>
                <w:bCs/>
                <w:sz w:val="27"/>
                <w:szCs w:val="27"/>
              </w:rPr>
              <w:t>2,211</w:t>
            </w: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</w:tcPr>
          <w:p w14:paraId="7B966C6F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54CACB92" w14:textId="4DA0CA88" w:rsidR="00A043BA" w:rsidRPr="00EA75AA" w:rsidRDefault="00E01657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="006D5203">
              <w:rPr>
                <w:rFonts w:ascii="Angsana New" w:hAnsi="Angsana New"/>
                <w:b/>
                <w:bCs/>
                <w:sz w:val="27"/>
                <w:szCs w:val="27"/>
              </w:rPr>
              <w:t>3,565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02F07397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</w:tcPr>
          <w:p w14:paraId="5D8F0946" w14:textId="7C28B194" w:rsidR="00A043BA" w:rsidRPr="00EA75AA" w:rsidRDefault="00E01657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63</w:t>
            </w:r>
            <w:r w:rsidR="00B17EDC">
              <w:rPr>
                <w:rFonts w:ascii="Angsana New" w:hAnsi="Angsana New"/>
                <w:b/>
                <w:bCs/>
                <w:sz w:val="27"/>
                <w:szCs w:val="27"/>
              </w:rPr>
              <w:t>8,859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53639CB8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02AF7" w14:textId="07149716" w:rsidR="00A043BA" w:rsidRPr="00EA75AA" w:rsidRDefault="00E01657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left="-130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181,1</w:t>
            </w:r>
            <w:r w:rsidR="004C4668">
              <w:rPr>
                <w:rFonts w:ascii="Angsana New" w:hAnsi="Angsana New"/>
                <w:b/>
                <w:bCs/>
                <w:sz w:val="27"/>
                <w:szCs w:val="27"/>
              </w:rPr>
              <w:t>74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62FD23B0" w14:textId="77777777" w:rsidR="00A043BA" w:rsidRPr="00EA75AA" w:rsidRDefault="00A043BA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14:paraId="244F0E9A" w14:textId="090DB266" w:rsidR="00A043BA" w:rsidRPr="00D660EC" w:rsidRDefault="00E01657" w:rsidP="00A04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7,6</w:t>
            </w:r>
            <w:r w:rsidR="004C4668">
              <w:rPr>
                <w:rFonts w:ascii="Angsana New" w:hAnsi="Angsana New"/>
                <w:b/>
                <w:bCs/>
                <w:sz w:val="27"/>
                <w:szCs w:val="27"/>
              </w:rPr>
              <w:t>57,888</w:t>
            </w:r>
          </w:p>
        </w:tc>
      </w:tr>
    </w:tbl>
    <w:p w14:paraId="4424F30F" w14:textId="77777777" w:rsidR="00934289" w:rsidRPr="00AE4238" w:rsidRDefault="001F24D4" w:rsidP="00934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630"/>
        <w:rPr>
          <w:rFonts w:ascii="Angsana New" w:hAnsi="Angsana New"/>
          <w:b/>
          <w:bCs/>
          <w:sz w:val="2"/>
          <w:szCs w:val="2"/>
        </w:rPr>
        <w:sectPr w:rsidR="00934289" w:rsidRPr="00AE4238" w:rsidSect="00552F5B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AE4238"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14996" w:type="dxa"/>
        <w:tblInd w:w="-25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5"/>
        <w:gridCol w:w="1121"/>
        <w:gridCol w:w="236"/>
        <w:gridCol w:w="1068"/>
        <w:gridCol w:w="246"/>
        <w:gridCol w:w="1161"/>
        <w:gridCol w:w="270"/>
        <w:gridCol w:w="1167"/>
        <w:gridCol w:w="237"/>
        <w:gridCol w:w="1116"/>
        <w:gridCol w:w="237"/>
        <w:gridCol w:w="39"/>
        <w:gridCol w:w="996"/>
        <w:gridCol w:w="237"/>
        <w:gridCol w:w="1380"/>
        <w:gridCol w:w="237"/>
        <w:gridCol w:w="1026"/>
        <w:gridCol w:w="237"/>
        <w:gridCol w:w="1200"/>
      </w:tblGrid>
      <w:tr w:rsidR="00112A6E" w:rsidRPr="00D660EC" w14:paraId="51525DF8" w14:textId="77777777" w:rsidTr="00650100">
        <w:trPr>
          <w:tblHeader/>
        </w:trPr>
        <w:tc>
          <w:tcPr>
            <w:tcW w:w="929" w:type="pct"/>
          </w:tcPr>
          <w:p w14:paraId="588D51E7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071" w:type="pct"/>
            <w:gridSpan w:val="18"/>
          </w:tcPr>
          <w:p w14:paraId="408BE163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D5261D" w:rsidRPr="00D660EC" w14:paraId="0FC18F79" w14:textId="77777777" w:rsidTr="00650100">
        <w:trPr>
          <w:tblHeader/>
        </w:trPr>
        <w:tc>
          <w:tcPr>
            <w:tcW w:w="929" w:type="pct"/>
          </w:tcPr>
          <w:p w14:paraId="5FEBC61D" w14:textId="77777777" w:rsidR="00112A6E" w:rsidRPr="00AE4238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74" w:type="pct"/>
          </w:tcPr>
          <w:p w14:paraId="731C2A43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</w:tcPr>
          <w:p w14:paraId="1A8E437A" w14:textId="77777777" w:rsidR="00112A6E" w:rsidRPr="00D660E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6" w:type="pct"/>
          </w:tcPr>
          <w:p w14:paraId="5EBF71F7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" w:type="pct"/>
          </w:tcPr>
          <w:p w14:paraId="7183F7FB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87" w:type="pct"/>
            <w:tcBorders>
              <w:bottom w:val="nil"/>
            </w:tcBorders>
          </w:tcPr>
          <w:p w14:paraId="6ECD3D8F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อาคารโรงงาน</w:t>
            </w:r>
          </w:p>
        </w:tc>
        <w:tc>
          <w:tcPr>
            <w:tcW w:w="90" w:type="pct"/>
            <w:tcBorders>
              <w:bottom w:val="nil"/>
            </w:tcBorders>
          </w:tcPr>
          <w:p w14:paraId="52BF8E02" w14:textId="77777777" w:rsidR="00112A6E" w:rsidRPr="00D660E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9" w:type="pct"/>
            <w:tcBorders>
              <w:bottom w:val="nil"/>
            </w:tcBorders>
          </w:tcPr>
          <w:p w14:paraId="19B7D4B2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3C676EB5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670ED883" w14:textId="77777777" w:rsidR="00112A6E" w:rsidRPr="00AE4238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3F9513B9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gridSpan w:val="2"/>
            <w:tcBorders>
              <w:bottom w:val="nil"/>
            </w:tcBorders>
          </w:tcPr>
          <w:p w14:paraId="55227CE4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271E2B1E" w14:textId="77777777" w:rsidR="00112A6E" w:rsidRPr="00D660E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0" w:type="pct"/>
            <w:tcBorders>
              <w:bottom w:val="nil"/>
            </w:tcBorders>
          </w:tcPr>
          <w:p w14:paraId="4B68F424" w14:textId="77777777" w:rsidR="00112A6E" w:rsidRPr="00AE4238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15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เครื่องมือเครื่องใช้</w:t>
            </w:r>
          </w:p>
        </w:tc>
        <w:tc>
          <w:tcPr>
            <w:tcW w:w="79" w:type="pct"/>
            <w:tcBorders>
              <w:bottom w:val="nil"/>
            </w:tcBorders>
          </w:tcPr>
          <w:p w14:paraId="146AE58B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2" w:type="pct"/>
            <w:tcBorders>
              <w:bottom w:val="nil"/>
            </w:tcBorders>
          </w:tcPr>
          <w:p w14:paraId="63F4BE84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3F3DB08F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8" w:type="pct"/>
            <w:tcBorders>
              <w:bottom w:val="nil"/>
            </w:tcBorders>
          </w:tcPr>
          <w:p w14:paraId="3CAB394A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5261D" w:rsidRPr="00D660EC" w14:paraId="45500C89" w14:textId="77777777" w:rsidTr="00650100">
        <w:trPr>
          <w:tblHeader/>
        </w:trPr>
        <w:tc>
          <w:tcPr>
            <w:tcW w:w="929" w:type="pct"/>
          </w:tcPr>
          <w:p w14:paraId="0FA9C24B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74" w:type="pct"/>
          </w:tcPr>
          <w:p w14:paraId="7E8F6699" w14:textId="77777777" w:rsidR="00112A6E" w:rsidRPr="00AE4238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ที่ดินและ</w:t>
            </w:r>
          </w:p>
        </w:tc>
        <w:tc>
          <w:tcPr>
            <w:tcW w:w="79" w:type="pct"/>
          </w:tcPr>
          <w:p w14:paraId="5E5FF3FE" w14:textId="77777777" w:rsidR="00112A6E" w:rsidRPr="00D660E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6" w:type="pct"/>
          </w:tcPr>
          <w:p w14:paraId="22202D38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" w:type="pct"/>
          </w:tcPr>
          <w:p w14:paraId="47737DEF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87" w:type="pct"/>
            <w:tcBorders>
              <w:bottom w:val="nil"/>
            </w:tcBorders>
          </w:tcPr>
          <w:p w14:paraId="34B30354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</w:tc>
        <w:tc>
          <w:tcPr>
            <w:tcW w:w="90" w:type="pct"/>
            <w:tcBorders>
              <w:bottom w:val="nil"/>
            </w:tcBorders>
          </w:tcPr>
          <w:p w14:paraId="52938E9F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9" w:type="pct"/>
            <w:tcBorders>
              <w:bottom w:val="nil"/>
            </w:tcBorders>
          </w:tcPr>
          <w:p w14:paraId="01D35331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232B21B8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48B95C0C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0A0D1ECA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gridSpan w:val="2"/>
            <w:tcBorders>
              <w:bottom w:val="nil"/>
            </w:tcBorders>
          </w:tcPr>
          <w:p w14:paraId="3462EA79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51C9FB8C" w14:textId="77777777" w:rsidR="00112A6E" w:rsidRPr="00D660E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0" w:type="pct"/>
            <w:tcBorders>
              <w:bottom w:val="nil"/>
            </w:tcBorders>
          </w:tcPr>
          <w:p w14:paraId="4CC410A9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เครื่องตกแต่ง</w:t>
            </w:r>
          </w:p>
        </w:tc>
        <w:tc>
          <w:tcPr>
            <w:tcW w:w="79" w:type="pct"/>
            <w:tcBorders>
              <w:bottom w:val="nil"/>
            </w:tcBorders>
          </w:tcPr>
          <w:p w14:paraId="18C00554" w14:textId="77777777" w:rsidR="00112A6E" w:rsidRPr="00D660EC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2" w:type="pct"/>
            <w:tcBorders>
              <w:bottom w:val="nil"/>
            </w:tcBorders>
          </w:tcPr>
          <w:p w14:paraId="19992A81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79" w:type="pct"/>
            <w:tcBorders>
              <w:bottom w:val="nil"/>
            </w:tcBorders>
          </w:tcPr>
          <w:p w14:paraId="2400592D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8" w:type="pct"/>
            <w:tcBorders>
              <w:bottom w:val="nil"/>
            </w:tcBorders>
          </w:tcPr>
          <w:p w14:paraId="3C69E3AC" w14:textId="77777777" w:rsidR="00112A6E" w:rsidRPr="00F91DF7" w:rsidRDefault="00112A6E" w:rsidP="00271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5261D" w:rsidRPr="00D660EC" w14:paraId="1751DA81" w14:textId="77777777" w:rsidTr="00650100">
        <w:trPr>
          <w:tblHeader/>
        </w:trPr>
        <w:tc>
          <w:tcPr>
            <w:tcW w:w="929" w:type="pct"/>
          </w:tcPr>
          <w:p w14:paraId="2AFDAF73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1"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74" w:type="pct"/>
          </w:tcPr>
          <w:p w14:paraId="614093C9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79" w:type="pct"/>
          </w:tcPr>
          <w:p w14:paraId="05726B07" w14:textId="77777777" w:rsidR="009A6767" w:rsidRPr="00D660E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6" w:type="pct"/>
          </w:tcPr>
          <w:p w14:paraId="11809954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ต้นทุน</w:t>
            </w:r>
          </w:p>
        </w:tc>
        <w:tc>
          <w:tcPr>
            <w:tcW w:w="82" w:type="pct"/>
          </w:tcPr>
          <w:p w14:paraId="0D86DE52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87" w:type="pct"/>
            <w:tcBorders>
              <w:bottom w:val="nil"/>
            </w:tcBorders>
          </w:tcPr>
          <w:p w14:paraId="0A0BA91D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90" w:type="pct"/>
            <w:tcBorders>
              <w:bottom w:val="nil"/>
            </w:tcBorders>
          </w:tcPr>
          <w:p w14:paraId="7C636F49" w14:textId="77777777" w:rsidR="009A6767" w:rsidRPr="00D660E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9" w:type="pct"/>
            <w:tcBorders>
              <w:bottom w:val="nil"/>
            </w:tcBorders>
          </w:tcPr>
          <w:p w14:paraId="0DB134BD" w14:textId="77777777" w:rsidR="009A6767" w:rsidRPr="00AE4238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ระบบ</w:t>
            </w:r>
          </w:p>
        </w:tc>
        <w:tc>
          <w:tcPr>
            <w:tcW w:w="79" w:type="pct"/>
            <w:tcBorders>
              <w:bottom w:val="nil"/>
            </w:tcBorders>
          </w:tcPr>
          <w:p w14:paraId="6240FBD1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720973DD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6FAED78C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gridSpan w:val="2"/>
            <w:tcBorders>
              <w:bottom w:val="nil"/>
            </w:tcBorders>
          </w:tcPr>
          <w:p w14:paraId="21901637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2FB0F54D" w14:textId="77777777" w:rsidR="009A6767" w:rsidRPr="00D660E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0" w:type="pct"/>
            <w:tcBorders>
              <w:bottom w:val="nil"/>
            </w:tcBorders>
          </w:tcPr>
          <w:p w14:paraId="32BF6317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</w:tc>
        <w:tc>
          <w:tcPr>
            <w:tcW w:w="79" w:type="pct"/>
            <w:tcBorders>
              <w:bottom w:val="nil"/>
            </w:tcBorders>
          </w:tcPr>
          <w:p w14:paraId="73493435" w14:textId="77777777" w:rsidR="009A6767" w:rsidRPr="00D660E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2" w:type="pct"/>
            <w:tcBorders>
              <w:bottom w:val="nil"/>
            </w:tcBorders>
          </w:tcPr>
          <w:p w14:paraId="5A64C0B3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 xml:space="preserve">ระหว่าง </w:t>
            </w:r>
          </w:p>
        </w:tc>
        <w:tc>
          <w:tcPr>
            <w:tcW w:w="79" w:type="pct"/>
            <w:tcBorders>
              <w:bottom w:val="nil"/>
            </w:tcBorders>
          </w:tcPr>
          <w:p w14:paraId="66417F26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8" w:type="pct"/>
            <w:tcBorders>
              <w:bottom w:val="nil"/>
            </w:tcBorders>
          </w:tcPr>
          <w:p w14:paraId="79B7B2C3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5261D" w:rsidRPr="006B64C3" w14:paraId="1D3403AE" w14:textId="77777777" w:rsidTr="00650100">
        <w:trPr>
          <w:tblHeader/>
        </w:trPr>
        <w:tc>
          <w:tcPr>
            <w:tcW w:w="929" w:type="pct"/>
          </w:tcPr>
          <w:p w14:paraId="3A383D7D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74" w:type="pct"/>
          </w:tcPr>
          <w:p w14:paraId="1A9BA7D9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79" w:type="pct"/>
          </w:tcPr>
          <w:p w14:paraId="6082F597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56" w:type="pct"/>
          </w:tcPr>
          <w:p w14:paraId="1B147FD1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หญ้าเนเปียร์</w:t>
            </w:r>
          </w:p>
        </w:tc>
        <w:tc>
          <w:tcPr>
            <w:tcW w:w="82" w:type="pct"/>
          </w:tcPr>
          <w:p w14:paraId="7C784638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87" w:type="pct"/>
            <w:tcBorders>
              <w:bottom w:val="nil"/>
            </w:tcBorders>
          </w:tcPr>
          <w:p w14:paraId="2D2AD59F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อาคาร</w:t>
            </w:r>
          </w:p>
        </w:tc>
        <w:tc>
          <w:tcPr>
            <w:tcW w:w="90" w:type="pct"/>
            <w:tcBorders>
              <w:bottom w:val="nil"/>
            </w:tcBorders>
          </w:tcPr>
          <w:p w14:paraId="5F51F13A" w14:textId="77777777" w:rsidR="009A6767" w:rsidRPr="00D660E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9" w:type="pct"/>
            <w:tcBorders>
              <w:bottom w:val="nil"/>
            </w:tcBorders>
          </w:tcPr>
          <w:p w14:paraId="65A02E50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สาธารณูปโภค</w:t>
            </w:r>
          </w:p>
        </w:tc>
        <w:tc>
          <w:tcPr>
            <w:tcW w:w="79" w:type="pct"/>
            <w:tcBorders>
              <w:bottom w:val="nil"/>
            </w:tcBorders>
          </w:tcPr>
          <w:p w14:paraId="4D1D90A6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02430521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79" w:type="pct"/>
            <w:tcBorders>
              <w:bottom w:val="nil"/>
            </w:tcBorders>
          </w:tcPr>
          <w:p w14:paraId="602867C7" w14:textId="77777777" w:rsidR="009A6767" w:rsidRPr="00D660E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gridSpan w:val="2"/>
            <w:tcBorders>
              <w:bottom w:val="nil"/>
            </w:tcBorders>
          </w:tcPr>
          <w:p w14:paraId="09221E42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79" w:type="pct"/>
            <w:tcBorders>
              <w:bottom w:val="nil"/>
            </w:tcBorders>
          </w:tcPr>
          <w:p w14:paraId="7CEF6FBD" w14:textId="77777777" w:rsidR="009A6767" w:rsidRPr="00D660E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0" w:type="pct"/>
            <w:tcBorders>
              <w:bottom w:val="nil"/>
            </w:tcBorders>
          </w:tcPr>
          <w:p w14:paraId="089E947C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อุปกรณ์โรงงาน</w:t>
            </w:r>
          </w:p>
        </w:tc>
        <w:tc>
          <w:tcPr>
            <w:tcW w:w="79" w:type="pct"/>
            <w:tcBorders>
              <w:bottom w:val="nil"/>
            </w:tcBorders>
          </w:tcPr>
          <w:p w14:paraId="46B2FF09" w14:textId="77777777" w:rsidR="009A6767" w:rsidRPr="00D660E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2" w:type="pct"/>
            <w:tcBorders>
              <w:bottom w:val="nil"/>
            </w:tcBorders>
          </w:tcPr>
          <w:p w14:paraId="5BEED9A1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79" w:type="pct"/>
            <w:tcBorders>
              <w:bottom w:val="nil"/>
            </w:tcBorders>
          </w:tcPr>
          <w:p w14:paraId="751FDBC3" w14:textId="77777777" w:rsidR="009A6767" w:rsidRPr="00D660E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8" w:type="pct"/>
            <w:tcBorders>
              <w:bottom w:val="nil"/>
            </w:tcBorders>
          </w:tcPr>
          <w:p w14:paraId="623EC5B8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9A6767" w:rsidRPr="00D660EC" w14:paraId="5977F850" w14:textId="77777777" w:rsidTr="00650100">
        <w:trPr>
          <w:tblHeader/>
        </w:trPr>
        <w:tc>
          <w:tcPr>
            <w:tcW w:w="929" w:type="pct"/>
          </w:tcPr>
          <w:p w14:paraId="6F7DE9E6" w14:textId="77777777" w:rsidR="009A6767" w:rsidRPr="00D660E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4071" w:type="pct"/>
            <w:gridSpan w:val="18"/>
          </w:tcPr>
          <w:p w14:paraId="4C830587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AE4238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D5261D" w:rsidRPr="00D660EC" w14:paraId="77A268CA" w14:textId="77777777" w:rsidTr="00650100">
        <w:tc>
          <w:tcPr>
            <w:tcW w:w="1303" w:type="pct"/>
            <w:gridSpan w:val="2"/>
            <w:tcBorders>
              <w:top w:val="nil"/>
              <w:bottom w:val="nil"/>
            </w:tcBorders>
          </w:tcPr>
          <w:p w14:paraId="6A7E00F5" w14:textId="77777777" w:rsidR="00015A7F" w:rsidRPr="00D660EC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jc w:val="both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 ค่าเสื่อมราคาและขาดทุนจาก</w:t>
            </w:r>
          </w:p>
          <w:p w14:paraId="7EF7A66B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การด้อยค่า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DB85AE4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483DF21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7213CA07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</w:tcPr>
          <w:p w14:paraId="7C3A74F6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</w:tcPr>
          <w:p w14:paraId="69A5FC79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nil"/>
            </w:tcBorders>
          </w:tcPr>
          <w:p w14:paraId="1FD39895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39151D1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</w:tcPr>
          <w:p w14:paraId="48FC6F8E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14:paraId="17507002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nil"/>
            </w:tcBorders>
          </w:tcPr>
          <w:p w14:paraId="03E5B2E7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E0D07E9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74F52DC3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CE993E9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nil"/>
            </w:tcBorders>
          </w:tcPr>
          <w:p w14:paraId="27DC5E70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C1FADDA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nil"/>
              <w:bottom w:val="nil"/>
            </w:tcBorders>
          </w:tcPr>
          <w:p w14:paraId="765D62C0" w14:textId="77777777" w:rsidR="009A6767" w:rsidRPr="00F91DF7" w:rsidRDefault="009A6767" w:rsidP="009A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271CC" w:rsidRPr="00D660EC" w14:paraId="67ABFD64" w14:textId="77777777" w:rsidTr="00650100">
        <w:tc>
          <w:tcPr>
            <w:tcW w:w="929" w:type="pct"/>
            <w:tcBorders>
              <w:top w:val="nil"/>
              <w:bottom w:val="nil"/>
            </w:tcBorders>
          </w:tcPr>
          <w:p w14:paraId="2C9B1621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AE423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374" w:type="pct"/>
            <w:tcBorders>
              <w:top w:val="nil"/>
              <w:bottom w:val="nil"/>
            </w:tcBorders>
          </w:tcPr>
          <w:p w14:paraId="54ACB67F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(19</w:t>
            </w:r>
            <w:r w:rsidRPr="00D660E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>832)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00E1FD0F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8B5D088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(6</w:t>
            </w:r>
            <w:r w:rsidRPr="00D660E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>337)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720DF86D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bottom"/>
          </w:tcPr>
          <w:p w14:paraId="1D005F1E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(268</w:t>
            </w:r>
            <w:r w:rsidRPr="00D660E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>728)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324DBC92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nil"/>
            </w:tcBorders>
            <w:vAlign w:val="bottom"/>
          </w:tcPr>
          <w:p w14:paraId="6B47E921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(445</w:t>
            </w:r>
            <w:r w:rsidRPr="00D660E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>186)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40C78AC1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  <w:vAlign w:val="bottom"/>
          </w:tcPr>
          <w:p w14:paraId="4222DA04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(924</w:t>
            </w:r>
            <w:r w:rsidRPr="00D660E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>262)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4E12A55E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nil"/>
            </w:tcBorders>
            <w:vAlign w:val="bottom"/>
          </w:tcPr>
          <w:p w14:paraId="3C5EDFCA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(114</w:t>
            </w:r>
            <w:r w:rsidRPr="00D660E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>430)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1EBC1DA7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  <w:vAlign w:val="bottom"/>
          </w:tcPr>
          <w:p w14:paraId="31CA5E45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(214</w:t>
            </w:r>
            <w:r w:rsidRPr="00D660E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>872)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B8F454C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nil"/>
            </w:tcBorders>
          </w:tcPr>
          <w:p w14:paraId="02625259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0FDDCBA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nil"/>
              <w:bottom w:val="nil"/>
            </w:tcBorders>
          </w:tcPr>
          <w:p w14:paraId="76098E7B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(1</w:t>
            </w:r>
            <w:r w:rsidRPr="00D660E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>993</w:t>
            </w:r>
            <w:r w:rsidRPr="00D660E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>647)</w:t>
            </w:r>
          </w:p>
        </w:tc>
      </w:tr>
      <w:tr w:rsidR="008271CC" w:rsidRPr="00D660EC" w14:paraId="76139B1A" w14:textId="77777777" w:rsidTr="00650100">
        <w:tc>
          <w:tcPr>
            <w:tcW w:w="929" w:type="pct"/>
            <w:tcBorders>
              <w:top w:val="nil"/>
              <w:bottom w:val="nil"/>
            </w:tcBorders>
          </w:tcPr>
          <w:p w14:paraId="4C24D725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374" w:type="pct"/>
            <w:tcBorders>
              <w:top w:val="nil"/>
              <w:bottom w:val="nil"/>
            </w:tcBorders>
            <w:vAlign w:val="bottom"/>
          </w:tcPr>
          <w:p w14:paraId="3C5E7CE9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(1</w:t>
            </w:r>
            <w:r w:rsidRPr="00D660E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>646)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0FEAC1A7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C13D053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(3</w:t>
            </w:r>
            <w:r w:rsidRPr="00D660E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>080)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5F2BE3E1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bottom"/>
          </w:tcPr>
          <w:p w14:paraId="31D225E0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(49</w:t>
            </w:r>
            <w:r w:rsidRPr="00D660E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>113)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6603D4DE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nil"/>
            </w:tcBorders>
            <w:vAlign w:val="bottom"/>
          </w:tcPr>
          <w:p w14:paraId="3C0A4854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(102</w:t>
            </w:r>
            <w:r w:rsidRPr="00D660E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>413)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718585C5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  <w:vAlign w:val="bottom"/>
          </w:tcPr>
          <w:p w14:paraId="2A69CCCE" w14:textId="77777777" w:rsidR="008271CC" w:rsidRPr="00AE4238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(163</w:t>
            </w:r>
            <w:r w:rsidRPr="00D660E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>429)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37E2C697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nil"/>
            </w:tcBorders>
            <w:vAlign w:val="bottom"/>
          </w:tcPr>
          <w:p w14:paraId="11E95AD6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(34</w:t>
            </w:r>
            <w:r w:rsidRPr="00D660E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>542)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404E7E43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  <w:vAlign w:val="bottom"/>
          </w:tcPr>
          <w:p w14:paraId="1E4EA4DD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(47</w:t>
            </w:r>
            <w:r w:rsidRPr="00D660E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>754)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4A176191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nil"/>
            </w:tcBorders>
            <w:vAlign w:val="bottom"/>
          </w:tcPr>
          <w:p w14:paraId="7E06C2C0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46A401A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nil"/>
              <w:bottom w:val="nil"/>
            </w:tcBorders>
            <w:vAlign w:val="bottom"/>
          </w:tcPr>
          <w:p w14:paraId="5B2A0521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6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(401</w:t>
            </w:r>
            <w:r w:rsidRPr="00D660E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>977)</w:t>
            </w:r>
          </w:p>
        </w:tc>
      </w:tr>
      <w:tr w:rsidR="008271CC" w:rsidRPr="00D660EC" w14:paraId="7FA98BD0" w14:textId="77777777" w:rsidTr="00650100">
        <w:tc>
          <w:tcPr>
            <w:tcW w:w="929" w:type="pct"/>
            <w:tcBorders>
              <w:top w:val="nil"/>
              <w:bottom w:val="nil"/>
            </w:tcBorders>
          </w:tcPr>
          <w:p w14:paraId="693225A9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จำหน่าย </w:t>
            </w:r>
          </w:p>
        </w:tc>
        <w:tc>
          <w:tcPr>
            <w:tcW w:w="374" w:type="pct"/>
            <w:tcBorders>
              <w:top w:val="nil"/>
              <w:bottom w:val="single" w:sz="4" w:space="0" w:color="auto"/>
            </w:tcBorders>
            <w:vAlign w:val="bottom"/>
          </w:tcPr>
          <w:p w14:paraId="43DBAFEB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5DF896F2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24C3B42F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D660E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>044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02E422A1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single" w:sz="4" w:space="0" w:color="auto"/>
            </w:tcBorders>
            <w:vAlign w:val="bottom"/>
          </w:tcPr>
          <w:p w14:paraId="05112CC5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108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7EEF3078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single" w:sz="4" w:space="0" w:color="auto"/>
            </w:tcBorders>
            <w:vAlign w:val="bottom"/>
          </w:tcPr>
          <w:p w14:paraId="3923778D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110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20AE329E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single" w:sz="4" w:space="0" w:color="auto"/>
            </w:tcBorders>
            <w:vAlign w:val="bottom"/>
          </w:tcPr>
          <w:p w14:paraId="55D89B6F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13</w:t>
            </w:r>
            <w:r w:rsidRPr="00D660E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>798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71CFC877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single" w:sz="4" w:space="0" w:color="auto"/>
            </w:tcBorders>
            <w:vAlign w:val="bottom"/>
          </w:tcPr>
          <w:p w14:paraId="4B4A6096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D660E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>338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7F682EEF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single" w:sz="4" w:space="0" w:color="auto"/>
            </w:tcBorders>
            <w:vAlign w:val="bottom"/>
          </w:tcPr>
          <w:p w14:paraId="5ADD7BDC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34</w:t>
            </w:r>
            <w:r w:rsidRPr="00D660E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>270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7DE59CA1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vAlign w:val="bottom"/>
          </w:tcPr>
          <w:p w14:paraId="6CB6DA66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DE57C75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nil"/>
              <w:bottom w:val="single" w:sz="4" w:space="0" w:color="auto"/>
            </w:tcBorders>
            <w:vAlign w:val="bottom"/>
          </w:tcPr>
          <w:p w14:paraId="27E462A8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</w:rPr>
              <w:t>57</w:t>
            </w:r>
            <w:r w:rsidRPr="00D660E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>668</w:t>
            </w:r>
          </w:p>
        </w:tc>
      </w:tr>
      <w:tr w:rsidR="008271CC" w:rsidRPr="00D660EC" w14:paraId="3C88161B" w14:textId="77777777" w:rsidTr="00650100">
        <w:tc>
          <w:tcPr>
            <w:tcW w:w="929" w:type="pct"/>
            <w:tcBorders>
              <w:top w:val="nil"/>
              <w:bottom w:val="nil"/>
            </w:tcBorders>
          </w:tcPr>
          <w:p w14:paraId="2665A107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2562 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และ</w:t>
            </w:r>
          </w:p>
        </w:tc>
        <w:tc>
          <w:tcPr>
            <w:tcW w:w="374" w:type="pct"/>
            <w:tcBorders>
              <w:top w:val="single" w:sz="4" w:space="0" w:color="auto"/>
              <w:bottom w:val="nil"/>
            </w:tcBorders>
          </w:tcPr>
          <w:p w14:paraId="23DF43C4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7376ED9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</w:tcPr>
          <w:p w14:paraId="34A460F6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212886F3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nil"/>
            </w:tcBorders>
            <w:vAlign w:val="bottom"/>
          </w:tcPr>
          <w:p w14:paraId="2ACDD9FE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3630A437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nil"/>
            </w:tcBorders>
            <w:vAlign w:val="bottom"/>
          </w:tcPr>
          <w:p w14:paraId="03189BA4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621784E5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nil"/>
            </w:tcBorders>
            <w:vAlign w:val="bottom"/>
          </w:tcPr>
          <w:p w14:paraId="3B522660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599711E8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nil"/>
            </w:tcBorders>
            <w:vAlign w:val="bottom"/>
          </w:tcPr>
          <w:p w14:paraId="1396D3BD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1C45C710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  <w:vAlign w:val="bottom"/>
          </w:tcPr>
          <w:p w14:paraId="3BF27CA4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0A47286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nil"/>
            </w:tcBorders>
          </w:tcPr>
          <w:p w14:paraId="1FCA5B71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122D2F2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nil"/>
            </w:tcBorders>
          </w:tcPr>
          <w:p w14:paraId="2003600A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8271CC" w:rsidRPr="00D660EC" w14:paraId="641B7E2C" w14:textId="77777777" w:rsidTr="00650100">
        <w:tc>
          <w:tcPr>
            <w:tcW w:w="929" w:type="pct"/>
            <w:tcBorders>
              <w:top w:val="nil"/>
              <w:bottom w:val="nil"/>
            </w:tcBorders>
          </w:tcPr>
          <w:p w14:paraId="4BC4E5AC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 1 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374" w:type="pct"/>
            <w:tcBorders>
              <w:top w:val="nil"/>
              <w:bottom w:val="nil"/>
            </w:tcBorders>
          </w:tcPr>
          <w:p w14:paraId="5BABC57C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(21</w:t>
            </w:r>
            <w:r w:rsidRPr="00D660E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478)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7C40341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65BDD351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</w:t>
            </w:r>
            <w:r w:rsidRPr="00D660E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373)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E60AA2F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bottom"/>
          </w:tcPr>
          <w:p w14:paraId="1D6DAC29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(317</w:t>
            </w:r>
            <w:r w:rsidRPr="00D660E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733)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137267A1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nil"/>
            </w:tcBorders>
            <w:vAlign w:val="bottom"/>
          </w:tcPr>
          <w:p w14:paraId="26FE50F3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(547</w:t>
            </w:r>
            <w:r w:rsidRPr="00D660E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489)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05743C5E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  <w:vAlign w:val="bottom"/>
          </w:tcPr>
          <w:p w14:paraId="573C9D91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</w:t>
            </w:r>
            <w:r w:rsidRPr="00D660E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073</w:t>
            </w:r>
            <w:r w:rsidRPr="00D660E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893)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4B759F17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nil"/>
            </w:tcBorders>
            <w:vAlign w:val="bottom"/>
          </w:tcPr>
          <w:p w14:paraId="7A64FFE8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(146</w:t>
            </w:r>
            <w:r w:rsidRPr="00D660E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634)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0FBA5D39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  <w:vAlign w:val="bottom"/>
          </w:tcPr>
          <w:p w14:paraId="7B970395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(228</w:t>
            </w:r>
            <w:r w:rsidRPr="00D660E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356)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B716DF4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nil"/>
            </w:tcBorders>
          </w:tcPr>
          <w:p w14:paraId="7994092C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F30CD9A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nil"/>
              <w:bottom w:val="nil"/>
            </w:tcBorders>
          </w:tcPr>
          <w:p w14:paraId="4E4C6715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</w:t>
            </w:r>
            <w:r w:rsidRPr="00D660E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337</w:t>
            </w:r>
            <w:r w:rsidRPr="00D660E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956)</w:t>
            </w:r>
          </w:p>
        </w:tc>
      </w:tr>
      <w:tr w:rsidR="008271CC" w:rsidRPr="00D660EC" w14:paraId="20670980" w14:textId="77777777" w:rsidTr="00650100">
        <w:tc>
          <w:tcPr>
            <w:tcW w:w="929" w:type="pct"/>
            <w:tcBorders>
              <w:top w:val="nil"/>
              <w:bottom w:val="nil"/>
            </w:tcBorders>
          </w:tcPr>
          <w:p w14:paraId="0DC44D42" w14:textId="77777777" w:rsidR="008271CC" w:rsidRPr="00AE4238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374" w:type="pct"/>
            <w:tcBorders>
              <w:top w:val="nil"/>
              <w:bottom w:val="nil"/>
            </w:tcBorders>
            <w:vAlign w:val="bottom"/>
          </w:tcPr>
          <w:p w14:paraId="3ED48656" w14:textId="52F996B2" w:rsidR="008271CC" w:rsidRPr="008271CC" w:rsidRDefault="00E0165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D5755D">
              <w:rPr>
                <w:rFonts w:asciiTheme="majorBidi" w:hAnsiTheme="majorBidi" w:cstheme="majorBidi"/>
                <w:sz w:val="27"/>
                <w:szCs w:val="27"/>
              </w:rPr>
              <w:t>745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7A327545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CC9C4B6" w14:textId="2E19778F" w:rsidR="008271CC" w:rsidRPr="008271CC" w:rsidRDefault="00E0165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(657)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638C62A4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bottom"/>
          </w:tcPr>
          <w:p w14:paraId="1BB11668" w14:textId="46468ACE" w:rsidR="008271CC" w:rsidRPr="008271CC" w:rsidRDefault="00E0165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F37D68">
              <w:rPr>
                <w:rFonts w:asciiTheme="majorBidi" w:hAnsiTheme="majorBidi" w:cstheme="majorBidi"/>
                <w:sz w:val="27"/>
                <w:szCs w:val="27"/>
              </w:rPr>
              <w:t>59,</w:t>
            </w:r>
            <w:r w:rsidR="00D5755D">
              <w:rPr>
                <w:rFonts w:asciiTheme="majorBidi" w:hAnsiTheme="majorBidi" w:cstheme="majorBidi"/>
                <w:sz w:val="27"/>
                <w:szCs w:val="27"/>
              </w:rPr>
              <w:t>236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73B54BAD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nil"/>
            </w:tcBorders>
            <w:vAlign w:val="bottom"/>
          </w:tcPr>
          <w:p w14:paraId="0D251906" w14:textId="5AEB9816" w:rsidR="008271CC" w:rsidRPr="008271CC" w:rsidRDefault="00E0165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F37D68"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 w:rsidR="000029BA">
              <w:rPr>
                <w:rFonts w:asciiTheme="majorBidi" w:hAnsiTheme="majorBidi" w:cstheme="majorBidi"/>
                <w:sz w:val="27"/>
                <w:szCs w:val="27"/>
              </w:rPr>
              <w:t>7,720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633DA151" w14:textId="77777777" w:rsidR="008271CC" w:rsidRPr="00D660E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  <w:vAlign w:val="bottom"/>
          </w:tcPr>
          <w:p w14:paraId="4E628BB9" w14:textId="7820795B" w:rsidR="008271CC" w:rsidRPr="00AE4238" w:rsidRDefault="00E0165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F37D68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0029BA">
              <w:rPr>
                <w:rFonts w:asciiTheme="majorBidi" w:hAnsiTheme="majorBidi" w:cstheme="majorBidi"/>
                <w:sz w:val="27"/>
                <w:szCs w:val="27"/>
              </w:rPr>
              <w:t>65,181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3597163E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nil"/>
            </w:tcBorders>
            <w:vAlign w:val="bottom"/>
          </w:tcPr>
          <w:p w14:paraId="003D20CB" w14:textId="07B71DE6" w:rsidR="008271CC" w:rsidRPr="008271CC" w:rsidRDefault="00E0165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F37D68">
              <w:rPr>
                <w:rFonts w:asciiTheme="majorBidi" w:hAnsiTheme="majorBidi" w:cstheme="majorBidi"/>
                <w:sz w:val="27"/>
                <w:szCs w:val="27"/>
              </w:rPr>
              <w:t>41,985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441FBE2C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  <w:vAlign w:val="bottom"/>
          </w:tcPr>
          <w:p w14:paraId="10CF8132" w14:textId="16CD4A8F" w:rsidR="008271CC" w:rsidRPr="008271CC" w:rsidRDefault="00E52A4E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F37D68">
              <w:rPr>
                <w:rFonts w:asciiTheme="majorBidi" w:hAnsiTheme="majorBidi" w:cstheme="majorBidi"/>
                <w:sz w:val="27"/>
                <w:szCs w:val="27"/>
              </w:rPr>
              <w:t>43,</w:t>
            </w:r>
            <w:r w:rsidR="000029BA">
              <w:rPr>
                <w:rFonts w:asciiTheme="majorBidi" w:hAnsiTheme="majorBidi" w:cstheme="majorBidi"/>
                <w:sz w:val="27"/>
                <w:szCs w:val="27"/>
              </w:rPr>
              <w:t>170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039C098C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nil"/>
            </w:tcBorders>
            <w:vAlign w:val="bottom"/>
          </w:tcPr>
          <w:p w14:paraId="1427040C" w14:textId="57272212" w:rsidR="008271CC" w:rsidRPr="008271CC" w:rsidRDefault="00E52A4E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7D2FF13" w14:textId="77777777" w:rsidR="008271CC" w:rsidRPr="008271CC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nil"/>
              <w:bottom w:val="nil"/>
            </w:tcBorders>
            <w:vAlign w:val="bottom"/>
          </w:tcPr>
          <w:p w14:paraId="34905704" w14:textId="177F7CBE" w:rsidR="008271CC" w:rsidRPr="008271CC" w:rsidRDefault="00E52A4E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6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F37D68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D5755D">
              <w:rPr>
                <w:rFonts w:asciiTheme="majorBidi" w:hAnsiTheme="majorBidi" w:cstheme="majorBidi"/>
                <w:sz w:val="27"/>
                <w:szCs w:val="27"/>
              </w:rPr>
              <w:t>18</w:t>
            </w:r>
            <w:r w:rsidR="000029BA">
              <w:rPr>
                <w:rFonts w:asciiTheme="majorBidi" w:hAnsiTheme="majorBidi" w:cstheme="majorBidi"/>
                <w:sz w:val="27"/>
                <w:szCs w:val="27"/>
              </w:rPr>
              <w:t>,694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074951" w:rsidRPr="00D660EC" w14:paraId="6DE57AEE" w14:textId="77777777" w:rsidTr="00650100">
        <w:tc>
          <w:tcPr>
            <w:tcW w:w="929" w:type="pct"/>
            <w:tcBorders>
              <w:top w:val="nil"/>
              <w:bottom w:val="nil"/>
            </w:tcBorders>
          </w:tcPr>
          <w:p w14:paraId="7A4C6206" w14:textId="77777777" w:rsidR="00074951" w:rsidRPr="00AE4238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จำหน่าย </w:t>
            </w:r>
          </w:p>
        </w:tc>
        <w:tc>
          <w:tcPr>
            <w:tcW w:w="374" w:type="pct"/>
            <w:tcBorders>
              <w:top w:val="nil"/>
              <w:bottom w:val="single" w:sz="4" w:space="0" w:color="auto"/>
            </w:tcBorders>
            <w:vAlign w:val="bottom"/>
          </w:tcPr>
          <w:p w14:paraId="5F59761E" w14:textId="3BD1A3C2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3,209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06153325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7657C889" w14:textId="3EF9B27A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526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20B53585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single" w:sz="4" w:space="0" w:color="auto"/>
            </w:tcBorders>
            <w:vAlign w:val="bottom"/>
          </w:tcPr>
          <w:p w14:paraId="62D2EBA2" w14:textId="0224E2FB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9,779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50A68828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single" w:sz="4" w:space="0" w:color="auto"/>
            </w:tcBorders>
            <w:vAlign w:val="bottom"/>
          </w:tcPr>
          <w:p w14:paraId="1FC24C5C" w14:textId="2FE3EE16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23,737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7BF8397D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single" w:sz="4" w:space="0" w:color="auto"/>
            </w:tcBorders>
            <w:vAlign w:val="bottom"/>
          </w:tcPr>
          <w:p w14:paraId="7CC268F7" w14:textId="45D7A1FF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17,398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4941D5F9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single" w:sz="4" w:space="0" w:color="auto"/>
            </w:tcBorders>
            <w:vAlign w:val="bottom"/>
          </w:tcPr>
          <w:p w14:paraId="7DBA903D" w14:textId="5FF09F2A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68,328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793C6BBE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single" w:sz="4" w:space="0" w:color="auto"/>
            </w:tcBorders>
            <w:vAlign w:val="bottom"/>
          </w:tcPr>
          <w:p w14:paraId="1DFE5455" w14:textId="0AD9D849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50,555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40F6018B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vAlign w:val="bottom"/>
          </w:tcPr>
          <w:p w14:paraId="38A601F8" w14:textId="4B2B9406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53A66414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nil"/>
              <w:bottom w:val="single" w:sz="4" w:space="0" w:color="auto"/>
            </w:tcBorders>
            <w:vAlign w:val="bottom"/>
          </w:tcPr>
          <w:p w14:paraId="315A3D11" w14:textId="77E51FF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173,532</w:t>
            </w:r>
          </w:p>
        </w:tc>
      </w:tr>
      <w:tr w:rsidR="00074951" w:rsidRPr="00D660EC" w14:paraId="278B523C" w14:textId="77777777" w:rsidTr="00650100">
        <w:tc>
          <w:tcPr>
            <w:tcW w:w="929" w:type="pct"/>
            <w:tcBorders>
              <w:top w:val="nil"/>
              <w:bottom w:val="nil"/>
            </w:tcBorders>
          </w:tcPr>
          <w:p w14:paraId="17AA00C9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6FECF077" w14:textId="7D9C5D64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</w:t>
            </w:r>
            <w:r w:rsidR="00D5755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9,014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FD1F013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14:paraId="63F40A00" w14:textId="7C934E6D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(2,504)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2430A101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D78A1" w14:textId="675E5988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(367,</w:t>
            </w:r>
            <w:r w:rsidR="00D5755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190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4C29AD73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00372" w14:textId="28C80EAA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(631,472)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13C1111F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A8A88" w14:textId="3B1911C2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(1,221,676)</w:t>
            </w: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  <w:vAlign w:val="bottom"/>
          </w:tcPr>
          <w:p w14:paraId="3F616D0E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1906C" w14:textId="7673D1C8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(120,291)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2C2E4D03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D3466" w14:textId="325A59DF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(220,971)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7DFEB65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24566054" w14:textId="61DA95ED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20BA39CE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14:paraId="23484BA9" w14:textId="557C0639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(2,583,118)</w:t>
            </w:r>
          </w:p>
        </w:tc>
      </w:tr>
      <w:tr w:rsidR="00074951" w:rsidRPr="00D660EC" w14:paraId="52187ACD" w14:textId="77777777" w:rsidTr="00650100">
        <w:tc>
          <w:tcPr>
            <w:tcW w:w="929" w:type="pct"/>
            <w:tcBorders>
              <w:top w:val="nil"/>
              <w:bottom w:val="nil"/>
            </w:tcBorders>
          </w:tcPr>
          <w:p w14:paraId="26DE9859" w14:textId="77777777" w:rsidR="00074951" w:rsidRPr="00AE4238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nil"/>
            </w:tcBorders>
          </w:tcPr>
          <w:p w14:paraId="44874BEC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578826A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nil"/>
            </w:tcBorders>
          </w:tcPr>
          <w:p w14:paraId="4B2FE2A4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07168805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nil"/>
            </w:tcBorders>
          </w:tcPr>
          <w:p w14:paraId="066CE483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</w:tcPr>
          <w:p w14:paraId="1A872E03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nil"/>
            </w:tcBorders>
          </w:tcPr>
          <w:p w14:paraId="4EFCFA50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5A1BA501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nil"/>
            </w:tcBorders>
          </w:tcPr>
          <w:p w14:paraId="7195FE50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2" w:type="pct"/>
            <w:gridSpan w:val="2"/>
            <w:tcBorders>
              <w:top w:val="nil"/>
              <w:bottom w:val="nil"/>
            </w:tcBorders>
          </w:tcPr>
          <w:p w14:paraId="224A32EF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nil"/>
            </w:tcBorders>
          </w:tcPr>
          <w:p w14:paraId="1390B5A5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19544F9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</w:tcPr>
          <w:p w14:paraId="4683C99E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8DA7EFA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nil"/>
            </w:tcBorders>
            <w:vAlign w:val="bottom"/>
          </w:tcPr>
          <w:p w14:paraId="014608BA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6C97B1E" w14:textId="77777777" w:rsidR="00074951" w:rsidRPr="008271C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nil"/>
            </w:tcBorders>
          </w:tcPr>
          <w:p w14:paraId="2A852CE8" w14:textId="77777777" w:rsidR="00074951" w:rsidRPr="00D660EC" w:rsidRDefault="00074951" w:rsidP="0007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</w:tbl>
    <w:p w14:paraId="102BDEFF" w14:textId="77777777" w:rsidR="001F24D4" w:rsidRPr="00D660EC" w:rsidRDefault="001F24D4" w:rsidP="00B65FA7">
      <w:pPr>
        <w:spacing w:line="240" w:lineRule="auto"/>
        <w:rPr>
          <w:sz w:val="2"/>
          <w:szCs w:val="2"/>
        </w:rPr>
      </w:pPr>
      <w:r w:rsidRPr="00AE4238">
        <w:br w:type="page"/>
      </w:r>
    </w:p>
    <w:tbl>
      <w:tblPr>
        <w:tblW w:w="4944" w:type="pct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7"/>
        <w:gridCol w:w="974"/>
        <w:gridCol w:w="264"/>
        <w:gridCol w:w="1060"/>
        <w:gridCol w:w="264"/>
        <w:gridCol w:w="1063"/>
        <w:gridCol w:w="264"/>
        <w:gridCol w:w="1149"/>
        <w:gridCol w:w="236"/>
        <w:gridCol w:w="1103"/>
        <w:gridCol w:w="236"/>
        <w:gridCol w:w="1000"/>
        <w:gridCol w:w="9"/>
        <w:gridCol w:w="238"/>
        <w:gridCol w:w="1365"/>
        <w:gridCol w:w="236"/>
        <w:gridCol w:w="1009"/>
        <w:gridCol w:w="236"/>
        <w:gridCol w:w="1184"/>
      </w:tblGrid>
      <w:tr w:rsidR="00155CE5" w:rsidRPr="00D660EC" w14:paraId="752CF2EA" w14:textId="77777777" w:rsidTr="00155CE5">
        <w:trPr>
          <w:tblHeader/>
        </w:trPr>
        <w:tc>
          <w:tcPr>
            <w:tcW w:w="862" w:type="pct"/>
          </w:tcPr>
          <w:p w14:paraId="7E168BEA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138" w:type="pct"/>
            <w:gridSpan w:val="18"/>
          </w:tcPr>
          <w:p w14:paraId="42028173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155CE5" w:rsidRPr="00D660EC" w14:paraId="46A7D9FB" w14:textId="77777777" w:rsidTr="008271CC">
        <w:trPr>
          <w:tblHeader/>
        </w:trPr>
        <w:tc>
          <w:tcPr>
            <w:tcW w:w="862" w:type="pct"/>
          </w:tcPr>
          <w:p w14:paraId="586FE88D" w14:textId="77777777" w:rsidR="00155CE5" w:rsidRPr="00AE4238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9" w:type="pct"/>
          </w:tcPr>
          <w:p w14:paraId="583958A4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pct"/>
          </w:tcPr>
          <w:p w14:paraId="2B0A693D" w14:textId="77777777" w:rsidR="00155CE5" w:rsidRPr="00D660E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pct"/>
          </w:tcPr>
          <w:p w14:paraId="497424F2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07BA4550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1001C909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อาคารโรงงาน</w:t>
            </w:r>
          </w:p>
        </w:tc>
        <w:tc>
          <w:tcPr>
            <w:tcW w:w="92" w:type="pct"/>
            <w:tcBorders>
              <w:bottom w:val="nil"/>
            </w:tcBorders>
          </w:tcPr>
          <w:p w14:paraId="2F8A0FE0" w14:textId="77777777" w:rsidR="00155CE5" w:rsidRPr="00D660E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5E8FC14A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4BF72792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63B5F742" w14:textId="77777777" w:rsidR="00155CE5" w:rsidRPr="00AE4238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56DB9C68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8" w:type="pct"/>
            <w:tcBorders>
              <w:bottom w:val="nil"/>
            </w:tcBorders>
          </w:tcPr>
          <w:p w14:paraId="420C1E2B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" w:type="pct"/>
            <w:gridSpan w:val="2"/>
            <w:tcBorders>
              <w:bottom w:val="nil"/>
            </w:tcBorders>
          </w:tcPr>
          <w:p w14:paraId="65EE3009" w14:textId="77777777" w:rsidR="00155CE5" w:rsidRPr="00D660E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bottom w:val="nil"/>
            </w:tcBorders>
          </w:tcPr>
          <w:p w14:paraId="7DB5AFFE" w14:textId="77777777" w:rsidR="00155CE5" w:rsidRPr="00AE4238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15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เครื่องมือเครื่องใช้</w:t>
            </w:r>
          </w:p>
        </w:tc>
        <w:tc>
          <w:tcPr>
            <w:tcW w:w="82" w:type="pct"/>
            <w:tcBorders>
              <w:bottom w:val="nil"/>
            </w:tcBorders>
          </w:tcPr>
          <w:p w14:paraId="3E2DA49A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bottom w:val="nil"/>
            </w:tcBorders>
          </w:tcPr>
          <w:p w14:paraId="78106F33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2986EDC4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385C43F5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55CE5" w:rsidRPr="00D660EC" w14:paraId="6736BE1F" w14:textId="77777777" w:rsidTr="008271CC">
        <w:trPr>
          <w:tblHeader/>
        </w:trPr>
        <w:tc>
          <w:tcPr>
            <w:tcW w:w="862" w:type="pct"/>
          </w:tcPr>
          <w:p w14:paraId="30625311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9" w:type="pct"/>
          </w:tcPr>
          <w:p w14:paraId="471987B2" w14:textId="77777777" w:rsidR="00155CE5" w:rsidRPr="00AE4238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ที่ดินและ</w:t>
            </w:r>
          </w:p>
        </w:tc>
        <w:tc>
          <w:tcPr>
            <w:tcW w:w="92" w:type="pct"/>
          </w:tcPr>
          <w:p w14:paraId="39778D4F" w14:textId="77777777" w:rsidR="00155CE5" w:rsidRPr="00D660E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pct"/>
          </w:tcPr>
          <w:p w14:paraId="3A74DAC7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2FF9DE48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1FD14FC4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</w:tc>
        <w:tc>
          <w:tcPr>
            <w:tcW w:w="92" w:type="pct"/>
            <w:tcBorders>
              <w:bottom w:val="nil"/>
            </w:tcBorders>
          </w:tcPr>
          <w:p w14:paraId="3BEDE35A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3037C2AC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66340531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74B8184B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5588D9E0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8" w:type="pct"/>
            <w:tcBorders>
              <w:bottom w:val="nil"/>
            </w:tcBorders>
          </w:tcPr>
          <w:p w14:paraId="7E1B3E1D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" w:type="pct"/>
            <w:gridSpan w:val="2"/>
            <w:tcBorders>
              <w:bottom w:val="nil"/>
            </w:tcBorders>
          </w:tcPr>
          <w:p w14:paraId="762AD345" w14:textId="77777777" w:rsidR="00155CE5" w:rsidRPr="00D660E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bottom w:val="nil"/>
            </w:tcBorders>
          </w:tcPr>
          <w:p w14:paraId="63F7FE44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เครื่องตกแต่ง</w:t>
            </w:r>
          </w:p>
        </w:tc>
        <w:tc>
          <w:tcPr>
            <w:tcW w:w="82" w:type="pct"/>
            <w:tcBorders>
              <w:bottom w:val="nil"/>
            </w:tcBorders>
          </w:tcPr>
          <w:p w14:paraId="3BE26ED0" w14:textId="77777777" w:rsidR="00155CE5" w:rsidRPr="00D660EC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bottom w:val="nil"/>
            </w:tcBorders>
          </w:tcPr>
          <w:p w14:paraId="78C201EB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82" w:type="pct"/>
            <w:tcBorders>
              <w:bottom w:val="nil"/>
            </w:tcBorders>
          </w:tcPr>
          <w:p w14:paraId="45D084D7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6B84F84E" w14:textId="77777777" w:rsidR="00155CE5" w:rsidRPr="00F91DF7" w:rsidRDefault="00155CE5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A6767" w:rsidRPr="00D660EC" w14:paraId="317963ED" w14:textId="77777777" w:rsidTr="008271CC">
        <w:trPr>
          <w:tblHeader/>
        </w:trPr>
        <w:tc>
          <w:tcPr>
            <w:tcW w:w="862" w:type="pct"/>
          </w:tcPr>
          <w:p w14:paraId="3A2899C8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1"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9" w:type="pct"/>
          </w:tcPr>
          <w:p w14:paraId="42A0646C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92" w:type="pct"/>
          </w:tcPr>
          <w:p w14:paraId="1E396A1D" w14:textId="77777777" w:rsidR="009A6767" w:rsidRPr="00D660E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pct"/>
          </w:tcPr>
          <w:p w14:paraId="1BA89D13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ต้นทุน</w:t>
            </w:r>
          </w:p>
        </w:tc>
        <w:tc>
          <w:tcPr>
            <w:tcW w:w="92" w:type="pct"/>
            <w:tcBorders>
              <w:bottom w:val="nil"/>
            </w:tcBorders>
          </w:tcPr>
          <w:p w14:paraId="2E9EA0C5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168A6841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92" w:type="pct"/>
            <w:tcBorders>
              <w:bottom w:val="nil"/>
            </w:tcBorders>
          </w:tcPr>
          <w:p w14:paraId="56CE526A" w14:textId="77777777" w:rsidR="009A6767" w:rsidRPr="00D660E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443C8D51" w14:textId="77777777" w:rsidR="009A6767" w:rsidRPr="00AE4238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ระบบ</w:t>
            </w:r>
          </w:p>
        </w:tc>
        <w:tc>
          <w:tcPr>
            <w:tcW w:w="82" w:type="pct"/>
            <w:tcBorders>
              <w:bottom w:val="nil"/>
            </w:tcBorders>
          </w:tcPr>
          <w:p w14:paraId="620629FA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21853596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0E658633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8" w:type="pct"/>
            <w:tcBorders>
              <w:bottom w:val="nil"/>
            </w:tcBorders>
          </w:tcPr>
          <w:p w14:paraId="67DA09AC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" w:type="pct"/>
            <w:gridSpan w:val="2"/>
            <w:tcBorders>
              <w:bottom w:val="nil"/>
            </w:tcBorders>
          </w:tcPr>
          <w:p w14:paraId="32B1FFB3" w14:textId="77777777" w:rsidR="009A6767" w:rsidRPr="00D660E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bottom w:val="nil"/>
            </w:tcBorders>
          </w:tcPr>
          <w:p w14:paraId="71AB454C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</w:tc>
        <w:tc>
          <w:tcPr>
            <w:tcW w:w="82" w:type="pct"/>
            <w:tcBorders>
              <w:bottom w:val="nil"/>
            </w:tcBorders>
          </w:tcPr>
          <w:p w14:paraId="528E7B8E" w14:textId="77777777" w:rsidR="009A6767" w:rsidRPr="00D660E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bottom w:val="nil"/>
            </w:tcBorders>
          </w:tcPr>
          <w:p w14:paraId="3F26D5AC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 xml:space="preserve">ระหว่าง </w:t>
            </w:r>
          </w:p>
        </w:tc>
        <w:tc>
          <w:tcPr>
            <w:tcW w:w="82" w:type="pct"/>
            <w:tcBorders>
              <w:bottom w:val="nil"/>
            </w:tcBorders>
          </w:tcPr>
          <w:p w14:paraId="4FDFEE37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5CC29FCD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A6767" w:rsidRPr="006B64C3" w14:paraId="6C622BB1" w14:textId="77777777" w:rsidTr="008271CC">
        <w:trPr>
          <w:tblHeader/>
        </w:trPr>
        <w:tc>
          <w:tcPr>
            <w:tcW w:w="862" w:type="pct"/>
          </w:tcPr>
          <w:p w14:paraId="18FB3685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9" w:type="pct"/>
          </w:tcPr>
          <w:p w14:paraId="7867415D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92" w:type="pct"/>
          </w:tcPr>
          <w:p w14:paraId="2C437DB4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69" w:type="pct"/>
          </w:tcPr>
          <w:p w14:paraId="343A320A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หญ้าเนเปียร์</w:t>
            </w:r>
          </w:p>
        </w:tc>
        <w:tc>
          <w:tcPr>
            <w:tcW w:w="92" w:type="pct"/>
            <w:tcBorders>
              <w:bottom w:val="nil"/>
            </w:tcBorders>
          </w:tcPr>
          <w:p w14:paraId="379E86B2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57A22511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อาคาร</w:t>
            </w:r>
          </w:p>
        </w:tc>
        <w:tc>
          <w:tcPr>
            <w:tcW w:w="92" w:type="pct"/>
            <w:tcBorders>
              <w:bottom w:val="nil"/>
            </w:tcBorders>
          </w:tcPr>
          <w:p w14:paraId="0274E52E" w14:textId="77777777" w:rsidR="009A6767" w:rsidRPr="00D660E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5988CDAE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สาธารณูปโภค</w:t>
            </w:r>
          </w:p>
        </w:tc>
        <w:tc>
          <w:tcPr>
            <w:tcW w:w="82" w:type="pct"/>
            <w:tcBorders>
              <w:bottom w:val="nil"/>
            </w:tcBorders>
          </w:tcPr>
          <w:p w14:paraId="70478059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0213DC02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82" w:type="pct"/>
            <w:tcBorders>
              <w:bottom w:val="nil"/>
            </w:tcBorders>
          </w:tcPr>
          <w:p w14:paraId="4EEBEE00" w14:textId="77777777" w:rsidR="009A6767" w:rsidRPr="00D660E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8" w:type="pct"/>
            <w:tcBorders>
              <w:bottom w:val="nil"/>
            </w:tcBorders>
          </w:tcPr>
          <w:p w14:paraId="4C165576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86" w:type="pct"/>
            <w:gridSpan w:val="2"/>
            <w:tcBorders>
              <w:bottom w:val="nil"/>
            </w:tcBorders>
          </w:tcPr>
          <w:p w14:paraId="0FD96A16" w14:textId="77777777" w:rsidR="009A6767" w:rsidRPr="00D660E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bottom w:val="nil"/>
            </w:tcBorders>
          </w:tcPr>
          <w:p w14:paraId="22C775C8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อุปกรณ์โรงงาน</w:t>
            </w:r>
          </w:p>
        </w:tc>
        <w:tc>
          <w:tcPr>
            <w:tcW w:w="82" w:type="pct"/>
            <w:tcBorders>
              <w:bottom w:val="nil"/>
            </w:tcBorders>
          </w:tcPr>
          <w:p w14:paraId="58FE3E70" w14:textId="77777777" w:rsidR="009A6767" w:rsidRPr="00D660E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bottom w:val="nil"/>
            </w:tcBorders>
          </w:tcPr>
          <w:p w14:paraId="2CAE4527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82" w:type="pct"/>
            <w:tcBorders>
              <w:bottom w:val="nil"/>
            </w:tcBorders>
          </w:tcPr>
          <w:p w14:paraId="349FA350" w14:textId="77777777" w:rsidR="009A6767" w:rsidRPr="00D660E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6B490C1A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9A6767" w:rsidRPr="00D660EC" w14:paraId="316C1C16" w14:textId="77777777" w:rsidTr="00155CE5">
        <w:trPr>
          <w:tblHeader/>
        </w:trPr>
        <w:tc>
          <w:tcPr>
            <w:tcW w:w="862" w:type="pct"/>
          </w:tcPr>
          <w:p w14:paraId="0D331506" w14:textId="77777777" w:rsidR="009A6767" w:rsidRPr="00D660EC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4138" w:type="pct"/>
            <w:gridSpan w:val="18"/>
            <w:tcBorders>
              <w:bottom w:val="nil"/>
            </w:tcBorders>
          </w:tcPr>
          <w:p w14:paraId="7BBA340F" w14:textId="77777777" w:rsidR="009A6767" w:rsidRPr="00F91DF7" w:rsidRDefault="009A676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AE4238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8271CC" w:rsidRPr="00D660EC" w14:paraId="24A675FA" w14:textId="77777777" w:rsidTr="008271CC">
        <w:trPr>
          <w:tblHeader/>
        </w:trPr>
        <w:tc>
          <w:tcPr>
            <w:tcW w:w="862" w:type="pct"/>
          </w:tcPr>
          <w:p w14:paraId="02A6CD31" w14:textId="6404F69B" w:rsidR="008271CC" w:rsidRPr="00AE4238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2562</w:t>
            </w:r>
          </w:p>
        </w:tc>
        <w:tc>
          <w:tcPr>
            <w:tcW w:w="339" w:type="pct"/>
            <w:tcBorders>
              <w:bottom w:val="nil"/>
            </w:tcBorders>
          </w:tcPr>
          <w:p w14:paraId="541A7690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16436123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pct"/>
            <w:tcBorders>
              <w:bottom w:val="nil"/>
            </w:tcBorders>
          </w:tcPr>
          <w:p w14:paraId="31F238A2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34736C2E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4B09E592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55B8E91B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31D38D32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1BDC8F95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777D077D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129547BD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bottom w:val="nil"/>
            </w:tcBorders>
          </w:tcPr>
          <w:p w14:paraId="03EDE4EC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3" w:type="pct"/>
            <w:tcBorders>
              <w:bottom w:val="nil"/>
            </w:tcBorders>
          </w:tcPr>
          <w:p w14:paraId="5873DB3E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bottom w:val="nil"/>
            </w:tcBorders>
          </w:tcPr>
          <w:p w14:paraId="6FAECB7D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7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1FC15ED1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59" w:right="-108" w:firstLine="3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bottom w:val="nil"/>
            </w:tcBorders>
          </w:tcPr>
          <w:p w14:paraId="585F3AB0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585B45B5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408E0D71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271CC" w:rsidRPr="00D660EC" w14:paraId="35533F3A" w14:textId="77777777" w:rsidTr="008271CC">
        <w:trPr>
          <w:tblHeader/>
        </w:trPr>
        <w:tc>
          <w:tcPr>
            <w:tcW w:w="862" w:type="pct"/>
          </w:tcPr>
          <w:p w14:paraId="6EC65614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ภายใต้กรรมสิทธิ์ของกลุ่มบริษัท</w:t>
            </w:r>
          </w:p>
        </w:tc>
        <w:tc>
          <w:tcPr>
            <w:tcW w:w="339" w:type="pct"/>
            <w:tcBorders>
              <w:bottom w:val="nil"/>
            </w:tcBorders>
          </w:tcPr>
          <w:p w14:paraId="49E1359A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964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171</w:t>
            </w:r>
          </w:p>
        </w:tc>
        <w:tc>
          <w:tcPr>
            <w:tcW w:w="92" w:type="pct"/>
            <w:tcBorders>
              <w:bottom w:val="nil"/>
            </w:tcBorders>
          </w:tcPr>
          <w:p w14:paraId="5FD223FE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pct"/>
            <w:tcBorders>
              <w:bottom w:val="nil"/>
            </w:tcBorders>
          </w:tcPr>
          <w:p w14:paraId="1BBBB951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3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336</w:t>
            </w:r>
          </w:p>
        </w:tc>
        <w:tc>
          <w:tcPr>
            <w:tcW w:w="92" w:type="pct"/>
            <w:tcBorders>
              <w:bottom w:val="nil"/>
            </w:tcBorders>
          </w:tcPr>
          <w:p w14:paraId="0BC11D70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0A931055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1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053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395</w:t>
            </w:r>
          </w:p>
        </w:tc>
        <w:tc>
          <w:tcPr>
            <w:tcW w:w="92" w:type="pct"/>
            <w:tcBorders>
              <w:bottom w:val="nil"/>
            </w:tcBorders>
          </w:tcPr>
          <w:p w14:paraId="46E63AA9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09653E90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862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891</w:t>
            </w:r>
          </w:p>
        </w:tc>
        <w:tc>
          <w:tcPr>
            <w:tcW w:w="82" w:type="pct"/>
            <w:tcBorders>
              <w:bottom w:val="nil"/>
            </w:tcBorders>
          </w:tcPr>
          <w:p w14:paraId="0C1DD3A3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6F4CC5F7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1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573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243</w:t>
            </w:r>
          </w:p>
        </w:tc>
        <w:tc>
          <w:tcPr>
            <w:tcW w:w="82" w:type="pct"/>
            <w:tcBorders>
              <w:bottom w:val="nil"/>
            </w:tcBorders>
          </w:tcPr>
          <w:p w14:paraId="6F5385F2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bottom w:val="nil"/>
            </w:tcBorders>
          </w:tcPr>
          <w:p w14:paraId="7246806F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61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739</w:t>
            </w:r>
          </w:p>
        </w:tc>
        <w:tc>
          <w:tcPr>
            <w:tcW w:w="83" w:type="pct"/>
            <w:tcBorders>
              <w:bottom w:val="nil"/>
            </w:tcBorders>
          </w:tcPr>
          <w:p w14:paraId="15BA1558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bottom w:val="nil"/>
            </w:tcBorders>
          </w:tcPr>
          <w:p w14:paraId="1ED17D8E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448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312</w:t>
            </w:r>
          </w:p>
        </w:tc>
        <w:tc>
          <w:tcPr>
            <w:tcW w:w="82" w:type="pct"/>
            <w:tcBorders>
              <w:bottom w:val="nil"/>
            </w:tcBorders>
          </w:tcPr>
          <w:p w14:paraId="65CA66FB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bottom w:val="nil"/>
            </w:tcBorders>
          </w:tcPr>
          <w:p w14:paraId="20DDA671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86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414</w:t>
            </w:r>
          </w:p>
        </w:tc>
        <w:tc>
          <w:tcPr>
            <w:tcW w:w="82" w:type="pct"/>
            <w:tcBorders>
              <w:bottom w:val="nil"/>
            </w:tcBorders>
          </w:tcPr>
          <w:p w14:paraId="72470F2B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2B1DE7D2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5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053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501</w:t>
            </w:r>
          </w:p>
        </w:tc>
      </w:tr>
      <w:tr w:rsidR="008271CC" w:rsidRPr="006B64C3" w14:paraId="60E14CC0" w14:textId="77777777" w:rsidTr="008271CC">
        <w:tc>
          <w:tcPr>
            <w:tcW w:w="862" w:type="pct"/>
            <w:tcBorders>
              <w:bottom w:val="nil"/>
            </w:tcBorders>
          </w:tcPr>
          <w:p w14:paraId="55AD690A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ภายใต้สัญญาเช่าการเงิน</w:t>
            </w:r>
          </w:p>
        </w:tc>
        <w:tc>
          <w:tcPr>
            <w:tcW w:w="339" w:type="pct"/>
            <w:tcBorders>
              <w:top w:val="nil"/>
              <w:bottom w:val="single" w:sz="4" w:space="0" w:color="auto"/>
            </w:tcBorders>
          </w:tcPr>
          <w:p w14:paraId="78A37DB8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331AFAEC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nil"/>
              <w:bottom w:val="single" w:sz="4" w:space="0" w:color="auto"/>
            </w:tcBorders>
          </w:tcPr>
          <w:p w14:paraId="2D190BF9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34ED19F0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</w:tcPr>
          <w:p w14:paraId="0708D4CC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78D849F5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nil"/>
              <w:bottom w:val="single" w:sz="4" w:space="0" w:color="auto"/>
            </w:tcBorders>
          </w:tcPr>
          <w:p w14:paraId="1C9A3085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6244232C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84" w:type="pct"/>
            <w:tcBorders>
              <w:top w:val="nil"/>
              <w:bottom w:val="single" w:sz="4" w:space="0" w:color="auto"/>
            </w:tcBorders>
          </w:tcPr>
          <w:p w14:paraId="6B064C69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72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926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6BAE5AE4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top w:val="nil"/>
              <w:bottom w:val="single" w:sz="4" w:space="0" w:color="auto"/>
            </w:tcBorders>
          </w:tcPr>
          <w:p w14:paraId="1AE1DBAF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131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965</w:t>
            </w: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65B58FFB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top w:val="nil"/>
              <w:bottom w:val="single" w:sz="4" w:space="0" w:color="auto"/>
            </w:tcBorders>
          </w:tcPr>
          <w:p w14:paraId="01616DFF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1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337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11C59300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 w:firstLine="33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</w:tcPr>
          <w:p w14:paraId="63A525CA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51A7A3F7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nil"/>
              <w:bottom w:val="single" w:sz="4" w:space="0" w:color="auto"/>
            </w:tcBorders>
          </w:tcPr>
          <w:p w14:paraId="274A1A57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</w:rPr>
              <w:t>206</w:t>
            </w:r>
            <w:r w:rsidRPr="00D660EC">
              <w:rPr>
                <w:rFonts w:ascii="Angsana New" w:hAnsi="Angsana New"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sz w:val="27"/>
                <w:szCs w:val="27"/>
              </w:rPr>
              <w:t>228</w:t>
            </w:r>
          </w:p>
        </w:tc>
      </w:tr>
      <w:tr w:rsidR="008271CC" w:rsidRPr="00D660EC" w14:paraId="03B299F6" w14:textId="77777777" w:rsidTr="008271CC">
        <w:tc>
          <w:tcPr>
            <w:tcW w:w="862" w:type="pct"/>
            <w:tcBorders>
              <w:bottom w:val="nil"/>
            </w:tcBorders>
          </w:tcPr>
          <w:p w14:paraId="3E4A5717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</w:tcPr>
          <w:p w14:paraId="44FBD211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964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171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0BB69F4F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</w:tcPr>
          <w:p w14:paraId="780A57F6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336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3FDD7666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double" w:sz="4" w:space="0" w:color="auto"/>
            </w:tcBorders>
          </w:tcPr>
          <w:p w14:paraId="2E13EE9D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053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395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4DB5C26B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</w:tcPr>
          <w:p w14:paraId="50F0645A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862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891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146B699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double" w:sz="4" w:space="0" w:color="auto"/>
            </w:tcBorders>
          </w:tcPr>
          <w:p w14:paraId="00D7E6A0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646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169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75B72FD6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B308ED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193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704</w:t>
            </w: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626A2591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double" w:sz="4" w:space="0" w:color="auto"/>
            </w:tcBorders>
          </w:tcPr>
          <w:p w14:paraId="1D3011BB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449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649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5824F58B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14:paraId="1CECC1B2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86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414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41CF883B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</w:tcPr>
          <w:p w14:paraId="51AA0C9C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259</w:t>
            </w:r>
            <w:r w:rsidRPr="00D660EC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729</w:t>
            </w:r>
          </w:p>
        </w:tc>
      </w:tr>
      <w:tr w:rsidR="008271CC" w:rsidRPr="00D660EC" w14:paraId="62F1ED06" w14:textId="77777777" w:rsidTr="008271CC">
        <w:tc>
          <w:tcPr>
            <w:tcW w:w="862" w:type="pct"/>
            <w:tcBorders>
              <w:bottom w:val="nil"/>
            </w:tcBorders>
          </w:tcPr>
          <w:p w14:paraId="75C92B4F" w14:textId="77777777" w:rsidR="008271CC" w:rsidRPr="00C82AB3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339" w:type="pct"/>
            <w:tcBorders>
              <w:top w:val="nil"/>
              <w:bottom w:val="nil"/>
            </w:tcBorders>
          </w:tcPr>
          <w:p w14:paraId="418F77B3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37EFED90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nil"/>
              <w:bottom w:val="nil"/>
            </w:tcBorders>
          </w:tcPr>
          <w:p w14:paraId="0A79777F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70E9EFDE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70" w:type="pct"/>
            <w:tcBorders>
              <w:top w:val="nil"/>
              <w:bottom w:val="nil"/>
            </w:tcBorders>
          </w:tcPr>
          <w:p w14:paraId="59A40258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03FADCFD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</w:tcPr>
          <w:p w14:paraId="49FC826B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772418A9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</w:tcPr>
          <w:p w14:paraId="3ED30AC6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41511FAD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top w:val="nil"/>
              <w:bottom w:val="nil"/>
            </w:tcBorders>
          </w:tcPr>
          <w:p w14:paraId="60391034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082F8B5D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75" w:type="pct"/>
            <w:tcBorders>
              <w:top w:val="nil"/>
              <w:bottom w:val="nil"/>
            </w:tcBorders>
          </w:tcPr>
          <w:p w14:paraId="2302148D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21DB2DAE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 w:firstLine="33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</w:tcPr>
          <w:p w14:paraId="7074387C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5A7E9CE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nil"/>
              <w:bottom w:val="nil"/>
            </w:tcBorders>
          </w:tcPr>
          <w:p w14:paraId="05C147F3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8271CC" w:rsidRPr="00D660EC" w14:paraId="43F4EF1A" w14:textId="77777777" w:rsidTr="008271CC">
        <w:tc>
          <w:tcPr>
            <w:tcW w:w="862" w:type="pct"/>
            <w:tcBorders>
              <w:bottom w:val="nil"/>
            </w:tcBorders>
          </w:tcPr>
          <w:p w14:paraId="761EDE69" w14:textId="77777777" w:rsidR="008271CC" w:rsidRPr="00AE4238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ภายใต้กรรมสิทธิ์ของกลุ่มบริษัท</w:t>
            </w:r>
          </w:p>
        </w:tc>
        <w:tc>
          <w:tcPr>
            <w:tcW w:w="339" w:type="pct"/>
            <w:tcBorders>
              <w:top w:val="nil"/>
              <w:bottom w:val="nil"/>
            </w:tcBorders>
          </w:tcPr>
          <w:p w14:paraId="19475D2E" w14:textId="7AA16DE8" w:rsidR="008271CC" w:rsidRPr="00F91DF7" w:rsidRDefault="00E52A4E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960,70</w:t>
            </w:r>
            <w:r w:rsidR="00E74DA6"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61CE6B13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nil"/>
              <w:bottom w:val="nil"/>
            </w:tcBorders>
          </w:tcPr>
          <w:p w14:paraId="46EEAF0A" w14:textId="10158A60" w:rsidR="008271CC" w:rsidRPr="00F91DF7" w:rsidRDefault="00E52A4E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</w:t>
            </w:r>
            <w:r w:rsidR="00287489">
              <w:rPr>
                <w:rFonts w:ascii="Angsana New" w:hAnsi="Angsana New"/>
                <w:sz w:val="27"/>
                <w:szCs w:val="27"/>
              </w:rPr>
              <w:t>072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4DBDE521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" w:type="pct"/>
            <w:tcBorders>
              <w:top w:val="nil"/>
              <w:bottom w:val="nil"/>
            </w:tcBorders>
          </w:tcPr>
          <w:p w14:paraId="090BFC4E" w14:textId="47B7EB06" w:rsidR="008271CC" w:rsidRPr="00F91DF7" w:rsidRDefault="00287489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1,008,77</w:t>
            </w:r>
            <w:r w:rsidR="00FC6DD6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2BDB0398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</w:tcPr>
          <w:p w14:paraId="0C25AE19" w14:textId="61F51A2D" w:rsidR="008271CC" w:rsidRPr="00F91DF7" w:rsidRDefault="00287489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78</w:t>
            </w:r>
            <w:r w:rsidR="000029BA">
              <w:rPr>
                <w:rFonts w:ascii="Angsana New" w:hAnsi="Angsana New"/>
                <w:sz w:val="27"/>
                <w:szCs w:val="27"/>
              </w:rPr>
              <w:t>5,234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1C949A53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</w:tcPr>
          <w:p w14:paraId="0BF12032" w14:textId="1F69C2FC" w:rsidR="008271CC" w:rsidRPr="00F91DF7" w:rsidRDefault="00287489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</w:t>
            </w:r>
            <w:r w:rsidR="00E74DA6">
              <w:rPr>
                <w:rFonts w:ascii="Angsana New" w:hAnsi="Angsana New"/>
                <w:sz w:val="27"/>
                <w:szCs w:val="27"/>
              </w:rPr>
              <w:t>385,1</w:t>
            </w:r>
            <w:r w:rsidR="000029BA">
              <w:rPr>
                <w:rFonts w:ascii="Angsana New" w:hAnsi="Angsana New"/>
                <w:sz w:val="27"/>
                <w:szCs w:val="27"/>
              </w:rPr>
              <w:t>38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C6CE0ED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7FDB7DE" w14:textId="077C0D5B" w:rsidR="008271CC" w:rsidRPr="00F91DF7" w:rsidRDefault="00E74DA6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</w:t>
            </w:r>
            <w:r w:rsidR="000029BA">
              <w:rPr>
                <w:rFonts w:ascii="Angsana New" w:hAnsi="Angsana New"/>
                <w:sz w:val="27"/>
                <w:szCs w:val="27"/>
              </w:rPr>
              <w:t>1,617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1B839C56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</w:tcPr>
          <w:p w14:paraId="23115D2B" w14:textId="67FF7F89" w:rsidR="008271CC" w:rsidRPr="00F91DF7" w:rsidRDefault="00287489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416,</w:t>
            </w:r>
            <w:r w:rsidR="00E74DA6">
              <w:rPr>
                <w:rFonts w:ascii="Angsana New" w:hAnsi="Angsana New"/>
                <w:sz w:val="27"/>
                <w:szCs w:val="27"/>
              </w:rPr>
              <w:t>029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</w:tcPr>
          <w:p w14:paraId="6C3010DC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14:paraId="0B03CAC0" w14:textId="5013FE36" w:rsidR="008271CC" w:rsidRPr="00F91DF7" w:rsidRDefault="00287489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181,17</w:t>
            </w:r>
            <w:r w:rsidR="00533247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</w:tcPr>
          <w:p w14:paraId="2B85E0EC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nil"/>
              <w:bottom w:val="nil"/>
            </w:tcBorders>
            <w:shd w:val="clear" w:color="auto" w:fill="auto"/>
          </w:tcPr>
          <w:p w14:paraId="4A1287EA" w14:textId="77DD6D31" w:rsidR="008271CC" w:rsidRPr="00F91DF7" w:rsidRDefault="00E74DA6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4,780,7</w:t>
            </w:r>
            <w:r w:rsidR="001A1896">
              <w:rPr>
                <w:rFonts w:ascii="Angsana New" w:hAnsi="Angsana New"/>
                <w:sz w:val="27"/>
                <w:szCs w:val="27"/>
              </w:rPr>
              <w:t>48</w:t>
            </w:r>
          </w:p>
        </w:tc>
      </w:tr>
      <w:tr w:rsidR="008271CC" w:rsidRPr="00D660EC" w14:paraId="21621673" w14:textId="77777777" w:rsidTr="008271CC">
        <w:tc>
          <w:tcPr>
            <w:tcW w:w="862" w:type="pct"/>
          </w:tcPr>
          <w:p w14:paraId="2685A325" w14:textId="77777777" w:rsidR="008271CC" w:rsidRPr="00C82AB3" w:rsidRDefault="00185510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339" w:type="pct"/>
            <w:tcBorders>
              <w:top w:val="nil"/>
              <w:bottom w:val="single" w:sz="4" w:space="0" w:color="auto"/>
            </w:tcBorders>
          </w:tcPr>
          <w:p w14:paraId="6FD08F17" w14:textId="10B6DA0C" w:rsidR="008271CC" w:rsidRPr="00F91DF7" w:rsidRDefault="0053324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7,867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2F0E5E97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nil"/>
              <w:bottom w:val="single" w:sz="4" w:space="0" w:color="auto"/>
            </w:tcBorders>
          </w:tcPr>
          <w:p w14:paraId="554F9CCC" w14:textId="256A3654" w:rsidR="008271CC" w:rsidRPr="00F91DF7" w:rsidRDefault="00287489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6A3F250F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</w:tcPr>
          <w:p w14:paraId="137DA052" w14:textId="24F6B878" w:rsidR="008271CC" w:rsidRPr="00F91DF7" w:rsidRDefault="00533247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7,242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557C2488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nil"/>
              <w:bottom w:val="single" w:sz="4" w:space="0" w:color="auto"/>
            </w:tcBorders>
          </w:tcPr>
          <w:p w14:paraId="16925ED5" w14:textId="08F13AC2" w:rsidR="008271CC" w:rsidRPr="00F91DF7" w:rsidRDefault="00287489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084CDAAA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8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6D519A" w14:textId="215134CD" w:rsidR="008271CC" w:rsidRPr="00F91DF7" w:rsidRDefault="00E74DA6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125,397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07E02A03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B856E2" w14:textId="1A3129A7" w:rsidR="008271CC" w:rsidRPr="00F91DF7" w:rsidRDefault="00E74DA6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151,</w:t>
            </w:r>
            <w:r w:rsidR="000029BA">
              <w:rPr>
                <w:rFonts w:ascii="Angsana New" w:hAnsi="Angsana New"/>
                <w:sz w:val="27"/>
                <w:szCs w:val="27"/>
              </w:rPr>
              <w:t>657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63E9F2DE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171587" w14:textId="76560387" w:rsidR="008271CC" w:rsidRPr="00F91DF7" w:rsidRDefault="00287489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</w:t>
            </w:r>
            <w:r w:rsidR="00E74DA6">
              <w:rPr>
                <w:rFonts w:ascii="Angsana New" w:hAnsi="Angsana New"/>
                <w:sz w:val="27"/>
                <w:szCs w:val="27"/>
              </w:rPr>
              <w:t>859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</w:tcPr>
          <w:p w14:paraId="0DA19E95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 w:firstLine="33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4D78FF" w14:textId="29AB95FD" w:rsidR="008271CC" w:rsidRPr="00F91DF7" w:rsidRDefault="00287489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</w:tcPr>
          <w:p w14:paraId="13279153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FEE9F4" w14:textId="2AFA5F92" w:rsidR="008271CC" w:rsidRPr="00F91DF7" w:rsidRDefault="00E74DA6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294,022</w:t>
            </w:r>
          </w:p>
        </w:tc>
      </w:tr>
      <w:tr w:rsidR="008271CC" w:rsidRPr="00D660EC" w14:paraId="364BD16B" w14:textId="77777777" w:rsidTr="008271CC">
        <w:tc>
          <w:tcPr>
            <w:tcW w:w="862" w:type="pct"/>
            <w:tcBorders>
              <w:bottom w:val="nil"/>
            </w:tcBorders>
          </w:tcPr>
          <w:p w14:paraId="4B040754" w14:textId="77777777" w:rsidR="008271CC" w:rsidRPr="00AE4238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</w:tcPr>
          <w:p w14:paraId="7499FB47" w14:textId="6D47083A" w:rsidR="008271CC" w:rsidRPr="00F91DF7" w:rsidRDefault="00E52A4E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96</w:t>
            </w:r>
            <w:r w:rsidR="00533247">
              <w:rPr>
                <w:rFonts w:ascii="Angsana New" w:hAnsi="Angsana New"/>
                <w:b/>
                <w:bCs/>
                <w:sz w:val="27"/>
                <w:szCs w:val="27"/>
              </w:rPr>
              <w:t>8,576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5249C3DC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</w:tcPr>
          <w:p w14:paraId="72EBAC81" w14:textId="6303FDA1" w:rsidR="008271CC" w:rsidRPr="00F91DF7" w:rsidRDefault="00287489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2,072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5645CC0B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double" w:sz="4" w:space="0" w:color="auto"/>
            </w:tcBorders>
          </w:tcPr>
          <w:p w14:paraId="4EB1B383" w14:textId="51927EEA" w:rsidR="008271CC" w:rsidRPr="00F91DF7" w:rsidRDefault="00287489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1,0</w:t>
            </w:r>
            <w:r w:rsidR="00533247">
              <w:rPr>
                <w:rFonts w:ascii="Angsana New" w:hAnsi="Angsana New"/>
                <w:b/>
                <w:bCs/>
                <w:sz w:val="27"/>
                <w:szCs w:val="27"/>
              </w:rPr>
              <w:t>16,017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1240898D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</w:tcPr>
          <w:p w14:paraId="50E99B59" w14:textId="4D0F36C6" w:rsidR="008271CC" w:rsidRPr="00F91DF7" w:rsidRDefault="00287489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78</w:t>
            </w:r>
            <w:r w:rsidR="000029BA">
              <w:rPr>
                <w:rFonts w:ascii="Angsana New" w:hAnsi="Angsana New"/>
                <w:b/>
                <w:bCs/>
                <w:sz w:val="27"/>
                <w:szCs w:val="27"/>
              </w:rPr>
              <w:t>5,234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2CF976DB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double" w:sz="4" w:space="0" w:color="auto"/>
            </w:tcBorders>
          </w:tcPr>
          <w:p w14:paraId="79517B02" w14:textId="78DFA75D" w:rsidR="008271CC" w:rsidRPr="00F91DF7" w:rsidRDefault="00287489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1,510,53</w:t>
            </w:r>
            <w:r w:rsidR="000029BA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45E8F88F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94511B" w14:textId="7E7F8397" w:rsidR="008271CC" w:rsidRPr="00F91DF7" w:rsidRDefault="00287489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19</w:t>
            </w:r>
            <w:r w:rsidR="000029BA">
              <w:rPr>
                <w:rFonts w:ascii="Angsana New" w:hAnsi="Angsana New"/>
                <w:b/>
                <w:bCs/>
                <w:sz w:val="27"/>
                <w:szCs w:val="27"/>
              </w:rPr>
              <w:t>3,274</w:t>
            </w: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75F83366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double" w:sz="4" w:space="0" w:color="auto"/>
            </w:tcBorders>
          </w:tcPr>
          <w:p w14:paraId="4DD8D1E8" w14:textId="34BEEEC9" w:rsidR="008271CC" w:rsidRPr="00F91DF7" w:rsidRDefault="00287489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417,</w:t>
            </w:r>
            <w:r w:rsidR="00E74DA6">
              <w:rPr>
                <w:rFonts w:ascii="Angsana New" w:hAnsi="Angsana New"/>
                <w:b/>
                <w:bCs/>
                <w:sz w:val="27"/>
                <w:szCs w:val="27"/>
              </w:rPr>
              <w:t>888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11F982E2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14:paraId="2C1EC429" w14:textId="32489A84" w:rsidR="008271CC" w:rsidRPr="00F91DF7" w:rsidRDefault="00287489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181,174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3582B3E" w14:textId="77777777" w:rsidR="008271CC" w:rsidRPr="00F91DF7" w:rsidRDefault="008271CC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</w:tcPr>
          <w:p w14:paraId="587FB4E6" w14:textId="5C3F8E4A" w:rsidR="008271CC" w:rsidRPr="00D660EC" w:rsidRDefault="00287489" w:rsidP="00827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1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5,074,77</w:t>
            </w:r>
            <w:r w:rsidR="001A1896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</w:p>
        </w:tc>
      </w:tr>
    </w:tbl>
    <w:p w14:paraId="15ADC500" w14:textId="6DB9A432" w:rsidR="001F24D4" w:rsidRDefault="00BB23FC" w:rsidP="004B1214">
      <w:pPr>
        <w:spacing w:line="240" w:lineRule="auto"/>
      </w:pPr>
      <w:r w:rsidRPr="00AE4238">
        <w:br w:type="page"/>
      </w:r>
    </w:p>
    <w:tbl>
      <w:tblPr>
        <w:tblW w:w="14950" w:type="dxa"/>
        <w:tblInd w:w="-25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2"/>
        <w:gridCol w:w="1000"/>
        <w:gridCol w:w="236"/>
        <w:gridCol w:w="1070"/>
        <w:gridCol w:w="275"/>
        <w:gridCol w:w="1169"/>
        <w:gridCol w:w="269"/>
        <w:gridCol w:w="1169"/>
        <w:gridCol w:w="239"/>
        <w:gridCol w:w="1112"/>
        <w:gridCol w:w="239"/>
        <w:gridCol w:w="39"/>
        <w:gridCol w:w="1005"/>
        <w:gridCol w:w="239"/>
        <w:gridCol w:w="1369"/>
        <w:gridCol w:w="239"/>
        <w:gridCol w:w="1029"/>
        <w:gridCol w:w="239"/>
        <w:gridCol w:w="1061"/>
      </w:tblGrid>
      <w:tr w:rsidR="00055B9D" w:rsidRPr="00D660EC" w14:paraId="589320E7" w14:textId="77777777" w:rsidTr="00087E8D">
        <w:trPr>
          <w:trHeight w:val="389"/>
          <w:tblHeader/>
        </w:trPr>
        <w:tc>
          <w:tcPr>
            <w:tcW w:w="987" w:type="pct"/>
          </w:tcPr>
          <w:p w14:paraId="6694C5B8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013" w:type="pct"/>
            <w:gridSpan w:val="18"/>
          </w:tcPr>
          <w:p w14:paraId="74721B6D" w14:textId="4701AA58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B9D" w:rsidRPr="00D660EC" w14:paraId="61200B99" w14:textId="77777777" w:rsidTr="00087E8D">
        <w:trPr>
          <w:tblHeader/>
        </w:trPr>
        <w:tc>
          <w:tcPr>
            <w:tcW w:w="987" w:type="pct"/>
          </w:tcPr>
          <w:p w14:paraId="1F6224F2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4" w:type="pct"/>
          </w:tcPr>
          <w:p w14:paraId="13302864" w14:textId="77777777" w:rsidR="00055B9D" w:rsidRPr="00AE4238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9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9" w:type="pct"/>
          </w:tcPr>
          <w:p w14:paraId="398A3AF4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07046614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" w:type="pct"/>
          </w:tcPr>
          <w:p w14:paraId="4ECCD306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22C86B24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อาคารโรงงาน</w:t>
            </w:r>
          </w:p>
        </w:tc>
        <w:tc>
          <w:tcPr>
            <w:tcW w:w="90" w:type="pct"/>
            <w:tcBorders>
              <w:bottom w:val="nil"/>
            </w:tcBorders>
          </w:tcPr>
          <w:p w14:paraId="7DC3155F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4017E0C9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6F1761D9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6F11B212" w14:textId="77777777" w:rsidR="00055B9D" w:rsidRPr="00AE4238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14E960A4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9" w:type="pct"/>
            <w:gridSpan w:val="2"/>
            <w:tcBorders>
              <w:bottom w:val="nil"/>
            </w:tcBorders>
          </w:tcPr>
          <w:p w14:paraId="582D300B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5899063D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01912FC0" w14:textId="77777777" w:rsidR="00055B9D" w:rsidRPr="00AE4238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34" w:right="-15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เครื่องมือเครื่องใช้</w:t>
            </w:r>
          </w:p>
        </w:tc>
        <w:tc>
          <w:tcPr>
            <w:tcW w:w="80" w:type="pct"/>
            <w:tcBorders>
              <w:bottom w:val="nil"/>
            </w:tcBorders>
          </w:tcPr>
          <w:p w14:paraId="39E18735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</w:tcPr>
          <w:p w14:paraId="1C0CC769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314ACD34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1DAF175D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13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55B9D" w:rsidRPr="00D660EC" w14:paraId="30EFE011" w14:textId="77777777" w:rsidTr="00087E8D">
        <w:trPr>
          <w:tblHeader/>
        </w:trPr>
        <w:tc>
          <w:tcPr>
            <w:tcW w:w="987" w:type="pct"/>
          </w:tcPr>
          <w:p w14:paraId="2569CAFE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4" w:type="pct"/>
          </w:tcPr>
          <w:p w14:paraId="669D4704" w14:textId="77777777" w:rsidR="00055B9D" w:rsidRPr="00AE4238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9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ที่ดินและ</w:t>
            </w:r>
          </w:p>
        </w:tc>
        <w:tc>
          <w:tcPr>
            <w:tcW w:w="79" w:type="pct"/>
          </w:tcPr>
          <w:p w14:paraId="3ABA4F00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18759815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" w:type="pct"/>
          </w:tcPr>
          <w:p w14:paraId="72581260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37C5E848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</w:tc>
        <w:tc>
          <w:tcPr>
            <w:tcW w:w="90" w:type="pct"/>
            <w:tcBorders>
              <w:bottom w:val="nil"/>
            </w:tcBorders>
          </w:tcPr>
          <w:p w14:paraId="3E6CF24A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7497DC71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00F0D9E9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32E460B0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7E5E1DBF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9" w:type="pct"/>
            <w:gridSpan w:val="2"/>
            <w:tcBorders>
              <w:bottom w:val="nil"/>
            </w:tcBorders>
          </w:tcPr>
          <w:p w14:paraId="7BA81D9C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7B84DD95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33359D55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เครื่องตกแต่ง</w:t>
            </w:r>
          </w:p>
        </w:tc>
        <w:tc>
          <w:tcPr>
            <w:tcW w:w="80" w:type="pct"/>
            <w:tcBorders>
              <w:bottom w:val="nil"/>
            </w:tcBorders>
          </w:tcPr>
          <w:p w14:paraId="2AE197A1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</w:tcPr>
          <w:p w14:paraId="2B82B57C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80" w:type="pct"/>
            <w:tcBorders>
              <w:bottom w:val="nil"/>
            </w:tcBorders>
          </w:tcPr>
          <w:p w14:paraId="50792026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51D3444B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13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55B9D" w:rsidRPr="00D660EC" w14:paraId="510AC5F0" w14:textId="77777777" w:rsidTr="00087E8D">
        <w:trPr>
          <w:tblHeader/>
        </w:trPr>
        <w:tc>
          <w:tcPr>
            <w:tcW w:w="987" w:type="pct"/>
          </w:tcPr>
          <w:p w14:paraId="7D73B873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31"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4" w:type="pct"/>
          </w:tcPr>
          <w:p w14:paraId="5B781088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79" w:type="pct"/>
          </w:tcPr>
          <w:p w14:paraId="281F1BE2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4C7D64D9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ต้นทุน</w:t>
            </w:r>
          </w:p>
        </w:tc>
        <w:tc>
          <w:tcPr>
            <w:tcW w:w="92" w:type="pct"/>
          </w:tcPr>
          <w:p w14:paraId="0192B812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74AC38D8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90" w:type="pct"/>
            <w:tcBorders>
              <w:bottom w:val="nil"/>
            </w:tcBorders>
          </w:tcPr>
          <w:p w14:paraId="0E0D9A0E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3ADBB32C" w14:textId="77777777" w:rsidR="00055B9D" w:rsidRPr="00AE4238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ระบบ</w:t>
            </w:r>
          </w:p>
        </w:tc>
        <w:tc>
          <w:tcPr>
            <w:tcW w:w="80" w:type="pct"/>
            <w:tcBorders>
              <w:bottom w:val="nil"/>
            </w:tcBorders>
          </w:tcPr>
          <w:p w14:paraId="19757FA5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4BAE9C8E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04B8D599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9" w:type="pct"/>
            <w:gridSpan w:val="2"/>
            <w:tcBorders>
              <w:bottom w:val="nil"/>
            </w:tcBorders>
          </w:tcPr>
          <w:p w14:paraId="41E6F22C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53E5668A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229B8CD5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</w:tc>
        <w:tc>
          <w:tcPr>
            <w:tcW w:w="80" w:type="pct"/>
            <w:tcBorders>
              <w:bottom w:val="nil"/>
            </w:tcBorders>
          </w:tcPr>
          <w:p w14:paraId="447692E8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</w:tcPr>
          <w:p w14:paraId="13EEABB8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 xml:space="preserve">ระหว่าง </w:t>
            </w:r>
          </w:p>
        </w:tc>
        <w:tc>
          <w:tcPr>
            <w:tcW w:w="80" w:type="pct"/>
            <w:tcBorders>
              <w:bottom w:val="nil"/>
            </w:tcBorders>
          </w:tcPr>
          <w:p w14:paraId="463E78BA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65AA4AF7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13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55B9D" w:rsidRPr="001F24D4" w14:paraId="5644E7F8" w14:textId="77777777" w:rsidTr="00087E8D">
        <w:trPr>
          <w:tblHeader/>
        </w:trPr>
        <w:tc>
          <w:tcPr>
            <w:tcW w:w="987" w:type="pct"/>
          </w:tcPr>
          <w:p w14:paraId="25586AB8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4" w:type="pct"/>
          </w:tcPr>
          <w:p w14:paraId="4C02E936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9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79" w:type="pct"/>
          </w:tcPr>
          <w:p w14:paraId="26B9AAB0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58" w:type="pct"/>
          </w:tcPr>
          <w:p w14:paraId="3BD5F542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หญ้าเนเปียร์</w:t>
            </w:r>
          </w:p>
        </w:tc>
        <w:tc>
          <w:tcPr>
            <w:tcW w:w="92" w:type="pct"/>
          </w:tcPr>
          <w:p w14:paraId="1A2EBE38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0E442AA3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อาคาร</w:t>
            </w:r>
          </w:p>
        </w:tc>
        <w:tc>
          <w:tcPr>
            <w:tcW w:w="90" w:type="pct"/>
            <w:tcBorders>
              <w:bottom w:val="nil"/>
            </w:tcBorders>
          </w:tcPr>
          <w:p w14:paraId="68245CD8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560ABC0F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สาธารณูปโภค</w:t>
            </w:r>
          </w:p>
        </w:tc>
        <w:tc>
          <w:tcPr>
            <w:tcW w:w="80" w:type="pct"/>
            <w:tcBorders>
              <w:bottom w:val="nil"/>
            </w:tcBorders>
          </w:tcPr>
          <w:p w14:paraId="74DD735F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6EA0013D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80" w:type="pct"/>
            <w:tcBorders>
              <w:bottom w:val="nil"/>
            </w:tcBorders>
          </w:tcPr>
          <w:p w14:paraId="0B5C7993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9" w:type="pct"/>
            <w:gridSpan w:val="2"/>
            <w:tcBorders>
              <w:bottom w:val="nil"/>
            </w:tcBorders>
          </w:tcPr>
          <w:p w14:paraId="75B0ABFB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80" w:type="pct"/>
            <w:tcBorders>
              <w:bottom w:val="nil"/>
            </w:tcBorders>
          </w:tcPr>
          <w:p w14:paraId="15C2A323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66F93F5E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อุปกรณ์โรงงาน</w:t>
            </w:r>
          </w:p>
        </w:tc>
        <w:tc>
          <w:tcPr>
            <w:tcW w:w="80" w:type="pct"/>
            <w:tcBorders>
              <w:bottom w:val="nil"/>
            </w:tcBorders>
          </w:tcPr>
          <w:p w14:paraId="0300E832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</w:tcPr>
          <w:p w14:paraId="54D880FB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80" w:type="pct"/>
            <w:tcBorders>
              <w:bottom w:val="nil"/>
            </w:tcBorders>
          </w:tcPr>
          <w:p w14:paraId="10D90D95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71EAC2ED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4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055B9D" w:rsidRPr="00D660EC" w14:paraId="391A6892" w14:textId="77777777" w:rsidTr="00087E8D">
        <w:trPr>
          <w:tblHeader/>
        </w:trPr>
        <w:tc>
          <w:tcPr>
            <w:tcW w:w="987" w:type="pct"/>
          </w:tcPr>
          <w:p w14:paraId="2C840843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4013" w:type="pct"/>
            <w:gridSpan w:val="18"/>
          </w:tcPr>
          <w:p w14:paraId="603DACC8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133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AE4238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055B9D" w:rsidRPr="00D660EC" w14:paraId="32442644" w14:textId="77777777" w:rsidTr="00087E8D">
        <w:tc>
          <w:tcPr>
            <w:tcW w:w="987" w:type="pct"/>
          </w:tcPr>
          <w:p w14:paraId="452A82CE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ราคาทุน</w:t>
            </w:r>
          </w:p>
        </w:tc>
        <w:tc>
          <w:tcPr>
            <w:tcW w:w="334" w:type="pct"/>
          </w:tcPr>
          <w:p w14:paraId="0AE8E38B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9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</w:tcPr>
          <w:p w14:paraId="236E02A5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4E6841CB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pct"/>
          </w:tcPr>
          <w:p w14:paraId="10B0D806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6B5C1866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pct"/>
            <w:tcBorders>
              <w:bottom w:val="nil"/>
            </w:tcBorders>
          </w:tcPr>
          <w:p w14:paraId="4720E010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5340ABF0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73110621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6F250810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7AB33330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47BFAF80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1FBC8D1B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1F7E02DA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404027F5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</w:tcPr>
          <w:p w14:paraId="7849B5C5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3ECF499E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31480066" w14:textId="77777777" w:rsidR="00055B9D" w:rsidRPr="00EA75AA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320" w:lineRule="exact"/>
              <w:ind w:left="-126" w:right="133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55B9D" w:rsidRPr="00D660EC" w14:paraId="685116EE" w14:textId="77777777" w:rsidTr="00087E8D">
        <w:tc>
          <w:tcPr>
            <w:tcW w:w="987" w:type="pct"/>
          </w:tcPr>
          <w:p w14:paraId="7B7CD70A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AE4238">
              <w:rPr>
                <w:rFonts w:ascii="Angsana New" w:hAnsi="Angsana New"/>
                <w:sz w:val="27"/>
                <w:szCs w:val="27"/>
                <w:cs/>
              </w:rPr>
              <w:t xml:space="preserve">มกราคม </w:t>
            </w:r>
            <w:r w:rsidRPr="00AE4238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334" w:type="pct"/>
            <w:vAlign w:val="bottom"/>
          </w:tcPr>
          <w:p w14:paraId="7F52A0C0" w14:textId="0A1AB3CE" w:rsidR="00055B9D" w:rsidRPr="008271C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122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946</w:t>
            </w:r>
          </w:p>
        </w:tc>
        <w:tc>
          <w:tcPr>
            <w:tcW w:w="79" w:type="pct"/>
          </w:tcPr>
          <w:p w14:paraId="1FEDEB59" w14:textId="77777777" w:rsidR="00055B9D" w:rsidRPr="008271C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056A8A14" w14:textId="2EBB3ED4" w:rsidR="00055B9D" w:rsidRPr="008271C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633FE573" w14:textId="77777777" w:rsidR="00055B9D" w:rsidRPr="008271C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  <w:vAlign w:val="bottom"/>
          </w:tcPr>
          <w:p w14:paraId="255251DC" w14:textId="068DE1CE" w:rsidR="00055B9D" w:rsidRPr="008271C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1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018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677</w:t>
            </w:r>
          </w:p>
        </w:tc>
        <w:tc>
          <w:tcPr>
            <w:tcW w:w="90" w:type="pct"/>
            <w:tcBorders>
              <w:bottom w:val="nil"/>
            </w:tcBorders>
            <w:vAlign w:val="bottom"/>
          </w:tcPr>
          <w:p w14:paraId="621B19AB" w14:textId="77777777" w:rsidR="00055B9D" w:rsidRPr="008271C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  <w:vAlign w:val="bottom"/>
          </w:tcPr>
          <w:p w14:paraId="44B4B087" w14:textId="0C1C516A" w:rsidR="00055B9D" w:rsidRPr="008271C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728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957</w:t>
            </w:r>
          </w:p>
        </w:tc>
        <w:tc>
          <w:tcPr>
            <w:tcW w:w="80" w:type="pct"/>
            <w:tcBorders>
              <w:bottom w:val="nil"/>
            </w:tcBorders>
            <w:vAlign w:val="bottom"/>
          </w:tcPr>
          <w:p w14:paraId="62E50B19" w14:textId="77777777" w:rsidR="00055B9D" w:rsidRPr="008271C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  <w:vAlign w:val="bottom"/>
          </w:tcPr>
          <w:p w14:paraId="07E7B90B" w14:textId="356BFE1D" w:rsidR="00055B9D" w:rsidRPr="008271C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1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867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965</w:t>
            </w:r>
          </w:p>
        </w:tc>
        <w:tc>
          <w:tcPr>
            <w:tcW w:w="93" w:type="pct"/>
            <w:gridSpan w:val="2"/>
            <w:tcBorders>
              <w:bottom w:val="nil"/>
            </w:tcBorders>
            <w:vAlign w:val="bottom"/>
          </w:tcPr>
          <w:p w14:paraId="5FB2913E" w14:textId="77777777" w:rsidR="00055B9D" w:rsidRPr="008271C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  <w:vAlign w:val="bottom"/>
          </w:tcPr>
          <w:p w14:paraId="607AE4D8" w14:textId="0B0077A1" w:rsidR="00055B9D" w:rsidRPr="008271C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268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80" w:type="pct"/>
            <w:tcBorders>
              <w:bottom w:val="nil"/>
            </w:tcBorders>
            <w:vAlign w:val="bottom"/>
          </w:tcPr>
          <w:p w14:paraId="65AA0CD5" w14:textId="77777777" w:rsidR="00055B9D" w:rsidRPr="008271C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  <w:vAlign w:val="bottom"/>
          </w:tcPr>
          <w:p w14:paraId="47BB2377" w14:textId="2BFA0DD7" w:rsidR="00055B9D" w:rsidRPr="008271C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618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814</w:t>
            </w:r>
          </w:p>
        </w:tc>
        <w:tc>
          <w:tcPr>
            <w:tcW w:w="80" w:type="pct"/>
            <w:tcBorders>
              <w:bottom w:val="nil"/>
            </w:tcBorders>
            <w:vAlign w:val="bottom"/>
          </w:tcPr>
          <w:p w14:paraId="714C6F22" w14:textId="77777777" w:rsidR="00055B9D" w:rsidRPr="008271C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1C506291" w14:textId="32F1CD58" w:rsidR="00055B9D" w:rsidRPr="008271C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left="-130"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69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80" w:type="pct"/>
            <w:tcBorders>
              <w:bottom w:val="nil"/>
            </w:tcBorders>
            <w:vAlign w:val="bottom"/>
          </w:tcPr>
          <w:p w14:paraId="52E207DA" w14:textId="77777777" w:rsidR="00055B9D" w:rsidRPr="008271C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355" w:type="pct"/>
            <w:tcBorders>
              <w:bottom w:val="nil"/>
            </w:tcBorders>
            <w:vAlign w:val="bottom"/>
          </w:tcPr>
          <w:p w14:paraId="4454125B" w14:textId="015F7374" w:rsidR="00055B9D" w:rsidRPr="008271CC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4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695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069</w:t>
            </w:r>
          </w:p>
        </w:tc>
      </w:tr>
      <w:tr w:rsidR="00055B9D" w:rsidRPr="00D660EC" w14:paraId="4A480F58" w14:textId="77777777" w:rsidTr="00087E8D">
        <w:tc>
          <w:tcPr>
            <w:tcW w:w="987" w:type="pct"/>
          </w:tcPr>
          <w:p w14:paraId="09E99B8E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334" w:type="pct"/>
            <w:vAlign w:val="bottom"/>
          </w:tcPr>
          <w:p w14:paraId="62014A0F" w14:textId="23C1E338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6683197B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4E758370" w14:textId="60661891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0D402DEB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  <w:vAlign w:val="bottom"/>
          </w:tcPr>
          <w:p w14:paraId="722E35C2" w14:textId="45DCCB62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90" w:type="pct"/>
            <w:tcBorders>
              <w:bottom w:val="nil"/>
            </w:tcBorders>
            <w:vAlign w:val="bottom"/>
          </w:tcPr>
          <w:p w14:paraId="71D145D0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  <w:vAlign w:val="bottom"/>
          </w:tcPr>
          <w:p w14:paraId="047043F6" w14:textId="427348D1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80" w:type="pct"/>
            <w:tcBorders>
              <w:bottom w:val="nil"/>
            </w:tcBorders>
            <w:vAlign w:val="bottom"/>
          </w:tcPr>
          <w:p w14:paraId="61EBF088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  <w:vAlign w:val="bottom"/>
          </w:tcPr>
          <w:p w14:paraId="33778C24" w14:textId="5BBD538A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" w:type="pct"/>
            <w:gridSpan w:val="2"/>
            <w:tcBorders>
              <w:bottom w:val="nil"/>
            </w:tcBorders>
            <w:vAlign w:val="bottom"/>
          </w:tcPr>
          <w:p w14:paraId="0C4808CA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  <w:vAlign w:val="bottom"/>
          </w:tcPr>
          <w:p w14:paraId="4285DA57" w14:textId="093AB844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80" w:type="pct"/>
            <w:tcBorders>
              <w:bottom w:val="nil"/>
            </w:tcBorders>
            <w:vAlign w:val="bottom"/>
          </w:tcPr>
          <w:p w14:paraId="241614D9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  <w:vAlign w:val="bottom"/>
          </w:tcPr>
          <w:p w14:paraId="7E2A891E" w14:textId="2CBBC818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785</w:t>
            </w:r>
          </w:p>
        </w:tc>
        <w:tc>
          <w:tcPr>
            <w:tcW w:w="80" w:type="pct"/>
            <w:tcBorders>
              <w:bottom w:val="nil"/>
            </w:tcBorders>
            <w:vAlign w:val="bottom"/>
          </w:tcPr>
          <w:p w14:paraId="40DB3E42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35F03548" w14:textId="3AF80DD2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127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663</w:t>
            </w:r>
          </w:p>
        </w:tc>
        <w:tc>
          <w:tcPr>
            <w:tcW w:w="80" w:type="pct"/>
            <w:tcBorders>
              <w:bottom w:val="nil"/>
            </w:tcBorders>
            <w:vAlign w:val="bottom"/>
          </w:tcPr>
          <w:p w14:paraId="5B38D3AF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  <w:vAlign w:val="bottom"/>
          </w:tcPr>
          <w:p w14:paraId="2E1DDA2F" w14:textId="5937079B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right="130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129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172</w:t>
            </w:r>
          </w:p>
        </w:tc>
      </w:tr>
      <w:tr w:rsidR="00055B9D" w:rsidRPr="00D660EC" w14:paraId="1D2CE329" w14:textId="77777777" w:rsidTr="00087E8D">
        <w:tc>
          <w:tcPr>
            <w:tcW w:w="987" w:type="pct"/>
          </w:tcPr>
          <w:p w14:paraId="49818DBE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 xml:space="preserve">โอน </w:t>
            </w:r>
            <w:r>
              <w:rPr>
                <w:rFonts w:ascii="Angsana New" w:hAnsi="Angsana New"/>
                <w:sz w:val="27"/>
                <w:szCs w:val="27"/>
              </w:rPr>
              <w:t>-</w:t>
            </w:r>
            <w:r w:rsidRPr="00AE4238">
              <w:rPr>
                <w:rFonts w:ascii="Angsana New" w:hAnsi="Angsana New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334" w:type="pct"/>
            <w:vAlign w:val="bottom"/>
          </w:tcPr>
          <w:p w14:paraId="0A2785A6" w14:textId="2B47FAFA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293ED9B1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6B323177" w14:textId="47C94C71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7FA09E15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  <w:vAlign w:val="bottom"/>
          </w:tcPr>
          <w:p w14:paraId="4FDD9592" w14:textId="2F2BA8BD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13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936</w:t>
            </w:r>
          </w:p>
        </w:tc>
        <w:tc>
          <w:tcPr>
            <w:tcW w:w="90" w:type="pct"/>
            <w:tcBorders>
              <w:bottom w:val="nil"/>
            </w:tcBorders>
            <w:vAlign w:val="bottom"/>
          </w:tcPr>
          <w:p w14:paraId="02BFEB51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  <w:vAlign w:val="bottom"/>
          </w:tcPr>
          <w:p w14:paraId="17B33DC6" w14:textId="38F535EC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110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80" w:type="pct"/>
            <w:tcBorders>
              <w:bottom w:val="nil"/>
            </w:tcBorders>
            <w:vAlign w:val="bottom"/>
          </w:tcPr>
          <w:p w14:paraId="52558303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  <w:vAlign w:val="bottom"/>
          </w:tcPr>
          <w:p w14:paraId="358FEFC5" w14:textId="322281B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17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93" w:type="pct"/>
            <w:gridSpan w:val="2"/>
            <w:tcBorders>
              <w:bottom w:val="nil"/>
            </w:tcBorders>
            <w:vAlign w:val="bottom"/>
          </w:tcPr>
          <w:p w14:paraId="6DEE1EB2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  <w:vAlign w:val="bottom"/>
          </w:tcPr>
          <w:p w14:paraId="631C9377" w14:textId="70D7214B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" w:type="pct"/>
            <w:tcBorders>
              <w:bottom w:val="nil"/>
            </w:tcBorders>
            <w:vAlign w:val="bottom"/>
          </w:tcPr>
          <w:p w14:paraId="5A521F5C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  <w:vAlign w:val="bottom"/>
          </w:tcPr>
          <w:p w14:paraId="1B89F22D" w14:textId="082535F5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24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80" w:type="pct"/>
            <w:tcBorders>
              <w:bottom w:val="nil"/>
            </w:tcBorders>
            <w:vAlign w:val="bottom"/>
          </w:tcPr>
          <w:p w14:paraId="161C7574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5CD29318" w14:textId="1693A749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(166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272)</w:t>
            </w:r>
          </w:p>
        </w:tc>
        <w:tc>
          <w:tcPr>
            <w:tcW w:w="80" w:type="pct"/>
            <w:tcBorders>
              <w:bottom w:val="nil"/>
            </w:tcBorders>
            <w:vAlign w:val="bottom"/>
          </w:tcPr>
          <w:p w14:paraId="1561E327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  <w:vAlign w:val="bottom"/>
          </w:tcPr>
          <w:p w14:paraId="67540411" w14:textId="39856699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5B9D" w:rsidRPr="00D660EC" w14:paraId="0820F58E" w14:textId="77777777" w:rsidTr="00087E8D">
        <w:tc>
          <w:tcPr>
            <w:tcW w:w="987" w:type="pct"/>
          </w:tcPr>
          <w:p w14:paraId="5E134D58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334" w:type="pct"/>
            <w:vAlign w:val="bottom"/>
          </w:tcPr>
          <w:p w14:paraId="258B24AD" w14:textId="1529AFB2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" w:type="pct"/>
          </w:tcPr>
          <w:p w14:paraId="660AD66A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</w:tcPr>
          <w:p w14:paraId="48D08AFB" w14:textId="108655C2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</w:tcPr>
          <w:p w14:paraId="03709D4C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  <w:vAlign w:val="bottom"/>
          </w:tcPr>
          <w:p w14:paraId="124F257C" w14:textId="4DBDD592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(33)</w:t>
            </w:r>
          </w:p>
        </w:tc>
        <w:tc>
          <w:tcPr>
            <w:tcW w:w="90" w:type="pct"/>
            <w:tcBorders>
              <w:bottom w:val="nil"/>
            </w:tcBorders>
            <w:vAlign w:val="bottom"/>
          </w:tcPr>
          <w:p w14:paraId="015DB45B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  <w:vAlign w:val="bottom"/>
          </w:tcPr>
          <w:p w14:paraId="02DCC447" w14:textId="06B721A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right="70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(260)</w:t>
            </w:r>
          </w:p>
        </w:tc>
        <w:tc>
          <w:tcPr>
            <w:tcW w:w="80" w:type="pct"/>
            <w:tcBorders>
              <w:bottom w:val="nil"/>
            </w:tcBorders>
            <w:vAlign w:val="bottom"/>
          </w:tcPr>
          <w:p w14:paraId="6A629AA1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  <w:vAlign w:val="bottom"/>
          </w:tcPr>
          <w:p w14:paraId="63D2F8B9" w14:textId="3A92AE74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(11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859)</w:t>
            </w:r>
          </w:p>
        </w:tc>
        <w:tc>
          <w:tcPr>
            <w:tcW w:w="93" w:type="pct"/>
            <w:gridSpan w:val="2"/>
            <w:tcBorders>
              <w:bottom w:val="nil"/>
            </w:tcBorders>
            <w:vAlign w:val="bottom"/>
          </w:tcPr>
          <w:p w14:paraId="2F9CC7D2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  <w:vAlign w:val="bottom"/>
          </w:tcPr>
          <w:p w14:paraId="2CAA8B5F" w14:textId="283B671E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(77)</w:t>
            </w:r>
          </w:p>
        </w:tc>
        <w:tc>
          <w:tcPr>
            <w:tcW w:w="80" w:type="pct"/>
            <w:tcBorders>
              <w:bottom w:val="nil"/>
            </w:tcBorders>
            <w:vAlign w:val="bottom"/>
          </w:tcPr>
          <w:p w14:paraId="25B18B50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  <w:vAlign w:val="bottom"/>
          </w:tcPr>
          <w:p w14:paraId="273A40B3" w14:textId="09EFAE9C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(21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259)</w:t>
            </w:r>
          </w:p>
        </w:tc>
        <w:tc>
          <w:tcPr>
            <w:tcW w:w="80" w:type="pct"/>
            <w:tcBorders>
              <w:bottom w:val="nil"/>
            </w:tcBorders>
            <w:vAlign w:val="bottom"/>
          </w:tcPr>
          <w:p w14:paraId="00D0D531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668F7B2F" w14:textId="4B0A5FCD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(57)</w:t>
            </w:r>
          </w:p>
        </w:tc>
        <w:tc>
          <w:tcPr>
            <w:tcW w:w="80" w:type="pct"/>
            <w:tcBorders>
              <w:bottom w:val="nil"/>
            </w:tcBorders>
            <w:vAlign w:val="bottom"/>
          </w:tcPr>
          <w:p w14:paraId="2975B7BB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  <w:vAlign w:val="bottom"/>
          </w:tcPr>
          <w:p w14:paraId="24165754" w14:textId="680A2019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(33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545)</w:t>
            </w:r>
          </w:p>
        </w:tc>
      </w:tr>
      <w:tr w:rsidR="00055B9D" w:rsidRPr="00D660EC" w14:paraId="5073C1FF" w14:textId="77777777" w:rsidTr="00087E8D">
        <w:tc>
          <w:tcPr>
            <w:tcW w:w="987" w:type="pct"/>
            <w:tcBorders>
              <w:top w:val="nil"/>
              <w:bottom w:val="nil"/>
            </w:tcBorders>
          </w:tcPr>
          <w:p w14:paraId="29F730B2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2562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และ</w:t>
            </w:r>
          </w:p>
        </w:tc>
        <w:tc>
          <w:tcPr>
            <w:tcW w:w="334" w:type="pct"/>
            <w:tcBorders>
              <w:top w:val="single" w:sz="4" w:space="0" w:color="auto"/>
              <w:bottom w:val="nil"/>
            </w:tcBorders>
          </w:tcPr>
          <w:p w14:paraId="0B13E2F3" w14:textId="643A784D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122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946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4F6464B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</w:tcPr>
          <w:p w14:paraId="46F35FB2" w14:textId="3E6289FA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01AB0F34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nil"/>
            </w:tcBorders>
            <w:vAlign w:val="bottom"/>
          </w:tcPr>
          <w:p w14:paraId="1A72E1B5" w14:textId="677E5D1C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032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692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4449AFDA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nil"/>
            </w:tcBorders>
            <w:vAlign w:val="bottom"/>
          </w:tcPr>
          <w:p w14:paraId="59EC1988" w14:textId="75C6E8F0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839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401</w:t>
            </w:r>
          </w:p>
        </w:tc>
        <w:tc>
          <w:tcPr>
            <w:tcW w:w="80" w:type="pct"/>
            <w:tcBorders>
              <w:top w:val="nil"/>
              <w:bottom w:val="nil"/>
            </w:tcBorders>
            <w:vAlign w:val="bottom"/>
          </w:tcPr>
          <w:p w14:paraId="519C605B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nil"/>
            </w:tcBorders>
            <w:vAlign w:val="bottom"/>
          </w:tcPr>
          <w:p w14:paraId="772956C0" w14:textId="6AE3435C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873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424</w:t>
            </w: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  <w:vAlign w:val="bottom"/>
          </w:tcPr>
          <w:p w14:paraId="07F1FFD6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nil"/>
            </w:tcBorders>
            <w:vAlign w:val="bottom"/>
          </w:tcPr>
          <w:p w14:paraId="69F0606C" w14:textId="2B9C0A26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268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601</w:t>
            </w:r>
          </w:p>
        </w:tc>
        <w:tc>
          <w:tcPr>
            <w:tcW w:w="80" w:type="pct"/>
            <w:tcBorders>
              <w:top w:val="nil"/>
              <w:bottom w:val="nil"/>
            </w:tcBorders>
            <w:vAlign w:val="bottom"/>
          </w:tcPr>
          <w:p w14:paraId="45B00B77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nil"/>
            </w:tcBorders>
            <w:vAlign w:val="bottom"/>
          </w:tcPr>
          <w:p w14:paraId="0DB4B438" w14:textId="1C3E12AC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622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732</w:t>
            </w:r>
          </w:p>
        </w:tc>
        <w:tc>
          <w:tcPr>
            <w:tcW w:w="80" w:type="pct"/>
            <w:tcBorders>
              <w:top w:val="nil"/>
              <w:bottom w:val="nil"/>
            </w:tcBorders>
            <w:vAlign w:val="bottom"/>
          </w:tcPr>
          <w:p w14:paraId="68726F9B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nil"/>
            </w:tcBorders>
            <w:vAlign w:val="bottom"/>
          </w:tcPr>
          <w:p w14:paraId="09306E0B" w14:textId="145F132C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left="-130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80" w:type="pct"/>
            <w:tcBorders>
              <w:top w:val="nil"/>
              <w:bottom w:val="nil"/>
            </w:tcBorders>
            <w:vAlign w:val="bottom"/>
          </w:tcPr>
          <w:p w14:paraId="21FA6295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nil"/>
            </w:tcBorders>
            <w:vAlign w:val="bottom"/>
          </w:tcPr>
          <w:p w14:paraId="1DA4A5A7" w14:textId="1E6F4BCA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790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696</w:t>
            </w:r>
          </w:p>
        </w:tc>
      </w:tr>
      <w:tr w:rsidR="00055B9D" w:rsidRPr="00D660EC" w14:paraId="5C484A58" w14:textId="77777777" w:rsidTr="00087E8D">
        <w:tc>
          <w:tcPr>
            <w:tcW w:w="987" w:type="pct"/>
            <w:tcBorders>
              <w:bottom w:val="nil"/>
            </w:tcBorders>
          </w:tcPr>
          <w:p w14:paraId="03E634AC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1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334" w:type="pct"/>
            <w:tcBorders>
              <w:bottom w:val="nil"/>
            </w:tcBorders>
          </w:tcPr>
          <w:p w14:paraId="317F6694" w14:textId="3CA7A9C6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7F8F092A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2D5F8273" w14:textId="7A48245B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441C48B9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0C1EBDF9" w14:textId="30565002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pct"/>
            <w:tcBorders>
              <w:bottom w:val="nil"/>
            </w:tcBorders>
          </w:tcPr>
          <w:p w14:paraId="126AA7FE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20BB6709" w14:textId="2F281910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506C7ABE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6CADA6E2" w14:textId="4473F26D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5CE82077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50325284" w14:textId="26C3E6A4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35947143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1AC9F2FB" w14:textId="709BDEEC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507B4047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235DCD5E" w14:textId="376674CE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left="-130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0" w:type="pct"/>
            <w:tcBorders>
              <w:bottom w:val="nil"/>
            </w:tcBorders>
          </w:tcPr>
          <w:p w14:paraId="609C665D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6B0FE81B" w14:textId="5C655B25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055B9D" w:rsidRPr="00D660EC" w14:paraId="1F1EFFFC" w14:textId="77777777" w:rsidTr="00087E8D">
        <w:tc>
          <w:tcPr>
            <w:tcW w:w="987" w:type="pct"/>
            <w:tcBorders>
              <w:bottom w:val="nil"/>
            </w:tcBorders>
          </w:tcPr>
          <w:p w14:paraId="5C58F998" w14:textId="77777777" w:rsidR="00055B9D" w:rsidRPr="00C82AB3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การรับรู้สินทรัพย์สิทธิการใช้จากการ</w:t>
            </w:r>
          </w:p>
          <w:p w14:paraId="5C6C1E13" w14:textId="77777777" w:rsidR="00055B9D" w:rsidRPr="00AE4238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 xml:space="preserve">   ถือปฏิบัติตาม </w:t>
            </w:r>
            <w:r w:rsidRPr="00C82AB3">
              <w:rPr>
                <w:rFonts w:ascii="Angsana New" w:hAnsi="Angsana New"/>
                <w:sz w:val="27"/>
                <w:szCs w:val="27"/>
              </w:rPr>
              <w:t xml:space="preserve">TFRS </w:t>
            </w:r>
            <w:r w:rsidRPr="00AE4238">
              <w:rPr>
                <w:rFonts w:ascii="Angsana New" w:hAnsi="Angsana New"/>
                <w:sz w:val="27"/>
                <w:szCs w:val="27"/>
              </w:rPr>
              <w:t>16</w:t>
            </w:r>
            <w:r w:rsidRPr="00AE4238">
              <w:rPr>
                <w:rFonts w:ascii="Angsana New" w:hAnsi="Angsana New"/>
                <w:sz w:val="27"/>
                <w:szCs w:val="27"/>
                <w:cs/>
              </w:rPr>
              <w:t xml:space="preserve"> เป็นครั้งแรก 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35C0F833" w14:textId="77777777" w:rsidR="00756A26" w:rsidRDefault="00756A2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</w:p>
          <w:p w14:paraId="0A9A33F5" w14:textId="39C0D53B" w:rsidR="00756A26" w:rsidRPr="00A043BA" w:rsidRDefault="0018330F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</w:tcPr>
          <w:p w14:paraId="58C7E797" w14:textId="77777777" w:rsidR="00055B9D" w:rsidRPr="00A043B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4D00FB98" w14:textId="77777777" w:rsidR="00756A26" w:rsidRDefault="00756A2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  <w:p w14:paraId="5D8F5BE1" w14:textId="409270DF" w:rsidR="00055B9D" w:rsidRPr="00A043BA" w:rsidRDefault="0018330F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5FC4B03C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7F2EB229" w14:textId="77777777" w:rsidR="0018330F" w:rsidRDefault="0018330F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  <w:p w14:paraId="6BAC5839" w14:textId="1360AF38" w:rsidR="00055B9D" w:rsidRPr="00A043BA" w:rsidRDefault="0018330F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15,979</w:t>
            </w:r>
          </w:p>
        </w:tc>
        <w:tc>
          <w:tcPr>
            <w:tcW w:w="90" w:type="pct"/>
            <w:tcBorders>
              <w:bottom w:val="nil"/>
            </w:tcBorders>
          </w:tcPr>
          <w:p w14:paraId="4DC178DE" w14:textId="77777777" w:rsidR="00055B9D" w:rsidRPr="00A043B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2D6BA1E3" w14:textId="77777777" w:rsidR="00756A26" w:rsidRDefault="00756A2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  <w:p w14:paraId="4068CD56" w14:textId="46FE861B" w:rsidR="00055B9D" w:rsidRPr="00A043BA" w:rsidRDefault="0018330F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0" w:type="pct"/>
            <w:tcBorders>
              <w:bottom w:val="nil"/>
            </w:tcBorders>
          </w:tcPr>
          <w:p w14:paraId="0F9A40E0" w14:textId="77777777" w:rsidR="00055B9D" w:rsidRPr="00A043B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2A699F70" w14:textId="77777777" w:rsidR="00756A26" w:rsidRDefault="00756A2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</w:p>
          <w:p w14:paraId="3A1D149E" w14:textId="152E4068" w:rsidR="00055B9D" w:rsidRPr="00A043BA" w:rsidRDefault="0018330F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08ACCF36" w14:textId="77777777" w:rsidR="00055B9D" w:rsidRPr="00A043B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7C8EF52D" w14:textId="77777777" w:rsidR="0018330F" w:rsidRDefault="0018330F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  <w:p w14:paraId="5FA314F9" w14:textId="66B9AF82" w:rsidR="00055B9D" w:rsidRPr="00A043BA" w:rsidRDefault="0018330F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18,536</w:t>
            </w:r>
          </w:p>
        </w:tc>
        <w:tc>
          <w:tcPr>
            <w:tcW w:w="80" w:type="pct"/>
            <w:tcBorders>
              <w:bottom w:val="nil"/>
            </w:tcBorders>
          </w:tcPr>
          <w:p w14:paraId="0E68768B" w14:textId="77777777" w:rsidR="00055B9D" w:rsidRPr="00A043B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5FAF64C4" w14:textId="77777777" w:rsidR="0018330F" w:rsidRDefault="0018330F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  <w:p w14:paraId="6836C284" w14:textId="1B0310FC" w:rsidR="00055B9D" w:rsidRPr="00A043BA" w:rsidRDefault="0018330F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1,192</w:t>
            </w:r>
          </w:p>
        </w:tc>
        <w:tc>
          <w:tcPr>
            <w:tcW w:w="80" w:type="pct"/>
            <w:tcBorders>
              <w:bottom w:val="nil"/>
            </w:tcBorders>
          </w:tcPr>
          <w:p w14:paraId="17D13964" w14:textId="77777777" w:rsidR="00055B9D" w:rsidRPr="00A043B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vAlign w:val="bottom"/>
          </w:tcPr>
          <w:p w14:paraId="50937955" w14:textId="46EF3D69" w:rsidR="00055B9D" w:rsidRPr="00A043BA" w:rsidRDefault="00756A26" w:rsidP="00756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left="-130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0" w:type="pct"/>
            <w:tcBorders>
              <w:bottom w:val="nil"/>
            </w:tcBorders>
          </w:tcPr>
          <w:p w14:paraId="44A2A113" w14:textId="77777777" w:rsidR="00055B9D" w:rsidRPr="00A043B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4C8E61FE" w14:textId="77777777" w:rsidR="00055B9D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right="130"/>
              <w:rPr>
                <w:rFonts w:ascii="Angsana New" w:hAnsi="Angsana New"/>
                <w:sz w:val="27"/>
                <w:szCs w:val="27"/>
              </w:rPr>
            </w:pPr>
          </w:p>
          <w:p w14:paraId="5546FB2E" w14:textId="3749453E" w:rsidR="00756A26" w:rsidRPr="00A043BA" w:rsidRDefault="00756A2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right="13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35,70</w:t>
            </w:r>
            <w:r w:rsidR="00370753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055B9D" w:rsidRPr="00D660EC" w14:paraId="591330C2" w14:textId="77777777" w:rsidTr="00087E8D">
        <w:trPr>
          <w:trHeight w:val="335"/>
        </w:trPr>
        <w:tc>
          <w:tcPr>
            <w:tcW w:w="987" w:type="pct"/>
            <w:tcBorders>
              <w:bottom w:val="nil"/>
            </w:tcBorders>
          </w:tcPr>
          <w:p w14:paraId="034F2C16" w14:textId="77777777" w:rsidR="00055B9D" w:rsidRPr="00A043B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043B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ณ วันที่</w:t>
            </w:r>
            <w:r w:rsidRPr="00A043B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1 </w:t>
            </w:r>
            <w:r w:rsidRPr="00A043B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A043BA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2563 - </w:t>
            </w:r>
            <w:r w:rsidRPr="00A043BA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ปรับปรุง</w:t>
            </w:r>
            <w:r w:rsidRPr="00A043B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ใหม่</w:t>
            </w:r>
          </w:p>
        </w:tc>
        <w:tc>
          <w:tcPr>
            <w:tcW w:w="334" w:type="pct"/>
            <w:tcBorders>
              <w:top w:val="single" w:sz="4" w:space="0" w:color="auto"/>
              <w:bottom w:val="nil"/>
            </w:tcBorders>
          </w:tcPr>
          <w:p w14:paraId="0F5AEAB0" w14:textId="27749B23" w:rsidR="00055B9D" w:rsidRPr="00756A26" w:rsidRDefault="00756A2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122,946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2DEA193D" w14:textId="77777777" w:rsidR="00055B9D" w:rsidRPr="00756A26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nil"/>
            </w:tcBorders>
          </w:tcPr>
          <w:p w14:paraId="08D70597" w14:textId="7AAC3CB2" w:rsidR="00055B9D" w:rsidRPr="00756A26" w:rsidRDefault="0018330F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6A26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3BFE2FD2" w14:textId="77777777" w:rsidR="00055B9D" w:rsidRPr="00756A26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nil"/>
            </w:tcBorders>
          </w:tcPr>
          <w:p w14:paraId="217D6D73" w14:textId="40E66944" w:rsidR="00055B9D" w:rsidRPr="00756A26" w:rsidRDefault="00756A2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6A26">
              <w:rPr>
                <w:rFonts w:ascii="Angsana New" w:hAnsi="Angsana New"/>
                <w:b/>
                <w:bCs/>
                <w:sz w:val="27"/>
                <w:szCs w:val="27"/>
              </w:rPr>
              <w:t>1,048,671</w:t>
            </w:r>
          </w:p>
        </w:tc>
        <w:tc>
          <w:tcPr>
            <w:tcW w:w="90" w:type="pct"/>
            <w:tcBorders>
              <w:top w:val="nil"/>
              <w:bottom w:val="nil"/>
            </w:tcBorders>
          </w:tcPr>
          <w:p w14:paraId="63DC864E" w14:textId="77777777" w:rsidR="00055B9D" w:rsidRPr="00756A26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nil"/>
            </w:tcBorders>
          </w:tcPr>
          <w:p w14:paraId="1E193AA6" w14:textId="7805E839" w:rsidR="00055B9D" w:rsidRPr="00756A26" w:rsidRDefault="00756A2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6A26">
              <w:rPr>
                <w:rFonts w:ascii="Angsana New" w:hAnsi="Angsana New"/>
                <w:b/>
                <w:bCs/>
                <w:sz w:val="27"/>
                <w:szCs w:val="27"/>
              </w:rPr>
              <w:t>839,401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48EBC3C0" w14:textId="77777777" w:rsidR="00055B9D" w:rsidRPr="00756A26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nil"/>
            </w:tcBorders>
          </w:tcPr>
          <w:p w14:paraId="17C1879A" w14:textId="0AFF20B5" w:rsidR="00055B9D" w:rsidRPr="00756A26" w:rsidRDefault="00756A2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6A26">
              <w:rPr>
                <w:rFonts w:ascii="Angsana New" w:hAnsi="Angsana New"/>
                <w:b/>
                <w:bCs/>
                <w:sz w:val="27"/>
                <w:szCs w:val="27"/>
              </w:rPr>
              <w:t>1,873,424</w:t>
            </w: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</w:tcPr>
          <w:p w14:paraId="767BD32B" w14:textId="77777777" w:rsidR="00055B9D" w:rsidRPr="00756A26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nil"/>
            </w:tcBorders>
          </w:tcPr>
          <w:p w14:paraId="0761099E" w14:textId="5A81F5F4" w:rsidR="00055B9D" w:rsidRPr="00756A26" w:rsidRDefault="00756A2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6A26">
              <w:rPr>
                <w:rFonts w:ascii="Angsana New" w:hAnsi="Angsana New"/>
                <w:b/>
                <w:bCs/>
                <w:sz w:val="27"/>
                <w:szCs w:val="27"/>
              </w:rPr>
              <w:t>287,137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30BAA294" w14:textId="77777777" w:rsidR="00055B9D" w:rsidRPr="00756A26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nil"/>
            </w:tcBorders>
          </w:tcPr>
          <w:p w14:paraId="02FBD9BE" w14:textId="5398EF33" w:rsidR="00055B9D" w:rsidRPr="00756A26" w:rsidRDefault="00756A2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6A26">
              <w:rPr>
                <w:rFonts w:ascii="Angsana New" w:hAnsi="Angsana New"/>
                <w:b/>
                <w:bCs/>
                <w:sz w:val="27"/>
                <w:szCs w:val="27"/>
              </w:rPr>
              <w:t>623,924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12DCF690" w14:textId="77777777" w:rsidR="00055B9D" w:rsidRPr="00756A26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nil"/>
            </w:tcBorders>
            <w:vAlign w:val="bottom"/>
          </w:tcPr>
          <w:p w14:paraId="41EBB00E" w14:textId="2DF85E5C" w:rsidR="00055B9D" w:rsidRPr="00756A26" w:rsidRDefault="00756A2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6A26">
              <w:rPr>
                <w:rFonts w:ascii="Angsana New" w:hAnsi="Angsana New"/>
                <w:b/>
                <w:bCs/>
                <w:sz w:val="27"/>
                <w:szCs w:val="27"/>
              </w:rPr>
              <w:t>30,900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09CDED58" w14:textId="77777777" w:rsidR="00055B9D" w:rsidRPr="00756A26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nil"/>
            </w:tcBorders>
          </w:tcPr>
          <w:p w14:paraId="3C16FDCB" w14:textId="30E8BD3E" w:rsidR="00055B9D" w:rsidRPr="00756A26" w:rsidRDefault="00756A2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right="13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56A26">
              <w:rPr>
                <w:rFonts w:ascii="Angsana New" w:hAnsi="Angsana New"/>
                <w:b/>
                <w:bCs/>
                <w:sz w:val="27"/>
                <w:szCs w:val="27"/>
              </w:rPr>
              <w:t>4,826,403</w:t>
            </w:r>
          </w:p>
        </w:tc>
      </w:tr>
      <w:tr w:rsidR="00055B9D" w:rsidRPr="00D660EC" w14:paraId="7E4266D2" w14:textId="77777777" w:rsidTr="00087E8D">
        <w:trPr>
          <w:trHeight w:val="335"/>
        </w:trPr>
        <w:tc>
          <w:tcPr>
            <w:tcW w:w="987" w:type="pct"/>
            <w:tcBorders>
              <w:bottom w:val="nil"/>
            </w:tcBorders>
          </w:tcPr>
          <w:p w14:paraId="50425E6A" w14:textId="77777777" w:rsidR="00055B9D" w:rsidRPr="00AE4238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334" w:type="pct"/>
            <w:tcBorders>
              <w:bottom w:val="nil"/>
            </w:tcBorders>
          </w:tcPr>
          <w:p w14:paraId="1D2CDD7B" w14:textId="0ABCAFC6" w:rsidR="00055B9D" w:rsidRPr="00EA75AA" w:rsidRDefault="00A5190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71,935</w:t>
            </w:r>
          </w:p>
        </w:tc>
        <w:tc>
          <w:tcPr>
            <w:tcW w:w="79" w:type="pct"/>
            <w:tcBorders>
              <w:bottom w:val="nil"/>
            </w:tcBorders>
          </w:tcPr>
          <w:p w14:paraId="5D396A69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7EB416DB" w14:textId="27C6F026" w:rsidR="00055B9D" w:rsidRPr="00EA75AA" w:rsidRDefault="001A189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5DDDD228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21D43973" w14:textId="32A91EA9" w:rsidR="00055B9D" w:rsidRPr="00EA75AA" w:rsidRDefault="00A5190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0" w:type="pct"/>
            <w:tcBorders>
              <w:bottom w:val="nil"/>
            </w:tcBorders>
          </w:tcPr>
          <w:p w14:paraId="65ACC059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2F5C12CA" w14:textId="33654BD0" w:rsidR="00055B9D" w:rsidRPr="00EA75AA" w:rsidRDefault="00370753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0" w:type="pct"/>
            <w:tcBorders>
              <w:bottom w:val="nil"/>
            </w:tcBorders>
          </w:tcPr>
          <w:p w14:paraId="7A499DE8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753BB4E7" w14:textId="7BED0682" w:rsidR="00055B9D" w:rsidRPr="00EA75AA" w:rsidRDefault="00615B79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0E980A37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79CCA30A" w14:textId="320E49D8" w:rsidR="00055B9D" w:rsidRPr="00EA75AA" w:rsidRDefault="00407D45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  <w:r w:rsidR="00A5190D">
              <w:rPr>
                <w:rFonts w:ascii="Angsana New" w:hAnsi="Angsana New"/>
                <w:sz w:val="27"/>
                <w:szCs w:val="27"/>
              </w:rPr>
              <w:t>3,428</w:t>
            </w:r>
          </w:p>
        </w:tc>
        <w:tc>
          <w:tcPr>
            <w:tcW w:w="80" w:type="pct"/>
            <w:tcBorders>
              <w:bottom w:val="nil"/>
            </w:tcBorders>
          </w:tcPr>
          <w:p w14:paraId="3A97A647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66D2BE25" w14:textId="1CBD6752" w:rsidR="00055B9D" w:rsidRPr="00EA75AA" w:rsidRDefault="00370753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1,126</w:t>
            </w:r>
          </w:p>
        </w:tc>
        <w:tc>
          <w:tcPr>
            <w:tcW w:w="80" w:type="pct"/>
            <w:tcBorders>
              <w:bottom w:val="nil"/>
            </w:tcBorders>
          </w:tcPr>
          <w:p w14:paraId="3DD56ECD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400894C0" w14:textId="7C4D6125" w:rsidR="00055B9D" w:rsidRPr="00EA75AA" w:rsidRDefault="00407D45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46,897</w:t>
            </w:r>
          </w:p>
        </w:tc>
        <w:tc>
          <w:tcPr>
            <w:tcW w:w="80" w:type="pct"/>
            <w:tcBorders>
              <w:bottom w:val="nil"/>
            </w:tcBorders>
          </w:tcPr>
          <w:p w14:paraId="243F6145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2E834D8A" w14:textId="76FF7A47" w:rsidR="00055B9D" w:rsidRPr="00EA75AA" w:rsidRDefault="00407D45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right="13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  <w:r w:rsidR="00370753">
              <w:rPr>
                <w:rFonts w:ascii="Angsana New" w:hAnsi="Angsana New"/>
                <w:sz w:val="27"/>
                <w:szCs w:val="27"/>
              </w:rPr>
              <w:t>33,</w:t>
            </w:r>
            <w:r w:rsidR="00A5190D">
              <w:rPr>
                <w:rFonts w:ascii="Angsana New" w:hAnsi="Angsana New"/>
                <w:sz w:val="27"/>
                <w:szCs w:val="27"/>
              </w:rPr>
              <w:t>3</w:t>
            </w:r>
            <w:r w:rsidR="00370753">
              <w:rPr>
                <w:rFonts w:ascii="Angsana New" w:hAnsi="Angsana New"/>
                <w:sz w:val="27"/>
                <w:szCs w:val="27"/>
              </w:rPr>
              <w:t>86</w:t>
            </w:r>
          </w:p>
        </w:tc>
      </w:tr>
      <w:tr w:rsidR="0018330F" w:rsidRPr="00D660EC" w14:paraId="38A2430B" w14:textId="77777777" w:rsidTr="00087E8D">
        <w:tc>
          <w:tcPr>
            <w:tcW w:w="987" w:type="pct"/>
            <w:tcBorders>
              <w:bottom w:val="nil"/>
            </w:tcBorders>
          </w:tcPr>
          <w:p w14:paraId="693B068D" w14:textId="77777777" w:rsidR="0018330F" w:rsidRDefault="0018330F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ได้มาจากการ</w:t>
            </w:r>
            <w:r w:rsidR="0090040D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ธุรกิจ</w:t>
            </w:r>
            <w:r w:rsidR="0090040D">
              <w:rPr>
                <w:rFonts w:ascii="Angsana New" w:hAnsi="Angsana New" w:hint="cs"/>
                <w:sz w:val="27"/>
                <w:szCs w:val="27"/>
                <w:cs/>
              </w:rPr>
              <w:t>ภายใต้การ</w:t>
            </w:r>
          </w:p>
          <w:p w14:paraId="62ADBA83" w14:textId="6A7B2805" w:rsidR="0090040D" w:rsidRPr="00AE4238" w:rsidRDefault="0090040D" w:rsidP="0090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40" w:right="-630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ควบคุมเดียวกัน</w:t>
            </w:r>
          </w:p>
        </w:tc>
        <w:tc>
          <w:tcPr>
            <w:tcW w:w="334" w:type="pct"/>
            <w:tcBorders>
              <w:bottom w:val="nil"/>
            </w:tcBorders>
          </w:tcPr>
          <w:p w14:paraId="545A6EBC" w14:textId="77777777" w:rsidR="0090040D" w:rsidRDefault="0090040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</w:p>
          <w:p w14:paraId="3DD92568" w14:textId="12E17E0B" w:rsidR="0018330F" w:rsidRPr="00EA75AA" w:rsidRDefault="00756A2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  <w:r w:rsidR="00AC7D9D">
              <w:rPr>
                <w:rFonts w:ascii="Angsana New" w:hAnsi="Angsana New"/>
                <w:sz w:val="27"/>
                <w:szCs w:val="27"/>
              </w:rPr>
              <w:t>18,646</w:t>
            </w:r>
          </w:p>
        </w:tc>
        <w:tc>
          <w:tcPr>
            <w:tcW w:w="79" w:type="pct"/>
            <w:tcBorders>
              <w:bottom w:val="nil"/>
            </w:tcBorders>
          </w:tcPr>
          <w:p w14:paraId="4E7CDD3F" w14:textId="77777777" w:rsidR="0018330F" w:rsidRPr="00EA75AA" w:rsidRDefault="0018330F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1F8F6257" w14:textId="77777777" w:rsidR="0090040D" w:rsidRDefault="0090040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  <w:p w14:paraId="2740AB41" w14:textId="78426FC6" w:rsidR="0018330F" w:rsidRPr="00EA75AA" w:rsidRDefault="001A189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4,576</w:t>
            </w:r>
          </w:p>
        </w:tc>
        <w:tc>
          <w:tcPr>
            <w:tcW w:w="92" w:type="pct"/>
            <w:tcBorders>
              <w:bottom w:val="nil"/>
            </w:tcBorders>
          </w:tcPr>
          <w:p w14:paraId="76F6AFA1" w14:textId="77777777" w:rsidR="0018330F" w:rsidRPr="00EA75AA" w:rsidRDefault="0018330F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05FE16F6" w14:textId="77777777" w:rsidR="0090040D" w:rsidRDefault="0090040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  <w:p w14:paraId="70BCBD94" w14:textId="5F7CEC8E" w:rsidR="0018330F" w:rsidRPr="00EA75AA" w:rsidRDefault="00370753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1,212</w:t>
            </w:r>
          </w:p>
        </w:tc>
        <w:tc>
          <w:tcPr>
            <w:tcW w:w="90" w:type="pct"/>
            <w:tcBorders>
              <w:bottom w:val="nil"/>
            </w:tcBorders>
          </w:tcPr>
          <w:p w14:paraId="13C1CDFB" w14:textId="77777777" w:rsidR="0018330F" w:rsidRPr="00EA75AA" w:rsidRDefault="0018330F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0B770FB7" w14:textId="77777777" w:rsidR="0090040D" w:rsidRDefault="0090040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  <w:p w14:paraId="0D07C95D" w14:textId="37D72D81" w:rsidR="0018330F" w:rsidRPr="00EA75AA" w:rsidRDefault="00370753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111,970</w:t>
            </w:r>
          </w:p>
        </w:tc>
        <w:tc>
          <w:tcPr>
            <w:tcW w:w="80" w:type="pct"/>
            <w:tcBorders>
              <w:bottom w:val="nil"/>
            </w:tcBorders>
          </w:tcPr>
          <w:p w14:paraId="7EC4AA95" w14:textId="77777777" w:rsidR="0018330F" w:rsidRPr="00EA75AA" w:rsidRDefault="0018330F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049096D1" w14:textId="77777777" w:rsidR="0090040D" w:rsidRDefault="0090040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  <w:p w14:paraId="59D10000" w14:textId="448663EC" w:rsidR="0018330F" w:rsidRPr="00EA75AA" w:rsidRDefault="00370753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4,606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41F9F32A" w14:textId="77777777" w:rsidR="0018330F" w:rsidRPr="00EA75AA" w:rsidRDefault="0018330F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43943BA3" w14:textId="77777777" w:rsidR="0090040D" w:rsidRDefault="0090040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  <w:p w14:paraId="2CF27311" w14:textId="707CA32C" w:rsidR="0018330F" w:rsidRPr="00EA75AA" w:rsidRDefault="00370753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6,020</w:t>
            </w:r>
          </w:p>
        </w:tc>
        <w:tc>
          <w:tcPr>
            <w:tcW w:w="80" w:type="pct"/>
            <w:tcBorders>
              <w:bottom w:val="nil"/>
            </w:tcBorders>
          </w:tcPr>
          <w:p w14:paraId="6C3520B9" w14:textId="77777777" w:rsidR="0018330F" w:rsidRPr="00EA75AA" w:rsidRDefault="0018330F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  <w:vAlign w:val="bottom"/>
          </w:tcPr>
          <w:p w14:paraId="4D355955" w14:textId="031805BC" w:rsidR="0018330F" w:rsidRPr="00EA75AA" w:rsidRDefault="00370753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8,927</w:t>
            </w:r>
          </w:p>
        </w:tc>
        <w:tc>
          <w:tcPr>
            <w:tcW w:w="80" w:type="pct"/>
            <w:tcBorders>
              <w:bottom w:val="nil"/>
            </w:tcBorders>
          </w:tcPr>
          <w:p w14:paraId="12B10319" w14:textId="77777777" w:rsidR="0018330F" w:rsidRPr="00EA75AA" w:rsidRDefault="0018330F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2BD09B2B" w14:textId="3F94B084" w:rsidR="0018330F" w:rsidRPr="00EA75AA" w:rsidRDefault="00407D45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0" w:type="pct"/>
            <w:tcBorders>
              <w:bottom w:val="nil"/>
            </w:tcBorders>
          </w:tcPr>
          <w:p w14:paraId="7CDD863A" w14:textId="77777777" w:rsidR="0018330F" w:rsidRPr="00EA75AA" w:rsidRDefault="0018330F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06203139" w14:textId="77777777" w:rsidR="0090040D" w:rsidRDefault="0090040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sz w:val="27"/>
                <w:szCs w:val="27"/>
              </w:rPr>
            </w:pPr>
          </w:p>
          <w:p w14:paraId="59735575" w14:textId="15D3B3B6" w:rsidR="0018330F" w:rsidRPr="00EA75AA" w:rsidRDefault="00407D45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  <w:r w:rsidR="00370753">
              <w:rPr>
                <w:rFonts w:ascii="Angsana New" w:hAnsi="Angsana New"/>
                <w:sz w:val="27"/>
                <w:szCs w:val="27"/>
              </w:rPr>
              <w:t>55,957</w:t>
            </w:r>
          </w:p>
        </w:tc>
      </w:tr>
      <w:tr w:rsidR="00055B9D" w:rsidRPr="00D660EC" w14:paraId="73206C87" w14:textId="77777777" w:rsidTr="00087E8D">
        <w:tc>
          <w:tcPr>
            <w:tcW w:w="987" w:type="pct"/>
            <w:tcBorders>
              <w:bottom w:val="nil"/>
            </w:tcBorders>
          </w:tcPr>
          <w:p w14:paraId="546F6F43" w14:textId="77777777" w:rsidR="00055B9D" w:rsidRPr="00AE4238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 xml:space="preserve">โอน </w:t>
            </w:r>
            <w:r>
              <w:rPr>
                <w:rFonts w:ascii="Angsana New" w:hAnsi="Angsana New"/>
                <w:sz w:val="27"/>
                <w:szCs w:val="27"/>
              </w:rPr>
              <w:t>-</w:t>
            </w:r>
            <w:r w:rsidRPr="00AE4238">
              <w:rPr>
                <w:rFonts w:ascii="Angsana New" w:hAnsi="Angsana New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334" w:type="pct"/>
            <w:tcBorders>
              <w:bottom w:val="nil"/>
            </w:tcBorders>
          </w:tcPr>
          <w:p w14:paraId="520C499C" w14:textId="74281A6C" w:rsidR="00055B9D" w:rsidRPr="00EA75AA" w:rsidRDefault="00756A2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</w:tcPr>
          <w:p w14:paraId="3C70D192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4F249718" w14:textId="0B687E4D" w:rsidR="00055B9D" w:rsidRPr="00EA75AA" w:rsidRDefault="00756A2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49C55161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31CFD207" w14:textId="57CAD770" w:rsidR="00055B9D" w:rsidRPr="00EA75AA" w:rsidRDefault="00756A2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5,002</w:t>
            </w:r>
          </w:p>
        </w:tc>
        <w:tc>
          <w:tcPr>
            <w:tcW w:w="90" w:type="pct"/>
            <w:tcBorders>
              <w:bottom w:val="nil"/>
            </w:tcBorders>
          </w:tcPr>
          <w:p w14:paraId="0CB91D94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34B071BC" w14:textId="696A21FC" w:rsidR="00055B9D" w:rsidRPr="00EA75AA" w:rsidRDefault="00407D45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6,502</w:t>
            </w:r>
          </w:p>
        </w:tc>
        <w:tc>
          <w:tcPr>
            <w:tcW w:w="80" w:type="pct"/>
            <w:tcBorders>
              <w:bottom w:val="nil"/>
            </w:tcBorders>
          </w:tcPr>
          <w:p w14:paraId="70081143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008B1AA0" w14:textId="53DF92CB" w:rsidR="00055B9D" w:rsidRPr="00EA75AA" w:rsidRDefault="00407D45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24,284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73891329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6CB0FE16" w14:textId="40831553" w:rsidR="00055B9D" w:rsidRPr="00EA75AA" w:rsidRDefault="00407D45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720</w:t>
            </w:r>
          </w:p>
        </w:tc>
        <w:tc>
          <w:tcPr>
            <w:tcW w:w="80" w:type="pct"/>
            <w:tcBorders>
              <w:bottom w:val="nil"/>
            </w:tcBorders>
          </w:tcPr>
          <w:p w14:paraId="5D10707A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  <w:vAlign w:val="bottom"/>
          </w:tcPr>
          <w:p w14:paraId="5AB7D41B" w14:textId="472B76E4" w:rsidR="00055B9D" w:rsidRPr="00EA75AA" w:rsidRDefault="00407D45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6,104</w:t>
            </w:r>
          </w:p>
        </w:tc>
        <w:tc>
          <w:tcPr>
            <w:tcW w:w="80" w:type="pct"/>
            <w:tcBorders>
              <w:bottom w:val="nil"/>
            </w:tcBorders>
          </w:tcPr>
          <w:p w14:paraId="5950FD34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130E953A" w14:textId="44C2381B" w:rsidR="00055B9D" w:rsidRPr="00EA75AA" w:rsidRDefault="00407D45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(42,612)</w:t>
            </w:r>
          </w:p>
        </w:tc>
        <w:tc>
          <w:tcPr>
            <w:tcW w:w="80" w:type="pct"/>
            <w:tcBorders>
              <w:bottom w:val="nil"/>
            </w:tcBorders>
          </w:tcPr>
          <w:p w14:paraId="317F83AD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03EB40C5" w14:textId="74315A29" w:rsidR="00055B9D" w:rsidRPr="00EA75AA" w:rsidRDefault="00407D45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55B9D" w:rsidRPr="00D660EC" w14:paraId="7E234A5C" w14:textId="77777777" w:rsidTr="00087E8D">
        <w:tc>
          <w:tcPr>
            <w:tcW w:w="987" w:type="pct"/>
            <w:tcBorders>
              <w:bottom w:val="nil"/>
            </w:tcBorders>
          </w:tcPr>
          <w:p w14:paraId="3DF06244" w14:textId="77777777" w:rsidR="00055B9D" w:rsidRPr="00AE4238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334" w:type="pct"/>
            <w:tcBorders>
              <w:bottom w:val="nil"/>
            </w:tcBorders>
          </w:tcPr>
          <w:p w14:paraId="49F6A1D8" w14:textId="141B1925" w:rsidR="00055B9D" w:rsidRPr="00EA75AA" w:rsidRDefault="00756A2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(8,840)</w:t>
            </w:r>
          </w:p>
        </w:tc>
        <w:tc>
          <w:tcPr>
            <w:tcW w:w="79" w:type="pct"/>
            <w:tcBorders>
              <w:bottom w:val="nil"/>
            </w:tcBorders>
          </w:tcPr>
          <w:p w14:paraId="15ABBED4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8" w:type="pct"/>
            <w:tcBorders>
              <w:bottom w:val="nil"/>
            </w:tcBorders>
          </w:tcPr>
          <w:p w14:paraId="78C478F2" w14:textId="42C21116" w:rsidR="00055B9D" w:rsidRPr="00EA75AA" w:rsidRDefault="00756A2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2460C304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2F2647E5" w14:textId="22F0403E" w:rsidR="00055B9D" w:rsidRPr="00EA75AA" w:rsidRDefault="00756A2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(10,</w:t>
            </w:r>
            <w:r w:rsidR="00A5190D">
              <w:rPr>
                <w:rFonts w:ascii="Angsana New" w:hAnsi="Angsana New"/>
                <w:sz w:val="27"/>
                <w:szCs w:val="27"/>
              </w:rPr>
              <w:t>3</w:t>
            </w:r>
            <w:r>
              <w:rPr>
                <w:rFonts w:ascii="Angsana New" w:hAnsi="Angsana New"/>
                <w:sz w:val="27"/>
                <w:szCs w:val="27"/>
              </w:rPr>
              <w:t>21)</w:t>
            </w:r>
          </w:p>
        </w:tc>
        <w:tc>
          <w:tcPr>
            <w:tcW w:w="90" w:type="pct"/>
            <w:tcBorders>
              <w:bottom w:val="nil"/>
            </w:tcBorders>
          </w:tcPr>
          <w:p w14:paraId="6AA0F50E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bottom w:val="nil"/>
            </w:tcBorders>
          </w:tcPr>
          <w:p w14:paraId="3BE60443" w14:textId="1FA5BA13" w:rsidR="00055B9D" w:rsidRPr="00EA75AA" w:rsidRDefault="00407D45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right="7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(20,083)</w:t>
            </w:r>
          </w:p>
        </w:tc>
        <w:tc>
          <w:tcPr>
            <w:tcW w:w="80" w:type="pct"/>
            <w:tcBorders>
              <w:bottom w:val="nil"/>
            </w:tcBorders>
          </w:tcPr>
          <w:p w14:paraId="023E4095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2940371F" w14:textId="628A9D10" w:rsidR="00055B9D" w:rsidRPr="00EA75AA" w:rsidRDefault="00407D45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(12,621)</w:t>
            </w:r>
          </w:p>
        </w:tc>
        <w:tc>
          <w:tcPr>
            <w:tcW w:w="93" w:type="pct"/>
            <w:gridSpan w:val="2"/>
            <w:tcBorders>
              <w:bottom w:val="nil"/>
            </w:tcBorders>
          </w:tcPr>
          <w:p w14:paraId="1F8F7370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6" w:type="pct"/>
            <w:tcBorders>
              <w:bottom w:val="nil"/>
            </w:tcBorders>
          </w:tcPr>
          <w:p w14:paraId="5D4C4BA1" w14:textId="7F8B0189" w:rsidR="00055B9D" w:rsidRPr="00EA75AA" w:rsidRDefault="00407D45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(31,14</w:t>
            </w:r>
            <w:r w:rsidR="00A5190D">
              <w:rPr>
                <w:rFonts w:ascii="Angsana New" w:hAnsi="Angsana New"/>
                <w:sz w:val="27"/>
                <w:szCs w:val="27"/>
              </w:rPr>
              <w:t>7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80" w:type="pct"/>
            <w:tcBorders>
              <w:bottom w:val="nil"/>
            </w:tcBorders>
          </w:tcPr>
          <w:p w14:paraId="52FE4551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8" w:type="pct"/>
            <w:tcBorders>
              <w:bottom w:val="nil"/>
            </w:tcBorders>
          </w:tcPr>
          <w:p w14:paraId="7FB6087E" w14:textId="38EA556F" w:rsidR="00055B9D" w:rsidRPr="00EA75AA" w:rsidRDefault="00407D45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(36,963)</w:t>
            </w:r>
          </w:p>
        </w:tc>
        <w:tc>
          <w:tcPr>
            <w:tcW w:w="80" w:type="pct"/>
            <w:tcBorders>
              <w:bottom w:val="nil"/>
            </w:tcBorders>
          </w:tcPr>
          <w:p w14:paraId="0570C256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tcBorders>
              <w:bottom w:val="nil"/>
            </w:tcBorders>
            <w:vAlign w:val="bottom"/>
          </w:tcPr>
          <w:p w14:paraId="51DC1AC2" w14:textId="000E4741" w:rsidR="00055B9D" w:rsidRPr="00EA75AA" w:rsidRDefault="00407D45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(617)</w:t>
            </w:r>
          </w:p>
        </w:tc>
        <w:tc>
          <w:tcPr>
            <w:tcW w:w="80" w:type="pct"/>
            <w:tcBorders>
              <w:bottom w:val="nil"/>
            </w:tcBorders>
          </w:tcPr>
          <w:p w14:paraId="03FB6331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5" w:type="pct"/>
            <w:tcBorders>
              <w:bottom w:val="nil"/>
            </w:tcBorders>
          </w:tcPr>
          <w:p w14:paraId="5E18F2B1" w14:textId="2FFEC7F2" w:rsidR="00055B9D" w:rsidRPr="00EA75AA" w:rsidRDefault="00407D45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(120,</w:t>
            </w:r>
            <w:r w:rsidR="00A5190D">
              <w:rPr>
                <w:rFonts w:ascii="Angsana New" w:hAnsi="Angsana New"/>
                <w:sz w:val="27"/>
                <w:szCs w:val="27"/>
              </w:rPr>
              <w:t>592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055B9D" w:rsidRPr="00D660EC" w14:paraId="43677677" w14:textId="77777777" w:rsidTr="00087E8D">
        <w:tc>
          <w:tcPr>
            <w:tcW w:w="987" w:type="pct"/>
            <w:tcBorders>
              <w:bottom w:val="nil"/>
            </w:tcBorders>
          </w:tcPr>
          <w:p w14:paraId="5648CA3A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63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4182F155" w14:textId="2023D039" w:rsidR="00055B9D" w:rsidRPr="00EA75AA" w:rsidRDefault="00A5190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20" w:lineRule="exact"/>
              <w:ind w:left="-130" w:right="-19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404,687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577110AF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14:paraId="2799FC5E" w14:textId="796DA9E4" w:rsidR="00055B9D" w:rsidRPr="00EA75AA" w:rsidRDefault="00AC7D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4,576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5973601D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14:paraId="3A3B1AB1" w14:textId="221B3E15" w:rsidR="00055B9D" w:rsidRPr="00EA75AA" w:rsidRDefault="00756A26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1,0</w:t>
            </w:r>
            <w:r w:rsidR="00A5190D">
              <w:rPr>
                <w:rFonts w:ascii="Angsana New" w:hAnsi="Angsana New"/>
                <w:b/>
                <w:bCs/>
                <w:sz w:val="27"/>
                <w:szCs w:val="27"/>
              </w:rPr>
              <w:t>44,564</w:t>
            </w:r>
          </w:p>
        </w:tc>
        <w:tc>
          <w:tcPr>
            <w:tcW w:w="90" w:type="pct"/>
            <w:tcBorders>
              <w:top w:val="nil"/>
              <w:bottom w:val="nil"/>
            </w:tcBorders>
          </w:tcPr>
          <w:p w14:paraId="087BD032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single" w:sz="4" w:space="0" w:color="auto"/>
            </w:tcBorders>
          </w:tcPr>
          <w:p w14:paraId="10EEC41E" w14:textId="0BF75DF4" w:rsidR="00055B9D" w:rsidRPr="00EA75AA" w:rsidRDefault="00407D45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9</w:t>
            </w:r>
            <w:r w:rsidR="00AC7D9D">
              <w:rPr>
                <w:rFonts w:ascii="Angsana New" w:hAnsi="Angsana New"/>
                <w:b/>
                <w:bCs/>
                <w:sz w:val="27"/>
                <w:szCs w:val="27"/>
              </w:rPr>
              <w:t>37,790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32E65DFC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14:paraId="4AB05108" w14:textId="17BBADBA" w:rsidR="00055B9D" w:rsidRPr="00EA75AA" w:rsidRDefault="00407D45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20" w:lineRule="exact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1,88</w:t>
            </w:r>
            <w:r w:rsidR="00AC7D9D">
              <w:rPr>
                <w:rFonts w:ascii="Angsana New" w:hAnsi="Angsana New"/>
                <w:b/>
                <w:bCs/>
                <w:sz w:val="27"/>
                <w:szCs w:val="27"/>
              </w:rPr>
              <w:t>9,693</w:t>
            </w:r>
          </w:p>
        </w:tc>
        <w:tc>
          <w:tcPr>
            <w:tcW w:w="93" w:type="pct"/>
            <w:gridSpan w:val="2"/>
            <w:tcBorders>
              <w:top w:val="nil"/>
              <w:bottom w:val="nil"/>
            </w:tcBorders>
          </w:tcPr>
          <w:p w14:paraId="69217A7E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446524C4" w14:textId="220B8FFD" w:rsidR="00055B9D" w:rsidRPr="00EA75AA" w:rsidRDefault="00407D45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27</w:t>
            </w:r>
            <w:r w:rsidR="00A5190D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  <w:r w:rsidR="00AC7D9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A5190D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="00AC7D9D">
              <w:rPr>
                <w:rFonts w:ascii="Angsana New" w:hAnsi="Angsana New"/>
                <w:b/>
                <w:bCs/>
                <w:sz w:val="27"/>
                <w:szCs w:val="27"/>
              </w:rPr>
              <w:t>58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774049BE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single" w:sz="4" w:space="0" w:color="auto"/>
            </w:tcBorders>
          </w:tcPr>
          <w:p w14:paraId="7859F65B" w14:textId="704B3AD9" w:rsidR="00055B9D" w:rsidRPr="00EA75AA" w:rsidRDefault="00AC7D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603,11</w:t>
            </w:r>
            <w:r w:rsidR="00370753">
              <w:rPr>
                <w:rFonts w:ascii="Angsana New" w:hAnsi="Angsana New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2E4CF679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84BB5" w14:textId="2E08C455" w:rsidR="00055B9D" w:rsidRPr="00EA75AA" w:rsidRDefault="00407D45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20" w:lineRule="exact"/>
              <w:ind w:left="-130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34,568</w:t>
            </w:r>
          </w:p>
        </w:tc>
        <w:tc>
          <w:tcPr>
            <w:tcW w:w="80" w:type="pct"/>
            <w:tcBorders>
              <w:top w:val="nil"/>
              <w:bottom w:val="nil"/>
            </w:tcBorders>
          </w:tcPr>
          <w:p w14:paraId="429D5118" w14:textId="77777777" w:rsidR="00055B9D" w:rsidRPr="00EA75AA" w:rsidRDefault="00055B9D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14:paraId="283CE69A" w14:textId="61AD4805" w:rsidR="00055B9D" w:rsidRPr="00D660EC" w:rsidRDefault="00407D45" w:rsidP="00055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6" w:right="130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5,1</w:t>
            </w:r>
            <w:r w:rsidR="00AC7D9D">
              <w:rPr>
                <w:rFonts w:ascii="Angsana New" w:hAnsi="Angsana New"/>
                <w:b/>
                <w:bCs/>
                <w:sz w:val="27"/>
                <w:szCs w:val="27"/>
              </w:rPr>
              <w:t>95,15</w:t>
            </w:r>
            <w:r w:rsidR="00370753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</w:p>
        </w:tc>
      </w:tr>
    </w:tbl>
    <w:p w14:paraId="733888DF" w14:textId="77777777" w:rsidR="00055B9D" w:rsidRPr="00AE4238" w:rsidRDefault="00055B9D" w:rsidP="00055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630"/>
        <w:rPr>
          <w:rFonts w:ascii="Angsana New" w:hAnsi="Angsana New"/>
          <w:b/>
          <w:bCs/>
          <w:sz w:val="2"/>
          <w:szCs w:val="2"/>
        </w:rPr>
        <w:sectPr w:rsidR="00055B9D" w:rsidRPr="00AE4238" w:rsidSect="00055B9D">
          <w:headerReference w:type="default" r:id="rId14"/>
          <w:footerReference w:type="default" r:id="rId15"/>
          <w:type w:val="continuous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AE4238"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14995" w:type="dxa"/>
        <w:tblInd w:w="-25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8"/>
        <w:gridCol w:w="1124"/>
        <w:gridCol w:w="236"/>
        <w:gridCol w:w="1070"/>
        <w:gridCol w:w="246"/>
        <w:gridCol w:w="1161"/>
        <w:gridCol w:w="270"/>
        <w:gridCol w:w="1167"/>
        <w:gridCol w:w="237"/>
        <w:gridCol w:w="1116"/>
        <w:gridCol w:w="237"/>
        <w:gridCol w:w="36"/>
        <w:gridCol w:w="996"/>
        <w:gridCol w:w="237"/>
        <w:gridCol w:w="1380"/>
        <w:gridCol w:w="237"/>
        <w:gridCol w:w="1026"/>
        <w:gridCol w:w="237"/>
        <w:gridCol w:w="1194"/>
      </w:tblGrid>
      <w:tr w:rsidR="00055B9D" w:rsidRPr="00D660EC" w14:paraId="29A84157" w14:textId="77777777" w:rsidTr="00087E8D">
        <w:trPr>
          <w:tblHeader/>
        </w:trPr>
        <w:tc>
          <w:tcPr>
            <w:tcW w:w="930" w:type="pct"/>
          </w:tcPr>
          <w:p w14:paraId="5AE7C474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070" w:type="pct"/>
            <w:gridSpan w:val="18"/>
          </w:tcPr>
          <w:p w14:paraId="08687048" w14:textId="213D9C15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B9D" w:rsidRPr="00D660EC" w14:paraId="5943D8BA" w14:textId="77777777" w:rsidTr="00087E8D">
        <w:trPr>
          <w:tblHeader/>
        </w:trPr>
        <w:tc>
          <w:tcPr>
            <w:tcW w:w="930" w:type="pct"/>
          </w:tcPr>
          <w:p w14:paraId="36DF6F83" w14:textId="77777777" w:rsidR="00055B9D" w:rsidRPr="00AE4238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75" w:type="pct"/>
          </w:tcPr>
          <w:p w14:paraId="34C5C451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</w:tcPr>
          <w:p w14:paraId="22091518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7" w:type="pct"/>
          </w:tcPr>
          <w:p w14:paraId="517B0000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" w:type="pct"/>
          </w:tcPr>
          <w:p w14:paraId="76BBE85F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87" w:type="pct"/>
            <w:tcBorders>
              <w:bottom w:val="nil"/>
            </w:tcBorders>
          </w:tcPr>
          <w:p w14:paraId="21CE85B1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อาคารโรงงาน</w:t>
            </w:r>
          </w:p>
        </w:tc>
        <w:tc>
          <w:tcPr>
            <w:tcW w:w="90" w:type="pct"/>
            <w:tcBorders>
              <w:bottom w:val="nil"/>
            </w:tcBorders>
          </w:tcPr>
          <w:p w14:paraId="0AEB907A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9" w:type="pct"/>
            <w:tcBorders>
              <w:bottom w:val="nil"/>
            </w:tcBorders>
          </w:tcPr>
          <w:p w14:paraId="0A123C24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7899DDCF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41DF38E6" w14:textId="77777777" w:rsidR="00055B9D" w:rsidRPr="00AE4238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2B969C35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gridSpan w:val="2"/>
            <w:tcBorders>
              <w:bottom w:val="nil"/>
            </w:tcBorders>
          </w:tcPr>
          <w:p w14:paraId="4BF37020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5521516B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0" w:type="pct"/>
            <w:tcBorders>
              <w:bottom w:val="nil"/>
            </w:tcBorders>
          </w:tcPr>
          <w:p w14:paraId="7A3D4EE2" w14:textId="77777777" w:rsidR="00055B9D" w:rsidRPr="00AE4238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15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เครื่องมือเครื่องใช้</w:t>
            </w:r>
          </w:p>
        </w:tc>
        <w:tc>
          <w:tcPr>
            <w:tcW w:w="79" w:type="pct"/>
            <w:tcBorders>
              <w:bottom w:val="nil"/>
            </w:tcBorders>
          </w:tcPr>
          <w:p w14:paraId="1D082C37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2" w:type="pct"/>
            <w:tcBorders>
              <w:bottom w:val="nil"/>
            </w:tcBorders>
          </w:tcPr>
          <w:p w14:paraId="5D94F40C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366367CC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8" w:type="pct"/>
            <w:tcBorders>
              <w:bottom w:val="nil"/>
            </w:tcBorders>
          </w:tcPr>
          <w:p w14:paraId="1E91C51E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55B9D" w:rsidRPr="00D660EC" w14:paraId="1D001131" w14:textId="77777777" w:rsidTr="00087E8D">
        <w:trPr>
          <w:tblHeader/>
        </w:trPr>
        <w:tc>
          <w:tcPr>
            <w:tcW w:w="930" w:type="pct"/>
          </w:tcPr>
          <w:p w14:paraId="1ADE46B1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75" w:type="pct"/>
          </w:tcPr>
          <w:p w14:paraId="5C4AB616" w14:textId="77777777" w:rsidR="00055B9D" w:rsidRPr="00AE4238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ที่ดินและ</w:t>
            </w:r>
          </w:p>
        </w:tc>
        <w:tc>
          <w:tcPr>
            <w:tcW w:w="79" w:type="pct"/>
          </w:tcPr>
          <w:p w14:paraId="39385644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7" w:type="pct"/>
          </w:tcPr>
          <w:p w14:paraId="4152343D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" w:type="pct"/>
          </w:tcPr>
          <w:p w14:paraId="09AAD138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87" w:type="pct"/>
            <w:tcBorders>
              <w:bottom w:val="nil"/>
            </w:tcBorders>
          </w:tcPr>
          <w:p w14:paraId="792908A3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</w:tc>
        <w:tc>
          <w:tcPr>
            <w:tcW w:w="90" w:type="pct"/>
            <w:tcBorders>
              <w:bottom w:val="nil"/>
            </w:tcBorders>
          </w:tcPr>
          <w:p w14:paraId="363D575E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9" w:type="pct"/>
            <w:tcBorders>
              <w:bottom w:val="nil"/>
            </w:tcBorders>
          </w:tcPr>
          <w:p w14:paraId="6A4D7841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390B3DEA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7F530DD9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304747DA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gridSpan w:val="2"/>
            <w:tcBorders>
              <w:bottom w:val="nil"/>
            </w:tcBorders>
          </w:tcPr>
          <w:p w14:paraId="399C4026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3A55D65C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0" w:type="pct"/>
            <w:tcBorders>
              <w:bottom w:val="nil"/>
            </w:tcBorders>
          </w:tcPr>
          <w:p w14:paraId="0A0D5820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เครื่องตกแต่ง</w:t>
            </w:r>
          </w:p>
        </w:tc>
        <w:tc>
          <w:tcPr>
            <w:tcW w:w="79" w:type="pct"/>
            <w:tcBorders>
              <w:bottom w:val="nil"/>
            </w:tcBorders>
          </w:tcPr>
          <w:p w14:paraId="3CFA68CA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2" w:type="pct"/>
            <w:tcBorders>
              <w:bottom w:val="nil"/>
            </w:tcBorders>
          </w:tcPr>
          <w:p w14:paraId="6D92EAD1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79" w:type="pct"/>
            <w:tcBorders>
              <w:bottom w:val="nil"/>
            </w:tcBorders>
          </w:tcPr>
          <w:p w14:paraId="3847412C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8" w:type="pct"/>
            <w:tcBorders>
              <w:bottom w:val="nil"/>
            </w:tcBorders>
          </w:tcPr>
          <w:p w14:paraId="209C0888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55B9D" w:rsidRPr="00D660EC" w14:paraId="327C9A8E" w14:textId="77777777" w:rsidTr="00087E8D">
        <w:trPr>
          <w:tblHeader/>
        </w:trPr>
        <w:tc>
          <w:tcPr>
            <w:tcW w:w="930" w:type="pct"/>
          </w:tcPr>
          <w:p w14:paraId="26A038BA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1"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75" w:type="pct"/>
          </w:tcPr>
          <w:p w14:paraId="6BAD0CB0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79" w:type="pct"/>
          </w:tcPr>
          <w:p w14:paraId="68CCA2F6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7" w:type="pct"/>
          </w:tcPr>
          <w:p w14:paraId="0D94AE48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ต้นทุน</w:t>
            </w:r>
          </w:p>
        </w:tc>
        <w:tc>
          <w:tcPr>
            <w:tcW w:w="82" w:type="pct"/>
          </w:tcPr>
          <w:p w14:paraId="1BEEBDC0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87" w:type="pct"/>
            <w:tcBorders>
              <w:bottom w:val="nil"/>
            </w:tcBorders>
          </w:tcPr>
          <w:p w14:paraId="30F22E11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90" w:type="pct"/>
            <w:tcBorders>
              <w:bottom w:val="nil"/>
            </w:tcBorders>
          </w:tcPr>
          <w:p w14:paraId="55DE084F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9" w:type="pct"/>
            <w:tcBorders>
              <w:bottom w:val="nil"/>
            </w:tcBorders>
          </w:tcPr>
          <w:p w14:paraId="41F19923" w14:textId="77777777" w:rsidR="00055B9D" w:rsidRPr="00AE4238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ระบบ</w:t>
            </w:r>
          </w:p>
        </w:tc>
        <w:tc>
          <w:tcPr>
            <w:tcW w:w="79" w:type="pct"/>
            <w:tcBorders>
              <w:bottom w:val="nil"/>
            </w:tcBorders>
          </w:tcPr>
          <w:p w14:paraId="6C8CB6C5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6D4C8259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2B3187FE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gridSpan w:val="2"/>
            <w:tcBorders>
              <w:bottom w:val="nil"/>
            </w:tcBorders>
          </w:tcPr>
          <w:p w14:paraId="263AF843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bottom w:val="nil"/>
            </w:tcBorders>
          </w:tcPr>
          <w:p w14:paraId="3F52E5C7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0" w:type="pct"/>
            <w:tcBorders>
              <w:bottom w:val="nil"/>
            </w:tcBorders>
          </w:tcPr>
          <w:p w14:paraId="6A45C90D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</w:tc>
        <w:tc>
          <w:tcPr>
            <w:tcW w:w="79" w:type="pct"/>
            <w:tcBorders>
              <w:bottom w:val="nil"/>
            </w:tcBorders>
          </w:tcPr>
          <w:p w14:paraId="123ED5B0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2" w:type="pct"/>
            <w:tcBorders>
              <w:bottom w:val="nil"/>
            </w:tcBorders>
          </w:tcPr>
          <w:p w14:paraId="0F986BE0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 xml:space="preserve">ระหว่าง </w:t>
            </w:r>
          </w:p>
        </w:tc>
        <w:tc>
          <w:tcPr>
            <w:tcW w:w="79" w:type="pct"/>
            <w:tcBorders>
              <w:bottom w:val="nil"/>
            </w:tcBorders>
          </w:tcPr>
          <w:p w14:paraId="656F26EC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8" w:type="pct"/>
            <w:tcBorders>
              <w:bottom w:val="nil"/>
            </w:tcBorders>
          </w:tcPr>
          <w:p w14:paraId="74350E90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55B9D" w:rsidRPr="006B64C3" w14:paraId="65763BE2" w14:textId="77777777" w:rsidTr="00087E8D">
        <w:trPr>
          <w:tblHeader/>
        </w:trPr>
        <w:tc>
          <w:tcPr>
            <w:tcW w:w="930" w:type="pct"/>
          </w:tcPr>
          <w:p w14:paraId="71421752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75" w:type="pct"/>
          </w:tcPr>
          <w:p w14:paraId="0F85878C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79" w:type="pct"/>
          </w:tcPr>
          <w:p w14:paraId="10ADC8EC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57" w:type="pct"/>
          </w:tcPr>
          <w:p w14:paraId="7601CF03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หญ้าเนเปียร์</w:t>
            </w:r>
          </w:p>
        </w:tc>
        <w:tc>
          <w:tcPr>
            <w:tcW w:w="82" w:type="pct"/>
          </w:tcPr>
          <w:p w14:paraId="3E6F98A8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87" w:type="pct"/>
            <w:tcBorders>
              <w:bottom w:val="nil"/>
            </w:tcBorders>
          </w:tcPr>
          <w:p w14:paraId="5A403487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อาคาร</w:t>
            </w:r>
          </w:p>
        </w:tc>
        <w:tc>
          <w:tcPr>
            <w:tcW w:w="90" w:type="pct"/>
            <w:tcBorders>
              <w:bottom w:val="nil"/>
            </w:tcBorders>
          </w:tcPr>
          <w:p w14:paraId="6C2C1487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9" w:type="pct"/>
            <w:tcBorders>
              <w:bottom w:val="nil"/>
            </w:tcBorders>
          </w:tcPr>
          <w:p w14:paraId="721C780D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สาธารณูปโภค</w:t>
            </w:r>
          </w:p>
        </w:tc>
        <w:tc>
          <w:tcPr>
            <w:tcW w:w="79" w:type="pct"/>
            <w:tcBorders>
              <w:bottom w:val="nil"/>
            </w:tcBorders>
          </w:tcPr>
          <w:p w14:paraId="4936720C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2" w:type="pct"/>
            <w:tcBorders>
              <w:bottom w:val="nil"/>
            </w:tcBorders>
          </w:tcPr>
          <w:p w14:paraId="48C222C8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79" w:type="pct"/>
            <w:tcBorders>
              <w:bottom w:val="nil"/>
            </w:tcBorders>
          </w:tcPr>
          <w:p w14:paraId="5ABD2620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4" w:type="pct"/>
            <w:gridSpan w:val="2"/>
            <w:tcBorders>
              <w:bottom w:val="nil"/>
            </w:tcBorders>
          </w:tcPr>
          <w:p w14:paraId="256C80CE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79" w:type="pct"/>
            <w:tcBorders>
              <w:bottom w:val="nil"/>
            </w:tcBorders>
          </w:tcPr>
          <w:p w14:paraId="4E9616E2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0" w:type="pct"/>
            <w:tcBorders>
              <w:bottom w:val="nil"/>
            </w:tcBorders>
          </w:tcPr>
          <w:p w14:paraId="6EF8B0D8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อุปกรณ์โรงงาน</w:t>
            </w:r>
          </w:p>
        </w:tc>
        <w:tc>
          <w:tcPr>
            <w:tcW w:w="79" w:type="pct"/>
            <w:tcBorders>
              <w:bottom w:val="nil"/>
            </w:tcBorders>
          </w:tcPr>
          <w:p w14:paraId="55A53904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2" w:type="pct"/>
            <w:tcBorders>
              <w:bottom w:val="nil"/>
            </w:tcBorders>
          </w:tcPr>
          <w:p w14:paraId="3E8933AF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79" w:type="pct"/>
            <w:tcBorders>
              <w:bottom w:val="nil"/>
            </w:tcBorders>
          </w:tcPr>
          <w:p w14:paraId="30908343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8" w:type="pct"/>
            <w:tcBorders>
              <w:bottom w:val="nil"/>
            </w:tcBorders>
          </w:tcPr>
          <w:p w14:paraId="33086E24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055B9D" w:rsidRPr="00D660EC" w14:paraId="7F3DFF0B" w14:textId="77777777" w:rsidTr="00087E8D">
        <w:trPr>
          <w:tblHeader/>
        </w:trPr>
        <w:tc>
          <w:tcPr>
            <w:tcW w:w="930" w:type="pct"/>
          </w:tcPr>
          <w:p w14:paraId="03E44105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4070" w:type="pct"/>
            <w:gridSpan w:val="18"/>
          </w:tcPr>
          <w:p w14:paraId="669F1037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AE4238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055B9D" w:rsidRPr="00D660EC" w14:paraId="21933A30" w14:textId="77777777" w:rsidTr="00087E8D">
        <w:tc>
          <w:tcPr>
            <w:tcW w:w="1304" w:type="pct"/>
            <w:gridSpan w:val="2"/>
            <w:tcBorders>
              <w:top w:val="nil"/>
              <w:bottom w:val="nil"/>
            </w:tcBorders>
          </w:tcPr>
          <w:p w14:paraId="086E4CE0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jc w:val="both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 ค่าเสื่อมราคาและขาดทุนจาก</w:t>
            </w:r>
          </w:p>
          <w:p w14:paraId="0A87D4DE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การด้อยค่า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7FDF190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0428DB89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2E7ACF6B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</w:tcPr>
          <w:p w14:paraId="3873FBA3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</w:tcPr>
          <w:p w14:paraId="548965CB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nil"/>
            </w:tcBorders>
          </w:tcPr>
          <w:p w14:paraId="361304D3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2ACD198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</w:tcPr>
          <w:p w14:paraId="0AF17DE0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</w:tcPr>
          <w:p w14:paraId="6D76C30E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nil"/>
            </w:tcBorders>
          </w:tcPr>
          <w:p w14:paraId="0025D146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5DA0E2C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</w:tcPr>
          <w:p w14:paraId="595E7A1D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87F8161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nil"/>
            </w:tcBorders>
          </w:tcPr>
          <w:p w14:paraId="6E932DB8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F4DD0A0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nil"/>
              <w:bottom w:val="nil"/>
            </w:tcBorders>
          </w:tcPr>
          <w:p w14:paraId="07494971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A2CDB" w:rsidRPr="00D660EC" w14:paraId="3DFE3158" w14:textId="77777777" w:rsidTr="00087E8D">
        <w:tc>
          <w:tcPr>
            <w:tcW w:w="930" w:type="pct"/>
            <w:tcBorders>
              <w:top w:val="nil"/>
              <w:bottom w:val="nil"/>
            </w:tcBorders>
          </w:tcPr>
          <w:p w14:paraId="282BF784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AE423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มกราคม </w:t>
            </w:r>
            <w:r w:rsidRPr="00AE4238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375" w:type="pct"/>
            <w:tcBorders>
              <w:top w:val="nil"/>
              <w:bottom w:val="nil"/>
            </w:tcBorders>
            <w:vAlign w:val="bottom"/>
          </w:tcPr>
          <w:p w14:paraId="39C33FA5" w14:textId="7431A2F5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(9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219)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26D7BBB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0D305FCC" w14:textId="1CC59DAE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13D7C4B1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bottom"/>
          </w:tcPr>
          <w:p w14:paraId="57A17AE3" w14:textId="4D71FE3B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(195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916)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68F44655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nil"/>
            </w:tcBorders>
            <w:vAlign w:val="bottom"/>
          </w:tcPr>
          <w:p w14:paraId="7E3B0BFC" w14:textId="29330BE1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(301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365)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3A47ABF9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  <w:vAlign w:val="bottom"/>
          </w:tcPr>
          <w:p w14:paraId="6A9D38CF" w14:textId="265B868A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(577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875)</w:t>
            </w: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  <w:vAlign w:val="bottom"/>
          </w:tcPr>
          <w:p w14:paraId="2C9956BC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nil"/>
            </w:tcBorders>
            <w:vAlign w:val="bottom"/>
          </w:tcPr>
          <w:p w14:paraId="11A1359A" w14:textId="204520C5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(82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491)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70921D79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  <w:vAlign w:val="bottom"/>
          </w:tcPr>
          <w:p w14:paraId="3081A491" w14:textId="1706E7BB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(169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271)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78932105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nil"/>
            </w:tcBorders>
            <w:vAlign w:val="bottom"/>
          </w:tcPr>
          <w:p w14:paraId="3F66AE8F" w14:textId="7EF4B351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61437399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nil"/>
              <w:bottom w:val="nil"/>
            </w:tcBorders>
            <w:vAlign w:val="bottom"/>
          </w:tcPr>
          <w:p w14:paraId="73B691A4" w14:textId="0C902816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6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(1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336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137)</w:t>
            </w:r>
          </w:p>
        </w:tc>
      </w:tr>
      <w:tr w:rsidR="00EA2CDB" w:rsidRPr="00D660EC" w14:paraId="5E053483" w14:textId="77777777" w:rsidTr="00087E8D">
        <w:tc>
          <w:tcPr>
            <w:tcW w:w="930" w:type="pct"/>
            <w:tcBorders>
              <w:top w:val="nil"/>
              <w:bottom w:val="nil"/>
            </w:tcBorders>
          </w:tcPr>
          <w:p w14:paraId="5BB7E50B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375" w:type="pct"/>
            <w:tcBorders>
              <w:top w:val="nil"/>
              <w:bottom w:val="nil"/>
            </w:tcBorders>
            <w:vAlign w:val="bottom"/>
          </w:tcPr>
          <w:p w14:paraId="38DABC4D" w14:textId="2F45861E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(1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605)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3A769FA1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73D6AC2A" w14:textId="643EEE1B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0D97CECE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bottom"/>
          </w:tcPr>
          <w:p w14:paraId="13E57EF1" w14:textId="115E78A3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(36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933)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6643AFAD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nil"/>
            </w:tcBorders>
            <w:vAlign w:val="bottom"/>
          </w:tcPr>
          <w:p w14:paraId="4DB76EAB" w14:textId="7046B1DF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(62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752)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111D6267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  <w:vAlign w:val="bottom"/>
          </w:tcPr>
          <w:p w14:paraId="2F54B973" w14:textId="63229BBD" w:rsidR="00EA2CDB" w:rsidRPr="00AE4238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(102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227)</w:t>
            </w: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  <w:vAlign w:val="bottom"/>
          </w:tcPr>
          <w:p w14:paraId="605B34D0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nil"/>
            </w:tcBorders>
            <w:vAlign w:val="bottom"/>
          </w:tcPr>
          <w:p w14:paraId="2605E6B5" w14:textId="41BD98DF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(29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191)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4B706ABF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  <w:vAlign w:val="bottom"/>
          </w:tcPr>
          <w:p w14:paraId="32BBF5AF" w14:textId="219E7C7A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(35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238)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6FCCFB4F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nil"/>
            </w:tcBorders>
            <w:vAlign w:val="bottom"/>
          </w:tcPr>
          <w:p w14:paraId="25D20381" w14:textId="581A2983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04DD44CF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nil"/>
              <w:bottom w:val="nil"/>
            </w:tcBorders>
            <w:vAlign w:val="bottom"/>
          </w:tcPr>
          <w:p w14:paraId="37A55D9D" w14:textId="7EB77495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6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(267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946)</w:t>
            </w:r>
          </w:p>
        </w:tc>
      </w:tr>
      <w:tr w:rsidR="00EA2CDB" w:rsidRPr="00D660EC" w14:paraId="15B3CA1B" w14:textId="77777777" w:rsidTr="00087E8D">
        <w:tc>
          <w:tcPr>
            <w:tcW w:w="930" w:type="pct"/>
            <w:tcBorders>
              <w:top w:val="nil"/>
              <w:bottom w:val="nil"/>
            </w:tcBorders>
          </w:tcPr>
          <w:p w14:paraId="08BC75B0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จำหน่าย </w:t>
            </w:r>
          </w:p>
        </w:tc>
        <w:tc>
          <w:tcPr>
            <w:tcW w:w="375" w:type="pct"/>
            <w:tcBorders>
              <w:top w:val="nil"/>
              <w:bottom w:val="single" w:sz="4" w:space="0" w:color="auto"/>
            </w:tcBorders>
            <w:vAlign w:val="bottom"/>
          </w:tcPr>
          <w:p w14:paraId="40FB8A39" w14:textId="19370325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0CF289C5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nil"/>
              <w:bottom w:val="single" w:sz="4" w:space="0" w:color="auto"/>
            </w:tcBorders>
          </w:tcPr>
          <w:p w14:paraId="4F9C14F8" w14:textId="5D41701A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1DD5618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single" w:sz="4" w:space="0" w:color="auto"/>
            </w:tcBorders>
            <w:vAlign w:val="bottom"/>
          </w:tcPr>
          <w:p w14:paraId="133CB50E" w14:textId="5F006AD8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1AFAA7DD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single" w:sz="4" w:space="0" w:color="auto"/>
            </w:tcBorders>
            <w:vAlign w:val="bottom"/>
          </w:tcPr>
          <w:p w14:paraId="1D069198" w14:textId="2E0FBDE8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200C3290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single" w:sz="4" w:space="0" w:color="auto"/>
            </w:tcBorders>
            <w:vAlign w:val="bottom"/>
          </w:tcPr>
          <w:p w14:paraId="0EFC7696" w14:textId="2CF5342A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5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733</w:t>
            </w: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  <w:vAlign w:val="bottom"/>
          </w:tcPr>
          <w:p w14:paraId="065E1BC8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single" w:sz="4" w:space="0" w:color="auto"/>
            </w:tcBorders>
            <w:vAlign w:val="bottom"/>
          </w:tcPr>
          <w:p w14:paraId="635C7F7A" w14:textId="55DF02A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6E935185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single" w:sz="4" w:space="0" w:color="auto"/>
            </w:tcBorders>
            <w:vAlign w:val="bottom"/>
          </w:tcPr>
          <w:p w14:paraId="24AB523B" w14:textId="6775A0E0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20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5B7E5F19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vAlign w:val="bottom"/>
          </w:tcPr>
          <w:p w14:paraId="1A132EBB" w14:textId="26A993E8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6CF47DF1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nil"/>
              <w:bottom w:val="single" w:sz="4" w:space="0" w:color="auto"/>
            </w:tcBorders>
            <w:vAlign w:val="bottom"/>
          </w:tcPr>
          <w:p w14:paraId="7A9087B9" w14:textId="529BFFA6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26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231</w:t>
            </w:r>
          </w:p>
        </w:tc>
      </w:tr>
      <w:tr w:rsidR="00EA2CDB" w:rsidRPr="00D660EC" w14:paraId="1E3E6464" w14:textId="77777777" w:rsidTr="00087E8D">
        <w:tc>
          <w:tcPr>
            <w:tcW w:w="930" w:type="pct"/>
            <w:tcBorders>
              <w:top w:val="nil"/>
              <w:bottom w:val="nil"/>
            </w:tcBorders>
          </w:tcPr>
          <w:p w14:paraId="2D5D3810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2562 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และ</w:t>
            </w:r>
          </w:p>
        </w:tc>
        <w:tc>
          <w:tcPr>
            <w:tcW w:w="375" w:type="pct"/>
            <w:tcBorders>
              <w:top w:val="single" w:sz="4" w:space="0" w:color="auto"/>
              <w:bottom w:val="nil"/>
            </w:tcBorders>
            <w:vAlign w:val="bottom"/>
          </w:tcPr>
          <w:p w14:paraId="6C3C97E0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B9B52F3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nil"/>
            </w:tcBorders>
          </w:tcPr>
          <w:p w14:paraId="40CA27BE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26637A6B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nil"/>
            </w:tcBorders>
            <w:vAlign w:val="bottom"/>
          </w:tcPr>
          <w:p w14:paraId="515C1EE8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561A816C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nil"/>
            </w:tcBorders>
            <w:vAlign w:val="bottom"/>
          </w:tcPr>
          <w:p w14:paraId="51E3EF97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306B4827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nil"/>
            </w:tcBorders>
            <w:vAlign w:val="bottom"/>
          </w:tcPr>
          <w:p w14:paraId="1EBBC0E9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  <w:vAlign w:val="bottom"/>
          </w:tcPr>
          <w:p w14:paraId="23E45BB9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nil"/>
            </w:tcBorders>
            <w:vAlign w:val="bottom"/>
          </w:tcPr>
          <w:p w14:paraId="0A9FA113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28F319B7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  <w:vAlign w:val="bottom"/>
          </w:tcPr>
          <w:p w14:paraId="112E43B8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36E8B333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nil"/>
            </w:tcBorders>
            <w:vAlign w:val="bottom"/>
          </w:tcPr>
          <w:p w14:paraId="182F7EB3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711C6454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nil"/>
            </w:tcBorders>
            <w:vAlign w:val="bottom"/>
          </w:tcPr>
          <w:p w14:paraId="6941D968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EA2CDB" w:rsidRPr="00D660EC" w14:paraId="3D906A0F" w14:textId="77777777" w:rsidTr="00087E8D">
        <w:tc>
          <w:tcPr>
            <w:tcW w:w="930" w:type="pct"/>
            <w:tcBorders>
              <w:top w:val="nil"/>
              <w:bottom w:val="nil"/>
            </w:tcBorders>
          </w:tcPr>
          <w:p w14:paraId="5A9E2299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  1 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มกราคม 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375" w:type="pct"/>
            <w:tcBorders>
              <w:top w:val="nil"/>
              <w:bottom w:val="nil"/>
            </w:tcBorders>
            <w:vAlign w:val="bottom"/>
          </w:tcPr>
          <w:p w14:paraId="7FA2325A" w14:textId="6E80588A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(10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824)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0C72A0AF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248B01F6" w14:textId="32767DAC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03D7108A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bottom"/>
          </w:tcPr>
          <w:p w14:paraId="6CA22D43" w14:textId="45AB7160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(232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816)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24AF46D9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nil"/>
            </w:tcBorders>
            <w:vAlign w:val="bottom"/>
          </w:tcPr>
          <w:p w14:paraId="733DAEB2" w14:textId="5D294332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(364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028)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2063E7E4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  <w:vAlign w:val="bottom"/>
          </w:tcPr>
          <w:p w14:paraId="33C3C7CE" w14:textId="1303AE68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(674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369)</w:t>
            </w: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  <w:vAlign w:val="bottom"/>
          </w:tcPr>
          <w:p w14:paraId="78D50997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nil"/>
            </w:tcBorders>
            <w:vAlign w:val="bottom"/>
          </w:tcPr>
          <w:p w14:paraId="1FDDEB4E" w14:textId="0F468C13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(111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608)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1F98D625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  <w:vAlign w:val="bottom"/>
          </w:tcPr>
          <w:p w14:paraId="455C15DE" w14:textId="20786289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(184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207)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78BFC9F9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nil"/>
            </w:tcBorders>
            <w:vAlign w:val="bottom"/>
          </w:tcPr>
          <w:p w14:paraId="70B45DF9" w14:textId="4568ECFF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528617DC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nil"/>
              <w:bottom w:val="nil"/>
            </w:tcBorders>
            <w:vAlign w:val="bottom"/>
          </w:tcPr>
          <w:p w14:paraId="7D4E3D3E" w14:textId="6558DA8F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(1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577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852)</w:t>
            </w:r>
          </w:p>
        </w:tc>
      </w:tr>
      <w:tr w:rsidR="00EA2CDB" w:rsidRPr="00D660EC" w14:paraId="02C14C27" w14:textId="77777777" w:rsidTr="00087E8D">
        <w:tc>
          <w:tcPr>
            <w:tcW w:w="930" w:type="pct"/>
            <w:tcBorders>
              <w:top w:val="nil"/>
              <w:bottom w:val="nil"/>
            </w:tcBorders>
          </w:tcPr>
          <w:p w14:paraId="6841A913" w14:textId="77777777" w:rsidR="00EA2CDB" w:rsidRPr="00AE4238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ค่าเสื่อมราคาสำหรับปี</w:t>
            </w:r>
          </w:p>
        </w:tc>
        <w:tc>
          <w:tcPr>
            <w:tcW w:w="375" w:type="pct"/>
            <w:tcBorders>
              <w:top w:val="nil"/>
              <w:bottom w:val="nil"/>
            </w:tcBorders>
            <w:vAlign w:val="bottom"/>
          </w:tcPr>
          <w:p w14:paraId="3A001FC2" w14:textId="2F0A0AE4" w:rsidR="00EA2CDB" w:rsidRPr="008271CC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A2071A">
              <w:rPr>
                <w:rFonts w:asciiTheme="majorBidi" w:hAnsiTheme="majorBidi" w:cstheme="majorBidi"/>
                <w:sz w:val="27"/>
                <w:szCs w:val="27"/>
              </w:rPr>
              <w:t>700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31CF37DC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759EB95A" w14:textId="0755FE32" w:rsidR="00EA2CDB" w:rsidRPr="008271CC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(57)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6539A801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bottom"/>
          </w:tcPr>
          <w:p w14:paraId="6FEF275F" w14:textId="7C6D61AB" w:rsidR="00EA2CDB" w:rsidRPr="008271CC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(45,</w:t>
            </w:r>
            <w:r w:rsidR="00A2071A">
              <w:rPr>
                <w:rFonts w:asciiTheme="majorBidi" w:hAnsiTheme="majorBidi" w:cstheme="majorBidi"/>
                <w:sz w:val="27"/>
                <w:szCs w:val="27"/>
              </w:rPr>
              <w:t>617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44C64EC3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nil"/>
            </w:tcBorders>
            <w:vAlign w:val="bottom"/>
          </w:tcPr>
          <w:p w14:paraId="06C8745F" w14:textId="25648D0C" w:rsidR="00EA2CDB" w:rsidRPr="008271CC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(68,052)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532518B5" w14:textId="77777777" w:rsidR="00EA2CDB" w:rsidRPr="00D660E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  <w:vAlign w:val="bottom"/>
          </w:tcPr>
          <w:p w14:paraId="5131BA6F" w14:textId="7B879AFB" w:rsidR="00EA2CDB" w:rsidRPr="00AE4238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(102,0</w:t>
            </w:r>
            <w:r w:rsidR="00A2071A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8)</w:t>
            </w: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  <w:vAlign w:val="bottom"/>
          </w:tcPr>
          <w:p w14:paraId="7BCA16A0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nil"/>
            </w:tcBorders>
            <w:vAlign w:val="bottom"/>
          </w:tcPr>
          <w:p w14:paraId="12D30452" w14:textId="776E77D7" w:rsidR="00EA2CDB" w:rsidRPr="008271CC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(34,</w:t>
            </w:r>
            <w:r w:rsidR="00A576BD">
              <w:rPr>
                <w:rFonts w:asciiTheme="majorBidi" w:hAnsiTheme="majorBidi" w:cstheme="majorBidi"/>
                <w:sz w:val="27"/>
                <w:szCs w:val="27"/>
              </w:rPr>
              <w:t>318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44596B92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  <w:vAlign w:val="bottom"/>
          </w:tcPr>
          <w:p w14:paraId="35809934" w14:textId="5AD5C4CE" w:rsidR="00EA2CDB" w:rsidRPr="008271CC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(35,5</w:t>
            </w:r>
            <w:r w:rsidR="00A576BD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21823F94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nil"/>
            </w:tcBorders>
            <w:vAlign w:val="bottom"/>
          </w:tcPr>
          <w:p w14:paraId="1CCDC285" w14:textId="1737DEE1" w:rsidR="00EA2CDB" w:rsidRPr="008271CC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CAC332C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nil"/>
              <w:bottom w:val="nil"/>
            </w:tcBorders>
            <w:vAlign w:val="bottom"/>
          </w:tcPr>
          <w:p w14:paraId="1533E412" w14:textId="42A22500" w:rsidR="00EA2CDB" w:rsidRPr="008271CC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6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(286,</w:t>
            </w:r>
            <w:r w:rsidR="00A576BD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A2071A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A576BD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CC4CA2" w:rsidRPr="00D660EC" w14:paraId="623EDBBF" w14:textId="77777777" w:rsidTr="00087E8D">
        <w:tc>
          <w:tcPr>
            <w:tcW w:w="930" w:type="pct"/>
            <w:tcBorders>
              <w:top w:val="nil"/>
              <w:bottom w:val="nil"/>
            </w:tcBorders>
          </w:tcPr>
          <w:p w14:paraId="69701640" w14:textId="2BD3F91A" w:rsidR="00CC4CA2" w:rsidRPr="00AE4238" w:rsidRDefault="00CC4CA2" w:rsidP="00CC4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ค่าเสื่อมราคาจากการรวมธุรกิจภายใต้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การควบคุมเดียวกัน</w:t>
            </w:r>
          </w:p>
        </w:tc>
        <w:tc>
          <w:tcPr>
            <w:tcW w:w="375" w:type="pct"/>
            <w:tcBorders>
              <w:top w:val="nil"/>
              <w:bottom w:val="nil"/>
            </w:tcBorders>
            <w:vAlign w:val="bottom"/>
          </w:tcPr>
          <w:p w14:paraId="0C1288B8" w14:textId="4C8BE617" w:rsidR="00CC4CA2" w:rsidRDefault="00CC4CA2" w:rsidP="00CC4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(5,413)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3E13AACC" w14:textId="125C024B" w:rsidR="00CC4CA2" w:rsidRPr="008271CC" w:rsidRDefault="00CC4CA2" w:rsidP="00CC4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nil"/>
              <w:bottom w:val="nil"/>
            </w:tcBorders>
          </w:tcPr>
          <w:p w14:paraId="3CFEA19A" w14:textId="77777777" w:rsidR="00CC4CA2" w:rsidRDefault="00CC4CA2" w:rsidP="00CC4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38C378B" w14:textId="59D0DEC2" w:rsidR="00CC4CA2" w:rsidRDefault="00CC4CA2" w:rsidP="00CC4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(2,447)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053B8466" w14:textId="77777777" w:rsidR="00CC4CA2" w:rsidRPr="008271CC" w:rsidRDefault="00CC4CA2" w:rsidP="00CC4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bottom"/>
          </w:tcPr>
          <w:p w14:paraId="5752F9AC" w14:textId="5314A275" w:rsidR="00CC4CA2" w:rsidRDefault="00CC4CA2" w:rsidP="00CC4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(374)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2541134D" w14:textId="77777777" w:rsidR="00CC4CA2" w:rsidRPr="008271CC" w:rsidRDefault="00CC4CA2" w:rsidP="00CC4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nil"/>
            </w:tcBorders>
            <w:vAlign w:val="bottom"/>
          </w:tcPr>
          <w:p w14:paraId="4C8E4651" w14:textId="58042981" w:rsidR="00CC4CA2" w:rsidRDefault="00CC4CA2" w:rsidP="00CC4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(36,013)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092C66FF" w14:textId="77777777" w:rsidR="00CC4CA2" w:rsidRPr="00D660EC" w:rsidRDefault="00CC4CA2" w:rsidP="00CC4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nil"/>
            </w:tcBorders>
            <w:vAlign w:val="bottom"/>
          </w:tcPr>
          <w:p w14:paraId="077808C0" w14:textId="6ED61854" w:rsidR="00CC4CA2" w:rsidRDefault="00CC4CA2" w:rsidP="00CC4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(1,826)</w:t>
            </w: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  <w:vAlign w:val="bottom"/>
          </w:tcPr>
          <w:p w14:paraId="22F46580" w14:textId="77777777" w:rsidR="00CC4CA2" w:rsidRPr="008271CC" w:rsidRDefault="00CC4CA2" w:rsidP="00CC4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nil"/>
            </w:tcBorders>
            <w:vAlign w:val="bottom"/>
          </w:tcPr>
          <w:p w14:paraId="14E69860" w14:textId="66851E0C" w:rsidR="00CC4CA2" w:rsidRDefault="00CC4CA2" w:rsidP="00CC4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(2,844)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6D70492E" w14:textId="77777777" w:rsidR="00CC4CA2" w:rsidRPr="008271CC" w:rsidRDefault="00CC4CA2" w:rsidP="00CC4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nil"/>
            </w:tcBorders>
            <w:vAlign w:val="bottom"/>
          </w:tcPr>
          <w:p w14:paraId="07B44D4B" w14:textId="39B73FF4" w:rsidR="00CC4CA2" w:rsidRDefault="00CC4CA2" w:rsidP="00CC4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(4,769)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2B05F929" w14:textId="77777777" w:rsidR="00CC4CA2" w:rsidRPr="008271CC" w:rsidRDefault="00CC4CA2" w:rsidP="00CC4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nil"/>
            </w:tcBorders>
            <w:vAlign w:val="bottom"/>
          </w:tcPr>
          <w:p w14:paraId="1F34553D" w14:textId="2C72887D" w:rsidR="00CC4CA2" w:rsidRDefault="00CC4CA2" w:rsidP="00CC4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5B6D99B" w14:textId="77777777" w:rsidR="00CC4CA2" w:rsidRPr="008271CC" w:rsidRDefault="00CC4CA2" w:rsidP="00CC4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nil"/>
              <w:bottom w:val="nil"/>
            </w:tcBorders>
            <w:vAlign w:val="bottom"/>
          </w:tcPr>
          <w:p w14:paraId="42C6DDFC" w14:textId="53BACF5E" w:rsidR="00CC4CA2" w:rsidRDefault="00CC4CA2" w:rsidP="00CC4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26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A2071A">
              <w:rPr>
                <w:rFonts w:asciiTheme="majorBidi" w:hAnsiTheme="majorBidi" w:cstheme="majorBidi"/>
                <w:sz w:val="27"/>
                <w:szCs w:val="27"/>
              </w:rPr>
              <w:t>53,686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A576BD" w:rsidRPr="00D660EC" w14:paraId="67570515" w14:textId="77777777" w:rsidTr="00087E8D">
        <w:tc>
          <w:tcPr>
            <w:tcW w:w="930" w:type="pct"/>
            <w:tcBorders>
              <w:top w:val="nil"/>
              <w:bottom w:val="nil"/>
            </w:tcBorders>
          </w:tcPr>
          <w:p w14:paraId="6A2783F3" w14:textId="77777777" w:rsidR="00A576BD" w:rsidRPr="00AE4238" w:rsidRDefault="00A576BD" w:rsidP="00A57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E4238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จำหน่าย </w:t>
            </w:r>
          </w:p>
        </w:tc>
        <w:tc>
          <w:tcPr>
            <w:tcW w:w="375" w:type="pct"/>
            <w:tcBorders>
              <w:top w:val="nil"/>
              <w:bottom w:val="single" w:sz="4" w:space="0" w:color="auto"/>
            </w:tcBorders>
            <w:vAlign w:val="bottom"/>
          </w:tcPr>
          <w:p w14:paraId="08FDF472" w14:textId="4AD239D7" w:rsidR="00A576BD" w:rsidRPr="008271CC" w:rsidRDefault="00A576BD" w:rsidP="00A57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119773DC" w14:textId="77777777" w:rsidR="00A576BD" w:rsidRPr="008271CC" w:rsidRDefault="00A576BD" w:rsidP="00A57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nil"/>
              <w:bottom w:val="single" w:sz="4" w:space="0" w:color="auto"/>
            </w:tcBorders>
          </w:tcPr>
          <w:p w14:paraId="7A448C78" w14:textId="57352F82" w:rsidR="00A576BD" w:rsidRPr="008271CC" w:rsidRDefault="00A576BD" w:rsidP="00A57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2CDD7B9" w14:textId="77777777" w:rsidR="00A576BD" w:rsidRPr="008271CC" w:rsidRDefault="00A576BD" w:rsidP="00A57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nil"/>
              <w:bottom w:val="single" w:sz="4" w:space="0" w:color="auto"/>
            </w:tcBorders>
            <w:vAlign w:val="bottom"/>
          </w:tcPr>
          <w:p w14:paraId="1DD99F10" w14:textId="7D6E9BC3" w:rsidR="00A576BD" w:rsidRPr="008271CC" w:rsidRDefault="00A576BD" w:rsidP="00A57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10,176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40B7EDE6" w14:textId="77777777" w:rsidR="00A576BD" w:rsidRPr="008271CC" w:rsidRDefault="00A576BD" w:rsidP="00A57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nil"/>
              <w:bottom w:val="single" w:sz="4" w:space="0" w:color="auto"/>
            </w:tcBorders>
            <w:vAlign w:val="bottom"/>
          </w:tcPr>
          <w:p w14:paraId="6B2E5629" w14:textId="562BBBE2" w:rsidR="00A576BD" w:rsidRPr="008271CC" w:rsidRDefault="00A576BD" w:rsidP="00A57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19,740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6BAC5947" w14:textId="77777777" w:rsidR="00A576BD" w:rsidRPr="008271CC" w:rsidRDefault="00A576BD" w:rsidP="00A57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nil"/>
              <w:bottom w:val="single" w:sz="4" w:space="0" w:color="auto"/>
            </w:tcBorders>
            <w:vAlign w:val="bottom"/>
          </w:tcPr>
          <w:p w14:paraId="4DE9F8B2" w14:textId="7C72E343" w:rsidR="00A576BD" w:rsidRPr="008271CC" w:rsidRDefault="00A576BD" w:rsidP="00A57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12,6</w:t>
            </w:r>
            <w:r w:rsidR="00A2071A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  <w:vAlign w:val="bottom"/>
          </w:tcPr>
          <w:p w14:paraId="23F6A0E7" w14:textId="77777777" w:rsidR="00A576BD" w:rsidRPr="008271CC" w:rsidRDefault="00A576BD" w:rsidP="00A57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nil"/>
              <w:bottom w:val="single" w:sz="4" w:space="0" w:color="auto"/>
            </w:tcBorders>
            <w:vAlign w:val="bottom"/>
          </w:tcPr>
          <w:p w14:paraId="47878866" w14:textId="596641AA" w:rsidR="00A576BD" w:rsidRPr="008271CC" w:rsidRDefault="00A576BD" w:rsidP="00A57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20,889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358879A9" w14:textId="77777777" w:rsidR="00A576BD" w:rsidRPr="008271CC" w:rsidRDefault="00A576BD" w:rsidP="00A57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nil"/>
              <w:bottom w:val="single" w:sz="4" w:space="0" w:color="auto"/>
            </w:tcBorders>
            <w:vAlign w:val="bottom"/>
          </w:tcPr>
          <w:p w14:paraId="4FB0229C" w14:textId="2C010D1C" w:rsidR="00A576BD" w:rsidRPr="008271CC" w:rsidRDefault="00A576BD" w:rsidP="00A57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36,052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332C88D3" w14:textId="77777777" w:rsidR="00A576BD" w:rsidRPr="008271CC" w:rsidRDefault="00A576BD" w:rsidP="00A57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nil"/>
              <w:bottom w:val="single" w:sz="4" w:space="0" w:color="auto"/>
            </w:tcBorders>
            <w:vAlign w:val="bottom"/>
          </w:tcPr>
          <w:p w14:paraId="4E89CB70" w14:textId="7B691335" w:rsidR="00A576BD" w:rsidRPr="008271CC" w:rsidRDefault="00A576BD" w:rsidP="00A57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174E57CA" w14:textId="77777777" w:rsidR="00A576BD" w:rsidRPr="008271CC" w:rsidRDefault="00A576BD" w:rsidP="00A57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nil"/>
              <w:bottom w:val="single" w:sz="4" w:space="0" w:color="auto"/>
            </w:tcBorders>
            <w:vAlign w:val="bottom"/>
          </w:tcPr>
          <w:p w14:paraId="338A9A87" w14:textId="0E1488A7" w:rsidR="00A576BD" w:rsidRPr="008271CC" w:rsidRDefault="00A576BD" w:rsidP="00A57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-115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99,4</w:t>
            </w:r>
            <w:r w:rsidR="00A2071A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</w:tr>
      <w:tr w:rsidR="00EA2CDB" w:rsidRPr="00D660EC" w14:paraId="66A3C851" w14:textId="77777777" w:rsidTr="00087E8D">
        <w:tc>
          <w:tcPr>
            <w:tcW w:w="930" w:type="pct"/>
            <w:tcBorders>
              <w:top w:val="nil"/>
              <w:bottom w:val="nil"/>
            </w:tcBorders>
          </w:tcPr>
          <w:p w14:paraId="106AE0E1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AE423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14:paraId="6F41E0F1" w14:textId="00B93E6A" w:rsidR="00EA2CDB" w:rsidRPr="008271CC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(16,</w:t>
            </w:r>
            <w:r w:rsidR="00A207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937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D5F6926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14:paraId="6051AA59" w14:textId="318C71CB" w:rsidR="00EA2CDB" w:rsidRPr="008271CC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A576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2,504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801067A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2509D" w14:textId="080A2C43" w:rsidR="00EA2CDB" w:rsidRPr="008271CC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(268,</w:t>
            </w:r>
            <w:r w:rsidR="00A2071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631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bottom"/>
          </w:tcPr>
          <w:p w14:paraId="48BB45CA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13D69" w14:textId="4153CF9B" w:rsidR="00EA2CDB" w:rsidRPr="008271CC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(4</w:t>
            </w:r>
            <w:r w:rsidR="00A576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48,353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3A4DB59E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D4B62" w14:textId="0649888D" w:rsidR="00EA2CDB" w:rsidRPr="008271CC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(76</w:t>
            </w:r>
            <w:r w:rsidR="00A576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5,614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  <w:vAlign w:val="bottom"/>
          </w:tcPr>
          <w:p w14:paraId="1481D867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7AD2D" w14:textId="09B1322F" w:rsidR="00EA2CDB" w:rsidRPr="008271CC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3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(12</w:t>
            </w:r>
            <w:r w:rsidR="00A576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7,881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vAlign w:val="bottom"/>
          </w:tcPr>
          <w:p w14:paraId="429B754F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028FF" w14:textId="5D25471F" w:rsidR="00EA2CDB" w:rsidRPr="008271CC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(18</w:t>
            </w:r>
            <w:r w:rsidR="00A576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8,454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78619B8B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53992CB0" w14:textId="0912DE14" w:rsidR="00EA2CDB" w:rsidRPr="008271CC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36544C42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14:paraId="5AFE3E2A" w14:textId="269C9357" w:rsidR="00EA2CDB" w:rsidRPr="008271CC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2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(1,</w:t>
            </w:r>
            <w:r w:rsidR="00A576B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818,374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</w:tr>
      <w:tr w:rsidR="00EA2CDB" w:rsidRPr="00D660EC" w14:paraId="3B191529" w14:textId="77777777" w:rsidTr="00087E8D">
        <w:tc>
          <w:tcPr>
            <w:tcW w:w="930" w:type="pct"/>
            <w:tcBorders>
              <w:top w:val="nil"/>
              <w:bottom w:val="nil"/>
            </w:tcBorders>
          </w:tcPr>
          <w:p w14:paraId="3448BD51" w14:textId="77777777" w:rsidR="00EA2CDB" w:rsidRPr="00AE4238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nil"/>
            </w:tcBorders>
          </w:tcPr>
          <w:p w14:paraId="6593A9DC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CE84A2A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nil"/>
            </w:tcBorders>
          </w:tcPr>
          <w:p w14:paraId="26722705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044FA4BD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nil"/>
            </w:tcBorders>
          </w:tcPr>
          <w:p w14:paraId="7E6FA9CB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</w:tcPr>
          <w:p w14:paraId="1CD1C75C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nil"/>
            </w:tcBorders>
          </w:tcPr>
          <w:p w14:paraId="36D9DC94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5EEFF088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nil"/>
            </w:tcBorders>
          </w:tcPr>
          <w:p w14:paraId="35EB7849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1" w:type="pct"/>
            <w:gridSpan w:val="2"/>
            <w:tcBorders>
              <w:top w:val="nil"/>
              <w:bottom w:val="nil"/>
            </w:tcBorders>
          </w:tcPr>
          <w:p w14:paraId="25724B0F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nil"/>
            </w:tcBorders>
          </w:tcPr>
          <w:p w14:paraId="2CB63D51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30" w:right="-11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665B0F1C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nil"/>
            </w:tcBorders>
          </w:tcPr>
          <w:p w14:paraId="4E5F9856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4463FC0D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nil"/>
            </w:tcBorders>
            <w:vAlign w:val="bottom"/>
          </w:tcPr>
          <w:p w14:paraId="4AC94C46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6" w:right="-10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</w:tcPr>
          <w:p w14:paraId="277FF332" w14:textId="77777777" w:rsidR="00EA2CDB" w:rsidRPr="008271C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nil"/>
            </w:tcBorders>
          </w:tcPr>
          <w:p w14:paraId="72A18FDD" w14:textId="77777777" w:rsidR="00EA2CDB" w:rsidRPr="00D660EC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</w:tbl>
    <w:p w14:paraId="4C4D93BF" w14:textId="77777777" w:rsidR="00055B9D" w:rsidRPr="00D660EC" w:rsidRDefault="00055B9D" w:rsidP="00055B9D">
      <w:pPr>
        <w:spacing w:line="240" w:lineRule="auto"/>
        <w:rPr>
          <w:sz w:val="2"/>
          <w:szCs w:val="2"/>
        </w:rPr>
      </w:pPr>
      <w:r w:rsidRPr="00AE4238">
        <w:br w:type="page"/>
      </w:r>
    </w:p>
    <w:tbl>
      <w:tblPr>
        <w:tblW w:w="4944" w:type="pct"/>
        <w:tblInd w:w="1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7"/>
        <w:gridCol w:w="974"/>
        <w:gridCol w:w="264"/>
        <w:gridCol w:w="1060"/>
        <w:gridCol w:w="264"/>
        <w:gridCol w:w="1063"/>
        <w:gridCol w:w="264"/>
        <w:gridCol w:w="1149"/>
        <w:gridCol w:w="236"/>
        <w:gridCol w:w="1103"/>
        <w:gridCol w:w="236"/>
        <w:gridCol w:w="1000"/>
        <w:gridCol w:w="9"/>
        <w:gridCol w:w="238"/>
        <w:gridCol w:w="1365"/>
        <w:gridCol w:w="236"/>
        <w:gridCol w:w="1009"/>
        <w:gridCol w:w="236"/>
        <w:gridCol w:w="1184"/>
      </w:tblGrid>
      <w:tr w:rsidR="00055B9D" w:rsidRPr="00D660EC" w14:paraId="60BE19D4" w14:textId="77777777" w:rsidTr="00087E8D">
        <w:trPr>
          <w:tblHeader/>
        </w:trPr>
        <w:tc>
          <w:tcPr>
            <w:tcW w:w="862" w:type="pct"/>
          </w:tcPr>
          <w:p w14:paraId="5729D5A9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138" w:type="pct"/>
            <w:gridSpan w:val="18"/>
          </w:tcPr>
          <w:p w14:paraId="7AF694F9" w14:textId="4468E4E9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5B9D" w:rsidRPr="00D660EC" w14:paraId="5F7FACBB" w14:textId="77777777" w:rsidTr="00087E8D">
        <w:trPr>
          <w:tblHeader/>
        </w:trPr>
        <w:tc>
          <w:tcPr>
            <w:tcW w:w="862" w:type="pct"/>
          </w:tcPr>
          <w:p w14:paraId="77F1C024" w14:textId="77777777" w:rsidR="00055B9D" w:rsidRPr="00AE4238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9" w:type="pct"/>
          </w:tcPr>
          <w:p w14:paraId="10651506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pct"/>
          </w:tcPr>
          <w:p w14:paraId="10E4490B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pct"/>
          </w:tcPr>
          <w:p w14:paraId="20D2F7E0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587C0DC9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2A29C7D0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อาคารโรงงาน</w:t>
            </w:r>
          </w:p>
        </w:tc>
        <w:tc>
          <w:tcPr>
            <w:tcW w:w="92" w:type="pct"/>
            <w:tcBorders>
              <w:bottom w:val="nil"/>
            </w:tcBorders>
          </w:tcPr>
          <w:p w14:paraId="1FE350B4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6E9BD092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6A9D604E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32848680" w14:textId="77777777" w:rsidR="00055B9D" w:rsidRPr="00AE4238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2128A123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8" w:type="pct"/>
            <w:tcBorders>
              <w:bottom w:val="nil"/>
            </w:tcBorders>
          </w:tcPr>
          <w:p w14:paraId="2EBA7DE1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" w:type="pct"/>
            <w:gridSpan w:val="2"/>
            <w:tcBorders>
              <w:bottom w:val="nil"/>
            </w:tcBorders>
          </w:tcPr>
          <w:p w14:paraId="437BE320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bottom w:val="nil"/>
            </w:tcBorders>
          </w:tcPr>
          <w:p w14:paraId="02C519EC" w14:textId="77777777" w:rsidR="00055B9D" w:rsidRPr="00AE4238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15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เครื่องมือเครื่องใช้</w:t>
            </w:r>
          </w:p>
        </w:tc>
        <w:tc>
          <w:tcPr>
            <w:tcW w:w="82" w:type="pct"/>
            <w:tcBorders>
              <w:bottom w:val="nil"/>
            </w:tcBorders>
          </w:tcPr>
          <w:p w14:paraId="5E80174C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bottom w:val="nil"/>
            </w:tcBorders>
          </w:tcPr>
          <w:p w14:paraId="730AB106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7C363208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462A4AAD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55B9D" w:rsidRPr="00D660EC" w14:paraId="20C79A70" w14:textId="77777777" w:rsidTr="00087E8D">
        <w:trPr>
          <w:tblHeader/>
        </w:trPr>
        <w:tc>
          <w:tcPr>
            <w:tcW w:w="862" w:type="pct"/>
          </w:tcPr>
          <w:p w14:paraId="401272A0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9" w:type="pct"/>
          </w:tcPr>
          <w:p w14:paraId="1EC44529" w14:textId="77777777" w:rsidR="00055B9D" w:rsidRPr="00AE4238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ที่ดินและ</w:t>
            </w:r>
          </w:p>
        </w:tc>
        <w:tc>
          <w:tcPr>
            <w:tcW w:w="92" w:type="pct"/>
          </w:tcPr>
          <w:p w14:paraId="6A9DF1FC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pct"/>
          </w:tcPr>
          <w:p w14:paraId="48594450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239E7CE4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122A09C7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</w:tc>
        <w:tc>
          <w:tcPr>
            <w:tcW w:w="92" w:type="pct"/>
            <w:tcBorders>
              <w:bottom w:val="nil"/>
            </w:tcBorders>
          </w:tcPr>
          <w:p w14:paraId="71C5CDB0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4C70D432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1F89545D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72763139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3B4B55D0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8" w:type="pct"/>
            <w:tcBorders>
              <w:bottom w:val="nil"/>
            </w:tcBorders>
          </w:tcPr>
          <w:p w14:paraId="5427DB03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" w:type="pct"/>
            <w:gridSpan w:val="2"/>
            <w:tcBorders>
              <w:bottom w:val="nil"/>
            </w:tcBorders>
          </w:tcPr>
          <w:p w14:paraId="1809E2C0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bottom w:val="nil"/>
            </w:tcBorders>
          </w:tcPr>
          <w:p w14:paraId="4E4C9F5D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เครื่องตกแต่ง</w:t>
            </w:r>
          </w:p>
        </w:tc>
        <w:tc>
          <w:tcPr>
            <w:tcW w:w="82" w:type="pct"/>
            <w:tcBorders>
              <w:bottom w:val="nil"/>
            </w:tcBorders>
          </w:tcPr>
          <w:p w14:paraId="6C8A94CA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bottom w:val="nil"/>
            </w:tcBorders>
          </w:tcPr>
          <w:p w14:paraId="1B7AF9B4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82" w:type="pct"/>
            <w:tcBorders>
              <w:bottom w:val="nil"/>
            </w:tcBorders>
          </w:tcPr>
          <w:p w14:paraId="57CA2CA8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022000B4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55B9D" w:rsidRPr="00D660EC" w14:paraId="6D005648" w14:textId="77777777" w:rsidTr="00087E8D">
        <w:trPr>
          <w:tblHeader/>
        </w:trPr>
        <w:tc>
          <w:tcPr>
            <w:tcW w:w="862" w:type="pct"/>
          </w:tcPr>
          <w:p w14:paraId="247C7224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1"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9" w:type="pct"/>
          </w:tcPr>
          <w:p w14:paraId="55338314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92" w:type="pct"/>
          </w:tcPr>
          <w:p w14:paraId="3438725B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pct"/>
          </w:tcPr>
          <w:p w14:paraId="7487C999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ต้นทุน</w:t>
            </w:r>
          </w:p>
        </w:tc>
        <w:tc>
          <w:tcPr>
            <w:tcW w:w="92" w:type="pct"/>
            <w:tcBorders>
              <w:bottom w:val="nil"/>
            </w:tcBorders>
          </w:tcPr>
          <w:p w14:paraId="184DE9CC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000EEA4A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ส่วนปรับปรุง</w:t>
            </w:r>
          </w:p>
        </w:tc>
        <w:tc>
          <w:tcPr>
            <w:tcW w:w="92" w:type="pct"/>
            <w:tcBorders>
              <w:bottom w:val="nil"/>
            </w:tcBorders>
          </w:tcPr>
          <w:p w14:paraId="573ECEAE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1F8BD317" w14:textId="77777777" w:rsidR="00055B9D" w:rsidRPr="00AE4238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ระบบ</w:t>
            </w:r>
          </w:p>
        </w:tc>
        <w:tc>
          <w:tcPr>
            <w:tcW w:w="82" w:type="pct"/>
            <w:tcBorders>
              <w:bottom w:val="nil"/>
            </w:tcBorders>
          </w:tcPr>
          <w:p w14:paraId="522DCD5B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422BF825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2BDB8659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8" w:type="pct"/>
            <w:tcBorders>
              <w:bottom w:val="nil"/>
            </w:tcBorders>
          </w:tcPr>
          <w:p w14:paraId="1FBDD52F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" w:type="pct"/>
            <w:gridSpan w:val="2"/>
            <w:tcBorders>
              <w:bottom w:val="nil"/>
            </w:tcBorders>
          </w:tcPr>
          <w:p w14:paraId="50A81F2D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bottom w:val="nil"/>
            </w:tcBorders>
          </w:tcPr>
          <w:p w14:paraId="5CC0D68A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และ</w:t>
            </w:r>
          </w:p>
        </w:tc>
        <w:tc>
          <w:tcPr>
            <w:tcW w:w="82" w:type="pct"/>
            <w:tcBorders>
              <w:bottom w:val="nil"/>
            </w:tcBorders>
          </w:tcPr>
          <w:p w14:paraId="6CF35A20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bottom w:val="nil"/>
            </w:tcBorders>
          </w:tcPr>
          <w:p w14:paraId="4ED57057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 xml:space="preserve">ระหว่าง </w:t>
            </w:r>
          </w:p>
        </w:tc>
        <w:tc>
          <w:tcPr>
            <w:tcW w:w="82" w:type="pct"/>
            <w:tcBorders>
              <w:bottom w:val="nil"/>
            </w:tcBorders>
          </w:tcPr>
          <w:p w14:paraId="6D43970A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550647E1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55B9D" w:rsidRPr="006B64C3" w14:paraId="1A9FDCDD" w14:textId="77777777" w:rsidTr="00087E8D">
        <w:trPr>
          <w:tblHeader/>
        </w:trPr>
        <w:tc>
          <w:tcPr>
            <w:tcW w:w="862" w:type="pct"/>
          </w:tcPr>
          <w:p w14:paraId="40FAF64D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339" w:type="pct"/>
          </w:tcPr>
          <w:p w14:paraId="76C7C268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92" w:type="pct"/>
          </w:tcPr>
          <w:p w14:paraId="687A1933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69" w:type="pct"/>
          </w:tcPr>
          <w:p w14:paraId="2F259876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หญ้าเนเปียร์</w:t>
            </w:r>
          </w:p>
        </w:tc>
        <w:tc>
          <w:tcPr>
            <w:tcW w:w="92" w:type="pct"/>
            <w:tcBorders>
              <w:bottom w:val="nil"/>
            </w:tcBorders>
          </w:tcPr>
          <w:p w14:paraId="5056C607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2BF7C83F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อาคาร</w:t>
            </w:r>
          </w:p>
        </w:tc>
        <w:tc>
          <w:tcPr>
            <w:tcW w:w="92" w:type="pct"/>
            <w:tcBorders>
              <w:bottom w:val="nil"/>
            </w:tcBorders>
          </w:tcPr>
          <w:p w14:paraId="5BC9DA39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69C5A588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สาธารณูปโภค</w:t>
            </w:r>
          </w:p>
        </w:tc>
        <w:tc>
          <w:tcPr>
            <w:tcW w:w="82" w:type="pct"/>
            <w:tcBorders>
              <w:bottom w:val="nil"/>
            </w:tcBorders>
          </w:tcPr>
          <w:p w14:paraId="5E6C30AA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7793D6ED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82" w:type="pct"/>
            <w:tcBorders>
              <w:bottom w:val="nil"/>
            </w:tcBorders>
          </w:tcPr>
          <w:p w14:paraId="7DA934E2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48" w:type="pct"/>
            <w:tcBorders>
              <w:bottom w:val="nil"/>
            </w:tcBorders>
          </w:tcPr>
          <w:p w14:paraId="5F5ECCCB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86" w:type="pct"/>
            <w:gridSpan w:val="2"/>
            <w:tcBorders>
              <w:bottom w:val="nil"/>
            </w:tcBorders>
          </w:tcPr>
          <w:p w14:paraId="52E369FA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bottom w:val="nil"/>
            </w:tcBorders>
          </w:tcPr>
          <w:p w14:paraId="79657AAD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อุปกรณ์โรงงาน</w:t>
            </w:r>
          </w:p>
        </w:tc>
        <w:tc>
          <w:tcPr>
            <w:tcW w:w="82" w:type="pct"/>
            <w:tcBorders>
              <w:bottom w:val="nil"/>
            </w:tcBorders>
          </w:tcPr>
          <w:p w14:paraId="45203D67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bottom w:val="nil"/>
            </w:tcBorders>
          </w:tcPr>
          <w:p w14:paraId="00E06A52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ก่อสร้าง</w:t>
            </w:r>
          </w:p>
        </w:tc>
        <w:tc>
          <w:tcPr>
            <w:tcW w:w="82" w:type="pct"/>
            <w:tcBorders>
              <w:bottom w:val="nil"/>
            </w:tcBorders>
          </w:tcPr>
          <w:p w14:paraId="3C5B6D5C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1A7F244A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055B9D" w:rsidRPr="00D660EC" w14:paraId="14E22F59" w14:textId="77777777" w:rsidTr="00087E8D">
        <w:trPr>
          <w:tblHeader/>
        </w:trPr>
        <w:tc>
          <w:tcPr>
            <w:tcW w:w="862" w:type="pct"/>
          </w:tcPr>
          <w:p w14:paraId="01E8C3AF" w14:textId="77777777" w:rsidR="00055B9D" w:rsidRPr="00D660EC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4138" w:type="pct"/>
            <w:gridSpan w:val="18"/>
            <w:tcBorders>
              <w:bottom w:val="nil"/>
            </w:tcBorders>
          </w:tcPr>
          <w:p w14:paraId="59A7C94B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AE4238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055B9D" w:rsidRPr="00D660EC" w14:paraId="68A9A66B" w14:textId="77777777" w:rsidTr="00087E8D">
        <w:trPr>
          <w:tblHeader/>
        </w:trPr>
        <w:tc>
          <w:tcPr>
            <w:tcW w:w="862" w:type="pct"/>
          </w:tcPr>
          <w:p w14:paraId="443F1F6E" w14:textId="67174F17" w:rsidR="00055B9D" w:rsidRPr="00AE4238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2562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339" w:type="pct"/>
            <w:tcBorders>
              <w:bottom w:val="nil"/>
            </w:tcBorders>
          </w:tcPr>
          <w:p w14:paraId="44A59E58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20B87894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pct"/>
            <w:tcBorders>
              <w:bottom w:val="nil"/>
            </w:tcBorders>
          </w:tcPr>
          <w:p w14:paraId="5FF67ABD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0DCF8E9D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6E9ECA5D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14:paraId="5CC64DDD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3EA60FB2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03B4F589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503C4264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32CBC3F4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bottom w:val="nil"/>
            </w:tcBorders>
          </w:tcPr>
          <w:p w14:paraId="4E29485F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3" w:type="pct"/>
            <w:tcBorders>
              <w:bottom w:val="nil"/>
            </w:tcBorders>
          </w:tcPr>
          <w:p w14:paraId="20CA5176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bottom w:val="nil"/>
            </w:tcBorders>
          </w:tcPr>
          <w:p w14:paraId="0CA3D364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7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03F16DA9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59" w:right="-108" w:firstLine="3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bottom w:val="nil"/>
            </w:tcBorders>
          </w:tcPr>
          <w:p w14:paraId="6008A710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" w:type="pct"/>
            <w:tcBorders>
              <w:bottom w:val="nil"/>
            </w:tcBorders>
          </w:tcPr>
          <w:p w14:paraId="46FDF345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176A6B78" w14:textId="77777777" w:rsidR="00055B9D" w:rsidRPr="00F91DF7" w:rsidRDefault="00055B9D" w:rsidP="00087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A2CDB" w:rsidRPr="00D660EC" w14:paraId="4D0141F7" w14:textId="77777777" w:rsidTr="00087E8D">
        <w:trPr>
          <w:tblHeader/>
        </w:trPr>
        <w:tc>
          <w:tcPr>
            <w:tcW w:w="862" w:type="pct"/>
          </w:tcPr>
          <w:p w14:paraId="78A33C91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ภายใต้กรรมสิทธิ์ของกลุ่มบริษัท</w:t>
            </w:r>
          </w:p>
        </w:tc>
        <w:tc>
          <w:tcPr>
            <w:tcW w:w="339" w:type="pct"/>
            <w:tcBorders>
              <w:bottom w:val="nil"/>
            </w:tcBorders>
          </w:tcPr>
          <w:p w14:paraId="29577559" w14:textId="09477A3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112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92" w:type="pct"/>
            <w:tcBorders>
              <w:bottom w:val="nil"/>
            </w:tcBorders>
          </w:tcPr>
          <w:p w14:paraId="1B3D95C0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pct"/>
            <w:tcBorders>
              <w:bottom w:val="nil"/>
            </w:tcBorders>
          </w:tcPr>
          <w:p w14:paraId="24A6A5FE" w14:textId="2D41233A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bottom w:val="nil"/>
            </w:tcBorders>
          </w:tcPr>
          <w:p w14:paraId="283AC071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" w:type="pct"/>
            <w:tcBorders>
              <w:bottom w:val="nil"/>
            </w:tcBorders>
          </w:tcPr>
          <w:p w14:paraId="70F5673F" w14:textId="528EC640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799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92" w:type="pct"/>
            <w:tcBorders>
              <w:bottom w:val="nil"/>
            </w:tcBorders>
          </w:tcPr>
          <w:p w14:paraId="1186BE92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bottom w:val="nil"/>
            </w:tcBorders>
          </w:tcPr>
          <w:p w14:paraId="7949A30E" w14:textId="4A586874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475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373</w:t>
            </w:r>
          </w:p>
        </w:tc>
        <w:tc>
          <w:tcPr>
            <w:tcW w:w="82" w:type="pct"/>
            <w:tcBorders>
              <w:bottom w:val="nil"/>
            </w:tcBorders>
          </w:tcPr>
          <w:p w14:paraId="19013CE2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4" w:type="pct"/>
            <w:tcBorders>
              <w:bottom w:val="nil"/>
            </w:tcBorders>
          </w:tcPr>
          <w:p w14:paraId="5F897A0C" w14:textId="3CAC16DD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1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162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82" w:type="pct"/>
            <w:tcBorders>
              <w:bottom w:val="nil"/>
            </w:tcBorders>
          </w:tcPr>
          <w:p w14:paraId="381C174B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bottom w:val="nil"/>
            </w:tcBorders>
          </w:tcPr>
          <w:p w14:paraId="28B67888" w14:textId="30F5E544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25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028</w:t>
            </w:r>
          </w:p>
        </w:tc>
        <w:tc>
          <w:tcPr>
            <w:tcW w:w="83" w:type="pct"/>
            <w:tcBorders>
              <w:bottom w:val="nil"/>
            </w:tcBorders>
          </w:tcPr>
          <w:p w14:paraId="7B3ABC8A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bottom w:val="nil"/>
            </w:tcBorders>
          </w:tcPr>
          <w:p w14:paraId="175FF0BF" w14:textId="64693865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437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82" w:type="pct"/>
            <w:tcBorders>
              <w:bottom w:val="nil"/>
            </w:tcBorders>
          </w:tcPr>
          <w:p w14:paraId="56A3978B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bottom w:val="nil"/>
            </w:tcBorders>
          </w:tcPr>
          <w:p w14:paraId="5CF98643" w14:textId="33A55A9A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30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82" w:type="pct"/>
            <w:tcBorders>
              <w:bottom w:val="nil"/>
            </w:tcBorders>
          </w:tcPr>
          <w:p w14:paraId="6BA09F37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nil"/>
            </w:tcBorders>
          </w:tcPr>
          <w:p w14:paraId="0C08E9E2" w14:textId="69918C9A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3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042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808</w:t>
            </w:r>
          </w:p>
        </w:tc>
      </w:tr>
      <w:tr w:rsidR="00EA2CDB" w:rsidRPr="006B64C3" w14:paraId="443DE983" w14:textId="77777777" w:rsidTr="00087E8D">
        <w:tc>
          <w:tcPr>
            <w:tcW w:w="862" w:type="pct"/>
            <w:tcBorders>
              <w:bottom w:val="nil"/>
            </w:tcBorders>
          </w:tcPr>
          <w:p w14:paraId="444C89C8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ภายใต้สัญญาเช่าการเงิน</w:t>
            </w:r>
          </w:p>
        </w:tc>
        <w:tc>
          <w:tcPr>
            <w:tcW w:w="339" w:type="pct"/>
            <w:tcBorders>
              <w:top w:val="nil"/>
              <w:bottom w:val="single" w:sz="4" w:space="0" w:color="auto"/>
            </w:tcBorders>
          </w:tcPr>
          <w:p w14:paraId="474E8A75" w14:textId="16283320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2B228B50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nil"/>
              <w:bottom w:val="single" w:sz="4" w:space="0" w:color="auto"/>
            </w:tcBorders>
          </w:tcPr>
          <w:p w14:paraId="6747499C" w14:textId="36F12955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34DFE5CD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</w:tcPr>
          <w:p w14:paraId="0C7FB42E" w14:textId="0FCBD4CD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1A2FFFDC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nil"/>
              <w:bottom w:val="single" w:sz="4" w:space="0" w:color="auto"/>
            </w:tcBorders>
          </w:tcPr>
          <w:p w14:paraId="3E7768C6" w14:textId="19AF82AF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05FB4335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84" w:type="pct"/>
            <w:tcBorders>
              <w:top w:val="nil"/>
              <w:bottom w:val="single" w:sz="4" w:space="0" w:color="auto"/>
            </w:tcBorders>
          </w:tcPr>
          <w:p w14:paraId="134E027A" w14:textId="7D352E9D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36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734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2C1BAF8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top w:val="nil"/>
              <w:bottom w:val="single" w:sz="4" w:space="0" w:color="auto"/>
            </w:tcBorders>
          </w:tcPr>
          <w:p w14:paraId="4D2E7BDB" w14:textId="7C4A4254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color w:val="000000"/>
                <w:sz w:val="28"/>
                <w:szCs w:val="28"/>
              </w:rPr>
              <w:t>131</w:t>
            </w:r>
            <w:r w:rsidRPr="00D660E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color w:val="000000"/>
                <w:sz w:val="28"/>
                <w:szCs w:val="28"/>
              </w:rPr>
              <w:t>965</w:t>
            </w: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0B527081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top w:val="nil"/>
              <w:bottom w:val="single" w:sz="4" w:space="0" w:color="auto"/>
            </w:tcBorders>
          </w:tcPr>
          <w:p w14:paraId="74B2C693" w14:textId="47DF961D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1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337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0978DAB6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 w:firstLine="33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</w:tcPr>
          <w:p w14:paraId="7C6B1B68" w14:textId="678EAB4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40753D3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nil"/>
              <w:bottom w:val="single" w:sz="4" w:space="0" w:color="auto"/>
            </w:tcBorders>
          </w:tcPr>
          <w:p w14:paraId="1827A6FD" w14:textId="674DAD5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15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8"/>
                <w:szCs w:val="28"/>
              </w:rPr>
              <w:t>170</w:t>
            </w:r>
            <w:r w:rsidRPr="00D660EC">
              <w:rPr>
                <w:rFonts w:ascii="Angsana New" w:hAnsi="Angsana New"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sz w:val="28"/>
                <w:szCs w:val="28"/>
              </w:rPr>
              <w:t>036</w:t>
            </w:r>
          </w:p>
        </w:tc>
      </w:tr>
      <w:tr w:rsidR="00EA2CDB" w:rsidRPr="00D660EC" w14:paraId="6A9B4C80" w14:textId="77777777" w:rsidTr="00087E8D">
        <w:tc>
          <w:tcPr>
            <w:tcW w:w="862" w:type="pct"/>
            <w:tcBorders>
              <w:bottom w:val="nil"/>
            </w:tcBorders>
          </w:tcPr>
          <w:p w14:paraId="163429DF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71D56" w14:textId="1F3E0D5F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112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122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5F6D5777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</w:tcPr>
          <w:p w14:paraId="00C1474D" w14:textId="5CCB83BC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11D90B00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7B10D" w14:textId="29FFC7AF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799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876</w:t>
            </w:r>
          </w:p>
        </w:tc>
        <w:tc>
          <w:tcPr>
            <w:tcW w:w="92" w:type="pct"/>
            <w:tcBorders>
              <w:top w:val="nil"/>
              <w:bottom w:val="nil"/>
            </w:tcBorders>
            <w:vAlign w:val="bottom"/>
          </w:tcPr>
          <w:p w14:paraId="46A031F3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920EE" w14:textId="549C5FB0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475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373</w:t>
            </w:r>
          </w:p>
        </w:tc>
        <w:tc>
          <w:tcPr>
            <w:tcW w:w="82" w:type="pct"/>
            <w:tcBorders>
              <w:top w:val="nil"/>
              <w:bottom w:val="nil"/>
            </w:tcBorders>
            <w:vAlign w:val="bottom"/>
          </w:tcPr>
          <w:p w14:paraId="15610249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16A5C" w14:textId="0E0FB7FC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199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055</w:t>
            </w:r>
          </w:p>
        </w:tc>
        <w:tc>
          <w:tcPr>
            <w:tcW w:w="82" w:type="pct"/>
            <w:tcBorders>
              <w:top w:val="nil"/>
              <w:bottom w:val="nil"/>
            </w:tcBorders>
            <w:vAlign w:val="bottom"/>
          </w:tcPr>
          <w:p w14:paraId="5C7A1BF8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FDD0C" w14:textId="0C11F83F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156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993</w:t>
            </w:r>
          </w:p>
        </w:tc>
        <w:tc>
          <w:tcPr>
            <w:tcW w:w="83" w:type="pct"/>
            <w:tcBorders>
              <w:top w:val="nil"/>
              <w:bottom w:val="nil"/>
            </w:tcBorders>
            <w:vAlign w:val="bottom"/>
          </w:tcPr>
          <w:p w14:paraId="511FFB09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E74C4" w14:textId="286D371F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438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525</w:t>
            </w:r>
          </w:p>
        </w:tc>
        <w:tc>
          <w:tcPr>
            <w:tcW w:w="82" w:type="pct"/>
            <w:tcBorders>
              <w:top w:val="nil"/>
              <w:bottom w:val="nil"/>
            </w:tcBorders>
            <w:vAlign w:val="bottom"/>
          </w:tcPr>
          <w:p w14:paraId="21025DA5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F3FA1" w14:textId="00E85684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13C908A4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</w:tcPr>
          <w:p w14:paraId="225D2684" w14:textId="6C4BA68B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212</w:t>
            </w:r>
            <w:r w:rsidRPr="00D660E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28"/>
                <w:szCs w:val="28"/>
              </w:rPr>
              <w:t>844</w:t>
            </w:r>
          </w:p>
        </w:tc>
      </w:tr>
      <w:tr w:rsidR="00EA2CDB" w:rsidRPr="00D660EC" w14:paraId="3CD433A0" w14:textId="77777777" w:rsidTr="00087E8D">
        <w:tc>
          <w:tcPr>
            <w:tcW w:w="862" w:type="pct"/>
            <w:tcBorders>
              <w:bottom w:val="nil"/>
            </w:tcBorders>
          </w:tcPr>
          <w:p w14:paraId="62D2AD54" w14:textId="77777777" w:rsidR="00EA2CDB" w:rsidRPr="00C82AB3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E423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ธันวาคม </w:t>
            </w:r>
            <w:r w:rsidRPr="00AE4238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339" w:type="pct"/>
            <w:tcBorders>
              <w:top w:val="nil"/>
              <w:bottom w:val="nil"/>
            </w:tcBorders>
          </w:tcPr>
          <w:p w14:paraId="47505FC2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7176730F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nil"/>
              <w:bottom w:val="nil"/>
            </w:tcBorders>
          </w:tcPr>
          <w:p w14:paraId="682901A1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08306F02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70" w:type="pct"/>
            <w:tcBorders>
              <w:top w:val="nil"/>
              <w:bottom w:val="nil"/>
            </w:tcBorders>
          </w:tcPr>
          <w:p w14:paraId="451F5A52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5ED8D746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</w:tcPr>
          <w:p w14:paraId="3FC79051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65F83EE0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</w:tcPr>
          <w:p w14:paraId="7F911434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7BC10041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top w:val="nil"/>
              <w:bottom w:val="nil"/>
            </w:tcBorders>
          </w:tcPr>
          <w:p w14:paraId="3633B713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7903184F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75" w:type="pct"/>
            <w:tcBorders>
              <w:top w:val="nil"/>
              <w:bottom w:val="nil"/>
            </w:tcBorders>
          </w:tcPr>
          <w:p w14:paraId="06C888B0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56307053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 w:firstLine="33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</w:tcPr>
          <w:p w14:paraId="1B51F653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2637D49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nil"/>
              <w:bottom w:val="nil"/>
            </w:tcBorders>
          </w:tcPr>
          <w:p w14:paraId="2DCA16AA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04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EA2CDB" w:rsidRPr="00D660EC" w14:paraId="0132610C" w14:textId="77777777" w:rsidTr="00087E8D">
        <w:tc>
          <w:tcPr>
            <w:tcW w:w="862" w:type="pct"/>
            <w:tcBorders>
              <w:bottom w:val="nil"/>
            </w:tcBorders>
          </w:tcPr>
          <w:p w14:paraId="33CD5FFC" w14:textId="77777777" w:rsidR="00EA2CDB" w:rsidRPr="00AE4238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ภายใต้กรรมสิทธิ์ของกลุ่มบริษัท</w:t>
            </w:r>
          </w:p>
        </w:tc>
        <w:tc>
          <w:tcPr>
            <w:tcW w:w="339" w:type="pct"/>
            <w:tcBorders>
              <w:top w:val="nil"/>
              <w:bottom w:val="nil"/>
            </w:tcBorders>
          </w:tcPr>
          <w:p w14:paraId="68E81EBC" w14:textId="6F103DFF" w:rsidR="00EA2CDB" w:rsidRPr="00F91DF7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379,883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2BF00A7C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nil"/>
              <w:bottom w:val="nil"/>
            </w:tcBorders>
          </w:tcPr>
          <w:p w14:paraId="32CEF803" w14:textId="6468783D" w:rsidR="00EA2CDB" w:rsidRPr="00F91DF7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2,072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490D5113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" w:type="pct"/>
            <w:tcBorders>
              <w:top w:val="nil"/>
              <w:bottom w:val="nil"/>
            </w:tcBorders>
          </w:tcPr>
          <w:p w14:paraId="1EEC1268" w14:textId="6EDAACE9" w:rsidR="00EA2CDB" w:rsidRPr="00F91DF7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</w:t>
            </w:r>
            <w:r w:rsidR="00FC6DD6">
              <w:rPr>
                <w:rFonts w:ascii="Angsana New" w:hAnsi="Angsana New"/>
                <w:sz w:val="27"/>
                <w:szCs w:val="27"/>
              </w:rPr>
              <w:t>69,929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618AE4B7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nil"/>
              <w:bottom w:val="nil"/>
            </w:tcBorders>
          </w:tcPr>
          <w:p w14:paraId="28751E84" w14:textId="4648F4D9" w:rsidR="00EA2CDB" w:rsidRPr="00F91DF7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489,43</w:t>
            </w:r>
            <w:r w:rsidR="00F81B8B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0208638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84" w:type="pct"/>
            <w:tcBorders>
              <w:top w:val="nil"/>
              <w:bottom w:val="nil"/>
            </w:tcBorders>
            <w:shd w:val="clear" w:color="auto" w:fill="auto"/>
          </w:tcPr>
          <w:p w14:paraId="6AC9EB22" w14:textId="7BB9B7AC" w:rsidR="00EA2CDB" w:rsidRPr="00F91DF7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  <w:r w:rsidR="00F81B8B">
              <w:rPr>
                <w:rFonts w:ascii="Angsana New" w:hAnsi="Angsana New"/>
                <w:sz w:val="27"/>
                <w:szCs w:val="27"/>
              </w:rPr>
              <w:t>,090,422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5F4E5A8E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BF4E64E" w14:textId="0B895899" w:rsidR="00EA2CDB" w:rsidRPr="00F91DF7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  <w:r w:rsidR="00F81B8B">
              <w:rPr>
                <w:rFonts w:ascii="Angsana New" w:hAnsi="Angsana New"/>
                <w:sz w:val="27"/>
                <w:szCs w:val="27"/>
              </w:rPr>
              <w:t>5,</w:t>
            </w:r>
            <w:r w:rsidR="00FC6DD6">
              <w:rPr>
                <w:rFonts w:ascii="Angsana New" w:hAnsi="Angsana New"/>
                <w:sz w:val="27"/>
                <w:szCs w:val="27"/>
              </w:rPr>
              <w:t>950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5D342DAE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top w:val="nil"/>
              <w:bottom w:val="nil"/>
            </w:tcBorders>
            <w:shd w:val="clear" w:color="auto" w:fill="auto"/>
          </w:tcPr>
          <w:p w14:paraId="35C942E7" w14:textId="122F13AD" w:rsidR="00EA2CDB" w:rsidRPr="00F91DF7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413,</w:t>
            </w:r>
            <w:r w:rsidR="00F81B8B">
              <w:rPr>
                <w:rFonts w:ascii="Angsana New" w:hAnsi="Angsana New"/>
                <w:sz w:val="27"/>
                <w:szCs w:val="27"/>
              </w:rPr>
              <w:t>1</w:t>
            </w:r>
            <w:r w:rsidR="009728A5">
              <w:rPr>
                <w:rFonts w:ascii="Angsana New" w:hAnsi="Angsana New"/>
                <w:sz w:val="27"/>
                <w:szCs w:val="27"/>
              </w:rPr>
              <w:t>10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</w:tcPr>
          <w:p w14:paraId="051877D5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</w:tcPr>
          <w:p w14:paraId="16B9C6AD" w14:textId="41CE609E" w:rsidR="00EA2CDB" w:rsidRPr="00F91DF7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34,568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</w:tcPr>
          <w:p w14:paraId="70079956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nil"/>
              <w:bottom w:val="nil"/>
            </w:tcBorders>
            <w:shd w:val="clear" w:color="auto" w:fill="auto"/>
          </w:tcPr>
          <w:p w14:paraId="6E9264D0" w14:textId="42CF4B2C" w:rsidR="00EA2CDB" w:rsidRPr="00F91DF7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  <w:r w:rsidR="00F81B8B">
              <w:rPr>
                <w:rFonts w:ascii="Angsana New" w:hAnsi="Angsana New"/>
                <w:sz w:val="27"/>
                <w:szCs w:val="27"/>
              </w:rPr>
              <w:t>,195,3</w:t>
            </w:r>
            <w:r w:rsidR="009728A5">
              <w:rPr>
                <w:rFonts w:ascii="Angsana New" w:hAnsi="Angsana New"/>
                <w:sz w:val="27"/>
                <w:szCs w:val="27"/>
              </w:rPr>
              <w:t>71</w:t>
            </w:r>
          </w:p>
        </w:tc>
      </w:tr>
      <w:tr w:rsidR="00F81B8B" w:rsidRPr="00D660EC" w14:paraId="656F8916" w14:textId="77777777" w:rsidTr="00087E8D">
        <w:tc>
          <w:tcPr>
            <w:tcW w:w="862" w:type="pct"/>
          </w:tcPr>
          <w:p w14:paraId="04C1C8FA" w14:textId="77777777" w:rsidR="00F81B8B" w:rsidRPr="00C82AB3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sz w:val="27"/>
                <w:szCs w:val="27"/>
              </w:rPr>
            </w:pPr>
            <w:r w:rsidRPr="00AE4238">
              <w:rPr>
                <w:rFonts w:ascii="Angsana New" w:hAnsi="Angsana New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339" w:type="pct"/>
            <w:tcBorders>
              <w:top w:val="nil"/>
              <w:bottom w:val="single" w:sz="4" w:space="0" w:color="auto"/>
            </w:tcBorders>
          </w:tcPr>
          <w:p w14:paraId="1947DA78" w14:textId="34C1CA61" w:rsidR="00F81B8B" w:rsidRPr="00F91DF7" w:rsidRDefault="00FC6DD6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7,867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7494DCAE" w14:textId="77777777" w:rsidR="00F81B8B" w:rsidRPr="00F91DF7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nil"/>
              <w:bottom w:val="single" w:sz="4" w:space="0" w:color="auto"/>
            </w:tcBorders>
          </w:tcPr>
          <w:p w14:paraId="0DE2EACB" w14:textId="16D9B10D" w:rsidR="00F81B8B" w:rsidRPr="00F91DF7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555622DF" w14:textId="77777777" w:rsidR="00F81B8B" w:rsidRPr="00F91DF7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70" w:type="pct"/>
            <w:tcBorders>
              <w:top w:val="nil"/>
              <w:bottom w:val="single" w:sz="4" w:space="0" w:color="auto"/>
            </w:tcBorders>
          </w:tcPr>
          <w:p w14:paraId="64849688" w14:textId="75552B5A" w:rsidR="00F81B8B" w:rsidRPr="00F91DF7" w:rsidRDefault="00FC6DD6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6,004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4D8FD139" w14:textId="77777777" w:rsidR="00F81B8B" w:rsidRPr="00F91DF7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nil"/>
              <w:bottom w:val="single" w:sz="4" w:space="0" w:color="auto"/>
            </w:tcBorders>
          </w:tcPr>
          <w:p w14:paraId="215A4E2D" w14:textId="63BEA0F7" w:rsidR="00F81B8B" w:rsidRPr="00F91DF7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2075DF5A" w14:textId="77777777" w:rsidR="00F81B8B" w:rsidRPr="00F91DF7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8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0652B7" w14:textId="3FEA5934" w:rsidR="00F81B8B" w:rsidRPr="00F91DF7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33,657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EA01A36" w14:textId="77777777" w:rsidR="00F81B8B" w:rsidRPr="00F91DF7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19" w:right="-95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1A5A64" w14:textId="38923857" w:rsidR="00F81B8B" w:rsidRPr="00F91DF7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132,32</w:t>
            </w:r>
            <w:r w:rsidR="00461169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83" w:type="pct"/>
            <w:tcBorders>
              <w:top w:val="nil"/>
              <w:bottom w:val="nil"/>
            </w:tcBorders>
            <w:shd w:val="clear" w:color="auto" w:fill="auto"/>
          </w:tcPr>
          <w:p w14:paraId="510A80D3" w14:textId="77777777" w:rsidR="00F81B8B" w:rsidRPr="00F91DF7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7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FCF7F8" w14:textId="6CA4215E" w:rsidR="00F81B8B" w:rsidRPr="00F91DF7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1,55</w:t>
            </w:r>
            <w:r w:rsidR="009728A5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</w:tcPr>
          <w:p w14:paraId="75C1AC59" w14:textId="77777777" w:rsidR="00F81B8B" w:rsidRPr="00F91DF7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 w:firstLine="33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FDC892" w14:textId="255D7015" w:rsidR="00F81B8B" w:rsidRPr="00F91DF7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2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2" w:type="pct"/>
            <w:tcBorders>
              <w:top w:val="nil"/>
              <w:bottom w:val="nil"/>
            </w:tcBorders>
            <w:shd w:val="clear" w:color="auto" w:fill="auto"/>
          </w:tcPr>
          <w:p w14:paraId="200454CB" w14:textId="77777777" w:rsidR="00F81B8B" w:rsidRPr="00F91DF7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right="-104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35BBB9" w14:textId="3C4C1301" w:rsidR="00F81B8B" w:rsidRPr="00F91DF7" w:rsidRDefault="00F81B8B" w:rsidP="00F8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1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181,4</w:t>
            </w:r>
            <w:r w:rsidR="009728A5">
              <w:rPr>
                <w:rFonts w:ascii="Angsana New" w:hAnsi="Angsana New"/>
                <w:sz w:val="27"/>
                <w:szCs w:val="27"/>
              </w:rPr>
              <w:t>09</w:t>
            </w:r>
          </w:p>
        </w:tc>
      </w:tr>
      <w:tr w:rsidR="00EA2CDB" w:rsidRPr="00D660EC" w14:paraId="0684421D" w14:textId="77777777" w:rsidTr="00087E8D">
        <w:tc>
          <w:tcPr>
            <w:tcW w:w="862" w:type="pct"/>
            <w:tcBorders>
              <w:bottom w:val="nil"/>
            </w:tcBorders>
          </w:tcPr>
          <w:p w14:paraId="02EB0BE1" w14:textId="77777777" w:rsidR="00EA2CDB" w:rsidRPr="00AE4238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</w:tcPr>
          <w:p w14:paraId="0E336605" w14:textId="0252A1C2" w:rsidR="00EA2CDB" w:rsidRPr="00F91DF7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="00FC6DD6">
              <w:rPr>
                <w:rFonts w:ascii="Angsana New" w:hAnsi="Angsana New"/>
                <w:b/>
                <w:bCs/>
                <w:sz w:val="27"/>
                <w:szCs w:val="27"/>
              </w:rPr>
              <w:t>87,750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64DD98E5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</w:tcPr>
          <w:p w14:paraId="243F7A2F" w14:textId="5B282C3A" w:rsidR="00EA2CDB" w:rsidRPr="00F91DF7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2,072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323F339E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70" w:type="pct"/>
            <w:tcBorders>
              <w:top w:val="single" w:sz="4" w:space="0" w:color="auto"/>
              <w:bottom w:val="double" w:sz="4" w:space="0" w:color="auto"/>
            </w:tcBorders>
          </w:tcPr>
          <w:p w14:paraId="3DAC065F" w14:textId="28871DC9" w:rsidR="00EA2CDB" w:rsidRPr="00F91DF7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  <w:r w:rsidR="00FC6DD6">
              <w:rPr>
                <w:rFonts w:ascii="Angsana New" w:hAnsi="Angsana New"/>
                <w:b/>
                <w:bCs/>
                <w:sz w:val="27"/>
                <w:szCs w:val="27"/>
              </w:rPr>
              <w:t>75,933</w:t>
            </w:r>
          </w:p>
        </w:tc>
        <w:tc>
          <w:tcPr>
            <w:tcW w:w="92" w:type="pct"/>
            <w:tcBorders>
              <w:top w:val="nil"/>
              <w:bottom w:val="nil"/>
            </w:tcBorders>
          </w:tcPr>
          <w:p w14:paraId="0B7D396A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</w:tcPr>
          <w:p w14:paraId="5E10553F" w14:textId="523B004B" w:rsidR="00EA2CDB" w:rsidRPr="00F91DF7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489,43</w:t>
            </w:r>
            <w:r w:rsidR="00F81B8B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33A34581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double" w:sz="4" w:space="0" w:color="auto"/>
            </w:tcBorders>
          </w:tcPr>
          <w:p w14:paraId="19AE23C2" w14:textId="5EA88A4A" w:rsidR="00EA2CDB" w:rsidRPr="00F91DF7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1,124,079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489E7E4D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602BFD" w14:textId="39172E50" w:rsidR="00EA2CDB" w:rsidRPr="00F91DF7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14</w:t>
            </w:r>
            <w:r w:rsidR="00FC6DD6">
              <w:rPr>
                <w:rFonts w:ascii="Angsana New" w:hAnsi="Angsana New"/>
                <w:b/>
                <w:bCs/>
                <w:sz w:val="27"/>
                <w:szCs w:val="27"/>
              </w:rPr>
              <w:t>8,277</w:t>
            </w:r>
          </w:p>
        </w:tc>
        <w:tc>
          <w:tcPr>
            <w:tcW w:w="83" w:type="pct"/>
            <w:tcBorders>
              <w:top w:val="nil"/>
              <w:bottom w:val="nil"/>
            </w:tcBorders>
          </w:tcPr>
          <w:p w14:paraId="1B843E7D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double" w:sz="4" w:space="0" w:color="auto"/>
            </w:tcBorders>
          </w:tcPr>
          <w:p w14:paraId="3B5DF004" w14:textId="63F4792B" w:rsidR="00EA2CDB" w:rsidRPr="00F91DF7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414,</w:t>
            </w:r>
            <w:r w:rsidR="00F81B8B">
              <w:rPr>
                <w:rFonts w:ascii="Angsana New" w:hAnsi="Angsana New"/>
                <w:b/>
                <w:bCs/>
                <w:sz w:val="27"/>
                <w:szCs w:val="27"/>
              </w:rPr>
              <w:t>66</w:t>
            </w:r>
            <w:r w:rsidR="00FC6DD6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1DCDA28C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14:paraId="74E18735" w14:textId="3015566E" w:rsidR="00EA2CDB" w:rsidRPr="00F91DF7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34,568</w:t>
            </w:r>
          </w:p>
        </w:tc>
        <w:tc>
          <w:tcPr>
            <w:tcW w:w="82" w:type="pct"/>
            <w:tcBorders>
              <w:top w:val="nil"/>
              <w:bottom w:val="nil"/>
            </w:tcBorders>
          </w:tcPr>
          <w:p w14:paraId="0B0CFEDC" w14:textId="77777777" w:rsidR="00EA2CDB" w:rsidRPr="00F91DF7" w:rsidRDefault="00EA2CDB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</w:tcPr>
          <w:p w14:paraId="0C99E21E" w14:textId="186EEAC5" w:rsidR="00EA2CDB" w:rsidRPr="00D660EC" w:rsidRDefault="00407D45" w:rsidP="00EA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26" w:right="-11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3,376,7</w:t>
            </w:r>
            <w:r w:rsidR="00461169">
              <w:rPr>
                <w:rFonts w:ascii="Angsana New" w:hAnsi="Angsana New"/>
                <w:b/>
                <w:bCs/>
                <w:sz w:val="27"/>
                <w:szCs w:val="27"/>
              </w:rPr>
              <w:t>80</w:t>
            </w:r>
          </w:p>
        </w:tc>
      </w:tr>
    </w:tbl>
    <w:p w14:paraId="05DCF48C" w14:textId="089E655F" w:rsidR="00055B9D" w:rsidRDefault="00055B9D" w:rsidP="004B1214">
      <w:pPr>
        <w:spacing w:line="240" w:lineRule="auto"/>
      </w:pPr>
    </w:p>
    <w:p w14:paraId="3FA39E11" w14:textId="02F3C0A1" w:rsidR="00055B9D" w:rsidRDefault="00055B9D" w:rsidP="004B1214">
      <w:pPr>
        <w:spacing w:line="240" w:lineRule="auto"/>
      </w:pPr>
    </w:p>
    <w:p w14:paraId="5C319AC8" w14:textId="760BD0A2" w:rsidR="00055B9D" w:rsidRDefault="00055B9D" w:rsidP="004B1214">
      <w:pPr>
        <w:spacing w:line="240" w:lineRule="auto"/>
      </w:pPr>
    </w:p>
    <w:p w14:paraId="3E4FCFDC" w14:textId="16E61240" w:rsidR="00055B9D" w:rsidRDefault="00055B9D" w:rsidP="004B1214">
      <w:pPr>
        <w:spacing w:line="240" w:lineRule="auto"/>
      </w:pPr>
    </w:p>
    <w:p w14:paraId="1356E73C" w14:textId="07F1B54D" w:rsidR="00055B9D" w:rsidRDefault="00055B9D" w:rsidP="004B1214">
      <w:pPr>
        <w:spacing w:line="240" w:lineRule="auto"/>
      </w:pPr>
    </w:p>
    <w:p w14:paraId="5EC50FE8" w14:textId="49001551" w:rsidR="00055B9D" w:rsidRDefault="00055B9D" w:rsidP="004B1214">
      <w:pPr>
        <w:spacing w:line="240" w:lineRule="auto"/>
      </w:pPr>
    </w:p>
    <w:p w14:paraId="233E9CB2" w14:textId="340E0B18" w:rsidR="00055B9D" w:rsidRDefault="00055B9D" w:rsidP="004B1214">
      <w:pPr>
        <w:spacing w:line="240" w:lineRule="auto"/>
        <w:rPr>
          <w:cs/>
        </w:rPr>
      </w:pPr>
    </w:p>
    <w:p w14:paraId="19CC5490" w14:textId="4ED4DEAB" w:rsidR="00055B9D" w:rsidRDefault="00055B9D" w:rsidP="004B1214">
      <w:pPr>
        <w:spacing w:line="240" w:lineRule="auto"/>
      </w:pPr>
    </w:p>
    <w:p w14:paraId="576F3577" w14:textId="6062ECEC" w:rsidR="00055B9D" w:rsidRDefault="00055B9D" w:rsidP="004B1214">
      <w:pPr>
        <w:spacing w:line="240" w:lineRule="auto"/>
      </w:pPr>
    </w:p>
    <w:p w14:paraId="4E27F9A4" w14:textId="6EA0F599" w:rsidR="00055B9D" w:rsidRDefault="00055B9D" w:rsidP="004B1214">
      <w:pPr>
        <w:spacing w:line="240" w:lineRule="auto"/>
      </w:pPr>
    </w:p>
    <w:p w14:paraId="2FFAD370" w14:textId="448E360C" w:rsidR="00055B9D" w:rsidRDefault="00055B9D" w:rsidP="004B1214">
      <w:pPr>
        <w:spacing w:line="240" w:lineRule="auto"/>
      </w:pPr>
    </w:p>
    <w:p w14:paraId="680E78A1" w14:textId="0E36B95E" w:rsidR="00055B9D" w:rsidRDefault="00055B9D" w:rsidP="004B1214">
      <w:pPr>
        <w:spacing w:line="240" w:lineRule="auto"/>
      </w:pPr>
    </w:p>
    <w:p w14:paraId="64720ECF" w14:textId="77777777" w:rsidR="00055B9D" w:rsidRPr="00AE4238" w:rsidRDefault="00055B9D" w:rsidP="004B1214">
      <w:pPr>
        <w:spacing w:line="240" w:lineRule="auto"/>
        <w:rPr>
          <w:sz w:val="2"/>
          <w:szCs w:val="2"/>
          <w:cs/>
        </w:rPr>
      </w:pPr>
    </w:p>
    <w:p w14:paraId="110648C3" w14:textId="69A5CAA4" w:rsidR="002970AF" w:rsidRPr="00D660EC" w:rsidRDefault="002970AF" w:rsidP="00884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150"/>
        </w:tabs>
        <w:spacing w:line="240" w:lineRule="auto"/>
        <w:rPr>
          <w:rFonts w:ascii="Angsana New" w:hAnsi="Angsana New"/>
          <w:spacing w:val="-6"/>
          <w:sz w:val="2"/>
          <w:szCs w:val="2"/>
        </w:rPr>
      </w:pPr>
    </w:p>
    <w:p w14:paraId="1E64F684" w14:textId="77777777" w:rsidR="009B40B4" w:rsidRPr="00AE4238" w:rsidRDefault="009B40B4" w:rsidP="00851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</w:tabs>
        <w:rPr>
          <w:rFonts w:ascii="Angsana New" w:hAnsi="Angsana New"/>
          <w:sz w:val="30"/>
          <w:szCs w:val="30"/>
        </w:rPr>
        <w:sectPr w:rsidR="009B40B4" w:rsidRPr="00AE4238" w:rsidSect="00552F5B">
          <w:headerReference w:type="default" r:id="rId16"/>
          <w:type w:val="continuous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251F66E" w14:textId="5928FB5E" w:rsidR="00F716FF" w:rsidRPr="00941648" w:rsidRDefault="00F716FF" w:rsidP="00AE1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both"/>
        <w:rPr>
          <w:rFonts w:ascii="Angsana New" w:hAnsi="Angsana New"/>
          <w:sz w:val="30"/>
          <w:szCs w:val="30"/>
          <w:highlight w:val="yellow"/>
        </w:rPr>
      </w:pPr>
      <w:r w:rsidRPr="004847CC">
        <w:rPr>
          <w:rFonts w:ascii="Angsana New" w:hAnsi="Angsana New"/>
          <w:sz w:val="30"/>
          <w:szCs w:val="30"/>
          <w:cs/>
        </w:rPr>
        <w:lastRenderedPageBreak/>
        <w:t>ราคาทรัพย์สินของ</w:t>
      </w:r>
      <w:r w:rsidR="00AE30F4" w:rsidRPr="004847CC">
        <w:rPr>
          <w:rFonts w:ascii="Angsana New" w:hAnsi="Angsana New"/>
          <w:sz w:val="30"/>
          <w:szCs w:val="30"/>
          <w:cs/>
        </w:rPr>
        <w:t>กลุ่มบริษัท</w:t>
      </w:r>
      <w:r w:rsidR="00072125" w:rsidRPr="004847CC">
        <w:rPr>
          <w:rFonts w:ascii="Angsana New" w:hAnsi="Angsana New"/>
          <w:sz w:val="30"/>
          <w:szCs w:val="30"/>
          <w:cs/>
        </w:rPr>
        <w:t>และบริษัท</w:t>
      </w:r>
      <w:r w:rsidRPr="004847CC">
        <w:rPr>
          <w:rFonts w:ascii="Angsana New" w:hAnsi="Angsana New"/>
          <w:sz w:val="30"/>
          <w:szCs w:val="30"/>
          <w:cs/>
        </w:rPr>
        <w:t>ก่อนหักค่าเสื่อมราคาสะสมของ</w:t>
      </w:r>
      <w:r w:rsidR="00993A9B" w:rsidRPr="004847CC">
        <w:rPr>
          <w:rFonts w:ascii="Angsana New" w:hAnsi="Angsana New"/>
          <w:sz w:val="30"/>
          <w:szCs w:val="30"/>
        </w:rPr>
        <w:t xml:space="preserve"> </w:t>
      </w:r>
      <w:r w:rsidRPr="004847CC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EC0309" w:rsidRPr="004847CC">
        <w:rPr>
          <w:rFonts w:ascii="Angsana New" w:hAnsi="Angsana New"/>
          <w:sz w:val="30"/>
          <w:szCs w:val="30"/>
          <w:cs/>
        </w:rPr>
        <w:t xml:space="preserve"> </w:t>
      </w:r>
      <w:r w:rsidRPr="004847CC">
        <w:rPr>
          <w:rFonts w:ascii="Angsana New" w:hAnsi="Angsana New"/>
          <w:sz w:val="30"/>
          <w:szCs w:val="30"/>
          <w:cs/>
        </w:rPr>
        <w:t xml:space="preserve">ซึ่งได้คิดค่าเสื่อมราคาเต็มจำนวนแล้วแต่ยังคงใช้งานจนถึง ณ วันที่ </w:t>
      </w:r>
      <w:r w:rsidR="006F387E" w:rsidRPr="004847CC">
        <w:rPr>
          <w:rFonts w:ascii="Angsana New" w:hAnsi="Angsana New"/>
          <w:sz w:val="30"/>
          <w:szCs w:val="30"/>
        </w:rPr>
        <w:t>31</w:t>
      </w:r>
      <w:r w:rsidRPr="004847CC">
        <w:rPr>
          <w:rFonts w:ascii="Angsana New" w:hAnsi="Angsana New"/>
          <w:sz w:val="30"/>
          <w:szCs w:val="30"/>
        </w:rPr>
        <w:t xml:space="preserve"> </w:t>
      </w:r>
      <w:r w:rsidRPr="004847CC">
        <w:rPr>
          <w:rFonts w:ascii="Angsana New" w:hAnsi="Angsana New"/>
          <w:sz w:val="30"/>
          <w:szCs w:val="30"/>
          <w:cs/>
        </w:rPr>
        <w:t xml:space="preserve">ธันวาคม </w:t>
      </w:r>
      <w:r w:rsidR="006F387E" w:rsidRPr="004847CC">
        <w:rPr>
          <w:rFonts w:ascii="Angsana New" w:hAnsi="Angsana New"/>
          <w:sz w:val="30"/>
          <w:szCs w:val="30"/>
        </w:rPr>
        <w:t>2563</w:t>
      </w:r>
      <w:r w:rsidRPr="004847CC">
        <w:rPr>
          <w:rFonts w:ascii="Angsana New" w:hAnsi="Angsana New"/>
          <w:sz w:val="30"/>
          <w:szCs w:val="30"/>
        </w:rPr>
        <w:t xml:space="preserve"> </w:t>
      </w:r>
      <w:r w:rsidR="00AE30F4" w:rsidRPr="004847CC">
        <w:rPr>
          <w:rFonts w:ascii="Angsana New" w:hAnsi="Angsana New"/>
          <w:sz w:val="30"/>
          <w:szCs w:val="30"/>
          <w:cs/>
        </w:rPr>
        <w:t>ในงบการเงินรวม</w:t>
      </w:r>
      <w:r w:rsidR="00072125" w:rsidRPr="004847CC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4847CC">
        <w:rPr>
          <w:rFonts w:ascii="Angsana New" w:hAnsi="Angsana New"/>
          <w:sz w:val="30"/>
          <w:szCs w:val="30"/>
          <w:cs/>
        </w:rPr>
        <w:t xml:space="preserve">มีจำนวนเงิน </w:t>
      </w:r>
      <w:r w:rsidR="005F45A3">
        <w:rPr>
          <w:rFonts w:ascii="Angsana New" w:hAnsi="Angsana New"/>
          <w:sz w:val="30"/>
          <w:szCs w:val="30"/>
        </w:rPr>
        <w:t>35.94</w:t>
      </w:r>
      <w:r w:rsidR="00116911" w:rsidRPr="004847CC">
        <w:rPr>
          <w:rFonts w:ascii="Angsana New" w:hAnsi="Angsana New"/>
          <w:sz w:val="30"/>
          <w:szCs w:val="30"/>
        </w:rPr>
        <w:t xml:space="preserve"> </w:t>
      </w:r>
      <w:r w:rsidRPr="004847CC">
        <w:rPr>
          <w:rFonts w:ascii="Angsana New" w:hAnsi="Angsana New"/>
          <w:sz w:val="30"/>
          <w:szCs w:val="30"/>
          <w:cs/>
        </w:rPr>
        <w:t>ล้านบาท</w:t>
      </w:r>
      <w:r w:rsidR="00B60161" w:rsidRPr="004847CC">
        <w:rPr>
          <w:rFonts w:ascii="Angsana New" w:hAnsi="Angsana New"/>
          <w:sz w:val="30"/>
          <w:szCs w:val="30"/>
          <w:cs/>
        </w:rPr>
        <w:t xml:space="preserve"> </w:t>
      </w:r>
      <w:r w:rsidR="00072125" w:rsidRPr="004847CC">
        <w:rPr>
          <w:rFonts w:ascii="Angsana New" w:hAnsi="Angsana New"/>
          <w:sz w:val="30"/>
          <w:szCs w:val="30"/>
          <w:cs/>
        </w:rPr>
        <w:t>และ</w:t>
      </w:r>
      <w:r w:rsidR="00EC0309" w:rsidRPr="004847CC">
        <w:rPr>
          <w:rFonts w:ascii="Angsana New" w:hAnsi="Angsana New"/>
          <w:sz w:val="30"/>
          <w:szCs w:val="30"/>
          <w:cs/>
        </w:rPr>
        <w:t xml:space="preserve"> </w:t>
      </w:r>
      <w:r w:rsidR="005F45A3">
        <w:rPr>
          <w:rFonts w:ascii="Angsana New" w:hAnsi="Angsana New"/>
          <w:sz w:val="30"/>
          <w:szCs w:val="30"/>
        </w:rPr>
        <w:t>18.89</w:t>
      </w:r>
      <w:r w:rsidR="00EC0309" w:rsidRPr="004847CC">
        <w:rPr>
          <w:rFonts w:ascii="Angsana New" w:hAnsi="Angsana New"/>
          <w:sz w:val="30"/>
          <w:szCs w:val="30"/>
          <w:cs/>
        </w:rPr>
        <w:t xml:space="preserve"> </w:t>
      </w:r>
      <w:r w:rsidR="00072125" w:rsidRPr="004847CC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971EE7" w:rsidRPr="004847CC">
        <w:rPr>
          <w:rFonts w:ascii="Angsana New" w:hAnsi="Angsana New"/>
          <w:i/>
          <w:iCs/>
          <w:sz w:val="30"/>
          <w:szCs w:val="30"/>
          <w:cs/>
        </w:rPr>
        <w:t>(</w:t>
      </w:r>
      <w:r w:rsidR="006F387E" w:rsidRPr="004847CC">
        <w:rPr>
          <w:rFonts w:ascii="Angsana New" w:hAnsi="Angsana New"/>
          <w:i/>
          <w:iCs/>
          <w:sz w:val="30"/>
          <w:szCs w:val="30"/>
        </w:rPr>
        <w:t>2562</w:t>
      </w:r>
      <w:r w:rsidR="00971EE7" w:rsidRPr="004847CC">
        <w:rPr>
          <w:rFonts w:ascii="Angsana New" w:hAnsi="Angsana New"/>
          <w:i/>
          <w:iCs/>
          <w:sz w:val="30"/>
          <w:szCs w:val="30"/>
        </w:rPr>
        <w:t xml:space="preserve">: </w:t>
      </w:r>
      <w:r w:rsidR="006F387E" w:rsidRPr="004847CC">
        <w:rPr>
          <w:rFonts w:ascii="Angsana New" w:hAnsi="Angsana New"/>
          <w:i/>
          <w:iCs/>
          <w:sz w:val="30"/>
          <w:szCs w:val="30"/>
        </w:rPr>
        <w:t>83.31</w:t>
      </w:r>
      <w:r w:rsidR="00971EE7" w:rsidRPr="004847CC">
        <w:rPr>
          <w:rFonts w:ascii="Angsana New" w:hAnsi="Angsana New"/>
          <w:i/>
          <w:iCs/>
          <w:sz w:val="30"/>
          <w:szCs w:val="30"/>
        </w:rPr>
        <w:t xml:space="preserve"> </w:t>
      </w:r>
      <w:r w:rsidR="00971EE7" w:rsidRPr="004847CC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EC0309" w:rsidRPr="004847CC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0C042D" w:rsidRPr="004847CC">
        <w:rPr>
          <w:rFonts w:ascii="Angsana New" w:hAnsi="Angsana New"/>
          <w:i/>
          <w:iCs/>
          <w:sz w:val="30"/>
          <w:szCs w:val="30"/>
        </w:rPr>
        <w:t>44.</w:t>
      </w:r>
      <w:r w:rsidR="006F387E" w:rsidRPr="004847CC">
        <w:rPr>
          <w:rFonts w:ascii="Angsana New" w:hAnsi="Angsana New"/>
          <w:i/>
          <w:iCs/>
          <w:sz w:val="30"/>
          <w:szCs w:val="30"/>
        </w:rPr>
        <w:t>35</w:t>
      </w:r>
      <w:r w:rsidR="00EC0309" w:rsidRPr="004847CC">
        <w:rPr>
          <w:rFonts w:ascii="Angsana New" w:hAnsi="Angsana New"/>
          <w:i/>
          <w:iCs/>
          <w:sz w:val="30"/>
          <w:szCs w:val="30"/>
        </w:rPr>
        <w:t xml:space="preserve"> </w:t>
      </w:r>
      <w:r w:rsidR="00EC0309" w:rsidRPr="004847CC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="00971EE7" w:rsidRPr="004847CC">
        <w:rPr>
          <w:rFonts w:ascii="Angsana New" w:hAnsi="Angsana New"/>
          <w:i/>
          <w:iCs/>
          <w:sz w:val="30"/>
          <w:szCs w:val="30"/>
          <w:cs/>
        </w:rPr>
        <w:t>)</w:t>
      </w:r>
      <w:r w:rsidR="00B60161" w:rsidRPr="004847CC">
        <w:rPr>
          <w:rFonts w:ascii="Angsana New" w:hAnsi="Angsana New"/>
          <w:sz w:val="30"/>
          <w:szCs w:val="30"/>
          <w:cs/>
        </w:rPr>
        <w:t xml:space="preserve">                           </w:t>
      </w:r>
    </w:p>
    <w:p w14:paraId="3D679096" w14:textId="77777777" w:rsidR="00F716FF" w:rsidRPr="00941648" w:rsidRDefault="00F716FF" w:rsidP="0048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95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49228DED" w14:textId="0746C4FE" w:rsidR="00F716FF" w:rsidRPr="00CC39D9" w:rsidRDefault="00F716FF" w:rsidP="0048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95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C39D9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กลุ่มบริษัทและบริษัทได้จำนองที่ดิน อาคารและเครื่องจักรเพื่อเป็นหลักทรัพย์ค้ำประกันเงินกู้ยืม ตามที่กล่าวไว้ในหมายเหตุประกอบงบการเงินข้อ </w:t>
      </w:r>
      <w:r w:rsidR="006F387E" w:rsidRPr="00CC39D9">
        <w:rPr>
          <w:rFonts w:ascii="Angsana New" w:hAnsi="Angsana New"/>
          <w:sz w:val="30"/>
          <w:szCs w:val="30"/>
        </w:rPr>
        <w:t>1</w:t>
      </w:r>
      <w:r w:rsidR="00522A91" w:rsidRPr="00CC39D9">
        <w:rPr>
          <w:rFonts w:ascii="Angsana New" w:hAnsi="Angsana New"/>
          <w:sz w:val="30"/>
          <w:szCs w:val="30"/>
        </w:rPr>
        <w:t>5</w:t>
      </w:r>
      <w:r w:rsidRPr="00CC39D9">
        <w:rPr>
          <w:rFonts w:ascii="Angsana New" w:hAnsi="Angsana New"/>
          <w:sz w:val="30"/>
          <w:szCs w:val="30"/>
        </w:rPr>
        <w:t xml:space="preserve"> </w:t>
      </w:r>
      <w:r w:rsidRPr="00CC39D9">
        <w:rPr>
          <w:rFonts w:ascii="Angsana New" w:hAnsi="Angsana New"/>
          <w:sz w:val="30"/>
          <w:szCs w:val="30"/>
          <w:cs/>
        </w:rPr>
        <w:t xml:space="preserve">ราคาตามบัญชีของที่ดิน อาคารและเครื่องจักรดังกล่าว ณ วันที่ </w:t>
      </w:r>
      <w:r w:rsidR="006F387E" w:rsidRPr="00CC39D9">
        <w:rPr>
          <w:rFonts w:ascii="Angsana New" w:hAnsi="Angsana New"/>
          <w:sz w:val="30"/>
          <w:szCs w:val="30"/>
        </w:rPr>
        <w:t>31</w:t>
      </w:r>
      <w:r w:rsidRPr="00CC39D9">
        <w:rPr>
          <w:rFonts w:ascii="Angsana New" w:hAnsi="Angsana New"/>
          <w:sz w:val="30"/>
          <w:szCs w:val="30"/>
        </w:rPr>
        <w:t xml:space="preserve"> </w:t>
      </w:r>
      <w:r w:rsidRPr="00CC39D9">
        <w:rPr>
          <w:rFonts w:ascii="Angsana New" w:hAnsi="Angsana New"/>
          <w:sz w:val="30"/>
          <w:szCs w:val="30"/>
          <w:cs/>
        </w:rPr>
        <w:t xml:space="preserve">ธันวาคม </w:t>
      </w:r>
      <w:r w:rsidR="006F387E" w:rsidRPr="00CC39D9">
        <w:rPr>
          <w:rFonts w:ascii="Angsana New" w:hAnsi="Angsana New"/>
          <w:sz w:val="30"/>
          <w:szCs w:val="30"/>
        </w:rPr>
        <w:t xml:space="preserve">2563 </w:t>
      </w:r>
      <w:r w:rsidR="004730AA" w:rsidRPr="00CC39D9">
        <w:rPr>
          <w:rFonts w:ascii="Angsana New" w:hAnsi="Angsana New"/>
          <w:sz w:val="30"/>
          <w:szCs w:val="30"/>
          <w:cs/>
        </w:rPr>
        <w:t>มีจำนวนเงิน</w:t>
      </w:r>
      <w:r w:rsidR="00D73F68" w:rsidRPr="00CC39D9">
        <w:rPr>
          <w:rFonts w:ascii="Angsana New" w:hAnsi="Angsana New"/>
          <w:sz w:val="30"/>
          <w:szCs w:val="30"/>
          <w:cs/>
        </w:rPr>
        <w:t xml:space="preserve"> </w:t>
      </w:r>
      <w:r w:rsidR="00CC39D9" w:rsidRPr="00CC39D9">
        <w:rPr>
          <w:rFonts w:ascii="Angsana New" w:hAnsi="Angsana New"/>
          <w:sz w:val="30"/>
          <w:szCs w:val="30"/>
        </w:rPr>
        <w:t>826.76</w:t>
      </w:r>
      <w:r w:rsidR="006962C8" w:rsidRPr="00CC39D9">
        <w:rPr>
          <w:rFonts w:ascii="Angsana New" w:hAnsi="Angsana New"/>
          <w:sz w:val="30"/>
          <w:szCs w:val="30"/>
        </w:rPr>
        <w:t xml:space="preserve"> </w:t>
      </w:r>
      <w:r w:rsidRPr="00CC39D9">
        <w:rPr>
          <w:rFonts w:ascii="Angsana New" w:hAnsi="Angsana New"/>
          <w:sz w:val="30"/>
          <w:szCs w:val="30"/>
          <w:cs/>
        </w:rPr>
        <w:t>ล้านบาท และ</w:t>
      </w:r>
      <w:r w:rsidR="006962C8" w:rsidRPr="00CC39D9">
        <w:rPr>
          <w:rFonts w:ascii="Angsana New" w:hAnsi="Angsana New"/>
          <w:sz w:val="30"/>
          <w:szCs w:val="30"/>
        </w:rPr>
        <w:t xml:space="preserve"> </w:t>
      </w:r>
      <w:r w:rsidR="00CC39D9" w:rsidRPr="00CC39D9">
        <w:rPr>
          <w:rFonts w:ascii="Angsana New" w:hAnsi="Angsana New"/>
          <w:sz w:val="30"/>
          <w:szCs w:val="30"/>
        </w:rPr>
        <w:t>293.59</w:t>
      </w:r>
      <w:r w:rsidRPr="00CC39D9">
        <w:rPr>
          <w:rFonts w:ascii="Angsana New" w:hAnsi="Angsana New"/>
          <w:sz w:val="30"/>
          <w:szCs w:val="30"/>
        </w:rPr>
        <w:t xml:space="preserve"> </w:t>
      </w:r>
      <w:r w:rsidRPr="00CC39D9">
        <w:rPr>
          <w:rFonts w:ascii="Angsana New" w:hAnsi="Angsana New"/>
          <w:sz w:val="30"/>
          <w:szCs w:val="30"/>
          <w:cs/>
        </w:rPr>
        <w:t xml:space="preserve">ล้านบาท </w:t>
      </w:r>
      <w:r w:rsidR="00446F5B" w:rsidRPr="00CC39D9">
        <w:rPr>
          <w:rFonts w:ascii="Angsana New" w:hAnsi="Angsana New"/>
          <w:sz w:val="30"/>
          <w:szCs w:val="30"/>
          <w:cs/>
        </w:rPr>
        <w:t>ตามลำดับ</w:t>
      </w:r>
      <w:r w:rsidRPr="00CC39D9">
        <w:rPr>
          <w:rFonts w:ascii="Angsana New" w:hAnsi="Angsana New"/>
          <w:sz w:val="30"/>
          <w:szCs w:val="30"/>
          <w:cs/>
        </w:rPr>
        <w:t xml:space="preserve"> </w:t>
      </w:r>
      <w:r w:rsidRPr="00CC39D9">
        <w:rPr>
          <w:rFonts w:ascii="Angsana New" w:hAnsi="Angsana New"/>
          <w:i/>
          <w:iCs/>
          <w:sz w:val="30"/>
          <w:szCs w:val="30"/>
          <w:cs/>
        </w:rPr>
        <w:t>(</w:t>
      </w:r>
      <w:r w:rsidR="006F387E" w:rsidRPr="00CC39D9">
        <w:rPr>
          <w:rFonts w:ascii="Angsana New" w:hAnsi="Angsana New"/>
          <w:i/>
          <w:iCs/>
          <w:sz w:val="30"/>
          <w:szCs w:val="30"/>
        </w:rPr>
        <w:t>2562</w:t>
      </w:r>
      <w:r w:rsidRPr="00CC39D9">
        <w:rPr>
          <w:rFonts w:ascii="Angsana New" w:hAnsi="Angsana New"/>
          <w:i/>
          <w:iCs/>
          <w:sz w:val="30"/>
          <w:szCs w:val="30"/>
        </w:rPr>
        <w:t xml:space="preserve">: </w:t>
      </w:r>
      <w:r w:rsidR="006F387E" w:rsidRPr="00CC39D9">
        <w:rPr>
          <w:rFonts w:ascii="Angsana New" w:hAnsi="Angsana New"/>
          <w:i/>
          <w:iCs/>
          <w:sz w:val="30"/>
          <w:szCs w:val="30"/>
        </w:rPr>
        <w:t>962.18</w:t>
      </w:r>
      <w:r w:rsidR="007A283C" w:rsidRPr="00CC39D9">
        <w:rPr>
          <w:rFonts w:ascii="Angsana New" w:hAnsi="Angsana New"/>
          <w:i/>
          <w:iCs/>
          <w:sz w:val="30"/>
          <w:szCs w:val="30"/>
        </w:rPr>
        <w:t xml:space="preserve"> </w:t>
      </w:r>
      <w:r w:rsidR="00BF7ECE" w:rsidRPr="00CC39D9">
        <w:rPr>
          <w:rFonts w:ascii="Angsana New" w:hAnsi="Angsana New"/>
          <w:i/>
          <w:iCs/>
          <w:sz w:val="30"/>
          <w:szCs w:val="30"/>
        </w:rPr>
        <w:t xml:space="preserve"> </w:t>
      </w:r>
      <w:r w:rsidRPr="00CC39D9">
        <w:rPr>
          <w:rFonts w:ascii="Angsana New" w:hAnsi="Angsana New"/>
          <w:i/>
          <w:iCs/>
          <w:sz w:val="30"/>
          <w:szCs w:val="30"/>
          <w:cs/>
        </w:rPr>
        <w:t>ล้านบาท และ</w:t>
      </w:r>
      <w:r w:rsidR="006E6408" w:rsidRPr="00CC39D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A283C" w:rsidRPr="00CC39D9">
        <w:rPr>
          <w:rFonts w:ascii="Angsana New" w:hAnsi="Angsana New"/>
          <w:i/>
          <w:iCs/>
          <w:sz w:val="30"/>
          <w:szCs w:val="30"/>
        </w:rPr>
        <w:t>85.86</w:t>
      </w:r>
      <w:r w:rsidR="006E6408" w:rsidRPr="00CC39D9">
        <w:rPr>
          <w:rFonts w:ascii="Angsana New" w:hAnsi="Angsana New"/>
          <w:i/>
          <w:iCs/>
          <w:sz w:val="30"/>
          <w:szCs w:val="30"/>
        </w:rPr>
        <w:t xml:space="preserve"> </w:t>
      </w:r>
      <w:r w:rsidRPr="00CC39D9">
        <w:rPr>
          <w:rFonts w:ascii="Angsana New" w:hAnsi="Angsana New"/>
          <w:i/>
          <w:iCs/>
          <w:sz w:val="30"/>
          <w:szCs w:val="30"/>
          <w:cs/>
        </w:rPr>
        <w:t xml:space="preserve">ล้านบาท </w:t>
      </w:r>
      <w:r w:rsidR="00446F5B" w:rsidRPr="00CC39D9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CC39D9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DABA938" w14:textId="77777777" w:rsidR="00AE29A0" w:rsidRPr="00941648" w:rsidRDefault="00AE29A0" w:rsidP="0048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95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6"/>
          <w:szCs w:val="16"/>
          <w:highlight w:val="yellow"/>
        </w:rPr>
      </w:pPr>
    </w:p>
    <w:p w14:paraId="4D87A74E" w14:textId="46278B8E" w:rsidR="00AE29A0" w:rsidRPr="00D660EC" w:rsidRDefault="00AE29A0" w:rsidP="00AE2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29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44C3">
        <w:rPr>
          <w:rFonts w:ascii="Angsana New" w:hAnsi="Angsana New"/>
          <w:sz w:val="30"/>
          <w:szCs w:val="30"/>
          <w:cs/>
        </w:rPr>
        <w:t>กลุ่มบริษัทบันทึกค่าเผื่อผลขาดทุนจากการด้อยค่าสำหรับที่ดินที่มีเอกสารสิทธิ์ไม่สมบูรณ์</w:t>
      </w:r>
      <w:r w:rsidR="008C0A5C" w:rsidRPr="00E044C3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5D5D58" w:rsidRPr="00E044C3">
        <w:rPr>
          <w:rFonts w:ascii="Angsana New" w:hAnsi="Angsana New"/>
          <w:sz w:val="30"/>
          <w:szCs w:val="30"/>
        </w:rPr>
        <w:t>12.66</w:t>
      </w:r>
      <w:r w:rsidR="008C0A5C" w:rsidRPr="00E044C3">
        <w:rPr>
          <w:rFonts w:ascii="Angsana New" w:hAnsi="Angsana New"/>
          <w:sz w:val="30"/>
          <w:szCs w:val="30"/>
        </w:rPr>
        <w:t xml:space="preserve"> </w:t>
      </w:r>
      <w:r w:rsidR="008C0A5C" w:rsidRPr="00E044C3">
        <w:rPr>
          <w:rFonts w:ascii="Angsana New" w:hAnsi="Angsana New"/>
          <w:sz w:val="30"/>
          <w:szCs w:val="30"/>
          <w:cs/>
        </w:rPr>
        <w:t xml:space="preserve">ล้านบาท </w:t>
      </w:r>
      <w:r w:rsidR="008C0A5C" w:rsidRPr="00E044C3">
        <w:rPr>
          <w:rFonts w:ascii="Angsana New" w:hAnsi="Angsana New"/>
          <w:i/>
          <w:iCs/>
          <w:sz w:val="30"/>
          <w:szCs w:val="30"/>
          <w:cs/>
        </w:rPr>
        <w:t>(</w:t>
      </w:r>
      <w:r w:rsidR="006F387E" w:rsidRPr="00E044C3">
        <w:rPr>
          <w:rFonts w:ascii="Angsana New" w:hAnsi="Angsana New"/>
          <w:i/>
          <w:iCs/>
          <w:sz w:val="30"/>
          <w:szCs w:val="30"/>
        </w:rPr>
        <w:t>2562</w:t>
      </w:r>
      <w:r w:rsidR="008C0A5C" w:rsidRPr="00E044C3">
        <w:rPr>
          <w:rFonts w:ascii="Angsana New" w:hAnsi="Angsana New"/>
          <w:i/>
          <w:iCs/>
          <w:sz w:val="30"/>
          <w:szCs w:val="30"/>
        </w:rPr>
        <w:t>: 1</w:t>
      </w:r>
      <w:r w:rsidR="00F876F9" w:rsidRPr="00E044C3">
        <w:rPr>
          <w:rFonts w:ascii="Angsana New" w:hAnsi="Angsana New"/>
          <w:i/>
          <w:iCs/>
          <w:sz w:val="30"/>
          <w:szCs w:val="30"/>
        </w:rPr>
        <w:t>2.6</w:t>
      </w:r>
      <w:r w:rsidR="00D871A2" w:rsidRPr="00E044C3">
        <w:rPr>
          <w:rFonts w:ascii="Angsana New" w:hAnsi="Angsana New"/>
          <w:i/>
          <w:iCs/>
          <w:sz w:val="30"/>
          <w:szCs w:val="30"/>
        </w:rPr>
        <w:t>8</w:t>
      </w:r>
      <w:r w:rsidR="008C0A5C" w:rsidRPr="00E044C3">
        <w:rPr>
          <w:rFonts w:ascii="Angsana New" w:hAnsi="Angsana New"/>
          <w:i/>
          <w:iCs/>
          <w:sz w:val="30"/>
          <w:szCs w:val="30"/>
        </w:rPr>
        <w:t xml:space="preserve"> </w:t>
      </w:r>
      <w:r w:rsidR="008C0A5C" w:rsidRPr="00E044C3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E044C3">
        <w:rPr>
          <w:rFonts w:ascii="Angsana New" w:hAnsi="Angsana New"/>
          <w:sz w:val="30"/>
          <w:szCs w:val="30"/>
          <w:cs/>
        </w:rPr>
        <w:t xml:space="preserve"> ทั้งนี้ฝ่ายบริหารของบริษัทอยู่ระหว่างการดำเนินการยื่นหลักฐานกับหน่วยงานที่เกี่ยวข้อง</w:t>
      </w:r>
    </w:p>
    <w:p w14:paraId="682A2CA2" w14:textId="77777777" w:rsidR="00EC0309" w:rsidRPr="00D660EC" w:rsidRDefault="00EC0309" w:rsidP="0048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34FF1FC3" w14:textId="097923D9" w:rsidR="00EC0309" w:rsidRPr="00AE4238" w:rsidRDefault="00EC0309" w:rsidP="00661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731CA">
        <w:rPr>
          <w:rFonts w:ascii="Angsana New" w:hAnsi="Angsana New"/>
          <w:sz w:val="30"/>
          <w:szCs w:val="30"/>
          <w:cs/>
        </w:rPr>
        <w:t>กลุ่มบริษัท และบริษัทมีต้นทุนการกู้ยืมที</w:t>
      </w:r>
      <w:r w:rsidR="00B42F09" w:rsidRPr="009731CA">
        <w:rPr>
          <w:rFonts w:ascii="Angsana New" w:hAnsi="Angsana New"/>
          <w:sz w:val="30"/>
          <w:szCs w:val="30"/>
          <w:cs/>
        </w:rPr>
        <w:t>่เกี่ยวข้องกับการได้มาซึ่งการก่</w:t>
      </w:r>
      <w:r w:rsidRPr="009731CA">
        <w:rPr>
          <w:rFonts w:ascii="Angsana New" w:hAnsi="Angsana New"/>
          <w:sz w:val="30"/>
          <w:szCs w:val="30"/>
          <w:cs/>
        </w:rPr>
        <w:t xml:space="preserve">อสร้างทรัพย์สินใหม่บันทึกเป็นส่วนหนึ่งของต้นทุนของสินทรัพย์สำหรับปีสิ้นสุดวันที่ </w:t>
      </w:r>
      <w:r w:rsidRPr="009731CA">
        <w:rPr>
          <w:rFonts w:ascii="Angsana New" w:hAnsi="Angsana New"/>
          <w:sz w:val="30"/>
          <w:szCs w:val="30"/>
        </w:rPr>
        <w:t xml:space="preserve">31 </w:t>
      </w:r>
      <w:r w:rsidRPr="009731CA">
        <w:rPr>
          <w:rFonts w:ascii="Angsana New" w:hAnsi="Angsana New"/>
          <w:sz w:val="30"/>
          <w:szCs w:val="30"/>
          <w:cs/>
        </w:rPr>
        <w:t xml:space="preserve">ธันวาคม </w:t>
      </w:r>
      <w:r w:rsidR="006F387E" w:rsidRPr="009731CA">
        <w:rPr>
          <w:rFonts w:ascii="Angsana New" w:hAnsi="Angsana New"/>
          <w:sz w:val="30"/>
          <w:szCs w:val="30"/>
        </w:rPr>
        <w:t>2563</w:t>
      </w:r>
      <w:r w:rsidRPr="009731CA">
        <w:rPr>
          <w:rFonts w:ascii="Angsana New" w:hAnsi="Angsana New"/>
          <w:sz w:val="30"/>
          <w:szCs w:val="30"/>
        </w:rPr>
        <w:t xml:space="preserve"> </w:t>
      </w:r>
      <w:r w:rsidRPr="009731CA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9731CA" w:rsidRPr="009731CA">
        <w:rPr>
          <w:rFonts w:ascii="Angsana New" w:hAnsi="Angsana New"/>
          <w:sz w:val="30"/>
          <w:szCs w:val="30"/>
        </w:rPr>
        <w:t>4.82</w:t>
      </w:r>
      <w:r w:rsidRPr="009731CA">
        <w:rPr>
          <w:rFonts w:ascii="Angsana New" w:hAnsi="Angsana New"/>
          <w:sz w:val="30"/>
          <w:szCs w:val="30"/>
        </w:rPr>
        <w:t xml:space="preserve"> </w:t>
      </w:r>
      <w:r w:rsidRPr="009731CA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9731CA" w:rsidRPr="009731CA">
        <w:rPr>
          <w:rFonts w:ascii="Angsana New" w:hAnsi="Angsana New"/>
          <w:sz w:val="30"/>
          <w:szCs w:val="30"/>
        </w:rPr>
        <w:t>1.50</w:t>
      </w:r>
      <w:r w:rsidRPr="009731CA">
        <w:rPr>
          <w:rFonts w:ascii="Angsana New" w:hAnsi="Angsana New"/>
          <w:sz w:val="30"/>
          <w:szCs w:val="30"/>
        </w:rPr>
        <w:t xml:space="preserve"> </w:t>
      </w:r>
      <w:r w:rsidRPr="009731CA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F876F9" w:rsidRPr="009731CA">
        <w:rPr>
          <w:rFonts w:ascii="Angsana New" w:hAnsi="Angsana New"/>
          <w:sz w:val="30"/>
          <w:szCs w:val="30"/>
          <w:cs/>
        </w:rPr>
        <w:t xml:space="preserve"> </w:t>
      </w:r>
      <w:r w:rsidR="00F876F9" w:rsidRPr="009731CA">
        <w:rPr>
          <w:rFonts w:ascii="Angsana New" w:hAnsi="Angsana New"/>
          <w:i/>
          <w:iCs/>
          <w:sz w:val="30"/>
          <w:szCs w:val="30"/>
          <w:cs/>
        </w:rPr>
        <w:t>(</w:t>
      </w:r>
      <w:r w:rsidR="006F387E" w:rsidRPr="009731CA">
        <w:rPr>
          <w:rFonts w:ascii="Angsana New" w:hAnsi="Angsana New"/>
          <w:i/>
          <w:iCs/>
          <w:sz w:val="30"/>
          <w:szCs w:val="30"/>
        </w:rPr>
        <w:t>2562</w:t>
      </w:r>
      <w:r w:rsidR="00F876F9" w:rsidRPr="009731CA">
        <w:rPr>
          <w:rFonts w:ascii="Angsana New" w:hAnsi="Angsana New"/>
          <w:i/>
          <w:iCs/>
          <w:sz w:val="30"/>
          <w:szCs w:val="30"/>
        </w:rPr>
        <w:t xml:space="preserve">: </w:t>
      </w:r>
      <w:r w:rsidR="006F387E" w:rsidRPr="009731CA">
        <w:rPr>
          <w:rFonts w:ascii="Angsana New" w:hAnsi="Angsana New"/>
          <w:i/>
          <w:iCs/>
          <w:sz w:val="30"/>
          <w:szCs w:val="30"/>
        </w:rPr>
        <w:t>5.27</w:t>
      </w:r>
      <w:r w:rsidR="00F876F9" w:rsidRPr="009731CA">
        <w:rPr>
          <w:rFonts w:ascii="Angsana New" w:hAnsi="Angsana New"/>
          <w:i/>
          <w:iCs/>
          <w:sz w:val="30"/>
          <w:szCs w:val="30"/>
        </w:rPr>
        <w:t xml:space="preserve"> </w:t>
      </w:r>
      <w:r w:rsidR="00F876F9" w:rsidRPr="009731CA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6F387E" w:rsidRPr="009731CA">
        <w:rPr>
          <w:rFonts w:ascii="Angsana New" w:hAnsi="Angsana New"/>
          <w:i/>
          <w:iCs/>
          <w:sz w:val="30"/>
          <w:szCs w:val="30"/>
        </w:rPr>
        <w:t>5.10</w:t>
      </w:r>
      <w:r w:rsidR="00F876F9" w:rsidRPr="009731CA">
        <w:rPr>
          <w:rFonts w:ascii="Angsana New" w:hAnsi="Angsana New"/>
          <w:i/>
          <w:iCs/>
          <w:sz w:val="30"/>
          <w:szCs w:val="30"/>
        </w:rPr>
        <w:t xml:space="preserve"> </w:t>
      </w:r>
      <w:r w:rsidR="00F876F9" w:rsidRPr="009731CA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9731CA">
        <w:rPr>
          <w:rFonts w:ascii="Angsana New" w:hAnsi="Angsana New"/>
          <w:sz w:val="30"/>
          <w:szCs w:val="30"/>
          <w:cs/>
        </w:rPr>
        <w:t xml:space="preserve"> และมีอัตราดอกเบี้ยที่รับรู้ตั้งแต่ร้อยละ </w:t>
      </w:r>
      <w:r w:rsidR="009731CA" w:rsidRPr="009731CA">
        <w:rPr>
          <w:rFonts w:ascii="Angsana New" w:hAnsi="Angsana New"/>
          <w:sz w:val="30"/>
          <w:szCs w:val="30"/>
        </w:rPr>
        <w:t>3.25</w:t>
      </w:r>
      <w:r w:rsidR="004F1544" w:rsidRPr="009731CA">
        <w:rPr>
          <w:rFonts w:ascii="Angsana New" w:hAnsi="Angsana New"/>
          <w:sz w:val="30"/>
          <w:szCs w:val="30"/>
          <w:cs/>
        </w:rPr>
        <w:t xml:space="preserve"> ถึง </w:t>
      </w:r>
      <w:r w:rsidR="009731CA" w:rsidRPr="009731CA">
        <w:rPr>
          <w:rFonts w:ascii="Angsana New" w:hAnsi="Angsana New"/>
          <w:sz w:val="30"/>
          <w:szCs w:val="30"/>
        </w:rPr>
        <w:t>4.20</w:t>
      </w:r>
      <w:r w:rsidR="004F1544" w:rsidRPr="009731CA">
        <w:rPr>
          <w:rFonts w:ascii="Angsana New" w:hAnsi="Angsana New"/>
          <w:sz w:val="30"/>
          <w:szCs w:val="30"/>
          <w:cs/>
        </w:rPr>
        <w:t xml:space="preserve"> และ</w:t>
      </w:r>
      <w:r w:rsidR="00816F73" w:rsidRPr="009731CA">
        <w:rPr>
          <w:rFonts w:ascii="Angsana New" w:hAnsi="Angsana New"/>
          <w:sz w:val="30"/>
          <w:szCs w:val="30"/>
          <w:cs/>
        </w:rPr>
        <w:t xml:space="preserve">ร้อยละ </w:t>
      </w:r>
      <w:r w:rsidR="009731CA" w:rsidRPr="009731CA">
        <w:rPr>
          <w:rFonts w:ascii="Angsana New" w:hAnsi="Angsana New"/>
          <w:sz w:val="30"/>
          <w:szCs w:val="30"/>
        </w:rPr>
        <w:t>4.13</w:t>
      </w:r>
      <w:r w:rsidR="004F1544" w:rsidRPr="009731CA">
        <w:rPr>
          <w:rFonts w:ascii="Angsana New" w:hAnsi="Angsana New"/>
          <w:sz w:val="30"/>
          <w:szCs w:val="30"/>
          <w:cs/>
        </w:rPr>
        <w:t xml:space="preserve"> ตามลำดับ </w:t>
      </w:r>
      <w:r w:rsidR="00816F73" w:rsidRPr="009731CA">
        <w:rPr>
          <w:rFonts w:ascii="Angsana New" w:hAnsi="Angsana New"/>
          <w:i/>
          <w:iCs/>
          <w:sz w:val="30"/>
          <w:szCs w:val="30"/>
          <w:cs/>
        </w:rPr>
        <w:t>(</w:t>
      </w:r>
      <w:r w:rsidR="006F387E" w:rsidRPr="009731CA">
        <w:rPr>
          <w:rFonts w:ascii="Angsana New" w:hAnsi="Angsana New"/>
          <w:i/>
          <w:iCs/>
          <w:sz w:val="30"/>
          <w:szCs w:val="30"/>
        </w:rPr>
        <w:t>2562</w:t>
      </w:r>
      <w:r w:rsidR="00816F73" w:rsidRPr="009731CA">
        <w:rPr>
          <w:rFonts w:ascii="Angsana New" w:hAnsi="Angsana New"/>
          <w:i/>
          <w:iCs/>
          <w:sz w:val="30"/>
          <w:szCs w:val="30"/>
        </w:rPr>
        <w:t xml:space="preserve">: </w:t>
      </w:r>
      <w:r w:rsidR="00F876F9" w:rsidRPr="009731CA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6F387E" w:rsidRPr="009731CA">
        <w:rPr>
          <w:rFonts w:ascii="Angsana New" w:hAnsi="Angsana New"/>
          <w:i/>
          <w:iCs/>
          <w:sz w:val="30"/>
          <w:szCs w:val="30"/>
        </w:rPr>
        <w:t>3.25</w:t>
      </w:r>
      <w:r w:rsidR="00F876F9" w:rsidRPr="009731CA">
        <w:rPr>
          <w:rFonts w:ascii="Angsana New" w:hAnsi="Angsana New"/>
          <w:i/>
          <w:iCs/>
          <w:sz w:val="30"/>
          <w:szCs w:val="30"/>
          <w:cs/>
        </w:rPr>
        <w:t xml:space="preserve"> ถึง </w:t>
      </w:r>
      <w:r w:rsidR="006F387E" w:rsidRPr="009731CA">
        <w:rPr>
          <w:rFonts w:ascii="Angsana New" w:hAnsi="Angsana New"/>
          <w:i/>
          <w:iCs/>
          <w:sz w:val="30"/>
          <w:szCs w:val="30"/>
        </w:rPr>
        <w:t>4.20</w:t>
      </w:r>
      <w:r w:rsidR="00F876F9" w:rsidRPr="009731CA">
        <w:rPr>
          <w:rFonts w:ascii="Angsana New" w:hAnsi="Angsana New"/>
          <w:i/>
          <w:iCs/>
          <w:sz w:val="30"/>
          <w:szCs w:val="30"/>
          <w:cs/>
        </w:rPr>
        <w:t xml:space="preserve"> และร้อยละ </w:t>
      </w:r>
      <w:r w:rsidR="006F387E" w:rsidRPr="009731CA">
        <w:rPr>
          <w:rFonts w:ascii="Angsana New" w:hAnsi="Angsana New"/>
          <w:i/>
          <w:iCs/>
          <w:sz w:val="30"/>
          <w:szCs w:val="30"/>
        </w:rPr>
        <w:t>4.13</w:t>
      </w:r>
      <w:r w:rsidR="00F876F9" w:rsidRPr="009731CA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="00816F73" w:rsidRPr="009731CA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3A725EAC" w14:textId="77777777" w:rsidR="0005599F" w:rsidRPr="00D660EC" w:rsidRDefault="0005599F" w:rsidP="0048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16"/>
          <w:szCs w:val="16"/>
        </w:rPr>
      </w:pPr>
    </w:p>
    <w:p w14:paraId="50A6B65D" w14:textId="002C4C04" w:rsidR="005476C6" w:rsidRPr="00AE4238" w:rsidRDefault="005476C6" w:rsidP="0048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E4238">
        <w:rPr>
          <w:rFonts w:ascii="Angsana New" w:hAnsi="Angsana New"/>
          <w:i/>
          <w:iCs/>
          <w:sz w:val="30"/>
          <w:szCs w:val="30"/>
          <w:cs/>
        </w:rPr>
        <w:t>การทดสอบด้อยค่าของที่ดิน อาคารและอุปกรณ์</w:t>
      </w:r>
      <w:r w:rsidR="005C6FB6" w:rsidRPr="00AE4238">
        <w:rPr>
          <w:rFonts w:ascii="Angsana New" w:hAnsi="Angsana New"/>
          <w:i/>
          <w:iCs/>
          <w:sz w:val="30"/>
          <w:szCs w:val="30"/>
          <w:cs/>
        </w:rPr>
        <w:t>ในบริษัทย่อย</w:t>
      </w:r>
    </w:p>
    <w:p w14:paraId="26AEEB5F" w14:textId="77777777" w:rsidR="005476C6" w:rsidRPr="00D660EC" w:rsidRDefault="005476C6" w:rsidP="0048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1F887055" w14:textId="704285E3" w:rsidR="00661EF9" w:rsidRPr="00D660EC" w:rsidRDefault="003F6900" w:rsidP="003F690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CF766D" w:rsidRPr="00AE4238">
        <w:rPr>
          <w:rFonts w:ascii="Angsana New" w:hAnsi="Angsana New"/>
          <w:sz w:val="30"/>
          <w:szCs w:val="30"/>
        </w:rPr>
        <w:t>2563</w:t>
      </w:r>
      <w:r w:rsidRPr="00AE4238">
        <w:rPr>
          <w:rFonts w:ascii="Angsana New" w:hAnsi="Angsana New"/>
          <w:sz w:val="30"/>
          <w:szCs w:val="30"/>
        </w:rPr>
        <w:t xml:space="preserve"> </w:t>
      </w:r>
      <w:r w:rsidR="00661EF9" w:rsidRPr="00AE4238">
        <w:rPr>
          <w:rFonts w:ascii="Angsana New" w:hAnsi="Angsana New"/>
          <w:sz w:val="30"/>
          <w:szCs w:val="30"/>
          <w:cs/>
        </w:rPr>
        <w:t>บริษัท อุบล</w:t>
      </w:r>
      <w:r w:rsidR="00522A91">
        <w:rPr>
          <w:rFonts w:ascii="Angsana New" w:hAnsi="Angsana New" w:hint="cs"/>
          <w:sz w:val="30"/>
          <w:szCs w:val="30"/>
          <w:cs/>
        </w:rPr>
        <w:t>ซันฟลาวเวอร์</w:t>
      </w:r>
      <w:r w:rsidR="00661EF9" w:rsidRPr="00AE4238">
        <w:rPr>
          <w:rFonts w:ascii="Angsana New" w:hAnsi="Angsana New"/>
          <w:sz w:val="30"/>
          <w:szCs w:val="30"/>
          <w:cs/>
        </w:rPr>
        <w:t xml:space="preserve"> จำกัด</w:t>
      </w:r>
      <w:r w:rsidR="0027532A">
        <w:rPr>
          <w:rFonts w:ascii="Angsana New" w:hAnsi="Angsana New" w:hint="cs"/>
          <w:sz w:val="30"/>
          <w:szCs w:val="30"/>
          <w:cs/>
        </w:rPr>
        <w:t xml:space="preserve"> (</w:t>
      </w:r>
      <w:r w:rsidR="005E1704">
        <w:rPr>
          <w:rFonts w:ascii="Angsana New" w:hAnsi="Angsana New" w:hint="cs"/>
          <w:sz w:val="30"/>
          <w:szCs w:val="30"/>
          <w:cs/>
        </w:rPr>
        <w:t xml:space="preserve">ปี </w:t>
      </w:r>
      <w:r w:rsidR="0027532A" w:rsidRPr="00AE4238">
        <w:rPr>
          <w:rFonts w:ascii="Angsana New" w:hAnsi="Angsana New"/>
          <w:sz w:val="30"/>
          <w:szCs w:val="30"/>
        </w:rPr>
        <w:t xml:space="preserve">2562 </w:t>
      </w:r>
      <w:r w:rsidR="0027532A" w:rsidRPr="00AE4238">
        <w:rPr>
          <w:rFonts w:ascii="Angsana New" w:hAnsi="Angsana New"/>
          <w:sz w:val="30"/>
          <w:szCs w:val="30"/>
          <w:cs/>
        </w:rPr>
        <w:t>บริษัท อุบลเกษตรพลังงาน จำกัด</w:t>
      </w:r>
      <w:r w:rsidR="0027532A">
        <w:rPr>
          <w:rFonts w:ascii="Angsana New" w:hAnsi="Angsana New" w:hint="cs"/>
          <w:sz w:val="30"/>
          <w:szCs w:val="30"/>
          <w:cs/>
        </w:rPr>
        <w:t>)</w:t>
      </w:r>
      <w:r w:rsidR="00661EF9" w:rsidRPr="00AE4238">
        <w:rPr>
          <w:rFonts w:ascii="Angsana New" w:hAnsi="Angsana New"/>
          <w:sz w:val="30"/>
          <w:szCs w:val="30"/>
          <w:cs/>
        </w:rPr>
        <w:t xml:space="preserve"> ซึ่งเป็นบริษัทย่อยมีผลการดำเนินงาน</w:t>
      </w:r>
      <w:r w:rsidR="0027532A">
        <w:rPr>
          <w:rFonts w:ascii="Angsana New" w:hAnsi="Angsana New" w:hint="cs"/>
          <w:sz w:val="30"/>
          <w:szCs w:val="30"/>
          <w:cs/>
        </w:rPr>
        <w:t>เป็นผล</w:t>
      </w:r>
      <w:r w:rsidR="00661EF9" w:rsidRPr="00AE4238">
        <w:rPr>
          <w:rFonts w:ascii="Angsana New" w:hAnsi="Angsana New"/>
          <w:sz w:val="30"/>
          <w:szCs w:val="30"/>
          <w:cs/>
        </w:rPr>
        <w:t>ขาดทุน</w:t>
      </w:r>
      <w:r w:rsidR="0027532A">
        <w:rPr>
          <w:rFonts w:ascii="Angsana New" w:hAnsi="Angsana New" w:hint="cs"/>
          <w:sz w:val="30"/>
          <w:szCs w:val="30"/>
          <w:cs/>
        </w:rPr>
        <w:t>จากธุรกิจผลิตแป้งมันสำปะหลัง</w:t>
      </w:r>
      <w:r w:rsidR="00CC1102" w:rsidRPr="00AE4238">
        <w:rPr>
          <w:rFonts w:ascii="Angsana New" w:hAnsi="Angsana New"/>
          <w:sz w:val="30"/>
          <w:szCs w:val="30"/>
          <w:cs/>
        </w:rPr>
        <w:t xml:space="preserve">ไม่เป็นไปตามคาดการณ์อย่างมีนัยสำคัญ </w:t>
      </w:r>
      <w:r w:rsidR="00661EF9" w:rsidRPr="00AE4238">
        <w:rPr>
          <w:rFonts w:ascii="Angsana New" w:hAnsi="Angsana New"/>
          <w:sz w:val="30"/>
          <w:szCs w:val="30"/>
          <w:cs/>
        </w:rPr>
        <w:t>เนื่องจาก</w:t>
      </w:r>
      <w:r w:rsidR="00CC1102" w:rsidRPr="00AE4238">
        <w:rPr>
          <w:rFonts w:ascii="Angsana New" w:hAnsi="Angsana New"/>
          <w:sz w:val="30"/>
          <w:szCs w:val="30"/>
          <w:cs/>
        </w:rPr>
        <w:t>สภาวะตลาดแป้งมันสำปะหลังชะลอตัวจากสินค้าทดแทนและ</w:t>
      </w:r>
      <w:r w:rsidR="00525409" w:rsidRPr="00AE4238">
        <w:rPr>
          <w:rFonts w:ascii="Angsana New" w:hAnsi="Angsana New"/>
          <w:sz w:val="30"/>
          <w:szCs w:val="30"/>
          <w:cs/>
        </w:rPr>
        <w:t>มีการแข่งขันสูง</w:t>
      </w:r>
      <w:r w:rsidR="00CC1102" w:rsidRPr="00AE4238">
        <w:rPr>
          <w:rFonts w:ascii="Angsana New" w:hAnsi="Angsana New"/>
          <w:sz w:val="30"/>
          <w:szCs w:val="30"/>
          <w:cs/>
        </w:rPr>
        <w:t xml:space="preserve"> </w:t>
      </w:r>
      <w:r w:rsidR="00522A91">
        <w:rPr>
          <w:rFonts w:ascii="Angsana New" w:hAnsi="Angsana New" w:hint="cs"/>
          <w:sz w:val="30"/>
          <w:szCs w:val="30"/>
          <w:cs/>
        </w:rPr>
        <w:t>รวมถึงผลกระทบ</w:t>
      </w:r>
      <w:r w:rsidR="0027532A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27532A">
        <w:rPr>
          <w:rFonts w:ascii="Angsana New" w:hAnsi="Angsana New"/>
          <w:sz w:val="30"/>
          <w:szCs w:val="30"/>
        </w:rPr>
        <w:t xml:space="preserve">2563 </w:t>
      </w:r>
      <w:r w:rsidR="00522A91">
        <w:rPr>
          <w:rFonts w:ascii="Angsana New" w:hAnsi="Angsana New" w:hint="cs"/>
          <w:sz w:val="30"/>
          <w:szCs w:val="30"/>
          <w:cs/>
        </w:rPr>
        <w:t xml:space="preserve">จากการแพร่ระบาดของโรคติดเชื้อไวรัสโคโรนา </w:t>
      </w:r>
      <w:r w:rsidR="00522A91">
        <w:rPr>
          <w:rFonts w:ascii="Angsana New" w:hAnsi="Angsana New"/>
          <w:sz w:val="30"/>
          <w:szCs w:val="30"/>
        </w:rPr>
        <w:t xml:space="preserve">2019 (Covid - 19) </w:t>
      </w:r>
      <w:r w:rsidR="00522A91">
        <w:rPr>
          <w:rFonts w:ascii="Angsana New" w:hAnsi="Angsana New" w:hint="cs"/>
          <w:sz w:val="30"/>
          <w:szCs w:val="30"/>
          <w:cs/>
        </w:rPr>
        <w:t xml:space="preserve">ที่ทำให้มีการปิดชายแดนของประเทศต่างๆ ส่งผลกระทบต่อการส่งออกสินค้าของบริษัทย่อย </w:t>
      </w:r>
      <w:r w:rsidR="00661EF9" w:rsidRPr="00AE4238">
        <w:rPr>
          <w:rFonts w:ascii="Angsana New" w:hAnsi="Angsana New"/>
          <w:sz w:val="30"/>
          <w:szCs w:val="30"/>
          <w:cs/>
        </w:rPr>
        <w:t>สถานการณ์ดังกล่าวอาจส่งผลให้มูลค่าตามบัญชีของที่ดิน อาคารและอุปกรณ์ สูงกว่ามูลค่าที่คาดว่าจะได้รับคืนซึ่งอาจทำให้เกิดผลขาดทุนจากการด้อยค่า ฝ่ายบริหารจึงได้ทดสอบการด้อยค่าของสินทรัพย์</w:t>
      </w:r>
      <w:r w:rsidR="001578CA" w:rsidRPr="00AE4238">
        <w:rPr>
          <w:rFonts w:ascii="Angsana New" w:hAnsi="Angsana New"/>
          <w:sz w:val="30"/>
          <w:szCs w:val="30"/>
          <w:cs/>
        </w:rPr>
        <w:t>โดย</w:t>
      </w:r>
      <w:r w:rsidR="00661EF9" w:rsidRPr="00AE4238">
        <w:rPr>
          <w:rFonts w:ascii="Angsana New" w:hAnsi="Angsana New"/>
          <w:sz w:val="30"/>
          <w:szCs w:val="30"/>
          <w:cs/>
        </w:rPr>
        <w:t xml:space="preserve">ได้ประเมินมูลค่าที่คาดว่าจะได้รับคืนโดยวิธีมูลค่าจากการใช้ ซึ่งประมาณจากการคิดลดกระแสเงินสดที่คาดว่าจะได้รับในอนาคตจากการใช้สินทรัพย์นั้นๆ ข้อสมมติสำคัญที่ฝ่ายบริหารใช้ในการประมาณกระแสเงินสดดังกล่าว ได้แก่ ปริมาณและราคาขายที่ประมาณโดยอาศัยประสบการณ์ในอดีตปรับปรุงด้วยแผนการดำเนินงานที่เปลี่ยนแปลงไปในอนาคต ต้นทุนการดำเนินงาน อัตราการเติบโตระยะยาว </w:t>
      </w:r>
    </w:p>
    <w:p w14:paraId="504A3808" w14:textId="290C5503" w:rsidR="00661EF9" w:rsidRPr="00D660EC" w:rsidRDefault="001578CA" w:rsidP="00661EF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cs/>
        </w:rPr>
        <w:br w:type="page"/>
      </w:r>
      <w:r w:rsidR="00661EF9" w:rsidRPr="00AE4238">
        <w:rPr>
          <w:rFonts w:ascii="Angsana New" w:hAnsi="Angsana New"/>
          <w:sz w:val="30"/>
          <w:szCs w:val="30"/>
          <w:cs/>
        </w:rPr>
        <w:lastRenderedPageBreak/>
        <w:t>จากการทดสอบการด้อยค่าโดย</w:t>
      </w:r>
      <w:r w:rsidR="002F6188">
        <w:rPr>
          <w:rFonts w:ascii="Angsana New" w:hAnsi="Angsana New" w:hint="cs"/>
          <w:sz w:val="30"/>
          <w:szCs w:val="30"/>
          <w:cs/>
        </w:rPr>
        <w:t>อัตราคิดลดจากต้นทุนเงินทุนถัวเฉลี่ยถ่วงน้ำหนัก</w:t>
      </w:r>
      <w:r w:rsidR="00661EF9" w:rsidRPr="002600D5">
        <w:rPr>
          <w:rFonts w:ascii="Angsana New" w:hAnsi="Angsana New"/>
          <w:sz w:val="30"/>
          <w:szCs w:val="30"/>
        </w:rPr>
        <w:t xml:space="preserve"> </w:t>
      </w:r>
      <w:r w:rsidR="00661EF9" w:rsidRPr="00AE4238">
        <w:rPr>
          <w:rFonts w:ascii="Angsana New" w:hAnsi="Angsana New"/>
          <w:sz w:val="30"/>
          <w:szCs w:val="30"/>
          <w:cs/>
        </w:rPr>
        <w:t xml:space="preserve">ที่อัตราร้อยละ </w:t>
      </w:r>
      <w:r w:rsidR="003C2274">
        <w:rPr>
          <w:rFonts w:ascii="Angsana New" w:hAnsi="Angsana New"/>
          <w:sz w:val="30"/>
          <w:szCs w:val="30"/>
        </w:rPr>
        <w:t>9.97</w:t>
      </w:r>
      <w:r w:rsidR="00661EF9" w:rsidRPr="00AE4238">
        <w:rPr>
          <w:rFonts w:ascii="Angsana New" w:hAnsi="Angsana New"/>
          <w:sz w:val="30"/>
          <w:szCs w:val="30"/>
        </w:rPr>
        <w:t xml:space="preserve"> </w:t>
      </w:r>
      <w:r w:rsidR="00661EF9" w:rsidRPr="00AE4238">
        <w:rPr>
          <w:rFonts w:ascii="Angsana New" w:hAnsi="Angsana New"/>
          <w:i/>
          <w:iCs/>
          <w:sz w:val="30"/>
          <w:szCs w:val="30"/>
        </w:rPr>
        <w:t>(</w:t>
      </w:r>
      <w:r w:rsidR="004434E9" w:rsidRPr="00AE4238">
        <w:rPr>
          <w:rFonts w:ascii="Angsana New" w:hAnsi="Angsana New"/>
          <w:i/>
          <w:iCs/>
          <w:sz w:val="30"/>
          <w:szCs w:val="30"/>
        </w:rPr>
        <w:t>2562</w:t>
      </w:r>
      <w:r w:rsidR="00661EF9" w:rsidRPr="00AE4238">
        <w:rPr>
          <w:rFonts w:ascii="Angsana New" w:hAnsi="Angsana New"/>
          <w:i/>
          <w:iCs/>
          <w:sz w:val="30"/>
          <w:szCs w:val="30"/>
        </w:rPr>
        <w:t xml:space="preserve">: </w:t>
      </w:r>
      <w:r w:rsidR="00661EF9" w:rsidRPr="00AE4238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4434E9" w:rsidRPr="00AE4238">
        <w:rPr>
          <w:rFonts w:ascii="Angsana New" w:hAnsi="Angsana New"/>
          <w:i/>
          <w:iCs/>
          <w:sz w:val="30"/>
          <w:szCs w:val="30"/>
        </w:rPr>
        <w:t>5.86</w:t>
      </w:r>
      <w:r w:rsidR="00661EF9" w:rsidRPr="00AE4238">
        <w:rPr>
          <w:rFonts w:ascii="Angsana New" w:hAnsi="Angsana New"/>
          <w:i/>
          <w:iCs/>
          <w:sz w:val="30"/>
          <w:szCs w:val="30"/>
        </w:rPr>
        <w:t>)</w:t>
      </w:r>
      <w:r w:rsidR="00661EF9" w:rsidRPr="00AE4238">
        <w:rPr>
          <w:rFonts w:ascii="Angsana New" w:hAnsi="Angsana New"/>
          <w:sz w:val="30"/>
          <w:szCs w:val="30"/>
        </w:rPr>
        <w:t xml:space="preserve"> </w:t>
      </w:r>
      <w:r w:rsidR="00661EF9" w:rsidRPr="00AE4238">
        <w:rPr>
          <w:rFonts w:ascii="Angsana New" w:hAnsi="Angsana New"/>
          <w:sz w:val="30"/>
          <w:szCs w:val="30"/>
          <w:cs/>
        </w:rPr>
        <w:t>การประมาณการมูลค่าที่จะได้รับคืนสูงกว่ามูลค่าตามบัญชีจึงไม่รับรู้ขาดทุนจากการด้อยค่าสำหรับที่ดิน อาคารและอุปกรณ์ ในบริษัท</w:t>
      </w:r>
      <w:r w:rsidR="005E1704">
        <w:rPr>
          <w:rFonts w:ascii="Angsana New" w:hAnsi="Angsana New" w:hint="cs"/>
          <w:sz w:val="30"/>
          <w:szCs w:val="30"/>
          <w:cs/>
        </w:rPr>
        <w:t>อุบลซันฟลาวเวอร์ จำกัด</w:t>
      </w:r>
      <w:r w:rsidR="00661EF9" w:rsidRPr="00AE4238">
        <w:rPr>
          <w:rFonts w:ascii="Angsana New" w:hAnsi="Angsana New"/>
          <w:sz w:val="30"/>
          <w:szCs w:val="30"/>
          <w:cs/>
        </w:rPr>
        <w:t xml:space="preserve">ในงบการเงินปี </w:t>
      </w:r>
      <w:r w:rsidR="00661EF9" w:rsidRPr="00D660EC">
        <w:rPr>
          <w:rFonts w:ascii="Angsana New" w:hAnsi="Angsana New"/>
          <w:sz w:val="30"/>
          <w:szCs w:val="30"/>
        </w:rPr>
        <w:t> </w:t>
      </w:r>
      <w:r w:rsidR="00661EF9" w:rsidRPr="00AE4238">
        <w:rPr>
          <w:rFonts w:ascii="Angsana New" w:hAnsi="Angsana New"/>
          <w:sz w:val="30"/>
          <w:szCs w:val="30"/>
        </w:rPr>
        <w:t>256</w:t>
      </w:r>
      <w:r w:rsidR="00CB7770">
        <w:rPr>
          <w:rFonts w:ascii="Angsana New" w:hAnsi="Angsana New"/>
          <w:sz w:val="30"/>
          <w:szCs w:val="30"/>
        </w:rPr>
        <w:t>3</w:t>
      </w:r>
    </w:p>
    <w:p w14:paraId="4A546BDD" w14:textId="77777777" w:rsidR="005476C6" w:rsidRPr="00D660EC" w:rsidRDefault="005476C6" w:rsidP="0048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</w:rPr>
      </w:pPr>
      <w:r w:rsidRPr="00AE4238">
        <w:rPr>
          <w:rFonts w:ascii="Angsana New" w:hAnsi="Angsana New"/>
          <w:i/>
          <w:iCs/>
        </w:rPr>
        <w:tab/>
      </w:r>
    </w:p>
    <w:p w14:paraId="23BAD8C6" w14:textId="77777777" w:rsidR="00CC480B" w:rsidRPr="00D660EC" w:rsidRDefault="00CC480B" w:rsidP="0048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521AF573" w14:textId="77777777" w:rsidR="00CC480B" w:rsidRPr="00D660EC" w:rsidRDefault="00CC480B" w:rsidP="0048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10"/>
          <w:szCs w:val="10"/>
        </w:rPr>
      </w:pPr>
    </w:p>
    <w:p w14:paraId="6F472E97" w14:textId="425DD624" w:rsidR="00CC480B" w:rsidRPr="00D660EC" w:rsidRDefault="00CC480B" w:rsidP="0048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การเปลี่ยนแปลงใน</w:t>
      </w:r>
      <w:r w:rsidR="00977412">
        <w:rPr>
          <w:rFonts w:ascii="Angsana New" w:hAnsi="Angsana New" w:hint="cs"/>
          <w:sz w:val="30"/>
          <w:szCs w:val="30"/>
          <w:cs/>
        </w:rPr>
        <w:t xml:space="preserve">อัตราคิดลดร้อยละ </w:t>
      </w:r>
      <w:r w:rsidR="003C2274">
        <w:rPr>
          <w:rFonts w:ascii="Angsana New" w:hAnsi="Angsana New"/>
          <w:sz w:val="30"/>
          <w:szCs w:val="30"/>
        </w:rPr>
        <w:t>4.26</w:t>
      </w:r>
      <w:r w:rsidR="00977412">
        <w:rPr>
          <w:rFonts w:ascii="Angsana New" w:hAnsi="Angsana New"/>
          <w:sz w:val="30"/>
          <w:szCs w:val="30"/>
        </w:rPr>
        <w:t xml:space="preserve"> </w:t>
      </w:r>
      <w:r w:rsidR="00977412" w:rsidRPr="00977412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77412" w:rsidRPr="00977412">
        <w:rPr>
          <w:rFonts w:ascii="Angsana New" w:hAnsi="Angsana New"/>
          <w:i/>
          <w:iCs/>
          <w:sz w:val="30"/>
          <w:szCs w:val="30"/>
        </w:rPr>
        <w:t xml:space="preserve">2562: </w:t>
      </w:r>
      <w:r w:rsidR="00977412" w:rsidRPr="00977412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977412" w:rsidRPr="00977412">
        <w:rPr>
          <w:rFonts w:ascii="Angsana New" w:hAnsi="Angsana New"/>
          <w:i/>
          <w:iCs/>
          <w:sz w:val="30"/>
          <w:szCs w:val="30"/>
        </w:rPr>
        <w:t>4.27</w:t>
      </w:r>
      <w:r w:rsidR="00977412" w:rsidRPr="00977412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AE4238">
        <w:rPr>
          <w:rFonts w:ascii="Angsana New" w:hAnsi="Angsana New"/>
          <w:sz w:val="30"/>
          <w:szCs w:val="30"/>
          <w:cs/>
        </w:rPr>
        <w:t xml:space="preserve"> </w:t>
      </w:r>
      <w:r w:rsidR="003C2274">
        <w:rPr>
          <w:rFonts w:ascii="Angsana New" w:hAnsi="Angsana New" w:hint="cs"/>
          <w:sz w:val="30"/>
          <w:szCs w:val="30"/>
          <w:cs/>
        </w:rPr>
        <w:t>โดยถือว่าข้อสมมติอื่นๆคงที่</w:t>
      </w:r>
      <w:r w:rsidRPr="00AE4238">
        <w:rPr>
          <w:rFonts w:ascii="Angsana New" w:hAnsi="Angsana New"/>
          <w:sz w:val="30"/>
          <w:szCs w:val="30"/>
          <w:cs/>
        </w:rPr>
        <w:t>จะมีผล</w:t>
      </w:r>
      <w:r w:rsidR="003C2274">
        <w:rPr>
          <w:rFonts w:ascii="Angsana New" w:hAnsi="Angsana New" w:hint="cs"/>
          <w:sz w:val="30"/>
          <w:szCs w:val="30"/>
          <w:cs/>
        </w:rPr>
        <w:t>ทำให้</w:t>
      </w:r>
      <w:r w:rsidRPr="00AE4238">
        <w:rPr>
          <w:rFonts w:ascii="Angsana New" w:hAnsi="Angsana New"/>
          <w:sz w:val="30"/>
          <w:szCs w:val="30"/>
          <w:cs/>
        </w:rPr>
        <w:t>มูลค่</w:t>
      </w:r>
      <w:r w:rsidR="008F4EB5" w:rsidRPr="00AE4238">
        <w:rPr>
          <w:rFonts w:ascii="Angsana New" w:hAnsi="Angsana New"/>
          <w:sz w:val="30"/>
          <w:szCs w:val="30"/>
          <w:cs/>
        </w:rPr>
        <w:t>า</w:t>
      </w:r>
      <w:r w:rsidR="00654F90">
        <w:rPr>
          <w:rFonts w:ascii="Angsana New" w:hAnsi="Angsana New" w:hint="cs"/>
          <w:sz w:val="30"/>
          <w:szCs w:val="30"/>
          <w:cs/>
        </w:rPr>
        <w:t>ตามบัญชี</w:t>
      </w:r>
      <w:r w:rsidR="008F4EB5" w:rsidRPr="00AE4238">
        <w:rPr>
          <w:rFonts w:ascii="Angsana New" w:hAnsi="Angsana New"/>
          <w:sz w:val="30"/>
          <w:szCs w:val="30"/>
          <w:cs/>
        </w:rPr>
        <w:t xml:space="preserve">ของที่ดิน อาคารและอุปกรณ์ </w:t>
      </w:r>
      <w:r w:rsidR="00805AEE" w:rsidRPr="00AE4238">
        <w:rPr>
          <w:rFonts w:ascii="Angsana New" w:hAnsi="Angsana New"/>
          <w:sz w:val="30"/>
          <w:szCs w:val="30"/>
          <w:cs/>
        </w:rPr>
        <w:t xml:space="preserve">ในงบการเงินที่เท่ากับมูลค่าที่คาดว่าจะได้รับคืน </w:t>
      </w:r>
    </w:p>
    <w:p w14:paraId="56CD0827" w14:textId="77777777" w:rsidR="00CC480B" w:rsidRPr="00EC1D56" w:rsidRDefault="00CC480B" w:rsidP="00977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22"/>
          <w:szCs w:val="22"/>
        </w:rPr>
      </w:pPr>
    </w:p>
    <w:p w14:paraId="12BEAE77" w14:textId="1B1459E0" w:rsidR="00CB7770" w:rsidRDefault="00CB7770" w:rsidP="00CB777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080CC5">
        <w:rPr>
          <w:rFonts w:ascii="Angsana New" w:hAnsi="Angsana New"/>
          <w:sz w:val="30"/>
          <w:szCs w:val="30"/>
          <w:u w:val="none"/>
        </w:rPr>
        <w:t>1</w:t>
      </w:r>
      <w:r w:rsidR="0027532A">
        <w:rPr>
          <w:rFonts w:ascii="Angsana New" w:hAnsi="Angsana New"/>
          <w:sz w:val="30"/>
          <w:szCs w:val="30"/>
          <w:u w:val="none"/>
          <w:lang w:val="en-US"/>
        </w:rPr>
        <w:t>1</w:t>
      </w:r>
      <w:r w:rsidRPr="00AE4238">
        <w:rPr>
          <w:rFonts w:ascii="Angsana New" w:hAnsi="Angsana New"/>
          <w:sz w:val="30"/>
          <w:szCs w:val="30"/>
          <w:u w:val="none"/>
          <w:lang w:val="en-US"/>
        </w:rPr>
        <w:tab/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สัญญาเช่า</w:t>
      </w:r>
    </w:p>
    <w:p w14:paraId="6D1F15C7" w14:textId="77777777" w:rsidR="00CB7770" w:rsidRPr="00EC1D56" w:rsidRDefault="00CB7770" w:rsidP="0010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2"/>
          <w:szCs w:val="22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CB7770" w:rsidRPr="00CB7770" w14:paraId="1DD863E1" w14:textId="77777777" w:rsidTr="000170C8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5C936DA6" w14:textId="77777777" w:rsidR="00CB7770" w:rsidRPr="00CB7770" w:rsidRDefault="00CB7770" w:rsidP="000170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EE26AF9" w14:textId="77777777" w:rsidR="00CB7770" w:rsidRPr="00CB7770" w:rsidRDefault="00CB7770" w:rsidP="000170C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CB77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F2E9AFC" w14:textId="77777777" w:rsidR="00CB7770" w:rsidRPr="00CB7770" w:rsidRDefault="00CB7770" w:rsidP="000170C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9FCAF27" w14:textId="77777777" w:rsidR="00CB7770" w:rsidRPr="00CB7770" w:rsidRDefault="00CB7770" w:rsidP="000170C8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CB777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B7770" w:rsidRPr="00CB7770" w14:paraId="109CEAEE" w14:textId="77777777" w:rsidTr="000170C8">
        <w:trPr>
          <w:cantSplit/>
          <w:tblHeader/>
        </w:trPr>
        <w:tc>
          <w:tcPr>
            <w:tcW w:w="4050" w:type="dxa"/>
          </w:tcPr>
          <w:p w14:paraId="117C7A1F" w14:textId="77777777" w:rsidR="00CB7770" w:rsidRPr="00720C0B" w:rsidRDefault="00CB7770" w:rsidP="000170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20C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720C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20C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6F65A065" w14:textId="77777777" w:rsidR="00CB7770" w:rsidRPr="00CB7770" w:rsidRDefault="00CB7770" w:rsidP="000170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B777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28C7382E" w14:textId="77777777" w:rsidR="00CB7770" w:rsidRPr="00CB7770" w:rsidRDefault="00CB7770" w:rsidP="000170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DC30F5A" w14:textId="77777777" w:rsidR="00CB7770" w:rsidRPr="00CB7770" w:rsidRDefault="00CB7770" w:rsidP="000170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777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3F30FD4F" w14:textId="77777777" w:rsidR="00CB7770" w:rsidRPr="00CB7770" w:rsidRDefault="00CB7770" w:rsidP="000170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72A53A" w14:textId="77777777" w:rsidR="00CB7770" w:rsidRPr="00CB7770" w:rsidRDefault="00CB7770" w:rsidP="000170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777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2A3980A2" w14:textId="77777777" w:rsidR="00CB7770" w:rsidRPr="00CB7770" w:rsidRDefault="00CB7770" w:rsidP="000170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08832A" w14:textId="77777777" w:rsidR="00CB7770" w:rsidRPr="00CB7770" w:rsidRDefault="00CB7770" w:rsidP="000170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777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CB7770" w:rsidRPr="00CB7770" w14:paraId="5E1B3EF7" w14:textId="77777777" w:rsidTr="000170C8">
        <w:trPr>
          <w:cantSplit/>
          <w:tblHeader/>
        </w:trPr>
        <w:tc>
          <w:tcPr>
            <w:tcW w:w="4050" w:type="dxa"/>
          </w:tcPr>
          <w:p w14:paraId="6EED6BEC" w14:textId="77777777" w:rsidR="00CB7770" w:rsidRPr="00720C0B" w:rsidRDefault="00CB7770" w:rsidP="000170C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2552372B" w14:textId="0A1CBE73" w:rsidR="00CB7770" w:rsidRPr="00CB7770" w:rsidRDefault="00CB7770" w:rsidP="000170C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77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A048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B77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B777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B7770" w:rsidRPr="00CB7770" w14:paraId="7D948D27" w14:textId="77777777" w:rsidTr="000170C8">
        <w:trPr>
          <w:cantSplit/>
        </w:trPr>
        <w:tc>
          <w:tcPr>
            <w:tcW w:w="4050" w:type="dxa"/>
          </w:tcPr>
          <w:p w14:paraId="564B7B78" w14:textId="77777777" w:rsidR="00CB7770" w:rsidRPr="00720C0B" w:rsidRDefault="00CB7770" w:rsidP="000170C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20C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720C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20C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8CCA075" w14:textId="77777777" w:rsidR="00CB7770" w:rsidRPr="00CB7770" w:rsidRDefault="00CB7770" w:rsidP="00017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3477A1" w14:textId="77777777" w:rsidR="00CB7770" w:rsidRPr="00CB7770" w:rsidRDefault="00CB7770" w:rsidP="000170C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DE2E22" w14:textId="77777777" w:rsidR="00CB7770" w:rsidRPr="00CB7770" w:rsidRDefault="00CB7770" w:rsidP="00017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9CB59B" w14:textId="77777777" w:rsidR="00CB7770" w:rsidRPr="00CB7770" w:rsidRDefault="00CB7770" w:rsidP="000170C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EFBA7A" w14:textId="77777777" w:rsidR="00CB7770" w:rsidRPr="00CB7770" w:rsidRDefault="00CB7770" w:rsidP="00017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D19284" w14:textId="77777777" w:rsidR="00CB7770" w:rsidRPr="00CB7770" w:rsidRDefault="00CB7770" w:rsidP="000170C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EB4A2" w14:textId="77777777" w:rsidR="00CB7770" w:rsidRPr="00CB7770" w:rsidRDefault="00CB7770" w:rsidP="00017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7770" w:rsidRPr="00CB7770" w14:paraId="757FDCFC" w14:textId="77777777" w:rsidTr="000170C8">
        <w:trPr>
          <w:cantSplit/>
        </w:trPr>
        <w:tc>
          <w:tcPr>
            <w:tcW w:w="4050" w:type="dxa"/>
          </w:tcPr>
          <w:p w14:paraId="46F81D5C" w14:textId="77777777" w:rsidR="00CB7770" w:rsidRPr="00720C0B" w:rsidRDefault="00CB7770" w:rsidP="000170C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C0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78B2691" w14:textId="77777777" w:rsidR="00CB7770" w:rsidRPr="00CB7770" w:rsidRDefault="00CB7770" w:rsidP="00017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05361D6" w14:textId="77777777" w:rsidR="00CB7770" w:rsidRPr="00CB7770" w:rsidRDefault="00CB7770" w:rsidP="000170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DD54CA" w14:textId="77777777" w:rsidR="00CB7770" w:rsidRPr="00CB7770" w:rsidRDefault="00CB7770" w:rsidP="00017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B0AA193" w14:textId="77777777" w:rsidR="00CB7770" w:rsidRPr="00CB7770" w:rsidRDefault="00CB7770" w:rsidP="000170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E55639" w14:textId="77777777" w:rsidR="00CB7770" w:rsidRPr="00CB7770" w:rsidRDefault="00CB7770" w:rsidP="00017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629B009" w14:textId="77777777" w:rsidR="00CB7770" w:rsidRPr="00CB7770" w:rsidRDefault="00CB7770" w:rsidP="000170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530F55" w14:textId="77777777" w:rsidR="00CB7770" w:rsidRPr="00CB7770" w:rsidRDefault="00CB7770" w:rsidP="00017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2761F" w:rsidRPr="00CB7770" w14:paraId="34517087" w14:textId="77777777" w:rsidTr="000170C8">
        <w:trPr>
          <w:cantSplit/>
        </w:trPr>
        <w:tc>
          <w:tcPr>
            <w:tcW w:w="4050" w:type="dxa"/>
          </w:tcPr>
          <w:p w14:paraId="4F81B92F" w14:textId="2F6C1E92" w:rsidR="0052761F" w:rsidRPr="00720C0B" w:rsidRDefault="0052761F" w:rsidP="0052761F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C0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</w:t>
            </w:r>
            <w:r w:rsidR="00984CF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</w:t>
            </w:r>
            <w:r w:rsidRPr="00720C0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1080" w:type="dxa"/>
            <w:vAlign w:val="bottom"/>
          </w:tcPr>
          <w:p w14:paraId="3EAA21C8" w14:textId="4C561B8A" w:rsidR="0052761F" w:rsidRPr="00CB7770" w:rsidRDefault="0052761F" w:rsidP="005276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E2C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180" w:type="dxa"/>
            <w:vAlign w:val="bottom"/>
          </w:tcPr>
          <w:p w14:paraId="1FDECA1A" w14:textId="77777777" w:rsidR="0052761F" w:rsidRPr="00CB7770" w:rsidRDefault="0052761F" w:rsidP="0052761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FC161F" w14:textId="02BA9757" w:rsidR="0052761F" w:rsidRPr="00CB7770" w:rsidRDefault="0052761F" w:rsidP="005276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1E97277" w14:textId="77777777" w:rsidR="0052761F" w:rsidRPr="00CB7770" w:rsidRDefault="0052761F" w:rsidP="0052761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D8F27C" w14:textId="3D61060B" w:rsidR="0052761F" w:rsidRPr="00CB7770" w:rsidRDefault="0052761F" w:rsidP="005276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E2C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180" w:type="dxa"/>
            <w:vAlign w:val="bottom"/>
          </w:tcPr>
          <w:p w14:paraId="04DB3BD1" w14:textId="77777777" w:rsidR="0052761F" w:rsidRPr="00CB7770" w:rsidRDefault="0052761F" w:rsidP="0052761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928050" w14:textId="01199A80" w:rsidR="0052761F" w:rsidRPr="00CB7770" w:rsidRDefault="0052761F" w:rsidP="005276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761F" w:rsidRPr="00CB7770" w14:paraId="6BCC289F" w14:textId="77777777" w:rsidTr="000170C8">
        <w:trPr>
          <w:cantSplit/>
        </w:trPr>
        <w:tc>
          <w:tcPr>
            <w:tcW w:w="4050" w:type="dxa"/>
          </w:tcPr>
          <w:p w14:paraId="454D96B9" w14:textId="6896EE52" w:rsidR="0052761F" w:rsidRPr="00720C0B" w:rsidRDefault="0052761F" w:rsidP="0052761F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0C0B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984CFA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โรงงานและส่วนปรับปรุงอาคาร</w:t>
            </w:r>
          </w:p>
        </w:tc>
        <w:tc>
          <w:tcPr>
            <w:tcW w:w="1080" w:type="dxa"/>
            <w:vAlign w:val="bottom"/>
          </w:tcPr>
          <w:p w14:paraId="4C9C15B1" w14:textId="40945495" w:rsidR="0052761F" w:rsidRPr="00CB7770" w:rsidRDefault="00AE2CB6" w:rsidP="005276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9,461</w:t>
            </w:r>
          </w:p>
        </w:tc>
        <w:tc>
          <w:tcPr>
            <w:tcW w:w="180" w:type="dxa"/>
            <w:vAlign w:val="bottom"/>
          </w:tcPr>
          <w:p w14:paraId="1AF90304" w14:textId="77777777" w:rsidR="0052761F" w:rsidRPr="00CB7770" w:rsidRDefault="0052761F" w:rsidP="0052761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F57084" w14:textId="77777777" w:rsidR="0052761F" w:rsidRPr="00CB7770" w:rsidRDefault="0052761F" w:rsidP="005276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BEA5D68" w14:textId="77777777" w:rsidR="0052761F" w:rsidRPr="00CB7770" w:rsidRDefault="0052761F" w:rsidP="0052761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0E365F" w14:textId="4C99DB0E" w:rsidR="0052761F" w:rsidRPr="00CB7770" w:rsidRDefault="00AE2CB6" w:rsidP="005276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8,716</w:t>
            </w:r>
          </w:p>
        </w:tc>
        <w:tc>
          <w:tcPr>
            <w:tcW w:w="180" w:type="dxa"/>
            <w:vAlign w:val="bottom"/>
          </w:tcPr>
          <w:p w14:paraId="1148C151" w14:textId="77777777" w:rsidR="0052761F" w:rsidRPr="00CB7770" w:rsidRDefault="0052761F" w:rsidP="0052761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2CFBFF" w14:textId="77777777" w:rsidR="0052761F" w:rsidRPr="00CB7770" w:rsidRDefault="0052761F" w:rsidP="005276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761F" w:rsidRPr="00CB7770" w14:paraId="2F117393" w14:textId="77777777" w:rsidTr="000170C8">
        <w:trPr>
          <w:cantSplit/>
        </w:trPr>
        <w:tc>
          <w:tcPr>
            <w:tcW w:w="4050" w:type="dxa"/>
          </w:tcPr>
          <w:p w14:paraId="346EDAA7" w14:textId="77777777" w:rsidR="00977412" w:rsidRDefault="00984CFA" w:rsidP="002D1210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เครื่องมือ เครื่องใช้ เครื่องตกแต่ง </w:t>
            </w:r>
          </w:p>
          <w:p w14:paraId="123F4471" w14:textId="5C5ED78E" w:rsidR="0052761F" w:rsidRPr="002D1210" w:rsidRDefault="002D1210" w:rsidP="002D1210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="00977412" w:rsidRPr="002D121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984CFA" w:rsidRPr="002D121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และอุปกรณ์โรงงาน</w:t>
            </w:r>
          </w:p>
        </w:tc>
        <w:tc>
          <w:tcPr>
            <w:tcW w:w="1080" w:type="dxa"/>
            <w:vAlign w:val="bottom"/>
          </w:tcPr>
          <w:p w14:paraId="20314D16" w14:textId="313BD5E2" w:rsidR="0052761F" w:rsidRPr="00CB7770" w:rsidRDefault="00AE2CB6" w:rsidP="005276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1,199</w:t>
            </w:r>
          </w:p>
        </w:tc>
        <w:tc>
          <w:tcPr>
            <w:tcW w:w="180" w:type="dxa"/>
            <w:vAlign w:val="bottom"/>
          </w:tcPr>
          <w:p w14:paraId="1E671B03" w14:textId="77777777" w:rsidR="0052761F" w:rsidRPr="00CB7770" w:rsidRDefault="0052761F" w:rsidP="0052761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FEB35C" w14:textId="77777777" w:rsidR="00977412" w:rsidRDefault="00977412" w:rsidP="005276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8409A5" w14:textId="20A7AF59" w:rsidR="0052761F" w:rsidRPr="00CB7770" w:rsidRDefault="0052761F" w:rsidP="005276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872EAB1" w14:textId="77777777" w:rsidR="0052761F" w:rsidRPr="00CB7770" w:rsidRDefault="0052761F" w:rsidP="0052761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A24392" w14:textId="2CE6CE88" w:rsidR="0052761F" w:rsidRPr="00CB7770" w:rsidRDefault="00AE2CB6" w:rsidP="00B22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978</w:t>
            </w:r>
          </w:p>
        </w:tc>
        <w:tc>
          <w:tcPr>
            <w:tcW w:w="180" w:type="dxa"/>
            <w:vAlign w:val="bottom"/>
          </w:tcPr>
          <w:p w14:paraId="5B070583" w14:textId="77777777" w:rsidR="0052761F" w:rsidRPr="00CB7770" w:rsidRDefault="0052761F" w:rsidP="0052761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BDFF7E" w14:textId="77777777" w:rsidR="00977412" w:rsidRDefault="00977412" w:rsidP="005276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6B6BC0" w14:textId="5533BBF1" w:rsidR="0052761F" w:rsidRPr="00CB7770" w:rsidRDefault="0052761F" w:rsidP="005276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761F" w:rsidRPr="00CB7770" w14:paraId="76596285" w14:textId="77777777" w:rsidTr="000170C8">
        <w:trPr>
          <w:cantSplit/>
        </w:trPr>
        <w:tc>
          <w:tcPr>
            <w:tcW w:w="4050" w:type="dxa"/>
          </w:tcPr>
          <w:p w14:paraId="4B8BAB8A" w14:textId="77777777" w:rsidR="0052761F" w:rsidRPr="00720C0B" w:rsidRDefault="0052761F" w:rsidP="0052761F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0C0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48409E81" w14:textId="47B3FC16" w:rsidR="0052761F" w:rsidRPr="00CB7770" w:rsidRDefault="00AE2CB6" w:rsidP="005276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33,969</w:t>
            </w:r>
          </w:p>
        </w:tc>
        <w:tc>
          <w:tcPr>
            <w:tcW w:w="180" w:type="dxa"/>
            <w:vAlign w:val="bottom"/>
          </w:tcPr>
          <w:p w14:paraId="720D9EBD" w14:textId="77777777" w:rsidR="0052761F" w:rsidRPr="00CB7770" w:rsidRDefault="0052761F" w:rsidP="0052761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8FBDBC" w14:textId="77777777" w:rsidR="0052761F" w:rsidRPr="00CB7770" w:rsidRDefault="0052761F" w:rsidP="005276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86E9F8E" w14:textId="77777777" w:rsidR="0052761F" w:rsidRPr="00CB7770" w:rsidRDefault="0052761F" w:rsidP="0052761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EBBE49" w14:textId="680F1D18" w:rsidR="0052761F" w:rsidRPr="00CB7770" w:rsidRDefault="00F731AB" w:rsidP="005276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27,601</w:t>
            </w:r>
          </w:p>
        </w:tc>
        <w:tc>
          <w:tcPr>
            <w:tcW w:w="180" w:type="dxa"/>
            <w:vAlign w:val="bottom"/>
          </w:tcPr>
          <w:p w14:paraId="7CEFDD18" w14:textId="77777777" w:rsidR="0052761F" w:rsidRPr="00CB7770" w:rsidRDefault="0052761F" w:rsidP="0052761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01D51C" w14:textId="77777777" w:rsidR="0052761F" w:rsidRPr="00CB7770" w:rsidRDefault="0052761F" w:rsidP="0052761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208A" w:rsidRPr="00CB7770" w14:paraId="5738B6DD" w14:textId="77777777" w:rsidTr="000170C8">
        <w:trPr>
          <w:cantSplit/>
        </w:trPr>
        <w:tc>
          <w:tcPr>
            <w:tcW w:w="4050" w:type="dxa"/>
          </w:tcPr>
          <w:p w14:paraId="45760DAE" w14:textId="3D0F4986" w:rsidR="00B2208A" w:rsidRPr="00720C0B" w:rsidRDefault="00B2208A" w:rsidP="00B2208A">
            <w:pPr>
              <w:pStyle w:val="ListParagraph"/>
              <w:numPr>
                <w:ilvl w:val="0"/>
                <w:numId w:val="2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080" w:type="dxa"/>
            <w:vAlign w:val="bottom"/>
          </w:tcPr>
          <w:p w14:paraId="5CF7B63C" w14:textId="11D087DA" w:rsidR="00B2208A" w:rsidRDefault="00F731AB" w:rsidP="00B22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3,611</w:t>
            </w:r>
          </w:p>
        </w:tc>
        <w:tc>
          <w:tcPr>
            <w:tcW w:w="180" w:type="dxa"/>
            <w:vAlign w:val="bottom"/>
          </w:tcPr>
          <w:p w14:paraId="2616F676" w14:textId="77777777" w:rsidR="00B2208A" w:rsidRPr="00CB7770" w:rsidRDefault="00B2208A" w:rsidP="00B2208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F9DE76" w14:textId="6BB4CE5F" w:rsidR="00B2208A" w:rsidRPr="00CB7770" w:rsidRDefault="00B2208A" w:rsidP="00B22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7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1D84DA6" w14:textId="77777777" w:rsidR="00B2208A" w:rsidRPr="00CB7770" w:rsidRDefault="00B2208A" w:rsidP="00B2208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27D204" w14:textId="32C05753" w:rsidR="00B2208A" w:rsidRDefault="00F731AB" w:rsidP="00B22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3,077</w:t>
            </w:r>
          </w:p>
        </w:tc>
        <w:tc>
          <w:tcPr>
            <w:tcW w:w="180" w:type="dxa"/>
            <w:vAlign w:val="bottom"/>
          </w:tcPr>
          <w:p w14:paraId="0CB0AED6" w14:textId="77777777" w:rsidR="00B2208A" w:rsidRPr="00CB7770" w:rsidRDefault="00B2208A" w:rsidP="00B2208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FF0E0" w14:textId="202C976B" w:rsidR="00B2208A" w:rsidRPr="00CB7770" w:rsidRDefault="00B2208A" w:rsidP="00B22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7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208A" w:rsidRPr="00CB7770" w14:paraId="6576306F" w14:textId="77777777" w:rsidTr="000170C8">
        <w:trPr>
          <w:cantSplit/>
        </w:trPr>
        <w:tc>
          <w:tcPr>
            <w:tcW w:w="4050" w:type="dxa"/>
          </w:tcPr>
          <w:p w14:paraId="6937F8CD" w14:textId="77777777" w:rsidR="00B2208A" w:rsidRPr="00720C0B" w:rsidRDefault="00B2208A" w:rsidP="00B2208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C0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720C0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720C0B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2350BE52" w14:textId="482444BF" w:rsidR="00B2208A" w:rsidRPr="00CB7770" w:rsidRDefault="00B2208A" w:rsidP="00B22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4,995</w:t>
            </w:r>
          </w:p>
        </w:tc>
        <w:tc>
          <w:tcPr>
            <w:tcW w:w="180" w:type="dxa"/>
            <w:vAlign w:val="bottom"/>
          </w:tcPr>
          <w:p w14:paraId="6BA20E34" w14:textId="77777777" w:rsidR="00B2208A" w:rsidRPr="00CB7770" w:rsidRDefault="00B2208A" w:rsidP="00B2208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07C67E" w14:textId="654DF1D4" w:rsidR="00B2208A" w:rsidRPr="00540F3C" w:rsidRDefault="00B2208A" w:rsidP="00B22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3,196</w:t>
            </w:r>
          </w:p>
        </w:tc>
        <w:tc>
          <w:tcPr>
            <w:tcW w:w="180" w:type="dxa"/>
            <w:vAlign w:val="bottom"/>
          </w:tcPr>
          <w:p w14:paraId="1C56B54E" w14:textId="77777777" w:rsidR="00B2208A" w:rsidRPr="00CB7770" w:rsidRDefault="00B2208A" w:rsidP="00B2208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762988" w14:textId="1B60D39D" w:rsidR="00B2208A" w:rsidRPr="00CB7770" w:rsidRDefault="00B2208A" w:rsidP="00B22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1,676</w:t>
            </w:r>
          </w:p>
        </w:tc>
        <w:tc>
          <w:tcPr>
            <w:tcW w:w="180" w:type="dxa"/>
            <w:vAlign w:val="bottom"/>
          </w:tcPr>
          <w:p w14:paraId="61242916" w14:textId="77777777" w:rsidR="00B2208A" w:rsidRPr="00CB7770" w:rsidRDefault="00B2208A" w:rsidP="00B2208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49134C" w14:textId="6C8B3991" w:rsidR="00B2208A" w:rsidRPr="00CB7770" w:rsidRDefault="00B2208A" w:rsidP="00B22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1,431</w:t>
            </w:r>
          </w:p>
        </w:tc>
      </w:tr>
      <w:tr w:rsidR="00B2208A" w:rsidRPr="00CB7770" w14:paraId="1CA5712C" w14:textId="77777777" w:rsidTr="000170C8">
        <w:trPr>
          <w:cantSplit/>
        </w:trPr>
        <w:tc>
          <w:tcPr>
            <w:tcW w:w="4050" w:type="dxa"/>
          </w:tcPr>
          <w:p w14:paraId="022D0CC3" w14:textId="77777777" w:rsidR="00B2208A" w:rsidRPr="00720C0B" w:rsidRDefault="00B2208A" w:rsidP="00B2208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20C0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154F40AD" w14:textId="0018DEC4" w:rsidR="00B2208A" w:rsidRPr="00CB7770" w:rsidRDefault="00B2208A" w:rsidP="00B22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46,230</w:t>
            </w:r>
          </w:p>
        </w:tc>
        <w:tc>
          <w:tcPr>
            <w:tcW w:w="180" w:type="dxa"/>
            <w:vAlign w:val="bottom"/>
          </w:tcPr>
          <w:p w14:paraId="1C70EA4B" w14:textId="77777777" w:rsidR="00B2208A" w:rsidRPr="00CB7770" w:rsidRDefault="00B2208A" w:rsidP="00B2208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D907A1" w14:textId="77777777" w:rsidR="00B2208A" w:rsidRPr="00CB7770" w:rsidRDefault="00B2208A" w:rsidP="00B22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7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B0670CC" w14:textId="77777777" w:rsidR="00B2208A" w:rsidRPr="00CB7770" w:rsidRDefault="00B2208A" w:rsidP="00B2208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221C9F" w14:textId="6FF3E5E0" w:rsidR="00B2208A" w:rsidRPr="00CB7770" w:rsidRDefault="00B2208A" w:rsidP="00B22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18,027</w:t>
            </w:r>
          </w:p>
        </w:tc>
        <w:tc>
          <w:tcPr>
            <w:tcW w:w="180" w:type="dxa"/>
            <w:vAlign w:val="bottom"/>
          </w:tcPr>
          <w:p w14:paraId="24B0E9CA" w14:textId="77777777" w:rsidR="00B2208A" w:rsidRPr="00CB7770" w:rsidRDefault="00B2208A" w:rsidP="00B2208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059EAF" w14:textId="77777777" w:rsidR="00B2208A" w:rsidRPr="00CB7770" w:rsidRDefault="00B2208A" w:rsidP="00B22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7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208A" w:rsidRPr="00FD1917" w14:paraId="47561CA2" w14:textId="77777777" w:rsidTr="000170C8">
        <w:trPr>
          <w:cantSplit/>
        </w:trPr>
        <w:tc>
          <w:tcPr>
            <w:tcW w:w="4050" w:type="dxa"/>
          </w:tcPr>
          <w:p w14:paraId="33A176A3" w14:textId="77777777" w:rsidR="00B2208A" w:rsidRPr="00720C0B" w:rsidRDefault="00B2208A" w:rsidP="00B2208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0C0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  <w:vAlign w:val="bottom"/>
          </w:tcPr>
          <w:p w14:paraId="54512CC5" w14:textId="77777777" w:rsidR="00B2208A" w:rsidRPr="00CB7770" w:rsidRDefault="00B2208A" w:rsidP="00B22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77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92F6E70" w14:textId="77777777" w:rsidR="00B2208A" w:rsidRPr="00CB7770" w:rsidRDefault="00B2208A" w:rsidP="00B2208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AC959B" w14:textId="07E4B7BF" w:rsidR="00B2208A" w:rsidRPr="00FD1917" w:rsidRDefault="00B2208A" w:rsidP="00B22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FD19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488</w:t>
            </w:r>
          </w:p>
        </w:tc>
        <w:tc>
          <w:tcPr>
            <w:tcW w:w="180" w:type="dxa"/>
            <w:vAlign w:val="bottom"/>
          </w:tcPr>
          <w:p w14:paraId="66F429C2" w14:textId="77777777" w:rsidR="00B2208A" w:rsidRPr="00FD1917" w:rsidRDefault="00B2208A" w:rsidP="00B2208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F2D822" w14:textId="77777777" w:rsidR="00B2208A" w:rsidRPr="00666EA3" w:rsidRDefault="00B2208A" w:rsidP="00B22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6E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25A7654" w14:textId="77777777" w:rsidR="00B2208A" w:rsidRPr="00666EA3" w:rsidRDefault="00B2208A" w:rsidP="00B2208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37A5686" w14:textId="3ED4D059" w:rsidR="00B2208A" w:rsidRPr="00FD1917" w:rsidRDefault="00B2208A" w:rsidP="00B2208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FD19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</w:tr>
    </w:tbl>
    <w:p w14:paraId="497E6357" w14:textId="77777777" w:rsidR="00984CFA" w:rsidRDefault="00984CFA" w:rsidP="00CB7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727A50" w14:textId="2125C57C" w:rsidR="00CB7770" w:rsidRDefault="00CB7770" w:rsidP="00CB7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F35B0D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F35B0D">
        <w:rPr>
          <w:rFonts w:ascii="Angsana New" w:hAnsi="Angsana New"/>
          <w:sz w:val="30"/>
          <w:szCs w:val="30"/>
        </w:rPr>
        <w:t xml:space="preserve">2563 </w:t>
      </w:r>
      <w:r w:rsidRPr="00F35B0D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8600DB">
        <w:rPr>
          <w:rFonts w:ascii="Angsana New" w:hAnsi="Angsana New" w:hint="cs"/>
          <w:spacing w:val="4"/>
          <w:sz w:val="30"/>
          <w:szCs w:val="30"/>
          <w:cs/>
        </w:rPr>
        <w:t>ของ</w:t>
      </w:r>
      <w:r w:rsidRPr="008600DB">
        <w:rPr>
          <w:rFonts w:ascii="Angsana New" w:hAnsi="Angsana New"/>
          <w:spacing w:val="4"/>
          <w:sz w:val="30"/>
          <w:szCs w:val="30"/>
          <w:cs/>
        </w:rPr>
        <w:t xml:space="preserve">กลุ่มบริษัทและบริษัท มีจำนวน </w:t>
      </w:r>
      <w:r w:rsidR="001D0DFC" w:rsidRPr="008600DB">
        <w:rPr>
          <w:rFonts w:ascii="Angsana New" w:hAnsi="Angsana New"/>
          <w:spacing w:val="4"/>
          <w:sz w:val="30"/>
          <w:szCs w:val="30"/>
        </w:rPr>
        <w:t>122.41</w:t>
      </w:r>
      <w:r w:rsidRPr="008600DB">
        <w:rPr>
          <w:rFonts w:ascii="Angsana New" w:hAnsi="Angsana New"/>
          <w:spacing w:val="4"/>
          <w:sz w:val="30"/>
          <w:szCs w:val="30"/>
        </w:rPr>
        <w:t xml:space="preserve"> </w:t>
      </w:r>
      <w:r w:rsidRPr="008600DB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Pr="008600DB">
        <w:rPr>
          <w:rFonts w:ascii="Angsana New" w:hAnsi="Angsana New"/>
          <w:spacing w:val="4"/>
          <w:sz w:val="30"/>
          <w:szCs w:val="30"/>
        </w:rPr>
        <w:t xml:space="preserve"> </w:t>
      </w:r>
      <w:r w:rsidRPr="008600DB">
        <w:rPr>
          <w:rFonts w:ascii="Angsana New" w:hAnsi="Angsana New"/>
          <w:spacing w:val="4"/>
          <w:sz w:val="30"/>
          <w:szCs w:val="30"/>
          <w:cs/>
        </w:rPr>
        <w:t xml:space="preserve">และ </w:t>
      </w:r>
      <w:r w:rsidR="001D0DFC" w:rsidRPr="008600DB">
        <w:rPr>
          <w:rFonts w:ascii="Angsana New" w:hAnsi="Angsana New"/>
          <w:spacing w:val="4"/>
          <w:sz w:val="30"/>
          <w:szCs w:val="30"/>
        </w:rPr>
        <w:t>79.36</w:t>
      </w:r>
      <w:r w:rsidRPr="008600DB">
        <w:rPr>
          <w:rFonts w:ascii="Angsana New" w:hAnsi="Angsana New"/>
          <w:spacing w:val="4"/>
          <w:sz w:val="30"/>
          <w:szCs w:val="30"/>
        </w:rPr>
        <w:t xml:space="preserve"> </w:t>
      </w:r>
      <w:r w:rsidRPr="008600DB">
        <w:rPr>
          <w:rFonts w:ascii="Angsana New" w:hAnsi="Angsana New"/>
          <w:spacing w:val="4"/>
          <w:sz w:val="30"/>
          <w:szCs w:val="30"/>
          <w:cs/>
        </w:rPr>
        <w:t>ล้านบาท ตามลำดับ</w:t>
      </w:r>
    </w:p>
    <w:p w14:paraId="4115E4FD" w14:textId="5FFF50AD" w:rsidR="00977412" w:rsidRDefault="00977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shd w:val="clear" w:color="auto" w:fill="D9D9D9" w:themeFill="background1" w:themeFillShade="D9"/>
          <w:cs/>
        </w:rPr>
      </w:pPr>
      <w:r>
        <w:rPr>
          <w:rFonts w:ascii="Angsana New" w:hAnsi="Angsana New"/>
          <w:sz w:val="30"/>
          <w:szCs w:val="30"/>
          <w:shd w:val="clear" w:color="auto" w:fill="D9D9D9" w:themeFill="background1" w:themeFillShade="D9"/>
          <w:cs/>
        </w:rPr>
        <w:br w:type="page"/>
      </w:r>
    </w:p>
    <w:p w14:paraId="2ECB284E" w14:textId="5F05D96A" w:rsidR="00CF63FA" w:rsidRDefault="00CF63FA" w:rsidP="004434E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080CC5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27532A">
        <w:rPr>
          <w:rFonts w:ascii="Angsana New" w:hAnsi="Angsana New"/>
          <w:sz w:val="30"/>
          <w:szCs w:val="30"/>
          <w:u w:val="none"/>
          <w:lang w:val="en-US"/>
        </w:rPr>
        <w:t>2</w:t>
      </w:r>
      <w:r w:rsidRPr="00AE4238">
        <w:rPr>
          <w:rFonts w:ascii="Angsana New" w:hAnsi="Angsana New"/>
          <w:sz w:val="30"/>
          <w:szCs w:val="30"/>
          <w:u w:val="none"/>
          <w:lang w:val="en-US"/>
        </w:rPr>
        <w:tab/>
      </w:r>
      <w:r w:rsidRPr="00AE4238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ที่ดินที่ไม่ได้ใช้ในการดำเนินงาน </w:t>
      </w:r>
    </w:p>
    <w:p w14:paraId="42D5F8A0" w14:textId="77777777" w:rsidR="007E1EDA" w:rsidRPr="00D660EC" w:rsidRDefault="007E1EDA" w:rsidP="000A20E2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67"/>
        </w:tabs>
        <w:rPr>
          <w:sz w:val="14"/>
          <w:szCs w:val="14"/>
          <w:lang w:eastAsia="x-none"/>
        </w:rPr>
      </w:pPr>
      <w:r w:rsidRPr="00AE4238">
        <w:rPr>
          <w:lang w:eastAsia="x-none"/>
        </w:rPr>
        <w:tab/>
      </w:r>
      <w:r w:rsidR="000A20E2" w:rsidRPr="00AE4238">
        <w:rPr>
          <w:lang w:eastAsia="x-none"/>
        </w:rPr>
        <w:tab/>
      </w:r>
    </w:p>
    <w:p w14:paraId="25AFE61F" w14:textId="52B7905D" w:rsidR="00F41A63" w:rsidRPr="00322C56" w:rsidRDefault="00875904" w:rsidP="00D62A7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2C5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22C56">
        <w:rPr>
          <w:rFonts w:ascii="Angsana New" w:hAnsi="Angsana New"/>
          <w:sz w:val="30"/>
          <w:szCs w:val="30"/>
        </w:rPr>
        <w:t xml:space="preserve">31 </w:t>
      </w:r>
      <w:r w:rsidRPr="00322C56">
        <w:rPr>
          <w:rFonts w:ascii="Angsana New" w:hAnsi="Angsana New"/>
          <w:sz w:val="30"/>
          <w:szCs w:val="30"/>
          <w:cs/>
        </w:rPr>
        <w:t xml:space="preserve">ธันวาคม </w:t>
      </w:r>
      <w:r w:rsidR="00B76FEF" w:rsidRPr="00322C56">
        <w:rPr>
          <w:rFonts w:ascii="Angsana New" w:hAnsi="Angsana New"/>
          <w:sz w:val="30"/>
          <w:szCs w:val="30"/>
        </w:rPr>
        <w:t xml:space="preserve">2563 </w:t>
      </w:r>
      <w:r w:rsidR="007E3DD8" w:rsidRPr="00322C56">
        <w:rPr>
          <w:rFonts w:ascii="Angsana New" w:hAnsi="Angsana New"/>
          <w:sz w:val="30"/>
          <w:szCs w:val="30"/>
          <w:cs/>
        </w:rPr>
        <w:t>กลุ่มบริษัทมีที่ดินที่ไม่ได้ใช้ในการดำเนินงานเป็นจำนวน</w:t>
      </w:r>
      <w:r w:rsidR="004F3301" w:rsidRPr="00322C56">
        <w:rPr>
          <w:rFonts w:ascii="Angsana New" w:hAnsi="Angsana New"/>
          <w:sz w:val="30"/>
          <w:szCs w:val="30"/>
          <w:cs/>
        </w:rPr>
        <w:t xml:space="preserve"> </w:t>
      </w:r>
      <w:r w:rsidR="008E0A35" w:rsidRPr="00322C56">
        <w:rPr>
          <w:rFonts w:ascii="Angsana New" w:hAnsi="Angsana New"/>
          <w:sz w:val="30"/>
          <w:szCs w:val="30"/>
        </w:rPr>
        <w:t>5.03</w:t>
      </w:r>
      <w:r w:rsidR="004F3301" w:rsidRPr="00322C56">
        <w:rPr>
          <w:rFonts w:ascii="Angsana New" w:hAnsi="Angsana New"/>
          <w:sz w:val="30"/>
          <w:szCs w:val="30"/>
        </w:rPr>
        <w:t xml:space="preserve"> </w:t>
      </w:r>
      <w:r w:rsidR="004F3301" w:rsidRPr="00322C56">
        <w:rPr>
          <w:rFonts w:ascii="Angsana New" w:hAnsi="Angsana New"/>
          <w:sz w:val="30"/>
          <w:szCs w:val="30"/>
          <w:cs/>
        </w:rPr>
        <w:t xml:space="preserve">ล้านบาท </w:t>
      </w:r>
      <w:r w:rsidR="004F3301" w:rsidRPr="00322C56">
        <w:rPr>
          <w:rFonts w:ascii="Angsana New" w:hAnsi="Angsana New"/>
          <w:i/>
          <w:iCs/>
          <w:sz w:val="30"/>
          <w:szCs w:val="30"/>
          <w:cs/>
        </w:rPr>
        <w:t>(</w:t>
      </w:r>
      <w:r w:rsidR="004F3301" w:rsidRPr="00322C56">
        <w:rPr>
          <w:rFonts w:ascii="Angsana New" w:hAnsi="Angsana New"/>
          <w:i/>
          <w:iCs/>
          <w:sz w:val="30"/>
          <w:szCs w:val="30"/>
        </w:rPr>
        <w:t>256</w:t>
      </w:r>
      <w:r w:rsidR="00B76FEF" w:rsidRPr="00322C56">
        <w:rPr>
          <w:rFonts w:ascii="Angsana New" w:hAnsi="Angsana New"/>
          <w:i/>
          <w:iCs/>
          <w:sz w:val="30"/>
          <w:szCs w:val="30"/>
        </w:rPr>
        <w:t>2</w:t>
      </w:r>
      <w:r w:rsidR="004F3301" w:rsidRPr="00322C56">
        <w:rPr>
          <w:rFonts w:ascii="Angsana New" w:hAnsi="Angsana New"/>
          <w:i/>
          <w:iCs/>
          <w:sz w:val="30"/>
          <w:szCs w:val="30"/>
        </w:rPr>
        <w:t>: 5.</w:t>
      </w:r>
      <w:r w:rsidR="00536302" w:rsidRPr="00322C56">
        <w:rPr>
          <w:rFonts w:ascii="Angsana New" w:hAnsi="Angsana New"/>
          <w:i/>
          <w:iCs/>
          <w:sz w:val="30"/>
          <w:szCs w:val="30"/>
        </w:rPr>
        <w:t>0</w:t>
      </w:r>
      <w:r w:rsidR="004F3301" w:rsidRPr="00322C56">
        <w:rPr>
          <w:rFonts w:ascii="Angsana New" w:hAnsi="Angsana New"/>
          <w:i/>
          <w:iCs/>
          <w:sz w:val="30"/>
          <w:szCs w:val="30"/>
        </w:rPr>
        <w:t xml:space="preserve">3 </w:t>
      </w:r>
      <w:r w:rsidR="004F3301" w:rsidRPr="00322C56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4F3301" w:rsidRPr="00322C56">
        <w:rPr>
          <w:rFonts w:ascii="Angsana New" w:hAnsi="Angsana New"/>
          <w:sz w:val="30"/>
          <w:szCs w:val="30"/>
          <w:cs/>
        </w:rPr>
        <w:t xml:space="preserve"> ซึ่งเป็น</w:t>
      </w:r>
      <w:r w:rsidR="0073559C" w:rsidRPr="00322C56">
        <w:rPr>
          <w:rFonts w:ascii="Angsana New" w:hAnsi="Angsana New"/>
          <w:sz w:val="30"/>
          <w:szCs w:val="30"/>
          <w:cs/>
        </w:rPr>
        <w:t>ที่ดินที่</w:t>
      </w:r>
      <w:r w:rsidR="00412373" w:rsidRPr="00322C56">
        <w:rPr>
          <w:rFonts w:ascii="Angsana New" w:hAnsi="Angsana New"/>
          <w:sz w:val="30"/>
          <w:szCs w:val="30"/>
          <w:cs/>
        </w:rPr>
        <w:t>อยู่ระหว่างการศึกษาความเป็นไปได้ในการดำเนินงานในอนาคต</w:t>
      </w:r>
      <w:r w:rsidR="0073559C" w:rsidRPr="00322C56">
        <w:rPr>
          <w:rFonts w:ascii="Angsana New" w:hAnsi="Angsana New"/>
          <w:sz w:val="30"/>
          <w:szCs w:val="30"/>
          <w:cs/>
        </w:rPr>
        <w:t xml:space="preserve"> กลุ่มบริษัทได้ให้บริษัทผู้ประเมิน</w:t>
      </w:r>
      <w:r w:rsidR="00291501" w:rsidRPr="00322C56">
        <w:rPr>
          <w:rFonts w:ascii="Angsana New" w:hAnsi="Angsana New"/>
          <w:sz w:val="30"/>
          <w:szCs w:val="30"/>
          <w:cs/>
        </w:rPr>
        <w:t>ราคา</w:t>
      </w:r>
      <w:r w:rsidR="0073559C" w:rsidRPr="00322C56">
        <w:rPr>
          <w:rFonts w:ascii="Angsana New" w:hAnsi="Angsana New"/>
          <w:sz w:val="30"/>
          <w:szCs w:val="30"/>
          <w:cs/>
        </w:rPr>
        <w:t>อิสระแห่งหนึ่งทำการประเมิน</w:t>
      </w:r>
      <w:r w:rsidR="0073559C" w:rsidRPr="00322C56">
        <w:rPr>
          <w:rFonts w:ascii="Angsana New" w:hAnsi="Angsana New"/>
          <w:spacing w:val="4"/>
          <w:sz w:val="30"/>
          <w:szCs w:val="30"/>
          <w:cs/>
        </w:rPr>
        <w:t>ราคาที่ดินดังกล่าว โดยพิจารณาราคาตลาด ซึ่งมูลค่าที่ประเมิน</w:t>
      </w:r>
      <w:r w:rsidR="00291501" w:rsidRPr="00322C56">
        <w:rPr>
          <w:rFonts w:ascii="Angsana New" w:hAnsi="Angsana New"/>
          <w:spacing w:val="4"/>
          <w:sz w:val="30"/>
          <w:szCs w:val="30"/>
          <w:cs/>
        </w:rPr>
        <w:t xml:space="preserve">สำหรับกลุ่มบริษัทเป็นจำนวน </w:t>
      </w:r>
      <w:r w:rsidR="008E0A35" w:rsidRPr="00322C56">
        <w:rPr>
          <w:rFonts w:ascii="Angsana New" w:hAnsi="Angsana New"/>
          <w:spacing w:val="4"/>
          <w:sz w:val="30"/>
          <w:szCs w:val="30"/>
        </w:rPr>
        <w:t>6</w:t>
      </w:r>
      <w:r w:rsidR="00551BFB" w:rsidRPr="00322C56">
        <w:rPr>
          <w:rFonts w:ascii="Angsana New" w:hAnsi="Angsana New"/>
          <w:spacing w:val="4"/>
          <w:sz w:val="30"/>
          <w:szCs w:val="30"/>
        </w:rPr>
        <w:t>.</w:t>
      </w:r>
      <w:r w:rsidR="009F3A16" w:rsidRPr="00322C56">
        <w:rPr>
          <w:rFonts w:ascii="Angsana New" w:hAnsi="Angsana New"/>
          <w:spacing w:val="4"/>
          <w:sz w:val="30"/>
          <w:szCs w:val="30"/>
        </w:rPr>
        <w:t>5</w:t>
      </w:r>
      <w:r w:rsidR="00551BFB" w:rsidRPr="00322C56">
        <w:rPr>
          <w:rFonts w:ascii="Angsana New" w:hAnsi="Angsana New"/>
          <w:spacing w:val="4"/>
          <w:sz w:val="30"/>
          <w:szCs w:val="30"/>
        </w:rPr>
        <w:t>0</w:t>
      </w:r>
      <w:r w:rsidR="00291501" w:rsidRPr="00322C56">
        <w:rPr>
          <w:rFonts w:ascii="Angsana New" w:hAnsi="Angsana New"/>
          <w:spacing w:val="4"/>
          <w:sz w:val="30"/>
          <w:szCs w:val="30"/>
        </w:rPr>
        <w:t xml:space="preserve"> </w:t>
      </w:r>
      <w:r w:rsidR="00291501" w:rsidRPr="00322C56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="00291501" w:rsidRPr="00322C56">
        <w:rPr>
          <w:rFonts w:ascii="Angsana New" w:hAnsi="Angsana New"/>
          <w:sz w:val="30"/>
          <w:szCs w:val="30"/>
          <w:cs/>
        </w:rPr>
        <w:t xml:space="preserve"> </w:t>
      </w:r>
    </w:p>
    <w:p w14:paraId="681BFE7D" w14:textId="77777777" w:rsidR="00291501" w:rsidRPr="00322C56" w:rsidRDefault="00291501" w:rsidP="00D62A7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FEE957" w14:textId="77777777" w:rsidR="00291501" w:rsidRPr="00D660EC" w:rsidRDefault="00291501" w:rsidP="00291501">
      <w:pPr>
        <w:ind w:left="540" w:right="-360"/>
        <w:jc w:val="both"/>
        <w:rPr>
          <w:b/>
          <w:bCs/>
          <w:sz w:val="30"/>
          <w:szCs w:val="30"/>
        </w:rPr>
      </w:pPr>
      <w:r w:rsidRPr="00322C56">
        <w:rPr>
          <w:b/>
          <w:bCs/>
          <w:sz w:val="30"/>
          <w:szCs w:val="30"/>
          <w:cs/>
        </w:rPr>
        <w:t>การวัดมูลค่ายุติธรรม</w:t>
      </w:r>
    </w:p>
    <w:p w14:paraId="124A5F9D" w14:textId="77777777" w:rsidR="00291501" w:rsidRPr="00D660EC" w:rsidRDefault="00291501" w:rsidP="0029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  <w:r w:rsidRPr="00AE4238">
        <w:rPr>
          <w:rFonts w:ascii="Angsana New" w:hAnsi="Angsana New"/>
          <w:sz w:val="30"/>
          <w:szCs w:val="30"/>
          <w:cs/>
        </w:rPr>
        <w:t xml:space="preserve"> </w:t>
      </w:r>
    </w:p>
    <w:p w14:paraId="4A42B591" w14:textId="77777777" w:rsidR="00291501" w:rsidRPr="00D660EC" w:rsidRDefault="00291501" w:rsidP="0029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มูลค่ายุติธรรมของที่ดินที่ไม่ได้ใช้ในการดำเนินงา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</w:t>
      </w:r>
      <w:r w:rsidR="00602C7A" w:rsidRPr="00AE4238">
        <w:rPr>
          <w:rFonts w:ascii="Angsana New" w:hAnsi="Angsana New"/>
          <w:sz w:val="30"/>
          <w:szCs w:val="30"/>
          <w:cs/>
        </w:rPr>
        <w:t>ที่ดินที่ไม่ได้ใช้ในการดำเนินงาน</w:t>
      </w:r>
      <w:r w:rsidRPr="00AE4238">
        <w:rPr>
          <w:rFonts w:ascii="Angsana New" w:hAnsi="Angsana New"/>
          <w:sz w:val="30"/>
          <w:szCs w:val="30"/>
          <w:cs/>
        </w:rPr>
        <w:t>ของบริษัทเป็นประจำ</w:t>
      </w:r>
    </w:p>
    <w:p w14:paraId="7C3C69F8" w14:textId="77777777" w:rsidR="00291501" w:rsidRPr="00AE4238" w:rsidRDefault="00291501" w:rsidP="0029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E4238">
        <w:rPr>
          <w:rFonts w:ascii="Angsana New" w:hAnsi="Angsana New"/>
          <w:sz w:val="30"/>
          <w:szCs w:val="30"/>
          <w:cs/>
        </w:rPr>
        <w:t>การวัดมูลค่ายุติธรรมของ</w:t>
      </w:r>
      <w:r w:rsidR="00602C7A" w:rsidRPr="00AE4238">
        <w:rPr>
          <w:rFonts w:ascii="Angsana New" w:hAnsi="Angsana New"/>
          <w:sz w:val="30"/>
          <w:szCs w:val="30"/>
          <w:cs/>
        </w:rPr>
        <w:t>ที่ดินที่ไม่ได้ใช้ในการดำเนินงาน</w:t>
      </w:r>
      <w:r w:rsidRPr="00AE4238">
        <w:rPr>
          <w:rFonts w:ascii="Angsana New" w:hAnsi="Angsana New"/>
          <w:sz w:val="30"/>
          <w:szCs w:val="30"/>
          <w:cs/>
        </w:rPr>
        <w:t xml:space="preserve">ทั้งหมดถูกจัดลำดับชั้นการวัดมูลค่ายุติธรรม อยู่ในระดับที่ </w:t>
      </w:r>
      <w:r w:rsidRPr="00AE4238">
        <w:rPr>
          <w:rFonts w:ascii="Angsana New" w:hAnsi="Angsana New"/>
          <w:sz w:val="30"/>
          <w:szCs w:val="30"/>
        </w:rPr>
        <w:t>3</w:t>
      </w:r>
      <w:r w:rsidRPr="00AE4238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โดยใช้วิธีราคาตลาด</w:t>
      </w:r>
    </w:p>
    <w:p w14:paraId="34BA3752" w14:textId="77777777" w:rsidR="00291501" w:rsidRPr="00AE4238" w:rsidRDefault="00291501" w:rsidP="00D62A7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6E911BD" w14:textId="3FC943A9" w:rsidR="001D6F24" w:rsidRPr="00080CC5" w:rsidRDefault="00291501" w:rsidP="004A75E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0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AE4238">
        <w:rPr>
          <w:rFonts w:ascii="Angsana New" w:hAnsi="Angsana New"/>
          <w:b w:val="0"/>
          <w:bCs w:val="0"/>
          <w:sz w:val="22"/>
          <w:szCs w:val="22"/>
          <w:u w:val="none"/>
          <w:lang w:val="en-US" w:eastAsia="en-US"/>
        </w:rPr>
        <w:br w:type="page"/>
      </w:r>
      <w:r w:rsidR="00123335" w:rsidRPr="00080CC5">
        <w:rPr>
          <w:rFonts w:ascii="Angsana New" w:hAnsi="Angsana New"/>
          <w:sz w:val="30"/>
          <w:szCs w:val="30"/>
          <w:u w:val="none"/>
        </w:rPr>
        <w:lastRenderedPageBreak/>
        <w:t>1</w:t>
      </w:r>
      <w:r w:rsidR="0027532A">
        <w:rPr>
          <w:rFonts w:ascii="Angsana New" w:hAnsi="Angsana New"/>
          <w:sz w:val="30"/>
          <w:szCs w:val="30"/>
          <w:u w:val="none"/>
          <w:lang w:val="en-US"/>
        </w:rPr>
        <w:t>3</w:t>
      </w:r>
      <w:r w:rsidR="00502C18" w:rsidRPr="00080CC5">
        <w:rPr>
          <w:rFonts w:ascii="Angsana New" w:hAnsi="Angsana New"/>
          <w:sz w:val="30"/>
          <w:szCs w:val="30"/>
          <w:u w:val="none"/>
        </w:rPr>
        <w:tab/>
      </w:r>
      <w:r w:rsidR="00502C18" w:rsidRPr="00AE4238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สินทรัพย์ไม่มีตัวตน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30"/>
        <w:gridCol w:w="270"/>
        <w:gridCol w:w="1440"/>
        <w:gridCol w:w="270"/>
        <w:gridCol w:w="1350"/>
      </w:tblGrid>
      <w:tr w:rsidR="001D6F24" w:rsidRPr="00080CC5" w14:paraId="0C15B9DF" w14:textId="77777777" w:rsidTr="00B76FEF">
        <w:tc>
          <w:tcPr>
            <w:tcW w:w="4320" w:type="dxa"/>
          </w:tcPr>
          <w:p w14:paraId="165A6E68" w14:textId="77777777" w:rsidR="001D6F24" w:rsidRPr="00D660EC" w:rsidRDefault="001D6F24" w:rsidP="004A75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264A5118" w14:textId="77777777" w:rsidR="001D6F24" w:rsidRPr="00080CC5" w:rsidRDefault="001D6F2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5007B" w:rsidRPr="00080CC5" w14:paraId="4A6BE0D1" w14:textId="77777777" w:rsidTr="00B76FEF">
        <w:tc>
          <w:tcPr>
            <w:tcW w:w="4320" w:type="dxa"/>
          </w:tcPr>
          <w:p w14:paraId="388863AC" w14:textId="77777777" w:rsidR="0025007B" w:rsidRPr="00D660EC" w:rsidRDefault="0025007B" w:rsidP="004A75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649825" w14:textId="77777777" w:rsidR="0025007B" w:rsidRPr="00080CC5" w:rsidRDefault="0025007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2DBB67" w14:textId="77777777" w:rsidR="0025007B" w:rsidRPr="00080CC5" w:rsidRDefault="0025007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667B30D6" w14:textId="77777777" w:rsidR="0025007B" w:rsidRPr="00AE4238" w:rsidRDefault="0025007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1F0D7A74" w14:textId="77777777" w:rsidR="0025007B" w:rsidRPr="00080CC5" w:rsidRDefault="0025007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31F7F84" w14:textId="77777777" w:rsidR="0025007B" w:rsidRPr="00080CC5" w:rsidRDefault="0025007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007B" w:rsidRPr="00D660EC" w14:paraId="47E89860" w14:textId="77777777" w:rsidTr="00B76FEF">
        <w:tc>
          <w:tcPr>
            <w:tcW w:w="4320" w:type="dxa"/>
          </w:tcPr>
          <w:p w14:paraId="279C810D" w14:textId="77777777" w:rsidR="0025007B" w:rsidRPr="00D660EC" w:rsidRDefault="0025007B" w:rsidP="004A75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0FA25F" w14:textId="77777777" w:rsidR="0025007B" w:rsidRPr="00080CC5" w:rsidRDefault="0025007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04D4D767" w14:textId="77777777" w:rsidR="0025007B" w:rsidRPr="00080CC5" w:rsidRDefault="0025007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458496E" w14:textId="77777777" w:rsidR="0025007B" w:rsidRPr="00080CC5" w:rsidRDefault="0025007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</w:tcPr>
          <w:p w14:paraId="7A05F7F2" w14:textId="77777777" w:rsidR="0025007B" w:rsidRPr="00080CC5" w:rsidRDefault="0025007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05E9D6" w14:textId="77777777" w:rsidR="0025007B" w:rsidRPr="00080CC5" w:rsidRDefault="0025007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6F24" w:rsidRPr="00D660EC" w14:paraId="18C98E65" w14:textId="77777777" w:rsidTr="00B76FEF">
        <w:tc>
          <w:tcPr>
            <w:tcW w:w="4320" w:type="dxa"/>
            <w:hideMark/>
          </w:tcPr>
          <w:p w14:paraId="412A685A" w14:textId="77777777" w:rsidR="001D6F24" w:rsidRPr="00080CC5" w:rsidRDefault="001D6F2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2F2177F" w14:textId="77777777" w:rsidR="001D6F24" w:rsidRPr="00D660EC" w:rsidRDefault="001D6F2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</w:tcPr>
          <w:p w14:paraId="6C7C0B98" w14:textId="77777777" w:rsidR="001D6F24" w:rsidRPr="00080CC5" w:rsidRDefault="001D6F2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D5C9B7" w14:textId="77777777" w:rsidR="001D6F24" w:rsidRPr="00D660EC" w:rsidRDefault="001D6F2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3DA8694B" w14:textId="77777777" w:rsidR="001D6F24" w:rsidRPr="00080CC5" w:rsidRDefault="001D6F24" w:rsidP="004A75EB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0DC26CF" w14:textId="77777777" w:rsidR="001D6F24" w:rsidRPr="00080CC5" w:rsidRDefault="001D6F24" w:rsidP="004A75EB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D6F24" w:rsidRPr="00D660EC" w14:paraId="35588603" w14:textId="77777777" w:rsidTr="00B76FEF">
        <w:tc>
          <w:tcPr>
            <w:tcW w:w="4320" w:type="dxa"/>
            <w:hideMark/>
          </w:tcPr>
          <w:p w14:paraId="07687F34" w14:textId="77777777" w:rsidR="001D6F24" w:rsidRPr="00080CC5" w:rsidRDefault="001D6F24" w:rsidP="004A75E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4EE4A9F2" w14:textId="77777777" w:rsidR="001D6F24" w:rsidRPr="00080CC5" w:rsidRDefault="001D6F24" w:rsidP="004A75EB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D6F24" w:rsidRPr="00D660EC" w14:paraId="12C0B88C" w14:textId="77777777" w:rsidTr="00B76FEF">
        <w:tc>
          <w:tcPr>
            <w:tcW w:w="4320" w:type="dxa"/>
            <w:hideMark/>
          </w:tcPr>
          <w:p w14:paraId="201A0233" w14:textId="77777777" w:rsidR="001D6F24" w:rsidRPr="00080CC5" w:rsidRDefault="001D6F24" w:rsidP="004A75E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14:paraId="20D32197" w14:textId="77777777" w:rsidR="001D6F24" w:rsidRPr="00080CC5" w:rsidRDefault="001D6F2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BC6722" w14:textId="77777777" w:rsidR="001D6F24" w:rsidRPr="00080CC5" w:rsidRDefault="001D6F24" w:rsidP="004A75EB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7CCD75EA" w14:textId="77777777" w:rsidR="001D6F24" w:rsidRPr="00080CC5" w:rsidRDefault="001D6F24" w:rsidP="00607B3A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13187CB" w14:textId="77777777" w:rsidR="001D6F24" w:rsidRPr="00080CC5" w:rsidRDefault="001D6F24" w:rsidP="004A75EB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336545" w14:textId="77777777" w:rsidR="001D6F24" w:rsidRPr="00080CC5" w:rsidRDefault="001D6F24" w:rsidP="004A75EB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6FEF" w:rsidRPr="00D660EC" w14:paraId="2BAC6FE3" w14:textId="77777777" w:rsidTr="00B76FEF">
        <w:tc>
          <w:tcPr>
            <w:tcW w:w="4320" w:type="dxa"/>
            <w:hideMark/>
          </w:tcPr>
          <w:p w14:paraId="06749A58" w14:textId="77777777" w:rsidR="00B76FEF" w:rsidRPr="00080CC5" w:rsidRDefault="00B76FEF" w:rsidP="00B76FE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4251E062" w14:textId="77777777" w:rsidR="00B76FEF" w:rsidRP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44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270" w:type="dxa"/>
          </w:tcPr>
          <w:p w14:paraId="5A19F534" w14:textId="77777777" w:rsidR="00B76FEF" w:rsidRP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30E0B16B" w14:textId="77777777" w:rsidR="00B76FEF" w:rsidRP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8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270" w:type="dxa"/>
          </w:tcPr>
          <w:p w14:paraId="3703346E" w14:textId="77777777" w:rsidR="00B76FEF" w:rsidRP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10FF42A5" w14:textId="77777777" w:rsidR="00B76FEF" w:rsidRP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53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176</w:t>
            </w:r>
          </w:p>
        </w:tc>
      </w:tr>
      <w:tr w:rsidR="00B76FEF" w:rsidRPr="00D660EC" w14:paraId="1D6A027F" w14:textId="77777777" w:rsidTr="00B76FEF">
        <w:tc>
          <w:tcPr>
            <w:tcW w:w="4320" w:type="dxa"/>
          </w:tcPr>
          <w:p w14:paraId="114D16EF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55757C88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</w:tcPr>
          <w:p w14:paraId="17373F9B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3D8FDAC0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4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52C7CF7D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566FE326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4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608</w:t>
            </w:r>
          </w:p>
        </w:tc>
      </w:tr>
      <w:tr w:rsidR="00B76FEF" w:rsidRPr="00D660EC" w14:paraId="23D3F619" w14:textId="77777777" w:rsidTr="00B76FEF">
        <w:tc>
          <w:tcPr>
            <w:tcW w:w="4320" w:type="dxa"/>
          </w:tcPr>
          <w:p w14:paraId="06EE85E0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</w:tcPr>
          <w:p w14:paraId="07929DA6" w14:textId="77777777" w:rsid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(7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217)</w:t>
            </w:r>
          </w:p>
        </w:tc>
        <w:tc>
          <w:tcPr>
            <w:tcW w:w="270" w:type="dxa"/>
          </w:tcPr>
          <w:p w14:paraId="1EB6906B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5CCF2BAA" w14:textId="77777777" w:rsid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CB0DF3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12E2DA0E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(7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217)</w:t>
            </w:r>
          </w:p>
        </w:tc>
      </w:tr>
      <w:tr w:rsidR="00B76FEF" w:rsidRPr="00D660EC" w14:paraId="6BF72AE8" w14:textId="77777777" w:rsidTr="00B76FEF">
        <w:tc>
          <w:tcPr>
            <w:tcW w:w="4320" w:type="dxa"/>
          </w:tcPr>
          <w:p w14:paraId="1594DA9A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</w:tcPr>
          <w:p w14:paraId="0A92FE4C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11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270" w:type="dxa"/>
          </w:tcPr>
          <w:p w14:paraId="44324D80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58D40190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(11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177)</w:t>
            </w:r>
          </w:p>
        </w:tc>
        <w:tc>
          <w:tcPr>
            <w:tcW w:w="270" w:type="dxa"/>
          </w:tcPr>
          <w:p w14:paraId="584CD7E3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170312DB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6FEF" w:rsidRPr="00D660EC" w14:paraId="0BEBFD6E" w14:textId="77777777" w:rsidTr="00B76FEF">
        <w:tc>
          <w:tcPr>
            <w:tcW w:w="4320" w:type="dxa"/>
            <w:hideMark/>
          </w:tcPr>
          <w:p w14:paraId="0435EDD6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ขายและเช่ากลับคืน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F1DF6B" w14:textId="77777777" w:rsid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4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917</w:t>
            </w:r>
          </w:p>
        </w:tc>
        <w:tc>
          <w:tcPr>
            <w:tcW w:w="270" w:type="dxa"/>
          </w:tcPr>
          <w:p w14:paraId="1114D9F3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F9FD17" w14:textId="77777777" w:rsid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6F55EF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40B852" w14:textId="77777777" w:rsid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4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917</w:t>
            </w:r>
          </w:p>
        </w:tc>
      </w:tr>
      <w:tr w:rsidR="00B76FEF" w:rsidRPr="00D660EC" w14:paraId="508B8E23" w14:textId="77777777" w:rsidTr="00B76FEF">
        <w:tc>
          <w:tcPr>
            <w:tcW w:w="4320" w:type="dxa"/>
            <w:hideMark/>
          </w:tcPr>
          <w:p w14:paraId="77661E0E" w14:textId="77777777" w:rsidR="00B76FEF" w:rsidRPr="00080CC5" w:rsidRDefault="00B76FEF" w:rsidP="00B76FE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39BE8A9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270" w:type="dxa"/>
          </w:tcPr>
          <w:p w14:paraId="2F3972B0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F194DE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14:paraId="53E8D4B3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34BEE1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1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484</w:t>
            </w:r>
          </w:p>
        </w:tc>
      </w:tr>
      <w:tr w:rsidR="00B76FEF" w:rsidRPr="00D660EC" w14:paraId="15732C3D" w14:textId="77777777" w:rsidTr="00B76FEF">
        <w:tc>
          <w:tcPr>
            <w:tcW w:w="4320" w:type="dxa"/>
            <w:hideMark/>
          </w:tcPr>
          <w:p w14:paraId="14D8AABC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571AB5DA" w14:textId="30D1726F" w:rsidR="00B76FEF" w:rsidRPr="00080CC5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70" w:type="dxa"/>
          </w:tcPr>
          <w:p w14:paraId="36BF57F1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659D9A08" w14:textId="2D8E2643" w:rsidR="00B76FEF" w:rsidRPr="00080CC5" w:rsidRDefault="00AD7152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1,715</w:t>
            </w:r>
          </w:p>
        </w:tc>
        <w:tc>
          <w:tcPr>
            <w:tcW w:w="270" w:type="dxa"/>
          </w:tcPr>
          <w:p w14:paraId="6A2B0ACE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104A823E" w14:textId="650C3037" w:rsidR="00B76FEF" w:rsidRPr="00080CC5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AD7152">
              <w:rPr>
                <w:rFonts w:ascii="Angsana New" w:hAnsi="Angsana New"/>
                <w:sz w:val="30"/>
                <w:szCs w:val="30"/>
              </w:rPr>
              <w:t>,131</w:t>
            </w:r>
          </w:p>
        </w:tc>
      </w:tr>
      <w:tr w:rsidR="00B76FEF" w:rsidRPr="00D660EC" w14:paraId="2211986D" w14:textId="77777777" w:rsidTr="00B76FEF">
        <w:tc>
          <w:tcPr>
            <w:tcW w:w="4320" w:type="dxa"/>
          </w:tcPr>
          <w:p w14:paraId="7E74DDF9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</w:tcPr>
          <w:p w14:paraId="6474940A" w14:textId="6FC496F7" w:rsidR="00B76FEF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(24,860)</w:t>
            </w:r>
          </w:p>
        </w:tc>
        <w:tc>
          <w:tcPr>
            <w:tcW w:w="270" w:type="dxa"/>
          </w:tcPr>
          <w:p w14:paraId="676023C4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6E48F1C3" w14:textId="04472222" w:rsidR="00B76FEF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D715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6FC4B1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7DD9A811" w14:textId="6E73E7CB" w:rsidR="00B76FEF" w:rsidRPr="00080CC5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AD7152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D7152">
              <w:rPr>
                <w:rFonts w:ascii="Angsana New" w:hAnsi="Angsana New"/>
                <w:sz w:val="30"/>
                <w:szCs w:val="30"/>
              </w:rPr>
              <w:t>885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76FEF" w:rsidRPr="00D660EC" w14:paraId="1F5AD292" w14:textId="77777777" w:rsidTr="00B76FEF">
        <w:tc>
          <w:tcPr>
            <w:tcW w:w="4320" w:type="dxa"/>
            <w:hideMark/>
          </w:tcPr>
          <w:p w14:paraId="18115801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</w:tcPr>
          <w:p w14:paraId="6C69E000" w14:textId="7C5DA32F" w:rsidR="00B76FEF" w:rsidRPr="00080CC5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2,264</w:t>
            </w:r>
          </w:p>
        </w:tc>
        <w:tc>
          <w:tcPr>
            <w:tcW w:w="270" w:type="dxa"/>
          </w:tcPr>
          <w:p w14:paraId="34C33E56" w14:textId="77777777" w:rsidR="00B76FEF" w:rsidRPr="00D660EC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3B3718" w14:textId="5FD49E5E" w:rsidR="00B76FEF" w:rsidRPr="00AE4238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(2,264)</w:t>
            </w:r>
          </w:p>
        </w:tc>
        <w:tc>
          <w:tcPr>
            <w:tcW w:w="270" w:type="dxa"/>
          </w:tcPr>
          <w:p w14:paraId="17BD62FF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578B8ADB" w14:textId="3784B3A1" w:rsidR="00B76FEF" w:rsidRPr="00080CC5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6FEF" w:rsidRPr="00D660EC" w14:paraId="366059B2" w14:textId="77777777" w:rsidTr="00B76FEF">
        <w:tc>
          <w:tcPr>
            <w:tcW w:w="4320" w:type="dxa"/>
            <w:hideMark/>
          </w:tcPr>
          <w:p w14:paraId="0AF10276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AF819CB" w14:textId="3D41F4CB" w:rsidR="00B76FEF" w:rsidRPr="00080CC5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31,101</w:t>
            </w:r>
          </w:p>
        </w:tc>
        <w:tc>
          <w:tcPr>
            <w:tcW w:w="270" w:type="dxa"/>
          </w:tcPr>
          <w:p w14:paraId="7B027209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DDB5B0" w14:textId="6961A903" w:rsidR="00B76FEF" w:rsidRPr="00080CC5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1,629</w:t>
            </w:r>
          </w:p>
        </w:tc>
        <w:tc>
          <w:tcPr>
            <w:tcW w:w="270" w:type="dxa"/>
          </w:tcPr>
          <w:p w14:paraId="7F8FE27F" w14:textId="77777777" w:rsidR="00B76FEF" w:rsidRPr="00D660EC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F11FDE" w14:textId="4C3B0C62" w:rsidR="00B76FEF" w:rsidRPr="00AE4238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1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32,730</w:t>
            </w:r>
          </w:p>
        </w:tc>
      </w:tr>
      <w:tr w:rsidR="00B76FEF" w:rsidRPr="00D660EC" w14:paraId="530F7FA8" w14:textId="77777777" w:rsidTr="00B76FEF">
        <w:tc>
          <w:tcPr>
            <w:tcW w:w="4320" w:type="dxa"/>
          </w:tcPr>
          <w:p w14:paraId="295DD789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30" w:type="dxa"/>
          </w:tcPr>
          <w:p w14:paraId="10225C65" w14:textId="77777777" w:rsidR="00B76FEF" w:rsidRP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13F35F5" w14:textId="77777777" w:rsidR="00B76FEF" w:rsidRPr="00D660EC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4105B260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298D376" w14:textId="77777777" w:rsidR="00B76FEF" w:rsidRP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</w:tcPr>
          <w:p w14:paraId="0BF50D64" w14:textId="77777777" w:rsidR="00B76FEF" w:rsidRP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17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76FEF" w:rsidRPr="00D660EC" w14:paraId="3E385DDA" w14:textId="77777777" w:rsidTr="00B76FEF">
        <w:tc>
          <w:tcPr>
            <w:tcW w:w="4320" w:type="dxa"/>
            <w:hideMark/>
          </w:tcPr>
          <w:p w14:paraId="14A13111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</w:tcPr>
          <w:p w14:paraId="06E41546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10C577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5974586C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0FA2E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C3A937A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6FEF" w:rsidRPr="00D660EC" w14:paraId="1302A738" w14:textId="77777777" w:rsidTr="00B76FEF">
        <w:tc>
          <w:tcPr>
            <w:tcW w:w="4320" w:type="dxa"/>
            <w:hideMark/>
          </w:tcPr>
          <w:p w14:paraId="13754652" w14:textId="77777777" w:rsidR="00B76FEF" w:rsidRPr="00080CC5" w:rsidRDefault="00B76FEF" w:rsidP="00B76FE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15176E44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(27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417)</w:t>
            </w:r>
          </w:p>
        </w:tc>
        <w:tc>
          <w:tcPr>
            <w:tcW w:w="270" w:type="dxa"/>
          </w:tcPr>
          <w:p w14:paraId="3EEDDC34" w14:textId="77777777" w:rsidR="00B76FEF" w:rsidRP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462584E4" w14:textId="77777777" w:rsidR="00B76FEF" w:rsidRP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67FC0A" w14:textId="77777777" w:rsidR="00B76FEF" w:rsidRP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383CE3F9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(27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417)</w:t>
            </w:r>
          </w:p>
        </w:tc>
      </w:tr>
      <w:tr w:rsidR="00B76FEF" w:rsidRPr="00D660EC" w14:paraId="34C43991" w14:textId="77777777" w:rsidTr="00B76FEF">
        <w:tc>
          <w:tcPr>
            <w:tcW w:w="4320" w:type="dxa"/>
          </w:tcPr>
          <w:p w14:paraId="67D5C810" w14:textId="77777777" w:rsidR="00B76FEF" w:rsidRPr="00080CC5" w:rsidRDefault="00B76FEF" w:rsidP="00B76FE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</w:tcPr>
          <w:p w14:paraId="0F68FAE9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(4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681)</w:t>
            </w:r>
          </w:p>
        </w:tc>
        <w:tc>
          <w:tcPr>
            <w:tcW w:w="270" w:type="dxa"/>
          </w:tcPr>
          <w:p w14:paraId="496E821A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2F8207E6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75BDF9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205D4E0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(4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681)</w:t>
            </w:r>
          </w:p>
        </w:tc>
      </w:tr>
      <w:tr w:rsidR="00B76FEF" w:rsidRPr="00D660EC" w14:paraId="19A9DD41" w14:textId="77777777" w:rsidTr="00B76FEF">
        <w:tc>
          <w:tcPr>
            <w:tcW w:w="4320" w:type="dxa"/>
            <w:hideMark/>
          </w:tcPr>
          <w:p w14:paraId="66E13F40" w14:textId="77777777" w:rsidR="00B76FEF" w:rsidRPr="00080CC5" w:rsidRDefault="00B76FEF" w:rsidP="00B76FE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A446758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270" w:type="dxa"/>
          </w:tcPr>
          <w:p w14:paraId="5D3D86CA" w14:textId="77777777" w:rsidR="00B76FEF" w:rsidRPr="00B60A74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68DBD6" w14:textId="77777777" w:rsidR="00B76FEF" w:rsidRPr="00B60A74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C65C28" w14:textId="77777777" w:rsidR="00B76FEF" w:rsidRPr="00B60A74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CA6C4F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621</w:t>
            </w:r>
          </w:p>
        </w:tc>
      </w:tr>
      <w:tr w:rsidR="00B76FEF" w:rsidRPr="00D660EC" w14:paraId="73671E27" w14:textId="77777777" w:rsidTr="00B76FEF">
        <w:tc>
          <w:tcPr>
            <w:tcW w:w="4320" w:type="dxa"/>
            <w:hideMark/>
          </w:tcPr>
          <w:p w14:paraId="2499D630" w14:textId="77777777" w:rsidR="00B76FEF" w:rsidRPr="00080CC5" w:rsidRDefault="00B76FEF" w:rsidP="00B76FE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CBAC588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(31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477)</w:t>
            </w:r>
          </w:p>
        </w:tc>
        <w:tc>
          <w:tcPr>
            <w:tcW w:w="270" w:type="dxa"/>
          </w:tcPr>
          <w:p w14:paraId="6438C0EE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4E5216" w14:textId="77777777" w:rsidR="00B76FEF" w:rsidRPr="008D269B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AFF7DA" w14:textId="77777777" w:rsidR="00B76FEF" w:rsidRPr="008D269B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C4225E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1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(31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477)</w:t>
            </w:r>
          </w:p>
        </w:tc>
      </w:tr>
      <w:tr w:rsidR="00B76FEF" w:rsidRPr="00D660EC" w14:paraId="76526D0C" w14:textId="77777777" w:rsidTr="00B76FEF">
        <w:tc>
          <w:tcPr>
            <w:tcW w:w="4320" w:type="dxa"/>
            <w:hideMark/>
          </w:tcPr>
          <w:p w14:paraId="55FCAC3D" w14:textId="77777777" w:rsidR="00B76FEF" w:rsidRPr="00AE4238" w:rsidRDefault="00B76FEF" w:rsidP="00B76FE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</w:tcPr>
          <w:p w14:paraId="5968738E" w14:textId="2C8AB465" w:rsidR="00B76FEF" w:rsidRPr="00080CC5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(3,271)</w:t>
            </w:r>
          </w:p>
        </w:tc>
        <w:tc>
          <w:tcPr>
            <w:tcW w:w="270" w:type="dxa"/>
          </w:tcPr>
          <w:p w14:paraId="1725EECC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2546C447" w14:textId="6AB28F43" w:rsidR="00B76FEF" w:rsidRPr="00080CC5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E4AC2A" w14:textId="77777777" w:rsidR="00B76FEF" w:rsidRPr="00D660EC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AD8EF7" w14:textId="5F9CED8E" w:rsidR="00B76FEF" w:rsidRPr="00AE4238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(3,271)</w:t>
            </w:r>
          </w:p>
        </w:tc>
      </w:tr>
      <w:tr w:rsidR="00B76FEF" w:rsidRPr="00D660EC" w14:paraId="7170350D" w14:textId="77777777" w:rsidTr="00B76FEF">
        <w:trPr>
          <w:trHeight w:val="406"/>
        </w:trPr>
        <w:tc>
          <w:tcPr>
            <w:tcW w:w="4320" w:type="dxa"/>
          </w:tcPr>
          <w:p w14:paraId="532E64F6" w14:textId="77777777" w:rsidR="00B76FEF" w:rsidRPr="00080CC5" w:rsidRDefault="00B76FEF" w:rsidP="00B76FE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5E41818" w14:textId="534D1C5C" w:rsidR="00B76FEF" w:rsidRPr="00AE4238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24,744</w:t>
            </w:r>
          </w:p>
        </w:tc>
        <w:tc>
          <w:tcPr>
            <w:tcW w:w="270" w:type="dxa"/>
          </w:tcPr>
          <w:p w14:paraId="0A7D2BAF" w14:textId="77777777" w:rsidR="00B76FEF" w:rsidRPr="00B60A74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019FAD" w14:textId="5F2EF992" w:rsidR="00B76FEF" w:rsidRPr="00B60A74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57BE82" w14:textId="77777777" w:rsidR="00B76FEF" w:rsidRPr="00D660EC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347B6F" w14:textId="43B0859E" w:rsidR="00B76FEF" w:rsidRPr="00AE4238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24,744</w:t>
            </w:r>
          </w:p>
        </w:tc>
      </w:tr>
      <w:tr w:rsidR="00B76FEF" w:rsidRPr="00D660EC" w14:paraId="3C8508AA" w14:textId="77777777" w:rsidTr="00B76FEF">
        <w:trPr>
          <w:trHeight w:val="406"/>
        </w:trPr>
        <w:tc>
          <w:tcPr>
            <w:tcW w:w="4320" w:type="dxa"/>
            <w:hideMark/>
          </w:tcPr>
          <w:p w14:paraId="78B02ADB" w14:textId="77777777" w:rsidR="00B76FEF" w:rsidRPr="00D660EC" w:rsidRDefault="00B76FEF" w:rsidP="00B76FE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9690C92" w14:textId="442F6E98" w:rsidR="00B76FEF" w:rsidRPr="00AE4238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(10,004)</w:t>
            </w:r>
          </w:p>
        </w:tc>
        <w:tc>
          <w:tcPr>
            <w:tcW w:w="270" w:type="dxa"/>
          </w:tcPr>
          <w:p w14:paraId="6E13FE00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043259" w14:textId="28293606" w:rsidR="00B76FEF" w:rsidRPr="008D269B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0C4CFD" w14:textId="77777777" w:rsidR="00B76FEF" w:rsidRPr="00D660EC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EF2326B" w14:textId="469B411B" w:rsidR="00B76FEF" w:rsidRPr="00AE4238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1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(10,004)</w:t>
            </w:r>
          </w:p>
        </w:tc>
      </w:tr>
      <w:tr w:rsidR="00B76FEF" w:rsidRPr="00D660EC" w14:paraId="0B77E87E" w14:textId="77777777" w:rsidTr="00481751">
        <w:tc>
          <w:tcPr>
            <w:tcW w:w="4320" w:type="dxa"/>
            <w:hideMark/>
          </w:tcPr>
          <w:p w14:paraId="56AA3AC6" w14:textId="77777777" w:rsidR="00B76FEF" w:rsidRPr="00AE4238" w:rsidRDefault="00B76FEF" w:rsidP="00B76FE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B9D8FAD" w14:textId="77777777" w:rsidR="00B76FEF" w:rsidRP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7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69DC035" w14:textId="77777777" w:rsidR="00B76FEF" w:rsidRP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E37B5C" w14:textId="77777777" w:rsidR="00B76FEF" w:rsidRP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7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E00448D" w14:textId="77777777" w:rsidR="00B76FEF" w:rsidRP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529DAD" w14:textId="77777777" w:rsidR="00B76FEF" w:rsidRP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17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76FEF" w:rsidRPr="00D660EC" w14:paraId="59201C64" w14:textId="77777777" w:rsidTr="00481751">
        <w:tc>
          <w:tcPr>
            <w:tcW w:w="4320" w:type="dxa"/>
            <w:hideMark/>
          </w:tcPr>
          <w:p w14:paraId="121ED9CE" w14:textId="77777777" w:rsidR="00B76FEF" w:rsidRPr="00AE4238" w:rsidRDefault="00B76FEF" w:rsidP="00B76FE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</w:tcPr>
          <w:p w14:paraId="449677DF" w14:textId="77777777" w:rsidR="00B76FEF" w:rsidRPr="00ED551B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817D27" w14:textId="77777777" w:rsidR="00B76FEF" w:rsidRPr="00ED551B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AB2487" w14:textId="77777777" w:rsidR="00B76FEF" w:rsidRPr="00ED551B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A4FCF9" w14:textId="77777777" w:rsidR="00B76FEF" w:rsidRPr="00ED551B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89C38E" w14:textId="77777777" w:rsidR="00B76FEF" w:rsidRPr="00ED551B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770" w:rsidRPr="00D660EC" w14:paraId="6818F430" w14:textId="77777777" w:rsidTr="00481751">
        <w:tc>
          <w:tcPr>
            <w:tcW w:w="4320" w:type="dxa"/>
            <w:hideMark/>
          </w:tcPr>
          <w:p w14:paraId="7EE584DA" w14:textId="568A1EAF" w:rsidR="00CB7770" w:rsidRPr="00080CC5" w:rsidRDefault="00CB7770" w:rsidP="00CB777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626A3E5" w14:textId="77777777" w:rsidR="00CB7770" w:rsidRPr="00080CC5" w:rsidRDefault="00CB7770" w:rsidP="00CB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804</w:t>
            </w:r>
          </w:p>
        </w:tc>
        <w:tc>
          <w:tcPr>
            <w:tcW w:w="270" w:type="dxa"/>
          </w:tcPr>
          <w:p w14:paraId="536A560B" w14:textId="77777777" w:rsidR="00CB7770" w:rsidRPr="00080CC5" w:rsidRDefault="00CB7770" w:rsidP="00CB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173B345" w14:textId="77777777" w:rsidR="00CB7770" w:rsidRPr="00080CC5" w:rsidRDefault="00CB7770" w:rsidP="00CB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14:paraId="3EB13EA6" w14:textId="77777777" w:rsidR="00CB7770" w:rsidRPr="00080CC5" w:rsidRDefault="00CB7770" w:rsidP="00CB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0BD4551" w14:textId="77777777" w:rsidR="00CB7770" w:rsidRPr="00AE4238" w:rsidRDefault="00CB7770" w:rsidP="00CB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1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007</w:t>
            </w:r>
          </w:p>
        </w:tc>
      </w:tr>
      <w:tr w:rsidR="00CB7770" w:rsidRPr="00D660EC" w14:paraId="1C1C037D" w14:textId="77777777" w:rsidTr="00481751">
        <w:tc>
          <w:tcPr>
            <w:tcW w:w="4320" w:type="dxa"/>
            <w:hideMark/>
          </w:tcPr>
          <w:p w14:paraId="205CC562" w14:textId="77777777" w:rsidR="00CB7770" w:rsidRPr="00080CC5" w:rsidRDefault="00CB7770" w:rsidP="00CB777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220D0251" w14:textId="5833608B" w:rsidR="00CB7770" w:rsidRPr="00080CC5" w:rsidRDefault="00EC0899" w:rsidP="00CB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21,097</w:t>
            </w:r>
          </w:p>
        </w:tc>
        <w:tc>
          <w:tcPr>
            <w:tcW w:w="270" w:type="dxa"/>
          </w:tcPr>
          <w:p w14:paraId="681E9C5D" w14:textId="77777777" w:rsidR="00CB7770" w:rsidRPr="00080CC5" w:rsidRDefault="00CB7770" w:rsidP="00CB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79618BCD" w14:textId="31B06EAA" w:rsidR="00CB7770" w:rsidRPr="00080CC5" w:rsidRDefault="00EC0899" w:rsidP="00CB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1,629</w:t>
            </w:r>
          </w:p>
        </w:tc>
        <w:tc>
          <w:tcPr>
            <w:tcW w:w="270" w:type="dxa"/>
          </w:tcPr>
          <w:p w14:paraId="2E3D2685" w14:textId="77777777" w:rsidR="00CB7770" w:rsidRPr="00080CC5" w:rsidRDefault="00CB7770" w:rsidP="00CB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AFB7748" w14:textId="096E4AD2" w:rsidR="00CB7770" w:rsidRPr="00AE4238" w:rsidRDefault="00EC0899" w:rsidP="00CB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1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22,726</w:t>
            </w:r>
          </w:p>
        </w:tc>
      </w:tr>
    </w:tbl>
    <w:p w14:paraId="79BE8F79" w14:textId="77777777" w:rsidR="000354BB" w:rsidRPr="00D660EC" w:rsidRDefault="003902E8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  <w:r w:rsidRPr="00AE4238"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530"/>
        <w:gridCol w:w="270"/>
        <w:gridCol w:w="1440"/>
        <w:gridCol w:w="270"/>
        <w:gridCol w:w="1350"/>
      </w:tblGrid>
      <w:tr w:rsidR="001D6F24" w:rsidRPr="00080CC5" w14:paraId="33C60ABB" w14:textId="77777777" w:rsidTr="008F3DE9">
        <w:tc>
          <w:tcPr>
            <w:tcW w:w="4320" w:type="dxa"/>
          </w:tcPr>
          <w:p w14:paraId="1E931696" w14:textId="77777777" w:rsidR="001D6F24" w:rsidRPr="00D660EC" w:rsidRDefault="001D6F24" w:rsidP="004A75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0BD63543" w14:textId="77777777" w:rsidR="001D6F24" w:rsidRPr="00AE4238" w:rsidRDefault="001D6F2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007B" w:rsidRPr="00080CC5" w14:paraId="330CFA53" w14:textId="77777777" w:rsidTr="008F3DE9">
        <w:tc>
          <w:tcPr>
            <w:tcW w:w="4320" w:type="dxa"/>
          </w:tcPr>
          <w:p w14:paraId="4F967509" w14:textId="77777777" w:rsidR="0025007B" w:rsidRPr="00D660EC" w:rsidRDefault="0025007B" w:rsidP="004A75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A14B096" w14:textId="77777777" w:rsidR="0025007B" w:rsidRPr="00080CC5" w:rsidRDefault="0025007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C74DEC" w14:textId="77777777" w:rsidR="0025007B" w:rsidRPr="00080CC5" w:rsidRDefault="0025007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7053200" w14:textId="77777777" w:rsidR="0025007B" w:rsidRPr="00AE4238" w:rsidRDefault="0025007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6D5BE69D" w14:textId="77777777" w:rsidR="0025007B" w:rsidRPr="00080CC5" w:rsidRDefault="0025007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AB1336" w14:textId="77777777" w:rsidR="0025007B" w:rsidRPr="00080CC5" w:rsidRDefault="0025007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007B" w:rsidRPr="00D660EC" w14:paraId="7B0EFB45" w14:textId="77777777" w:rsidTr="008F3DE9">
        <w:tc>
          <w:tcPr>
            <w:tcW w:w="4320" w:type="dxa"/>
          </w:tcPr>
          <w:p w14:paraId="13EC17CC" w14:textId="77777777" w:rsidR="0025007B" w:rsidRPr="00D660EC" w:rsidRDefault="0025007B" w:rsidP="004A75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59B830" w14:textId="77777777" w:rsidR="0025007B" w:rsidRPr="00080CC5" w:rsidRDefault="0025007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03FBE36E" w14:textId="77777777" w:rsidR="0025007B" w:rsidRPr="00080CC5" w:rsidRDefault="0025007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7150AC34" w14:textId="77777777" w:rsidR="0025007B" w:rsidRPr="00080CC5" w:rsidRDefault="0025007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</w:tcPr>
          <w:p w14:paraId="3EEB3E67" w14:textId="77777777" w:rsidR="0025007B" w:rsidRPr="00080CC5" w:rsidRDefault="0025007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1C5C477" w14:textId="77777777" w:rsidR="0025007B" w:rsidRPr="00080CC5" w:rsidRDefault="0025007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6F24" w:rsidRPr="00D660EC" w14:paraId="726E8CC4" w14:textId="77777777" w:rsidTr="008F3DE9">
        <w:tc>
          <w:tcPr>
            <w:tcW w:w="4320" w:type="dxa"/>
            <w:hideMark/>
          </w:tcPr>
          <w:p w14:paraId="08CA7171" w14:textId="77777777" w:rsidR="001D6F24" w:rsidRPr="00080CC5" w:rsidRDefault="001D6F2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96EBAC4" w14:textId="77777777" w:rsidR="001D6F24" w:rsidRPr="00D660EC" w:rsidRDefault="001D6F2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</w:tcPr>
          <w:p w14:paraId="07FFCC52" w14:textId="77777777" w:rsidR="001D6F24" w:rsidRPr="00080CC5" w:rsidRDefault="001D6F2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B4E1477" w14:textId="77777777" w:rsidR="001D6F24" w:rsidRPr="00D660EC" w:rsidRDefault="001D6F2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7D741FA6" w14:textId="77777777" w:rsidR="001D6F24" w:rsidRPr="00080CC5" w:rsidRDefault="001D6F24" w:rsidP="004A75EB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AEF1E69" w14:textId="77777777" w:rsidR="001D6F24" w:rsidRPr="00080CC5" w:rsidRDefault="001D6F24" w:rsidP="004A75EB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D6F24" w:rsidRPr="00D660EC" w14:paraId="34F5FEB4" w14:textId="77777777" w:rsidTr="008F3DE9">
        <w:tc>
          <w:tcPr>
            <w:tcW w:w="4320" w:type="dxa"/>
            <w:hideMark/>
          </w:tcPr>
          <w:p w14:paraId="161B2754" w14:textId="77777777" w:rsidR="001D6F24" w:rsidRPr="00080CC5" w:rsidRDefault="001D6F24" w:rsidP="004A75E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2AC07930" w14:textId="77777777" w:rsidR="001D6F24" w:rsidRPr="00080CC5" w:rsidRDefault="00A70D42" w:rsidP="004A75EB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</w:t>
            </w:r>
            <w:r w:rsidR="001D6F24"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1D6F24"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D6F24" w:rsidRPr="00D660EC" w14:paraId="766AECD8" w14:textId="77777777" w:rsidTr="008F3DE9">
        <w:tc>
          <w:tcPr>
            <w:tcW w:w="4320" w:type="dxa"/>
            <w:hideMark/>
          </w:tcPr>
          <w:p w14:paraId="5C39182E" w14:textId="77777777" w:rsidR="001D6F24" w:rsidRPr="00080CC5" w:rsidRDefault="001D6F24" w:rsidP="004A75E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14:paraId="15617FEB" w14:textId="77777777" w:rsidR="001D6F24" w:rsidRPr="00080CC5" w:rsidRDefault="001D6F2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520BA" w14:textId="77777777" w:rsidR="001D6F24" w:rsidRPr="00080CC5" w:rsidRDefault="001D6F24" w:rsidP="004A75EB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20756EEA" w14:textId="77777777" w:rsidR="001D6F24" w:rsidRPr="00080CC5" w:rsidRDefault="001D6F24" w:rsidP="004A75EB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42CDDB3" w14:textId="77777777" w:rsidR="001D6F24" w:rsidRPr="00080CC5" w:rsidRDefault="001D6F24" w:rsidP="004A75EB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41FBEF" w14:textId="77777777" w:rsidR="001D6F24" w:rsidRPr="00080CC5" w:rsidRDefault="001D6F24" w:rsidP="004A75EB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6FEF" w:rsidRPr="00D660EC" w14:paraId="3FF9C7D9" w14:textId="77777777" w:rsidTr="008F3DE9">
        <w:tc>
          <w:tcPr>
            <w:tcW w:w="4320" w:type="dxa"/>
            <w:hideMark/>
          </w:tcPr>
          <w:p w14:paraId="7F0CFF52" w14:textId="77777777" w:rsidR="00B76FEF" w:rsidRPr="00080CC5" w:rsidRDefault="00B76FEF" w:rsidP="00B76FE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30ABD983" w14:textId="77777777" w:rsidR="00B76FEF" w:rsidRP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35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270" w:type="dxa"/>
          </w:tcPr>
          <w:p w14:paraId="4BC43FA5" w14:textId="77777777" w:rsidR="00B76FEF" w:rsidRP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42CA7A9A" w14:textId="77777777" w:rsidR="00B76FEF" w:rsidRP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8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270" w:type="dxa"/>
          </w:tcPr>
          <w:p w14:paraId="6CCE41BB" w14:textId="77777777" w:rsidR="00B76FEF" w:rsidRP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3FBC9054" w14:textId="77777777" w:rsidR="00B76FEF" w:rsidRP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44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748</w:t>
            </w:r>
          </w:p>
        </w:tc>
      </w:tr>
      <w:tr w:rsidR="00B76FEF" w:rsidRPr="00D660EC" w14:paraId="45096D8D" w14:textId="77777777" w:rsidTr="008F3DE9">
        <w:tc>
          <w:tcPr>
            <w:tcW w:w="4320" w:type="dxa"/>
          </w:tcPr>
          <w:p w14:paraId="6C74A7CC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52562063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2569BB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2F55F6C3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4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0FE869CA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22F20C7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4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451</w:t>
            </w:r>
          </w:p>
        </w:tc>
      </w:tr>
      <w:tr w:rsidR="00B76FEF" w:rsidRPr="00D660EC" w14:paraId="3119CE4E" w14:textId="77777777" w:rsidTr="008F3DE9">
        <w:tc>
          <w:tcPr>
            <w:tcW w:w="4320" w:type="dxa"/>
          </w:tcPr>
          <w:p w14:paraId="15BC8C59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</w:tcPr>
          <w:p w14:paraId="7D60E8CD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(7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217)</w:t>
            </w:r>
          </w:p>
        </w:tc>
        <w:tc>
          <w:tcPr>
            <w:tcW w:w="270" w:type="dxa"/>
          </w:tcPr>
          <w:p w14:paraId="09D002B4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0C045B2E" w14:textId="77777777" w:rsid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2AB87F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7F4B03C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(7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217)</w:t>
            </w:r>
          </w:p>
        </w:tc>
      </w:tr>
      <w:tr w:rsidR="00B76FEF" w:rsidRPr="00D660EC" w14:paraId="5A9ED8CE" w14:textId="77777777" w:rsidTr="008F3DE9">
        <w:tc>
          <w:tcPr>
            <w:tcW w:w="4320" w:type="dxa"/>
          </w:tcPr>
          <w:p w14:paraId="460C5E60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</w:tcPr>
          <w:p w14:paraId="638D731F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11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270" w:type="dxa"/>
          </w:tcPr>
          <w:p w14:paraId="44865BD4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717DBF9C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(11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177)</w:t>
            </w:r>
          </w:p>
        </w:tc>
        <w:tc>
          <w:tcPr>
            <w:tcW w:w="270" w:type="dxa"/>
          </w:tcPr>
          <w:p w14:paraId="002CBD96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F71C4FC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6FEF" w:rsidRPr="00D660EC" w14:paraId="2EB4E492" w14:textId="77777777" w:rsidTr="008F3DE9">
        <w:tc>
          <w:tcPr>
            <w:tcW w:w="4320" w:type="dxa"/>
            <w:hideMark/>
          </w:tcPr>
          <w:p w14:paraId="1AF03639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ขายและเช่ากลับคืน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C5CE4F4" w14:textId="77777777" w:rsid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4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917</w:t>
            </w:r>
          </w:p>
        </w:tc>
        <w:tc>
          <w:tcPr>
            <w:tcW w:w="270" w:type="dxa"/>
          </w:tcPr>
          <w:p w14:paraId="62C8199D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8B85FC" w14:textId="77777777" w:rsid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9FE83E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9D683E" w14:textId="77777777" w:rsid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4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917</w:t>
            </w:r>
          </w:p>
        </w:tc>
      </w:tr>
      <w:tr w:rsidR="00B76FEF" w:rsidRPr="00D660EC" w14:paraId="110D957F" w14:textId="77777777" w:rsidTr="008F3DE9">
        <w:tc>
          <w:tcPr>
            <w:tcW w:w="4320" w:type="dxa"/>
            <w:hideMark/>
          </w:tcPr>
          <w:p w14:paraId="6CB18AE8" w14:textId="77777777" w:rsidR="00B76FEF" w:rsidRPr="00080CC5" w:rsidRDefault="00B76FEF" w:rsidP="00B76FE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22AC643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14:paraId="6E04EC67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EE1331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14:paraId="41632EAB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02373B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</w:tr>
      <w:tr w:rsidR="00B76FEF" w:rsidRPr="00D660EC" w14:paraId="2E9B9087" w14:textId="77777777" w:rsidTr="008F3DE9">
        <w:tc>
          <w:tcPr>
            <w:tcW w:w="4320" w:type="dxa"/>
            <w:hideMark/>
          </w:tcPr>
          <w:p w14:paraId="512CF26A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445CBF13" w14:textId="13E2FD98" w:rsidR="00B76FEF" w:rsidRPr="00080CC5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351B0B54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698E5DAB" w14:textId="48782523" w:rsidR="00B76FEF" w:rsidRPr="00080CC5" w:rsidRDefault="00A44FCC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1,715</w:t>
            </w:r>
          </w:p>
        </w:tc>
        <w:tc>
          <w:tcPr>
            <w:tcW w:w="270" w:type="dxa"/>
          </w:tcPr>
          <w:p w14:paraId="15AC6641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11DB8C21" w14:textId="0AB2E235" w:rsidR="00B76FEF" w:rsidRPr="00080CC5" w:rsidRDefault="00A44FCC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1,765</w:t>
            </w:r>
          </w:p>
        </w:tc>
      </w:tr>
      <w:tr w:rsidR="00B76FEF" w:rsidRPr="00D660EC" w14:paraId="63744AB6" w14:textId="77777777" w:rsidTr="00607B3A">
        <w:tc>
          <w:tcPr>
            <w:tcW w:w="4320" w:type="dxa"/>
          </w:tcPr>
          <w:p w14:paraId="210449E9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</w:tcPr>
          <w:p w14:paraId="3C943255" w14:textId="52234E8B" w:rsidR="00B76FEF" w:rsidRPr="00080CC5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(16,440)</w:t>
            </w:r>
          </w:p>
        </w:tc>
        <w:tc>
          <w:tcPr>
            <w:tcW w:w="270" w:type="dxa"/>
          </w:tcPr>
          <w:p w14:paraId="1C5BB3AF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0508FB06" w14:textId="29CD6ABC" w:rsidR="00B76FEF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44FCC">
              <w:rPr>
                <w:rFonts w:ascii="Angsana New" w:hAnsi="Angsana New"/>
                <w:sz w:val="30"/>
                <w:szCs w:val="30"/>
              </w:rPr>
              <w:t>2</w:t>
            </w:r>
            <w:r w:rsidR="009132D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492BC5E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C513BE9" w14:textId="1A909021" w:rsidR="00B76FEF" w:rsidRPr="00080CC5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</w:t>
            </w:r>
            <w:r w:rsidR="00A44FCC">
              <w:rPr>
                <w:rFonts w:ascii="Angsana New" w:hAnsi="Angsana New"/>
                <w:sz w:val="30"/>
                <w:szCs w:val="30"/>
              </w:rPr>
              <w:t>46</w:t>
            </w:r>
            <w:r w:rsidR="009132D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76FEF" w:rsidRPr="00D660EC" w14:paraId="63F7E81B" w14:textId="77777777" w:rsidTr="00607B3A">
        <w:tc>
          <w:tcPr>
            <w:tcW w:w="4320" w:type="dxa"/>
            <w:hideMark/>
          </w:tcPr>
          <w:p w14:paraId="7F6305A0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</w:tcPr>
          <w:p w14:paraId="14DBBF57" w14:textId="27498F54" w:rsidR="00B76FEF" w:rsidRPr="00080CC5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2,264</w:t>
            </w:r>
          </w:p>
        </w:tc>
        <w:tc>
          <w:tcPr>
            <w:tcW w:w="270" w:type="dxa"/>
          </w:tcPr>
          <w:p w14:paraId="4D483BF4" w14:textId="77777777" w:rsidR="00B76FEF" w:rsidRPr="00D660EC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30E731" w14:textId="4F029A89" w:rsidR="00B76FEF" w:rsidRPr="00AE4238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(2,264)</w:t>
            </w:r>
          </w:p>
        </w:tc>
        <w:tc>
          <w:tcPr>
            <w:tcW w:w="270" w:type="dxa"/>
          </w:tcPr>
          <w:p w14:paraId="5A221DB0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9D9CF70" w14:textId="34D9F8D8" w:rsidR="00B76FEF" w:rsidRPr="00080CC5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6FEF" w:rsidRPr="00D660EC" w14:paraId="3D1A0E2B" w14:textId="77777777" w:rsidTr="008F3DE9">
        <w:tc>
          <w:tcPr>
            <w:tcW w:w="4320" w:type="dxa"/>
            <w:hideMark/>
          </w:tcPr>
          <w:p w14:paraId="09952E28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B1866F5" w14:textId="2A2F6449" w:rsidR="00B76FEF" w:rsidRPr="00080CC5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30,570</w:t>
            </w:r>
          </w:p>
        </w:tc>
        <w:tc>
          <w:tcPr>
            <w:tcW w:w="270" w:type="dxa"/>
          </w:tcPr>
          <w:p w14:paraId="3232A836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6BE5F9" w14:textId="167D34E5" w:rsidR="00B76FEF" w:rsidRPr="00080CC5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</w:t>
            </w:r>
            <w:r w:rsidR="009132D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26270CD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8E3F2B" w14:textId="29E12F2A" w:rsidR="00B76FEF" w:rsidRPr="00080CC5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32,199</w:t>
            </w:r>
          </w:p>
        </w:tc>
      </w:tr>
      <w:tr w:rsidR="00B76FEF" w:rsidRPr="00D660EC" w14:paraId="3654956F" w14:textId="77777777" w:rsidTr="00906DE5">
        <w:tc>
          <w:tcPr>
            <w:tcW w:w="4320" w:type="dxa"/>
          </w:tcPr>
          <w:p w14:paraId="2B9E4E48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32DDEA5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C34C83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7C5B1F11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3DB71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AC65917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6FEF" w:rsidRPr="00D660EC" w14:paraId="7F02C794" w14:textId="77777777" w:rsidTr="00906DE5">
        <w:tc>
          <w:tcPr>
            <w:tcW w:w="4320" w:type="dxa"/>
            <w:hideMark/>
          </w:tcPr>
          <w:p w14:paraId="65F58123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</w:tcPr>
          <w:p w14:paraId="1668164D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2C41BE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66E2F195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5ADFFC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584F8DE1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6FEF" w:rsidRPr="00D660EC" w14:paraId="7CA098EA" w14:textId="77777777" w:rsidTr="00906DE5">
        <w:tc>
          <w:tcPr>
            <w:tcW w:w="4320" w:type="dxa"/>
            <w:hideMark/>
          </w:tcPr>
          <w:p w14:paraId="28AF669D" w14:textId="77777777" w:rsidR="00B76FEF" w:rsidRPr="00080CC5" w:rsidRDefault="00B76FEF" w:rsidP="00B76FE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6C005399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(20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780)</w:t>
            </w:r>
          </w:p>
        </w:tc>
        <w:tc>
          <w:tcPr>
            <w:tcW w:w="270" w:type="dxa"/>
          </w:tcPr>
          <w:p w14:paraId="6394081F" w14:textId="77777777" w:rsidR="00B76FEF" w:rsidRP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41086AB3" w14:textId="77777777" w:rsidR="00B76FEF" w:rsidRP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F21BE8" w14:textId="77777777" w:rsidR="00B76FEF" w:rsidRP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35258D0A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(20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780)</w:t>
            </w:r>
          </w:p>
        </w:tc>
      </w:tr>
      <w:tr w:rsidR="00B76FEF" w:rsidRPr="00D660EC" w14:paraId="7BAC401F" w14:textId="77777777" w:rsidTr="00906DE5">
        <w:tc>
          <w:tcPr>
            <w:tcW w:w="4320" w:type="dxa"/>
          </w:tcPr>
          <w:p w14:paraId="38173282" w14:textId="77777777" w:rsidR="00B76FEF" w:rsidRPr="00080CC5" w:rsidRDefault="00B76FEF" w:rsidP="00B76FE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</w:tcPr>
          <w:p w14:paraId="6CF97579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(3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182)</w:t>
            </w:r>
          </w:p>
        </w:tc>
        <w:tc>
          <w:tcPr>
            <w:tcW w:w="270" w:type="dxa"/>
          </w:tcPr>
          <w:p w14:paraId="391C9167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1802EC5F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32A4B8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8E60721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(3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182)</w:t>
            </w:r>
          </w:p>
        </w:tc>
      </w:tr>
      <w:tr w:rsidR="00B76FEF" w:rsidRPr="00D660EC" w14:paraId="6AFDB9E4" w14:textId="77777777" w:rsidTr="00906DE5">
        <w:tc>
          <w:tcPr>
            <w:tcW w:w="4320" w:type="dxa"/>
            <w:hideMark/>
          </w:tcPr>
          <w:p w14:paraId="1A24DBE0" w14:textId="77777777" w:rsidR="00B76FEF" w:rsidRPr="00080CC5" w:rsidRDefault="00B76FEF" w:rsidP="00B76F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13E889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270" w:type="dxa"/>
          </w:tcPr>
          <w:p w14:paraId="7DCC802B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5DFEDD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0726E6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6C0B64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621</w:t>
            </w:r>
          </w:p>
        </w:tc>
      </w:tr>
      <w:tr w:rsidR="00B76FEF" w:rsidRPr="00D660EC" w14:paraId="448D94BD" w14:textId="77777777" w:rsidTr="00EB7C70">
        <w:tc>
          <w:tcPr>
            <w:tcW w:w="4320" w:type="dxa"/>
            <w:hideMark/>
          </w:tcPr>
          <w:p w14:paraId="22D1535F" w14:textId="77777777" w:rsidR="00B76FEF" w:rsidRPr="00080CC5" w:rsidRDefault="00B76FEF" w:rsidP="00B76FE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3781A95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(23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341)</w:t>
            </w:r>
          </w:p>
        </w:tc>
        <w:tc>
          <w:tcPr>
            <w:tcW w:w="270" w:type="dxa"/>
          </w:tcPr>
          <w:p w14:paraId="41A0B360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0E3D45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516046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E73FF5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(23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341)</w:t>
            </w:r>
          </w:p>
        </w:tc>
      </w:tr>
      <w:tr w:rsidR="00B76FEF" w:rsidRPr="00D660EC" w14:paraId="52555FD3" w14:textId="77777777" w:rsidTr="00EB7C70">
        <w:tc>
          <w:tcPr>
            <w:tcW w:w="4320" w:type="dxa"/>
            <w:hideMark/>
          </w:tcPr>
          <w:p w14:paraId="068FDE85" w14:textId="77777777" w:rsidR="00B76FEF" w:rsidRPr="00AE4238" w:rsidRDefault="00B76FEF" w:rsidP="00B76FE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</w:tcPr>
          <w:p w14:paraId="58584F35" w14:textId="3CC2D45E" w:rsidR="00B76FEF" w:rsidRPr="00080CC5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(2,797)</w:t>
            </w:r>
          </w:p>
        </w:tc>
        <w:tc>
          <w:tcPr>
            <w:tcW w:w="270" w:type="dxa"/>
          </w:tcPr>
          <w:p w14:paraId="4EE39B9D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0CD5BD71" w14:textId="48CE8DF3" w:rsidR="00B76FEF" w:rsidRPr="00080CC5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D13EA3" w14:textId="77777777" w:rsidR="00B76FEF" w:rsidRPr="00D660EC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5CE1F6" w14:textId="3E162735" w:rsidR="00B76FEF" w:rsidRPr="00AE4238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(2,797)</w:t>
            </w:r>
          </w:p>
        </w:tc>
      </w:tr>
      <w:tr w:rsidR="00B76FEF" w:rsidRPr="00D660EC" w14:paraId="3EEDBF8F" w14:textId="77777777" w:rsidTr="00EB7C70">
        <w:tc>
          <w:tcPr>
            <w:tcW w:w="4320" w:type="dxa"/>
          </w:tcPr>
          <w:p w14:paraId="304A0A1B" w14:textId="77777777" w:rsidR="00B76FEF" w:rsidRPr="00080CC5" w:rsidRDefault="00B76FEF" w:rsidP="00B76F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72693B" w14:textId="60466565" w:rsidR="00B76FEF" w:rsidRPr="00AE4238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16,440</w:t>
            </w:r>
          </w:p>
        </w:tc>
        <w:tc>
          <w:tcPr>
            <w:tcW w:w="270" w:type="dxa"/>
          </w:tcPr>
          <w:p w14:paraId="773BB17B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14AC9A" w14:textId="37288DE7" w:rsidR="00B76FEF" w:rsidRPr="00080CC5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2E5F98" w14:textId="77777777" w:rsidR="00B76FEF" w:rsidRPr="00D660EC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162747" w14:textId="3BA8439A" w:rsidR="00B76FEF" w:rsidRPr="00AE4238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16,440</w:t>
            </w:r>
          </w:p>
        </w:tc>
      </w:tr>
      <w:tr w:rsidR="00B76FEF" w:rsidRPr="00080CC5" w14:paraId="5496C399" w14:textId="77777777" w:rsidTr="00906DE5">
        <w:trPr>
          <w:trHeight w:val="406"/>
        </w:trPr>
        <w:tc>
          <w:tcPr>
            <w:tcW w:w="4320" w:type="dxa"/>
            <w:hideMark/>
          </w:tcPr>
          <w:p w14:paraId="41DAB906" w14:textId="77777777" w:rsidR="00B76FEF" w:rsidRPr="00D660EC" w:rsidRDefault="00B76FEF" w:rsidP="00B76FE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EF9007B" w14:textId="2107F1A8" w:rsidR="00B76FEF" w:rsidRPr="00AE4238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(9,698)</w:t>
            </w:r>
          </w:p>
        </w:tc>
        <w:tc>
          <w:tcPr>
            <w:tcW w:w="270" w:type="dxa"/>
          </w:tcPr>
          <w:p w14:paraId="31945EB4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01E826" w14:textId="29D89C9A" w:rsidR="00B76FEF" w:rsidRPr="00080CC5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33BB97" w14:textId="77777777" w:rsidR="00B76FEF" w:rsidRPr="00D660EC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3B07C20" w14:textId="66D2A4C7" w:rsidR="00B76FEF" w:rsidRPr="00AE4238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(9,698)</w:t>
            </w:r>
          </w:p>
        </w:tc>
      </w:tr>
      <w:tr w:rsidR="00B76FEF" w:rsidRPr="00D660EC" w14:paraId="3B6D87A2" w14:textId="77777777" w:rsidTr="00830623">
        <w:tc>
          <w:tcPr>
            <w:tcW w:w="4320" w:type="dxa"/>
            <w:hideMark/>
          </w:tcPr>
          <w:p w14:paraId="36DA94AE" w14:textId="77777777" w:rsidR="00B76FEF" w:rsidRPr="00D660EC" w:rsidRDefault="00B76FEF" w:rsidP="00B76FE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A86B7B7" w14:textId="77777777" w:rsidR="00B76FEF" w:rsidRPr="00AE4238" w:rsidRDefault="00B76FEF" w:rsidP="00B76FE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</w:tcPr>
          <w:p w14:paraId="1D42E5E3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79F96D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629AC6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85F0A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C2FCEB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7770" w:rsidRPr="00D660EC" w14:paraId="26E210D6" w14:textId="77777777" w:rsidTr="00830623">
        <w:tc>
          <w:tcPr>
            <w:tcW w:w="4320" w:type="dxa"/>
            <w:hideMark/>
          </w:tcPr>
          <w:p w14:paraId="5C4FB042" w14:textId="09C456DF" w:rsidR="00CB7770" w:rsidRPr="00080CC5" w:rsidRDefault="00CB7770" w:rsidP="00CB777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829B30F" w14:textId="77777777" w:rsidR="00CB7770" w:rsidRPr="00080CC5" w:rsidRDefault="00CB7770" w:rsidP="00CB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270" w:type="dxa"/>
          </w:tcPr>
          <w:p w14:paraId="72C7338B" w14:textId="77777777" w:rsidR="00CB7770" w:rsidRPr="00080CC5" w:rsidRDefault="00CB7770" w:rsidP="00CB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F114751" w14:textId="77777777" w:rsidR="00CB7770" w:rsidRPr="00080CC5" w:rsidRDefault="00CB7770" w:rsidP="00CB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14:paraId="34E9D6F4" w14:textId="77777777" w:rsidR="00CB7770" w:rsidRPr="00080CC5" w:rsidRDefault="00CB7770" w:rsidP="00CB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9E81108" w14:textId="77777777" w:rsidR="00CB7770" w:rsidRPr="00AE4238" w:rsidRDefault="00CB7770" w:rsidP="00CB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558</w:t>
            </w:r>
          </w:p>
        </w:tc>
      </w:tr>
      <w:tr w:rsidR="00B76FEF" w:rsidRPr="00D660EC" w14:paraId="6E317610" w14:textId="77777777" w:rsidTr="00830623">
        <w:tc>
          <w:tcPr>
            <w:tcW w:w="4320" w:type="dxa"/>
            <w:hideMark/>
          </w:tcPr>
          <w:p w14:paraId="49ACACAC" w14:textId="1A4DAC5B" w:rsidR="00B76FEF" w:rsidRPr="00080CC5" w:rsidRDefault="00B76FEF" w:rsidP="00B76FE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3062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00690E8A" w14:textId="4A061236" w:rsidR="00B76FEF" w:rsidRPr="00080CC5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20,872</w:t>
            </w:r>
          </w:p>
        </w:tc>
        <w:tc>
          <w:tcPr>
            <w:tcW w:w="270" w:type="dxa"/>
          </w:tcPr>
          <w:p w14:paraId="595F859E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4095F529" w14:textId="5AA70CBB" w:rsidR="00B76FEF" w:rsidRPr="00080CC5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</w:t>
            </w:r>
            <w:r w:rsidR="009132D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3EB0A4C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AF6EEBB" w14:textId="7FEE036A" w:rsidR="00B76FEF" w:rsidRPr="00AE4238" w:rsidRDefault="00EC0899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22,50</w:t>
            </w:r>
            <w:r w:rsidR="009132D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60AD3FF6" w14:textId="77777777" w:rsidR="00086431" w:rsidRDefault="00086431" w:rsidP="00B76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8A15AD" w14:textId="77777777" w:rsidR="0027532A" w:rsidRDefault="0027532A" w:rsidP="00B76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8B4702" w14:textId="4CA39B93" w:rsidR="00F84D0B" w:rsidRPr="00D660EC" w:rsidRDefault="00FE48C7" w:rsidP="00B76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b/>
          <w:bCs/>
          <w:sz w:val="30"/>
          <w:szCs w:val="30"/>
        </w:rPr>
        <w:lastRenderedPageBreak/>
        <w:t>1</w:t>
      </w:r>
      <w:bookmarkStart w:id="4" w:name="OLE_LINK12"/>
      <w:r w:rsidR="0027532A">
        <w:rPr>
          <w:rFonts w:ascii="Angsana New" w:hAnsi="Angsana New"/>
          <w:b/>
          <w:bCs/>
          <w:sz w:val="30"/>
          <w:szCs w:val="30"/>
        </w:rPr>
        <w:t>4</w:t>
      </w:r>
      <w:r w:rsidR="00E83440" w:rsidRPr="00AE4238">
        <w:rPr>
          <w:rFonts w:ascii="Angsana New" w:hAnsi="Angsana New"/>
          <w:b/>
          <w:bCs/>
          <w:sz w:val="30"/>
          <w:szCs w:val="30"/>
        </w:rPr>
        <w:t xml:space="preserve">     </w:t>
      </w:r>
      <w:r w:rsidR="00B76FEF" w:rsidRPr="00AE4238">
        <w:rPr>
          <w:rFonts w:ascii="Angsana New" w:hAnsi="Angsana New"/>
          <w:b/>
          <w:bCs/>
          <w:sz w:val="30"/>
          <w:szCs w:val="30"/>
        </w:rPr>
        <w:tab/>
      </w:r>
      <w:r w:rsidR="00F84D0B" w:rsidRPr="00AE4238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  <w:bookmarkEnd w:id="4"/>
    </w:p>
    <w:p w14:paraId="4C301A07" w14:textId="77777777" w:rsidR="002D69EE" w:rsidRPr="00F500C7" w:rsidRDefault="002D69EE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</w:rPr>
      </w:pPr>
    </w:p>
    <w:p w14:paraId="6C635396" w14:textId="77777777" w:rsidR="00FD0E11" w:rsidRPr="00D660EC" w:rsidRDefault="00FD0E11" w:rsidP="00B76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ยอดหนี้สินที่มีภาระดอกเบี้ย ณ วันที่ </w:t>
      </w:r>
      <w:r w:rsidRPr="00AE4238">
        <w:rPr>
          <w:rFonts w:ascii="Angsana New" w:hAnsi="Angsana New"/>
          <w:sz w:val="30"/>
          <w:szCs w:val="30"/>
        </w:rPr>
        <w:t xml:space="preserve">31 </w:t>
      </w:r>
      <w:r w:rsidRPr="00AE4238">
        <w:rPr>
          <w:rFonts w:ascii="Angsana New" w:hAnsi="Angsana New"/>
          <w:sz w:val="30"/>
          <w:szCs w:val="30"/>
          <w:cs/>
        </w:rPr>
        <w:t>ธันวาคม ประกอบด้วย</w:t>
      </w:r>
    </w:p>
    <w:p w14:paraId="398A818D" w14:textId="77777777" w:rsidR="00150307" w:rsidRPr="00F500C7" w:rsidRDefault="00150307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</w:rPr>
      </w:pPr>
    </w:p>
    <w:tbl>
      <w:tblPr>
        <w:tblW w:w="9180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690"/>
        <w:gridCol w:w="720"/>
        <w:gridCol w:w="1015"/>
        <w:gridCol w:w="37"/>
        <w:gridCol w:w="270"/>
        <w:gridCol w:w="979"/>
        <w:gridCol w:w="10"/>
        <w:gridCol w:w="256"/>
        <w:gridCol w:w="19"/>
        <w:gridCol w:w="958"/>
        <w:gridCol w:w="31"/>
        <w:gridCol w:w="205"/>
        <w:gridCol w:w="31"/>
        <w:gridCol w:w="959"/>
      </w:tblGrid>
      <w:tr w:rsidR="00F84D0B" w:rsidRPr="00080CC5" w14:paraId="163DF62F" w14:textId="77777777" w:rsidTr="00B76FEF">
        <w:trPr>
          <w:tblHeader/>
        </w:trPr>
        <w:tc>
          <w:tcPr>
            <w:tcW w:w="3690" w:type="dxa"/>
          </w:tcPr>
          <w:p w14:paraId="1198D2F8" w14:textId="77777777" w:rsidR="00F84D0B" w:rsidRPr="00080CC5" w:rsidRDefault="00F84D0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EE23848" w14:textId="77777777" w:rsidR="00F84D0B" w:rsidRPr="00D660EC" w:rsidRDefault="00F84D0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11" w:type="dxa"/>
            <w:gridSpan w:val="5"/>
          </w:tcPr>
          <w:p w14:paraId="3795E0DF" w14:textId="77777777" w:rsidR="00F84D0B" w:rsidRPr="00AE4238" w:rsidRDefault="00F84D0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  <w:gridSpan w:val="2"/>
          </w:tcPr>
          <w:p w14:paraId="0BE0A621" w14:textId="77777777" w:rsidR="00F84D0B" w:rsidRPr="00D660EC" w:rsidRDefault="00F84D0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gridSpan w:val="5"/>
          </w:tcPr>
          <w:p w14:paraId="4451EEAB" w14:textId="77777777" w:rsidR="00F84D0B" w:rsidRPr="00AE4238" w:rsidRDefault="00F84D0B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0FEA" w:rsidRPr="00080CC5" w14:paraId="50871FB5" w14:textId="77777777" w:rsidTr="00B76FEF">
        <w:trPr>
          <w:tblHeader/>
        </w:trPr>
        <w:tc>
          <w:tcPr>
            <w:tcW w:w="3690" w:type="dxa"/>
          </w:tcPr>
          <w:p w14:paraId="621A174E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DFCE7F3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2" w:type="dxa"/>
            <w:gridSpan w:val="2"/>
          </w:tcPr>
          <w:p w14:paraId="0A5B1C3D" w14:textId="77777777" w:rsidR="00110FEA" w:rsidRPr="00080CC5" w:rsidRDefault="00B76FEF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4570429" w14:textId="77777777" w:rsidR="00110FEA" w:rsidRPr="00080CC5" w:rsidRDefault="00110FEA" w:rsidP="00110FEA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94774FA" w14:textId="77777777" w:rsidR="00110FEA" w:rsidRPr="00080CC5" w:rsidRDefault="00B76FEF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5" w:type="dxa"/>
            <w:gridSpan w:val="2"/>
          </w:tcPr>
          <w:p w14:paraId="455FA417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0126D735" w14:textId="77777777" w:rsidR="00110FEA" w:rsidRPr="00080CC5" w:rsidRDefault="00B76FEF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</w:tcPr>
          <w:p w14:paraId="4A1ABF5B" w14:textId="77777777" w:rsidR="00110FEA" w:rsidRPr="00080CC5" w:rsidRDefault="00110FEA" w:rsidP="00110FEA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59" w:type="dxa"/>
          </w:tcPr>
          <w:p w14:paraId="7F2BDB40" w14:textId="77777777" w:rsidR="00110FEA" w:rsidRPr="00080CC5" w:rsidRDefault="00B76FEF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10FEA" w:rsidRPr="00D660EC" w14:paraId="5663F865" w14:textId="77777777" w:rsidTr="00B76FEF">
        <w:trPr>
          <w:tblHeader/>
        </w:trPr>
        <w:tc>
          <w:tcPr>
            <w:tcW w:w="3690" w:type="dxa"/>
          </w:tcPr>
          <w:p w14:paraId="6AD84D86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20" w:type="dxa"/>
          </w:tcPr>
          <w:p w14:paraId="072307AB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4770" w:type="dxa"/>
            <w:gridSpan w:val="12"/>
          </w:tcPr>
          <w:p w14:paraId="65E9D381" w14:textId="77777777" w:rsidR="00110FEA" w:rsidRPr="00080CC5" w:rsidRDefault="00110FEA" w:rsidP="00110FEA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10FEA" w:rsidRPr="00D660EC" w14:paraId="042DC783" w14:textId="77777777" w:rsidTr="00B76FEF">
        <w:tc>
          <w:tcPr>
            <w:tcW w:w="3690" w:type="dxa"/>
          </w:tcPr>
          <w:p w14:paraId="543D102F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20" w:type="dxa"/>
          </w:tcPr>
          <w:p w14:paraId="45A2BE94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</w:tcPr>
          <w:p w14:paraId="0F761600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36B67F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0E03FE55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gridSpan w:val="2"/>
          </w:tcPr>
          <w:p w14:paraId="4A40AE56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2E6D0092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6BBA706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59" w:type="dxa"/>
          </w:tcPr>
          <w:p w14:paraId="08035DAF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0FEA" w:rsidRPr="00D660EC" w14:paraId="246580D1" w14:textId="77777777" w:rsidTr="00B76FEF">
        <w:tc>
          <w:tcPr>
            <w:tcW w:w="3690" w:type="dxa"/>
          </w:tcPr>
          <w:p w14:paraId="6B4BA442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เงินกู้ยืมระยะสั้นจากสถาบันการเงิน               </w:t>
            </w:r>
          </w:p>
        </w:tc>
        <w:tc>
          <w:tcPr>
            <w:tcW w:w="720" w:type="dxa"/>
          </w:tcPr>
          <w:p w14:paraId="4FE9769B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</w:tcPr>
          <w:p w14:paraId="4A77F140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EEF07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989" w:type="dxa"/>
            <w:gridSpan w:val="2"/>
          </w:tcPr>
          <w:p w14:paraId="18D4C406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gridSpan w:val="2"/>
          </w:tcPr>
          <w:p w14:paraId="3570E3FC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989" w:type="dxa"/>
            <w:gridSpan w:val="2"/>
          </w:tcPr>
          <w:p w14:paraId="46E7112A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98A5133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959" w:type="dxa"/>
          </w:tcPr>
          <w:p w14:paraId="3A59DC4E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6FEF" w:rsidRPr="00080CC5" w14:paraId="30ED2972" w14:textId="77777777" w:rsidTr="00B76FEF">
        <w:tc>
          <w:tcPr>
            <w:tcW w:w="3690" w:type="dxa"/>
          </w:tcPr>
          <w:p w14:paraId="650B9BA7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720" w:type="dxa"/>
          </w:tcPr>
          <w:p w14:paraId="095F4BAF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</w:tcPr>
          <w:p w14:paraId="27E72F46" w14:textId="50FBAB23" w:rsidR="00B76FEF" w:rsidRPr="00D660EC" w:rsidRDefault="00ED18BB" w:rsidP="00ED1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1,897,219</w:t>
            </w:r>
          </w:p>
        </w:tc>
        <w:tc>
          <w:tcPr>
            <w:tcW w:w="270" w:type="dxa"/>
          </w:tcPr>
          <w:p w14:paraId="6B0D5AD5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  <w:gridSpan w:val="2"/>
          </w:tcPr>
          <w:p w14:paraId="7A628560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916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75" w:type="dxa"/>
            <w:gridSpan w:val="2"/>
          </w:tcPr>
          <w:p w14:paraId="30A3B893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13ECAD41" w14:textId="1F2240E4" w:rsidR="00B76FEF" w:rsidRPr="00080CC5" w:rsidRDefault="006B38FD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1,457,216</w:t>
            </w:r>
          </w:p>
        </w:tc>
        <w:tc>
          <w:tcPr>
            <w:tcW w:w="236" w:type="dxa"/>
            <w:gridSpan w:val="2"/>
          </w:tcPr>
          <w:p w14:paraId="79BF65E2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</w:tcPr>
          <w:p w14:paraId="3EB4960C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346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443</w:t>
            </w:r>
          </w:p>
        </w:tc>
      </w:tr>
      <w:tr w:rsidR="00B76FEF" w:rsidRPr="00080CC5" w14:paraId="28BF637F" w14:textId="77777777" w:rsidTr="00B76FEF">
        <w:tc>
          <w:tcPr>
            <w:tcW w:w="3690" w:type="dxa"/>
          </w:tcPr>
          <w:p w14:paraId="155BC126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20" w:type="dxa"/>
          </w:tcPr>
          <w:p w14:paraId="7C0D9443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  <w:tcBorders>
              <w:bottom w:val="single" w:sz="4" w:space="0" w:color="auto"/>
            </w:tcBorders>
          </w:tcPr>
          <w:p w14:paraId="2FFDB6CB" w14:textId="1231F7BF" w:rsidR="00B76FEF" w:rsidRPr="00080CC5" w:rsidRDefault="00ED18BB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219,500</w:t>
            </w:r>
          </w:p>
        </w:tc>
        <w:tc>
          <w:tcPr>
            <w:tcW w:w="270" w:type="dxa"/>
          </w:tcPr>
          <w:p w14:paraId="335A4551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2921F76A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149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5" w:type="dxa"/>
            <w:gridSpan w:val="2"/>
          </w:tcPr>
          <w:p w14:paraId="171D5FD2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5CF1CB9C" w14:textId="68CCDEF3" w:rsidR="00B76FEF" w:rsidRDefault="006B38FD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219,500</w:t>
            </w:r>
          </w:p>
        </w:tc>
        <w:tc>
          <w:tcPr>
            <w:tcW w:w="236" w:type="dxa"/>
            <w:gridSpan w:val="2"/>
          </w:tcPr>
          <w:p w14:paraId="431D1516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4DBEB8AB" w14:textId="77777777" w:rsid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149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B76FEF" w:rsidRPr="00D660EC" w14:paraId="0A341661" w14:textId="77777777" w:rsidTr="00B76FEF">
        <w:tc>
          <w:tcPr>
            <w:tcW w:w="3690" w:type="dxa"/>
          </w:tcPr>
          <w:p w14:paraId="5158BDC7" w14:textId="77777777" w:rsidR="00B76FEF" w:rsidRPr="00D660EC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4754F70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554DA" w14:textId="7734B884" w:rsidR="00B76FEF" w:rsidRPr="00080CC5" w:rsidRDefault="00ED18BB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2,116,719</w:t>
            </w:r>
          </w:p>
        </w:tc>
        <w:tc>
          <w:tcPr>
            <w:tcW w:w="270" w:type="dxa"/>
          </w:tcPr>
          <w:p w14:paraId="37450EE1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58A5DA" w14:textId="77777777" w:rsidR="00B76FEF" w:rsidRPr="00080CC5" w:rsidRDefault="00B76FEF" w:rsidP="00296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066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043</w:t>
            </w:r>
          </w:p>
        </w:tc>
        <w:tc>
          <w:tcPr>
            <w:tcW w:w="275" w:type="dxa"/>
            <w:gridSpan w:val="2"/>
          </w:tcPr>
          <w:p w14:paraId="36DF8D6A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40E0AB" w14:textId="7AF1436A" w:rsidR="00B76FEF" w:rsidRDefault="006B38FD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1,676,716</w:t>
            </w:r>
          </w:p>
        </w:tc>
        <w:tc>
          <w:tcPr>
            <w:tcW w:w="236" w:type="dxa"/>
            <w:gridSpan w:val="2"/>
          </w:tcPr>
          <w:p w14:paraId="08F7CCB4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2574BAEF" w14:textId="77777777" w:rsid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496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043</w:t>
            </w:r>
          </w:p>
        </w:tc>
      </w:tr>
      <w:tr w:rsidR="00B76FEF" w:rsidRPr="00D660EC" w14:paraId="6D16E07F" w14:textId="77777777" w:rsidTr="00F500C7">
        <w:trPr>
          <w:trHeight w:hRule="exact" w:val="120"/>
        </w:trPr>
        <w:tc>
          <w:tcPr>
            <w:tcW w:w="3690" w:type="dxa"/>
          </w:tcPr>
          <w:p w14:paraId="0B4B3985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FEA5238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</w:tcBorders>
          </w:tcPr>
          <w:p w14:paraId="3B61234F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455EF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</w:tcPr>
          <w:p w14:paraId="0DB16933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gridSpan w:val="2"/>
          </w:tcPr>
          <w:p w14:paraId="6A1D85EB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</w:tcPr>
          <w:p w14:paraId="09A771A6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7BFA8A5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0EB5BCC1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6FEF" w:rsidRPr="00D660EC" w14:paraId="095378BD" w14:textId="77777777" w:rsidTr="00B76FEF">
        <w:tc>
          <w:tcPr>
            <w:tcW w:w="3690" w:type="dxa"/>
          </w:tcPr>
          <w:p w14:paraId="02A9E12A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4A2FC6E6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</w:tcPr>
          <w:p w14:paraId="25EE39B4" w14:textId="77777777" w:rsidR="00B76FEF" w:rsidRPr="00D660EC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87832" w14:textId="77777777" w:rsidR="00B76FEF" w:rsidRPr="00AE4238" w:rsidRDefault="00B76FEF" w:rsidP="00B76FEF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E97ECC9" w14:textId="77777777" w:rsidR="00B76FEF" w:rsidRPr="00D660EC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gridSpan w:val="2"/>
          </w:tcPr>
          <w:p w14:paraId="75638D98" w14:textId="77777777" w:rsidR="00B76FEF" w:rsidRPr="00AE4238" w:rsidRDefault="00B76FEF" w:rsidP="00B76FEF">
            <w:pPr>
              <w:pStyle w:val="30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73BF15D" w14:textId="77777777" w:rsid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1A73B0E" w14:textId="77777777" w:rsidR="00B76FEF" w:rsidRPr="00080CC5" w:rsidRDefault="00B76FEF" w:rsidP="00B76FEF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9" w:type="dxa"/>
          </w:tcPr>
          <w:p w14:paraId="27913964" w14:textId="77777777" w:rsidR="00B76FEF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6FEF" w:rsidRPr="00D660EC" w14:paraId="3031A8F7" w14:textId="77777777" w:rsidTr="00B76FEF">
        <w:tc>
          <w:tcPr>
            <w:tcW w:w="3690" w:type="dxa"/>
          </w:tcPr>
          <w:p w14:paraId="624BA21B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720" w:type="dxa"/>
          </w:tcPr>
          <w:p w14:paraId="0A96CF89" w14:textId="77777777" w:rsidR="00B76FEF" w:rsidRPr="00AE4238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</w:tcPr>
          <w:p w14:paraId="56A4798F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D84507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49DD14D4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gridSpan w:val="2"/>
          </w:tcPr>
          <w:p w14:paraId="4174E973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3D2CB1DA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6AFC033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</w:tcPr>
          <w:p w14:paraId="4F6D53B8" w14:textId="77777777" w:rsidR="00B76FEF" w:rsidRPr="00080CC5" w:rsidRDefault="00B76FEF" w:rsidP="00B76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0C91" w:rsidRPr="00D660EC" w14:paraId="4B038CDA" w14:textId="77777777" w:rsidTr="00B76FEF">
        <w:tc>
          <w:tcPr>
            <w:tcW w:w="3690" w:type="dxa"/>
          </w:tcPr>
          <w:p w14:paraId="7C2BCD84" w14:textId="77777777" w:rsidR="00E50C91" w:rsidRPr="00080CC5" w:rsidRDefault="00E50C91" w:rsidP="00E5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720" w:type="dxa"/>
          </w:tcPr>
          <w:p w14:paraId="37782D3A" w14:textId="77777777" w:rsidR="00E50C91" w:rsidRPr="00AE4238" w:rsidRDefault="00E50C91" w:rsidP="00E5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</w:tcPr>
          <w:p w14:paraId="186BCFAE" w14:textId="467C9294" w:rsidR="00E50C91" w:rsidRPr="00080CC5" w:rsidRDefault="00E50C91" w:rsidP="00E5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335,888</w:t>
            </w:r>
          </w:p>
        </w:tc>
        <w:tc>
          <w:tcPr>
            <w:tcW w:w="270" w:type="dxa"/>
          </w:tcPr>
          <w:p w14:paraId="7B0B163B" w14:textId="77777777" w:rsidR="00E50C91" w:rsidRPr="00080CC5" w:rsidRDefault="00E50C91" w:rsidP="00E5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7360D555" w14:textId="65CB4CA3" w:rsidR="00E50C91" w:rsidRPr="00080CC5" w:rsidRDefault="00E50C91" w:rsidP="00E5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305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75" w:type="dxa"/>
            <w:gridSpan w:val="2"/>
          </w:tcPr>
          <w:p w14:paraId="64E5207A" w14:textId="77777777" w:rsidR="00E50C91" w:rsidRPr="00080CC5" w:rsidRDefault="00E50C91" w:rsidP="00E5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451BD93D" w14:textId="39B00CCF" w:rsidR="00E50C91" w:rsidRPr="00080CC5" w:rsidRDefault="00E50C91" w:rsidP="00E5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290,052</w:t>
            </w:r>
          </w:p>
        </w:tc>
        <w:tc>
          <w:tcPr>
            <w:tcW w:w="236" w:type="dxa"/>
            <w:gridSpan w:val="2"/>
          </w:tcPr>
          <w:p w14:paraId="5869C8BC" w14:textId="77777777" w:rsidR="00E50C91" w:rsidRPr="00080CC5" w:rsidRDefault="00E50C91" w:rsidP="00E5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</w:tcPr>
          <w:p w14:paraId="6D46AA63" w14:textId="32CC5BB9" w:rsidR="00E50C91" w:rsidRPr="00080CC5" w:rsidRDefault="00E50C91" w:rsidP="00E5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267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740</w:t>
            </w:r>
          </w:p>
        </w:tc>
      </w:tr>
      <w:tr w:rsidR="006B38FD" w:rsidRPr="000170C8" w14:paraId="28D3026E" w14:textId="77777777" w:rsidTr="00F500C7">
        <w:trPr>
          <w:trHeight w:hRule="exact" w:val="93"/>
        </w:trPr>
        <w:tc>
          <w:tcPr>
            <w:tcW w:w="3690" w:type="dxa"/>
          </w:tcPr>
          <w:p w14:paraId="242B4A34" w14:textId="77777777" w:rsidR="006B38FD" w:rsidRPr="000170C8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2BCA63AA" w14:textId="77777777" w:rsidR="006B38FD" w:rsidRPr="000170C8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</w:tcBorders>
          </w:tcPr>
          <w:p w14:paraId="0E5E4222" w14:textId="77777777" w:rsidR="006B38FD" w:rsidRPr="000170C8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1BCFDE" w14:textId="77777777" w:rsidR="006B38FD" w:rsidRPr="000170C8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</w:tcPr>
          <w:p w14:paraId="3302565C" w14:textId="77777777" w:rsidR="006B38FD" w:rsidRPr="000170C8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" w:type="dxa"/>
            <w:gridSpan w:val="2"/>
          </w:tcPr>
          <w:p w14:paraId="7BB7D1AC" w14:textId="77777777" w:rsidR="006B38FD" w:rsidRPr="000170C8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</w:tcPr>
          <w:p w14:paraId="55F3B3E9" w14:textId="77777777" w:rsidR="006B38FD" w:rsidRPr="000170C8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149D860" w14:textId="77777777" w:rsidR="006B38FD" w:rsidRPr="000170C8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08FE8F7A" w14:textId="77777777" w:rsidR="006B38FD" w:rsidRPr="000170C8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38FD" w:rsidRPr="00D660EC" w14:paraId="389F39C2" w14:textId="77777777" w:rsidTr="00B76FEF">
        <w:tc>
          <w:tcPr>
            <w:tcW w:w="3690" w:type="dxa"/>
          </w:tcPr>
          <w:p w14:paraId="42110366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หนี้สินตามสัญญาเช่าส่วนที่ถึง</w:t>
            </w:r>
          </w:p>
        </w:tc>
        <w:tc>
          <w:tcPr>
            <w:tcW w:w="720" w:type="dxa"/>
          </w:tcPr>
          <w:p w14:paraId="21BC428D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</w:tcPr>
          <w:p w14:paraId="4E51D8F7" w14:textId="77777777" w:rsidR="006B38FD" w:rsidRPr="00AE4238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FD48FC" w14:textId="77777777" w:rsidR="006B38FD" w:rsidRPr="00D660EC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73E5A96F" w14:textId="77777777" w:rsidR="006B38FD" w:rsidRPr="00AE4238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</w:tcPr>
          <w:p w14:paraId="4CA208E0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7F3B5575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24A72C6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</w:tcPr>
          <w:p w14:paraId="1D21E6C8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38FD" w:rsidRPr="00D660EC" w14:paraId="369615A5" w14:textId="77777777" w:rsidTr="00B76FEF">
        <w:tc>
          <w:tcPr>
            <w:tcW w:w="3690" w:type="dxa"/>
          </w:tcPr>
          <w:p w14:paraId="4F779CAB" w14:textId="77777777" w:rsidR="006B38FD" w:rsidRPr="00E77CDB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left="4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กำหนดชำระภายในหนึ่งปี 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720" w:type="dxa"/>
          </w:tcPr>
          <w:p w14:paraId="3AC23A1E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</w:tcPr>
          <w:p w14:paraId="483C5D40" w14:textId="77777777" w:rsidR="006B38FD" w:rsidRPr="00AE4238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D23D9C" w14:textId="77777777" w:rsidR="006B38FD" w:rsidRPr="00D660EC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72926FF2" w14:textId="77777777" w:rsidR="006B38FD" w:rsidRPr="00AE4238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  <w:gridSpan w:val="2"/>
          </w:tcPr>
          <w:p w14:paraId="76DD94CA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14:paraId="2DA20F95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D3C86E5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</w:tcPr>
          <w:p w14:paraId="560FC8C5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38FD" w:rsidRPr="00D660EC" w14:paraId="5B9CEF71" w14:textId="77777777" w:rsidTr="00B76FEF">
        <w:tc>
          <w:tcPr>
            <w:tcW w:w="3690" w:type="dxa"/>
          </w:tcPr>
          <w:p w14:paraId="36C919E2" w14:textId="77777777" w:rsidR="006B38FD" w:rsidRPr="00E77CDB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left="4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ตามสัญญาเช่าการเงิน)</w:t>
            </w:r>
          </w:p>
        </w:tc>
        <w:tc>
          <w:tcPr>
            <w:tcW w:w="720" w:type="dxa"/>
          </w:tcPr>
          <w:p w14:paraId="5BF2BCC1" w14:textId="77777777" w:rsidR="006B38FD" w:rsidRPr="00AE4238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  <w:tcBorders>
              <w:bottom w:val="single" w:sz="4" w:space="0" w:color="auto"/>
            </w:tcBorders>
          </w:tcPr>
          <w:p w14:paraId="0A402729" w14:textId="1ABDA37F" w:rsidR="006B38FD" w:rsidRPr="00080CC5" w:rsidRDefault="00A54E80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63,658</w:t>
            </w:r>
          </w:p>
        </w:tc>
        <w:tc>
          <w:tcPr>
            <w:tcW w:w="270" w:type="dxa"/>
          </w:tcPr>
          <w:p w14:paraId="5A2B0AB6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4046D883" w14:textId="0BEF520E" w:rsidR="006B38FD" w:rsidRPr="00080CC5" w:rsidRDefault="00B53823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57,034</w:t>
            </w:r>
          </w:p>
        </w:tc>
        <w:tc>
          <w:tcPr>
            <w:tcW w:w="275" w:type="dxa"/>
            <w:gridSpan w:val="2"/>
          </w:tcPr>
          <w:p w14:paraId="78ECDEBF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322A3854" w14:textId="298E1B03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38,189</w:t>
            </w:r>
          </w:p>
        </w:tc>
        <w:tc>
          <w:tcPr>
            <w:tcW w:w="236" w:type="dxa"/>
            <w:gridSpan w:val="2"/>
          </w:tcPr>
          <w:p w14:paraId="18BFBA92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0E653488" w14:textId="4E59987D" w:rsidR="006B38FD" w:rsidRPr="00080CC5" w:rsidRDefault="00B53823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39,616</w:t>
            </w:r>
          </w:p>
        </w:tc>
      </w:tr>
      <w:tr w:rsidR="006B38FD" w:rsidRPr="00D660EC" w14:paraId="6F579737" w14:textId="77777777" w:rsidTr="00B76FEF">
        <w:tc>
          <w:tcPr>
            <w:tcW w:w="3690" w:type="dxa"/>
          </w:tcPr>
          <w:p w14:paraId="2E9A9812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รวมหนี้สินที่มีภาระดอกเบี้ย  </w:t>
            </w:r>
          </w:p>
        </w:tc>
        <w:tc>
          <w:tcPr>
            <w:tcW w:w="720" w:type="dxa"/>
          </w:tcPr>
          <w:p w14:paraId="7BC8B218" w14:textId="77777777" w:rsidR="006B38FD" w:rsidRPr="00AE4238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" w:type="dxa"/>
            <w:gridSpan w:val="2"/>
            <w:tcBorders>
              <w:top w:val="single" w:sz="4" w:space="0" w:color="auto"/>
            </w:tcBorders>
          </w:tcPr>
          <w:p w14:paraId="5D652E77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B46CDE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</w:tcPr>
          <w:p w14:paraId="5DC127C2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561F36A2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</w:tcPr>
          <w:p w14:paraId="067FDA0B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1DC8EC4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355DECF1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38FD" w:rsidRPr="00D660EC" w14:paraId="401FAFEC" w14:textId="77777777" w:rsidTr="00B76FEF">
        <w:tc>
          <w:tcPr>
            <w:tcW w:w="3690" w:type="dxa"/>
          </w:tcPr>
          <w:p w14:paraId="0E5105A1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720" w:type="dxa"/>
          </w:tcPr>
          <w:p w14:paraId="5551B3A6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2" w:type="dxa"/>
            <w:gridSpan w:val="2"/>
            <w:tcBorders>
              <w:bottom w:val="single" w:sz="4" w:space="0" w:color="auto"/>
            </w:tcBorders>
          </w:tcPr>
          <w:p w14:paraId="3A65D00E" w14:textId="69041DA7" w:rsidR="006B38FD" w:rsidRPr="00D660EC" w:rsidRDefault="00A54E80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2,516,265</w:t>
            </w:r>
          </w:p>
        </w:tc>
        <w:tc>
          <w:tcPr>
            <w:tcW w:w="270" w:type="dxa"/>
            <w:vAlign w:val="bottom"/>
          </w:tcPr>
          <w:p w14:paraId="6EEB8060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5BA8D42A" w14:textId="453469DD" w:rsidR="006B38FD" w:rsidRPr="00D660EC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B53823">
              <w:rPr>
                <w:rFonts w:ascii="Angsana New" w:hAnsi="Angsana New"/>
                <w:b/>
                <w:bCs/>
                <w:sz w:val="30"/>
                <w:szCs w:val="30"/>
              </w:rPr>
              <w:t>428,533</w:t>
            </w:r>
          </w:p>
        </w:tc>
        <w:tc>
          <w:tcPr>
            <w:tcW w:w="275" w:type="dxa"/>
            <w:gridSpan w:val="2"/>
            <w:vAlign w:val="bottom"/>
          </w:tcPr>
          <w:p w14:paraId="76E041AC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</w:tcPr>
          <w:p w14:paraId="14444B57" w14:textId="7138F25A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2,004,957</w:t>
            </w:r>
          </w:p>
        </w:tc>
        <w:tc>
          <w:tcPr>
            <w:tcW w:w="236" w:type="dxa"/>
            <w:gridSpan w:val="2"/>
          </w:tcPr>
          <w:p w14:paraId="1B0AF2CB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0E111357" w14:textId="75EBBC7C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 w:rsidR="00B53823">
              <w:rPr>
                <w:rFonts w:ascii="Angsana New" w:hAnsi="Angsana New"/>
                <w:b/>
                <w:bCs/>
                <w:sz w:val="30"/>
                <w:szCs w:val="30"/>
              </w:rPr>
              <w:t>3,399</w:t>
            </w:r>
          </w:p>
        </w:tc>
      </w:tr>
      <w:tr w:rsidR="006B38FD" w:rsidRPr="00D660EC" w14:paraId="727F8A7B" w14:textId="77777777" w:rsidTr="00B76F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ACB6DF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F03D16" w14:textId="77777777" w:rsidR="006B38FD" w:rsidRPr="00AE4238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1" w:type="dxa"/>
            <w:gridSpan w:val="4"/>
            <w:tcBorders>
              <w:top w:val="nil"/>
              <w:left w:val="nil"/>
              <w:right w:val="nil"/>
            </w:tcBorders>
          </w:tcPr>
          <w:p w14:paraId="1164580D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right w:val="nil"/>
            </w:tcBorders>
          </w:tcPr>
          <w:p w14:paraId="5192A34B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203" w:type="dxa"/>
            <w:gridSpan w:val="6"/>
            <w:tcBorders>
              <w:top w:val="nil"/>
              <w:left w:val="nil"/>
              <w:right w:val="nil"/>
            </w:tcBorders>
          </w:tcPr>
          <w:p w14:paraId="018F5369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38FD" w:rsidRPr="00D660EC" w14:paraId="12E4E394" w14:textId="77777777" w:rsidTr="00927D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F07863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1473BF8" w14:textId="77777777" w:rsidR="006B38FD" w:rsidRPr="00AE4238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1" w:type="dxa"/>
            <w:gridSpan w:val="4"/>
            <w:tcBorders>
              <w:top w:val="nil"/>
              <w:left w:val="nil"/>
              <w:right w:val="nil"/>
            </w:tcBorders>
          </w:tcPr>
          <w:p w14:paraId="44D44FF1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right w:val="nil"/>
            </w:tcBorders>
          </w:tcPr>
          <w:p w14:paraId="200BA8E5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203" w:type="dxa"/>
            <w:gridSpan w:val="6"/>
            <w:tcBorders>
              <w:top w:val="nil"/>
              <w:left w:val="nil"/>
              <w:right w:val="nil"/>
            </w:tcBorders>
          </w:tcPr>
          <w:p w14:paraId="7A5B1295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0C91" w:rsidRPr="00D660EC" w14:paraId="7CEB4DAD" w14:textId="77777777" w:rsidTr="001D1EA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FB6B92" w14:textId="77777777" w:rsidR="00E50C91" w:rsidRPr="00080CC5" w:rsidRDefault="00E50C91" w:rsidP="00E5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5AB2D4" w14:textId="77777777" w:rsidR="00E50C91" w:rsidRPr="00AE4238" w:rsidRDefault="00E50C91" w:rsidP="00E5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</w:tcPr>
          <w:p w14:paraId="138B5359" w14:textId="7B13B05A" w:rsidR="00E50C91" w:rsidRPr="00080CC5" w:rsidRDefault="00E50C91" w:rsidP="00E5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1,060,530</w:t>
            </w:r>
          </w:p>
        </w:tc>
        <w:tc>
          <w:tcPr>
            <w:tcW w:w="30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09391F" w14:textId="77777777" w:rsidR="00E50C91" w:rsidRPr="00080CC5" w:rsidRDefault="00E50C91" w:rsidP="00E5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14:paraId="73E15883" w14:textId="5C315598" w:rsidR="00E50C91" w:rsidRPr="00080CC5" w:rsidRDefault="00E50C91" w:rsidP="00E5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344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0D9C44" w14:textId="77777777" w:rsidR="00E50C91" w:rsidRPr="00080CC5" w:rsidRDefault="00E50C91" w:rsidP="00E5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977" w:type="dxa"/>
            <w:gridSpan w:val="2"/>
            <w:tcBorders>
              <w:left w:val="nil"/>
              <w:right w:val="nil"/>
            </w:tcBorders>
          </w:tcPr>
          <w:p w14:paraId="5030AE26" w14:textId="7E70FC6E" w:rsidR="00E50C91" w:rsidRPr="00080CC5" w:rsidRDefault="00E50C91" w:rsidP="00E5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914,239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695D2A6" w14:textId="77777777" w:rsidR="00E50C91" w:rsidRPr="00080CC5" w:rsidRDefault="00E50C91" w:rsidP="00E5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6CBF2B41" w14:textId="0B29770A" w:rsidR="00E50C91" w:rsidRPr="00080CC5" w:rsidRDefault="00E50C91" w:rsidP="00E5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181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980</w:t>
            </w:r>
          </w:p>
        </w:tc>
      </w:tr>
      <w:tr w:rsidR="006B38FD" w:rsidRPr="00D660EC" w14:paraId="7D714D10" w14:textId="77777777" w:rsidTr="00927DBB">
        <w:trPr>
          <w:trHeight w:hRule="exact" w:val="9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665DB8E" w14:textId="77777777" w:rsidR="006B38FD" w:rsidRPr="00AE4238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A4BED0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</w:tcPr>
          <w:p w14:paraId="7738FE70" w14:textId="77777777" w:rsidR="006B38FD" w:rsidRPr="00D660EC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dxa"/>
            <w:gridSpan w:val="2"/>
            <w:tcBorders>
              <w:left w:val="nil"/>
              <w:right w:val="nil"/>
            </w:tcBorders>
            <w:vAlign w:val="bottom"/>
          </w:tcPr>
          <w:p w14:paraId="6085F676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0E4CFCBD" w14:textId="77777777" w:rsidR="006B38FD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tcBorders>
              <w:left w:val="nil"/>
              <w:right w:val="nil"/>
            </w:tcBorders>
            <w:vAlign w:val="bottom"/>
          </w:tcPr>
          <w:p w14:paraId="3A889968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tcBorders>
              <w:left w:val="nil"/>
              <w:right w:val="nil"/>
            </w:tcBorders>
          </w:tcPr>
          <w:p w14:paraId="2571EDD8" w14:textId="77777777" w:rsidR="006B38FD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EBE40C0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</w:tcPr>
          <w:p w14:paraId="03C6D1F5" w14:textId="77777777" w:rsidR="006B38FD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38FD" w:rsidRPr="00D660EC" w14:paraId="55986542" w14:textId="77777777" w:rsidTr="00B76FEF"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7EA64D54" w14:textId="77777777" w:rsidR="006B38FD" w:rsidRPr="00D660EC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left="4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 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</w:t>
            </w:r>
          </w:p>
          <w:p w14:paraId="4CF18CB8" w14:textId="77777777" w:rsidR="006B38FD" w:rsidRPr="00AE4238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left="311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สัญญาเช่าการเงิน)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9B05CC3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</w:tcPr>
          <w:p w14:paraId="6059798F" w14:textId="77777777" w:rsidR="006B38FD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DE39097" w14:textId="4195903B" w:rsidR="00A54E80" w:rsidRPr="00D660EC" w:rsidRDefault="00A54E80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56,654</w:t>
            </w:r>
          </w:p>
        </w:tc>
        <w:tc>
          <w:tcPr>
            <w:tcW w:w="307" w:type="dxa"/>
            <w:gridSpan w:val="2"/>
            <w:tcBorders>
              <w:left w:val="nil"/>
              <w:right w:val="nil"/>
            </w:tcBorders>
            <w:vAlign w:val="bottom"/>
          </w:tcPr>
          <w:p w14:paraId="0E2EABFA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</w:tcPr>
          <w:p w14:paraId="2F88555C" w14:textId="77777777" w:rsidR="006B38FD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C3F8576" w14:textId="53A3FB1F" w:rsidR="006B38FD" w:rsidRPr="00D660EC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6</w:t>
            </w:r>
            <w:r w:rsidR="00B53823">
              <w:rPr>
                <w:rFonts w:ascii="Angsana New" w:hAnsi="Angsana New"/>
                <w:sz w:val="30"/>
                <w:szCs w:val="30"/>
              </w:rPr>
              <w:t>7,566</w:t>
            </w:r>
          </w:p>
        </w:tc>
        <w:tc>
          <w:tcPr>
            <w:tcW w:w="266" w:type="dxa"/>
            <w:gridSpan w:val="2"/>
            <w:tcBorders>
              <w:left w:val="nil"/>
              <w:right w:val="nil"/>
            </w:tcBorders>
            <w:vAlign w:val="bottom"/>
          </w:tcPr>
          <w:p w14:paraId="4BEFCDF1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049983" w14:textId="77777777" w:rsidR="006B38FD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9BC7ABB" w14:textId="4F8FE32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23,653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EBD2C27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A53B44E" w14:textId="77777777" w:rsidR="006B38FD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838C98A" w14:textId="32EF5FB7" w:rsidR="006B38FD" w:rsidRPr="00080CC5" w:rsidRDefault="00B53823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30,807</w:t>
            </w:r>
          </w:p>
        </w:tc>
      </w:tr>
      <w:tr w:rsidR="006B38FD" w:rsidRPr="00080CC5" w14:paraId="508F32B6" w14:textId="77777777" w:rsidTr="00B76FEF">
        <w:tc>
          <w:tcPr>
            <w:tcW w:w="3690" w:type="dxa"/>
            <w:tcBorders>
              <w:left w:val="nil"/>
              <w:right w:val="nil"/>
            </w:tcBorders>
          </w:tcPr>
          <w:p w14:paraId="527182AC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รวมหนี้สินที่มีภาระดอกเบี้ย  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7AED753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</w:tcPr>
          <w:p w14:paraId="398778FF" w14:textId="77777777" w:rsidR="006B38FD" w:rsidRPr="00D660EC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" w:type="dxa"/>
            <w:gridSpan w:val="2"/>
            <w:tcBorders>
              <w:left w:val="nil"/>
              <w:right w:val="nil"/>
            </w:tcBorders>
            <w:vAlign w:val="bottom"/>
          </w:tcPr>
          <w:p w14:paraId="1D39B36B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</w:tcPr>
          <w:p w14:paraId="49A4CF1C" w14:textId="77777777" w:rsidR="006B38FD" w:rsidRPr="00D660EC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tcBorders>
              <w:left w:val="nil"/>
              <w:right w:val="nil"/>
            </w:tcBorders>
            <w:vAlign w:val="bottom"/>
          </w:tcPr>
          <w:p w14:paraId="52AA4AB3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A009396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32AC42D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AB4AE4B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38FD" w:rsidRPr="00D660EC" w14:paraId="060B68DA" w14:textId="77777777" w:rsidTr="00B76FEF">
        <w:tc>
          <w:tcPr>
            <w:tcW w:w="3690" w:type="dxa"/>
            <w:tcBorders>
              <w:left w:val="nil"/>
              <w:bottom w:val="nil"/>
              <w:right w:val="nil"/>
            </w:tcBorders>
          </w:tcPr>
          <w:p w14:paraId="20994430" w14:textId="77777777" w:rsidR="006B38FD" w:rsidRPr="00AE4238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14:paraId="32D9B7A3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</w:tcPr>
          <w:p w14:paraId="6566A5A7" w14:textId="7935A1C5" w:rsidR="006B38FD" w:rsidRPr="00080CC5" w:rsidRDefault="00A54E80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1,117,184</w:t>
            </w:r>
          </w:p>
        </w:tc>
        <w:tc>
          <w:tcPr>
            <w:tcW w:w="307" w:type="dxa"/>
            <w:gridSpan w:val="2"/>
            <w:tcBorders>
              <w:left w:val="nil"/>
              <w:right w:val="nil"/>
            </w:tcBorders>
            <w:vAlign w:val="bottom"/>
          </w:tcPr>
          <w:p w14:paraId="2DEDF5C6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</w:tcPr>
          <w:p w14:paraId="1CFA7B4F" w14:textId="6AB1F769" w:rsidR="006B38FD" w:rsidRPr="00D660EC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1,4</w:t>
            </w:r>
            <w:r w:rsidR="00B53823">
              <w:rPr>
                <w:rFonts w:ascii="Angsana New" w:hAnsi="Angsana New"/>
                <w:b/>
                <w:bCs/>
                <w:sz w:val="30"/>
                <w:szCs w:val="30"/>
              </w:rPr>
              <w:t>12,417</w:t>
            </w:r>
          </w:p>
        </w:tc>
        <w:tc>
          <w:tcPr>
            <w:tcW w:w="266" w:type="dxa"/>
            <w:gridSpan w:val="2"/>
            <w:tcBorders>
              <w:left w:val="nil"/>
              <w:right w:val="nil"/>
            </w:tcBorders>
            <w:vAlign w:val="bottom"/>
          </w:tcPr>
          <w:p w14:paraId="50593906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9ED8548" w14:textId="503B8EE0" w:rsidR="006B38FD" w:rsidRPr="00FE0A4B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937,892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81ED66C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214E113" w14:textId="47604127" w:rsidR="006B38FD" w:rsidRPr="00FE0A4B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53823">
              <w:rPr>
                <w:rFonts w:ascii="Angsana New" w:hAnsi="Angsana New"/>
                <w:b/>
                <w:bCs/>
                <w:sz w:val="30"/>
                <w:szCs w:val="30"/>
              </w:rPr>
              <w:t>12,787</w:t>
            </w:r>
          </w:p>
        </w:tc>
      </w:tr>
      <w:tr w:rsidR="006B38FD" w:rsidRPr="00D660EC" w14:paraId="10323A7C" w14:textId="77777777" w:rsidTr="00B76FE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C22997" w14:textId="77777777" w:rsidR="006B38FD" w:rsidRPr="00AE4238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C2811C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E007BC" w14:textId="494D0EAD" w:rsidR="006B38FD" w:rsidRPr="00080CC5" w:rsidRDefault="00A54E80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3,633,449</w:t>
            </w:r>
          </w:p>
        </w:tc>
        <w:tc>
          <w:tcPr>
            <w:tcW w:w="307" w:type="dxa"/>
            <w:gridSpan w:val="2"/>
            <w:tcBorders>
              <w:left w:val="nil"/>
              <w:right w:val="nil"/>
            </w:tcBorders>
          </w:tcPr>
          <w:p w14:paraId="6E9574CF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F2E45" w14:textId="6C6B58AE" w:rsidR="006B38FD" w:rsidRPr="00D660EC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3,840,95</w:t>
            </w:r>
            <w:r w:rsidR="005E4D5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6" w:type="dxa"/>
            <w:gridSpan w:val="2"/>
            <w:tcBorders>
              <w:left w:val="nil"/>
              <w:right w:val="nil"/>
            </w:tcBorders>
            <w:vAlign w:val="bottom"/>
          </w:tcPr>
          <w:p w14:paraId="398EFDAF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A6FCB7" w14:textId="1106D330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2,942,849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A39BFA9" w14:textId="77777777" w:rsidR="006B38FD" w:rsidRPr="00080CC5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7AA5AA" w14:textId="77777777" w:rsidR="006B38FD" w:rsidRPr="00D660EC" w:rsidRDefault="006B38FD" w:rsidP="006B3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3,016,186</w:t>
            </w:r>
          </w:p>
        </w:tc>
      </w:tr>
    </w:tbl>
    <w:p w14:paraId="511B0E31" w14:textId="77777777" w:rsidR="00927DBB" w:rsidRDefault="00927DBB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0D1B304F" w14:textId="77777777" w:rsidR="00927DBB" w:rsidRDefault="00927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DF686C4" w14:textId="15FC5A26" w:rsidR="001C5392" w:rsidRPr="00D660EC" w:rsidRDefault="001C5392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lastRenderedPageBreak/>
        <w:t>หนี้สินที่มีภาระดอกเบี้ยส่วนที่ม</w:t>
      </w:r>
      <w:r w:rsidR="000F4646" w:rsidRPr="00AE4238">
        <w:rPr>
          <w:rFonts w:ascii="Angsana New" w:hAnsi="Angsana New"/>
          <w:sz w:val="30"/>
          <w:szCs w:val="30"/>
          <w:cs/>
        </w:rPr>
        <w:t xml:space="preserve">ีหลักประกัน ณ วันที่ </w:t>
      </w:r>
      <w:r w:rsidR="00562FCB" w:rsidRPr="00AE4238">
        <w:rPr>
          <w:rFonts w:ascii="Angsana New" w:hAnsi="Angsana New"/>
          <w:sz w:val="30"/>
          <w:szCs w:val="30"/>
        </w:rPr>
        <w:t>31</w:t>
      </w:r>
      <w:r w:rsidR="000F4646" w:rsidRPr="00AE4238">
        <w:rPr>
          <w:rFonts w:ascii="Angsana New" w:hAnsi="Angsana New"/>
          <w:sz w:val="30"/>
          <w:szCs w:val="30"/>
        </w:rPr>
        <w:t xml:space="preserve"> </w:t>
      </w:r>
      <w:r w:rsidR="000F4646" w:rsidRPr="00AE4238">
        <w:rPr>
          <w:rFonts w:ascii="Angsana New" w:hAnsi="Angsana New"/>
          <w:sz w:val="30"/>
          <w:szCs w:val="30"/>
          <w:cs/>
        </w:rPr>
        <w:t>ธันวาคม</w:t>
      </w:r>
      <w:r w:rsidR="008C47FC" w:rsidRPr="00AE4238">
        <w:rPr>
          <w:rFonts w:ascii="Angsana New" w:hAnsi="Angsana New"/>
          <w:sz w:val="30"/>
          <w:szCs w:val="30"/>
          <w:cs/>
        </w:rPr>
        <w:t xml:space="preserve"> </w:t>
      </w:r>
      <w:r w:rsidR="000F4646" w:rsidRPr="00AE4238">
        <w:rPr>
          <w:rFonts w:ascii="Angsana New" w:hAnsi="Angsana New"/>
          <w:sz w:val="30"/>
          <w:szCs w:val="30"/>
          <w:cs/>
        </w:rPr>
        <w:t xml:space="preserve">มีรายละเอียดของหลักประกัน </w:t>
      </w:r>
      <w:r w:rsidRPr="00AE4238">
        <w:rPr>
          <w:rFonts w:ascii="Angsana New" w:hAnsi="Angsana New"/>
          <w:sz w:val="30"/>
          <w:szCs w:val="30"/>
          <w:cs/>
        </w:rPr>
        <w:t>ซึ่งเป็นสินทรัพย์ดังนี้</w:t>
      </w:r>
    </w:p>
    <w:p w14:paraId="659CCF5D" w14:textId="77777777" w:rsidR="001C5392" w:rsidRPr="00AE4238" w:rsidRDefault="001C5392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92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810"/>
        <w:gridCol w:w="1168"/>
        <w:gridCol w:w="236"/>
        <w:gridCol w:w="1267"/>
        <w:gridCol w:w="236"/>
        <w:gridCol w:w="1143"/>
        <w:gridCol w:w="270"/>
        <w:gridCol w:w="1116"/>
      </w:tblGrid>
      <w:tr w:rsidR="001C5392" w:rsidRPr="00D660EC" w14:paraId="72F857A9" w14:textId="77777777" w:rsidTr="00DE422B">
        <w:trPr>
          <w:cantSplit/>
        </w:trPr>
        <w:tc>
          <w:tcPr>
            <w:tcW w:w="2970" w:type="dxa"/>
          </w:tcPr>
          <w:p w14:paraId="4BCC0B89" w14:textId="77777777" w:rsidR="001C5392" w:rsidRPr="00080CC5" w:rsidRDefault="001C5392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E35E0F" w14:textId="77777777" w:rsidR="001C5392" w:rsidRPr="00D660EC" w:rsidRDefault="001C5392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469C56BE" w14:textId="77777777" w:rsidR="001C5392" w:rsidRPr="00080CC5" w:rsidRDefault="001C5392" w:rsidP="004A75EB">
            <w:pPr>
              <w:pStyle w:val="3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76B88313" w14:textId="77777777" w:rsidR="001C5392" w:rsidRPr="00080CC5" w:rsidRDefault="001C5392" w:rsidP="004A75EB">
            <w:pPr>
              <w:pStyle w:val="3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14:paraId="1F8957C1" w14:textId="77777777" w:rsidR="001C5392" w:rsidRPr="00AE4238" w:rsidRDefault="001C5392" w:rsidP="004A75EB">
            <w:pPr>
              <w:pStyle w:val="3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10FEA" w:rsidRPr="00D660EC" w14:paraId="55D22D87" w14:textId="77777777" w:rsidTr="00DE422B">
        <w:trPr>
          <w:cantSplit/>
        </w:trPr>
        <w:tc>
          <w:tcPr>
            <w:tcW w:w="2970" w:type="dxa"/>
          </w:tcPr>
          <w:p w14:paraId="3C47D259" w14:textId="77777777" w:rsidR="00110FEA" w:rsidRPr="00080CC5" w:rsidRDefault="00110FEA" w:rsidP="00110FEA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A5D8629" w14:textId="77777777" w:rsidR="00110FEA" w:rsidRPr="00080CC5" w:rsidRDefault="00110FEA" w:rsidP="00110FEA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68" w:type="dxa"/>
          </w:tcPr>
          <w:p w14:paraId="60F0A6F6" w14:textId="77777777" w:rsidR="00110FEA" w:rsidRPr="00080CC5" w:rsidRDefault="00562FCB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B4223EE" w14:textId="77777777" w:rsidR="00110FEA" w:rsidRPr="00080CC5" w:rsidRDefault="00110FEA" w:rsidP="00110FEA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7" w:type="dxa"/>
          </w:tcPr>
          <w:p w14:paraId="03691EE8" w14:textId="77777777" w:rsidR="00110FEA" w:rsidRPr="00080CC5" w:rsidRDefault="00562FCB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2D35BA8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17030C5" w14:textId="77777777" w:rsidR="00110FEA" w:rsidRPr="00080CC5" w:rsidRDefault="00562FCB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80BCF68" w14:textId="77777777" w:rsidR="00110FEA" w:rsidRPr="00080CC5" w:rsidRDefault="00110FEA" w:rsidP="00110FEA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38209A74" w14:textId="77777777" w:rsidR="00110FEA" w:rsidRPr="00080CC5" w:rsidRDefault="00562FCB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10FEA" w:rsidRPr="00D660EC" w14:paraId="5E89A945" w14:textId="77777777" w:rsidTr="00DE422B">
        <w:trPr>
          <w:cantSplit/>
        </w:trPr>
        <w:tc>
          <w:tcPr>
            <w:tcW w:w="2970" w:type="dxa"/>
          </w:tcPr>
          <w:p w14:paraId="7B2988A1" w14:textId="77777777" w:rsidR="00110FEA" w:rsidRPr="00080CC5" w:rsidRDefault="00110FEA" w:rsidP="00110FEA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36B7A9C" w14:textId="77777777" w:rsidR="00110FEA" w:rsidRPr="00080CC5" w:rsidRDefault="00110FEA" w:rsidP="00110FEA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6" w:type="dxa"/>
            <w:gridSpan w:val="7"/>
          </w:tcPr>
          <w:p w14:paraId="4D4B585C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62FCB" w:rsidRPr="00D660EC" w14:paraId="78BE9676" w14:textId="77777777" w:rsidTr="00DE422B">
        <w:trPr>
          <w:cantSplit/>
        </w:trPr>
        <w:tc>
          <w:tcPr>
            <w:tcW w:w="2970" w:type="dxa"/>
          </w:tcPr>
          <w:p w14:paraId="622FB2D3" w14:textId="77777777" w:rsidR="00562FCB" w:rsidRPr="00080CC5" w:rsidRDefault="00562FCB" w:rsidP="00562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810" w:type="dxa"/>
          </w:tcPr>
          <w:p w14:paraId="5AEC4508" w14:textId="77777777" w:rsidR="00562FCB" w:rsidRPr="00AE4238" w:rsidRDefault="00562FCB" w:rsidP="00562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352131D4" w14:textId="3277E68C" w:rsidR="00562FCB" w:rsidRPr="00D660EC" w:rsidRDefault="00A54E80" w:rsidP="00562FCB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18,950</w:t>
            </w:r>
          </w:p>
        </w:tc>
        <w:tc>
          <w:tcPr>
            <w:tcW w:w="236" w:type="dxa"/>
          </w:tcPr>
          <w:p w14:paraId="55815766" w14:textId="77777777" w:rsidR="00562FCB" w:rsidRPr="00080CC5" w:rsidRDefault="00562FCB" w:rsidP="00562FCB">
            <w:pPr>
              <w:pStyle w:val="30"/>
              <w:tabs>
                <w:tab w:val="clear" w:pos="360"/>
                <w:tab w:val="clear" w:pos="720"/>
                <w:tab w:val="decimal" w:pos="897"/>
              </w:tabs>
              <w:ind w:right="-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5E02C589" w14:textId="77777777" w:rsidR="00562FCB" w:rsidRPr="00D660EC" w:rsidRDefault="00562FCB" w:rsidP="00562FCB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>7,600</w:t>
            </w:r>
          </w:p>
        </w:tc>
        <w:tc>
          <w:tcPr>
            <w:tcW w:w="236" w:type="dxa"/>
          </w:tcPr>
          <w:p w14:paraId="2B60FEAC" w14:textId="77777777" w:rsidR="00562FCB" w:rsidRPr="00080CC5" w:rsidRDefault="00562FCB" w:rsidP="00562FC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143" w:type="dxa"/>
          </w:tcPr>
          <w:p w14:paraId="4316E786" w14:textId="4DE099B3" w:rsidR="00562FCB" w:rsidRPr="00D660EC" w:rsidRDefault="006B38FD" w:rsidP="00562FC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BCCDC1" w14:textId="77777777" w:rsidR="00562FCB" w:rsidRPr="00080CC5" w:rsidRDefault="00562FCB" w:rsidP="00562FC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116" w:type="dxa"/>
          </w:tcPr>
          <w:p w14:paraId="462E494B" w14:textId="77777777" w:rsidR="00562FCB" w:rsidRPr="00080CC5" w:rsidRDefault="00562FCB" w:rsidP="00562FC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62FCB" w:rsidRPr="00D660EC" w14:paraId="57CA131D" w14:textId="77777777" w:rsidTr="00DE422B">
        <w:trPr>
          <w:cantSplit/>
        </w:trPr>
        <w:tc>
          <w:tcPr>
            <w:tcW w:w="2970" w:type="dxa"/>
          </w:tcPr>
          <w:p w14:paraId="429F335D" w14:textId="77777777" w:rsidR="00562FCB" w:rsidRPr="00080CC5" w:rsidRDefault="00562FCB" w:rsidP="00562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ที่ดิน อาคารและเครื่องจักร</w:t>
            </w:r>
          </w:p>
        </w:tc>
        <w:tc>
          <w:tcPr>
            <w:tcW w:w="810" w:type="dxa"/>
          </w:tcPr>
          <w:p w14:paraId="7082526B" w14:textId="77777777" w:rsidR="00562FCB" w:rsidRPr="00AE4238" w:rsidRDefault="00562FCB" w:rsidP="00562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52A0D8B1" w14:textId="77777777" w:rsidR="00562FCB" w:rsidRPr="00D660EC" w:rsidRDefault="00562FCB" w:rsidP="00562FCB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FA5E805" w14:textId="77777777" w:rsidR="00562FCB" w:rsidRPr="00AE4238" w:rsidRDefault="00562FCB" w:rsidP="00562FCB">
            <w:pPr>
              <w:pStyle w:val="30"/>
              <w:tabs>
                <w:tab w:val="clear" w:pos="360"/>
                <w:tab w:val="clear" w:pos="720"/>
                <w:tab w:val="decimal" w:pos="897"/>
              </w:tabs>
              <w:ind w:right="-6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7" w:type="dxa"/>
          </w:tcPr>
          <w:p w14:paraId="1AC31356" w14:textId="77777777" w:rsidR="00562FCB" w:rsidRPr="00D660EC" w:rsidRDefault="00562FCB" w:rsidP="00562FCB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8C9861C" w14:textId="77777777" w:rsidR="00562FCB" w:rsidRPr="00080CC5" w:rsidRDefault="00562FCB" w:rsidP="00562FC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143" w:type="dxa"/>
          </w:tcPr>
          <w:p w14:paraId="762ABF07" w14:textId="77777777" w:rsidR="00562FCB" w:rsidRPr="00D660EC" w:rsidRDefault="00562FCB" w:rsidP="00562FC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0EF6E18" w14:textId="77777777" w:rsidR="00562FCB" w:rsidRPr="00080CC5" w:rsidRDefault="00562FCB" w:rsidP="00562FC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116" w:type="dxa"/>
          </w:tcPr>
          <w:p w14:paraId="5C5F86FA" w14:textId="77777777" w:rsidR="00562FCB" w:rsidRPr="00080CC5" w:rsidRDefault="00562FCB" w:rsidP="00562FC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2FCB" w:rsidRPr="00D660EC" w14:paraId="02706DAE" w14:textId="77777777" w:rsidTr="00A8347D">
        <w:trPr>
          <w:cantSplit/>
          <w:trHeight w:val="227"/>
        </w:trPr>
        <w:tc>
          <w:tcPr>
            <w:tcW w:w="2970" w:type="dxa"/>
          </w:tcPr>
          <w:p w14:paraId="7E4C27C2" w14:textId="77777777" w:rsidR="00562FCB" w:rsidRPr="00080CC5" w:rsidRDefault="00562FCB" w:rsidP="00562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pacing w:val="-4"/>
                <w:sz w:val="30"/>
                <w:szCs w:val="30"/>
              </w:rPr>
              <w:t xml:space="preserve">   - </w:t>
            </w:r>
            <w:r w:rsidRPr="00AE4238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810" w:type="dxa"/>
          </w:tcPr>
          <w:p w14:paraId="4A9E30B7" w14:textId="19EF31E9" w:rsidR="00562FCB" w:rsidRPr="00080CC5" w:rsidRDefault="00562FCB" w:rsidP="00562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1</w:t>
            </w:r>
            <w:r w:rsidR="0052040F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0</w:t>
            </w:r>
          </w:p>
        </w:tc>
        <w:tc>
          <w:tcPr>
            <w:tcW w:w="1168" w:type="dxa"/>
            <w:shd w:val="clear" w:color="auto" w:fill="auto"/>
          </w:tcPr>
          <w:p w14:paraId="31BFC468" w14:textId="02AE6824" w:rsidR="00562FCB" w:rsidRPr="00D660EC" w:rsidRDefault="00A54E80" w:rsidP="00562FCB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826,763</w:t>
            </w:r>
          </w:p>
        </w:tc>
        <w:tc>
          <w:tcPr>
            <w:tcW w:w="236" w:type="dxa"/>
          </w:tcPr>
          <w:p w14:paraId="24DEA126" w14:textId="77777777" w:rsidR="00562FCB" w:rsidRPr="001A53BE" w:rsidRDefault="00562FCB" w:rsidP="00562FCB">
            <w:pPr>
              <w:pStyle w:val="30"/>
              <w:tabs>
                <w:tab w:val="clear" w:pos="360"/>
                <w:tab w:val="clear" w:pos="720"/>
                <w:tab w:val="decimal" w:pos="897"/>
              </w:tabs>
              <w:ind w:right="-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0BD900B4" w14:textId="77777777" w:rsidR="00562FCB" w:rsidRPr="00D660EC" w:rsidRDefault="00562FCB" w:rsidP="00562FCB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>962,182</w:t>
            </w:r>
          </w:p>
        </w:tc>
        <w:tc>
          <w:tcPr>
            <w:tcW w:w="236" w:type="dxa"/>
            <w:vAlign w:val="bottom"/>
          </w:tcPr>
          <w:p w14:paraId="1EFCC153" w14:textId="77777777" w:rsidR="00562FCB" w:rsidRPr="001A53BE" w:rsidRDefault="00562FCB" w:rsidP="00562FC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1914F03" w14:textId="59139157" w:rsidR="00562FCB" w:rsidRPr="00D660EC" w:rsidRDefault="006B38FD" w:rsidP="00562FCB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293,587</w:t>
            </w:r>
          </w:p>
        </w:tc>
        <w:tc>
          <w:tcPr>
            <w:tcW w:w="270" w:type="dxa"/>
            <w:vAlign w:val="bottom"/>
          </w:tcPr>
          <w:p w14:paraId="1E911955" w14:textId="77777777" w:rsidR="00562FCB" w:rsidRPr="00080CC5" w:rsidRDefault="00562FCB" w:rsidP="00562FC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F85934B" w14:textId="77777777" w:rsidR="00562FCB" w:rsidRPr="001A53BE" w:rsidRDefault="00562FCB" w:rsidP="00562FCB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Pr="00D660E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>861</w:t>
            </w:r>
          </w:p>
        </w:tc>
      </w:tr>
      <w:tr w:rsidR="00562FCB" w:rsidRPr="00D660EC" w14:paraId="39D79735" w14:textId="77777777" w:rsidTr="00A8347D">
        <w:trPr>
          <w:cantSplit/>
        </w:trPr>
        <w:tc>
          <w:tcPr>
            <w:tcW w:w="2970" w:type="dxa"/>
          </w:tcPr>
          <w:p w14:paraId="2E2C5FFD" w14:textId="77777777" w:rsidR="00562FCB" w:rsidRPr="00080CC5" w:rsidRDefault="00562FCB" w:rsidP="00562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76B3417" w14:textId="77777777" w:rsidR="00562FCB" w:rsidRPr="00AE4238" w:rsidRDefault="00562FCB" w:rsidP="00562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A5CA0" w14:textId="5353E937" w:rsidR="00562FCB" w:rsidRPr="00D660EC" w:rsidRDefault="00A54E80" w:rsidP="00562FCB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845,713</w:t>
            </w:r>
          </w:p>
        </w:tc>
        <w:tc>
          <w:tcPr>
            <w:tcW w:w="236" w:type="dxa"/>
          </w:tcPr>
          <w:p w14:paraId="16805326" w14:textId="77777777" w:rsidR="00562FCB" w:rsidRPr="00A8347D" w:rsidRDefault="00562FCB" w:rsidP="00562FCB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402974B" w14:textId="77777777" w:rsidR="00562FCB" w:rsidRPr="00A8347D" w:rsidRDefault="00562FCB" w:rsidP="00562FCB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969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782</w:t>
            </w:r>
          </w:p>
        </w:tc>
        <w:tc>
          <w:tcPr>
            <w:tcW w:w="236" w:type="dxa"/>
          </w:tcPr>
          <w:p w14:paraId="027304D2" w14:textId="77777777" w:rsidR="00562FCB" w:rsidRPr="00D660EC" w:rsidRDefault="00562FCB" w:rsidP="00562FC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CA756" w14:textId="3B42BF8A" w:rsidR="00562FCB" w:rsidRPr="00AE4238" w:rsidRDefault="006B38FD" w:rsidP="00562FCB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293,587</w:t>
            </w:r>
          </w:p>
        </w:tc>
        <w:tc>
          <w:tcPr>
            <w:tcW w:w="270" w:type="dxa"/>
          </w:tcPr>
          <w:p w14:paraId="5BFC46D0" w14:textId="77777777" w:rsidR="00562FCB" w:rsidRPr="00080CC5" w:rsidRDefault="00562FCB" w:rsidP="00562FC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8358FB9" w14:textId="77777777" w:rsidR="00562FCB" w:rsidRPr="00AE4238" w:rsidRDefault="00562FCB" w:rsidP="00562FCB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861</w:t>
            </w:r>
          </w:p>
        </w:tc>
      </w:tr>
    </w:tbl>
    <w:p w14:paraId="1ED08E6B" w14:textId="77777777" w:rsidR="00D35AE6" w:rsidRPr="00D660EC" w:rsidRDefault="00D35AE6" w:rsidP="004A75EB">
      <w:pPr>
        <w:pStyle w:val="Heading2"/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="Angsana New" w:hAnsi="Angsana New"/>
          <w:b w:val="0"/>
          <w:bCs w:val="0"/>
          <w:sz w:val="22"/>
          <w:szCs w:val="22"/>
        </w:rPr>
      </w:pPr>
    </w:p>
    <w:p w14:paraId="41F46142" w14:textId="0EABFE33" w:rsidR="00006FCE" w:rsidRPr="00D660EC" w:rsidRDefault="00006FCE" w:rsidP="00EB5DC3">
      <w:p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5743F844" w14:textId="77777777" w:rsidR="00006FCE" w:rsidRPr="00D660EC" w:rsidRDefault="00006FCE" w:rsidP="00006FC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b/>
          <w:bCs/>
          <w:i/>
          <w:i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90"/>
        <w:gridCol w:w="900"/>
        <w:gridCol w:w="180"/>
        <w:gridCol w:w="900"/>
        <w:gridCol w:w="180"/>
        <w:gridCol w:w="990"/>
        <w:gridCol w:w="180"/>
        <w:gridCol w:w="990"/>
        <w:gridCol w:w="90"/>
        <w:gridCol w:w="1080"/>
      </w:tblGrid>
      <w:tr w:rsidR="00A547DF" w:rsidRPr="00D660EC" w14:paraId="3C94C2CA" w14:textId="77777777" w:rsidTr="00562FCB">
        <w:trPr>
          <w:cantSplit/>
          <w:tblHeader/>
        </w:trPr>
        <w:tc>
          <w:tcPr>
            <w:tcW w:w="23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9839FE" w14:textId="77777777" w:rsidR="00A547DF" w:rsidRPr="007270E5" w:rsidRDefault="00A547DF" w:rsidP="005B28A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6840" w:type="dxa"/>
            <w:gridSpan w:val="11"/>
          </w:tcPr>
          <w:p w14:paraId="1BF5B7B1" w14:textId="77777777" w:rsidR="00A547DF" w:rsidRPr="007270E5" w:rsidRDefault="00A547DF" w:rsidP="005B28A8">
            <w:pPr>
              <w:pStyle w:val="acctmergecolhdg"/>
              <w:spacing w:line="240" w:lineRule="atLeast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AE4238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งบการเงินรวม</w:t>
            </w:r>
          </w:p>
        </w:tc>
      </w:tr>
      <w:tr w:rsidR="0095480A" w:rsidRPr="00D660EC" w14:paraId="5693D452" w14:textId="77777777" w:rsidTr="00562FCB">
        <w:trPr>
          <w:cantSplit/>
          <w:tblHeader/>
        </w:trPr>
        <w:tc>
          <w:tcPr>
            <w:tcW w:w="23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018FC8" w14:textId="77777777" w:rsidR="00083BD8" w:rsidRPr="007270E5" w:rsidRDefault="00083BD8" w:rsidP="00083BD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00F5C1AE" w14:textId="77777777" w:rsidR="008471C6" w:rsidRDefault="008471C6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6F13D167" w14:textId="77777777" w:rsidR="00083BD8" w:rsidRDefault="00083BD8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เงินกู้ยืม</w:t>
            </w:r>
          </w:p>
          <w:p w14:paraId="6655482A" w14:textId="77777777" w:rsidR="00083BD8" w:rsidRPr="007270E5" w:rsidRDefault="00083BD8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ระยะสั้น</w:t>
            </w:r>
          </w:p>
        </w:tc>
        <w:tc>
          <w:tcPr>
            <w:tcW w:w="90" w:type="dxa"/>
          </w:tcPr>
          <w:p w14:paraId="70BE6047" w14:textId="77777777" w:rsidR="00083BD8" w:rsidRPr="007270E5" w:rsidRDefault="00083BD8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00" w:type="dxa"/>
            <w:vAlign w:val="bottom"/>
          </w:tcPr>
          <w:p w14:paraId="528068A5" w14:textId="77777777" w:rsidR="00083BD8" w:rsidRDefault="00083BD8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ตั๋วแลกเงิน</w:t>
            </w:r>
          </w:p>
          <w:p w14:paraId="233B6EAA" w14:textId="77777777" w:rsidR="00083BD8" w:rsidRPr="007270E5" w:rsidRDefault="00083BD8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30"/>
                <w:szCs w:val="30"/>
                <w:lang w:eastAsia="en-GB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ระยะสั้น</w:t>
            </w:r>
          </w:p>
        </w:tc>
        <w:tc>
          <w:tcPr>
            <w:tcW w:w="180" w:type="dxa"/>
            <w:vAlign w:val="bottom"/>
          </w:tcPr>
          <w:p w14:paraId="3A1138BD" w14:textId="77777777" w:rsidR="00083BD8" w:rsidRPr="007270E5" w:rsidRDefault="00083BD8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1BA815A" w14:textId="77777777" w:rsidR="00083BD8" w:rsidRDefault="00083BD8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หุ้นกู้</w:t>
            </w:r>
          </w:p>
          <w:p w14:paraId="2B01399B" w14:textId="77777777" w:rsidR="00083BD8" w:rsidRPr="00765673" w:rsidRDefault="00083BD8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ระยะสั้น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0BB5F7" w14:textId="77777777" w:rsidR="00083BD8" w:rsidRPr="007270E5" w:rsidRDefault="00083BD8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50A997" w14:textId="77777777" w:rsidR="00083BD8" w:rsidRDefault="00083BD8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เงินกู้ยืม</w:t>
            </w:r>
          </w:p>
          <w:p w14:paraId="0E86A5B4" w14:textId="77777777" w:rsidR="00083BD8" w:rsidRPr="007270E5" w:rsidRDefault="00083BD8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ระยะยาว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8FA56F" w14:textId="77777777" w:rsidR="00083BD8" w:rsidRPr="007270E5" w:rsidRDefault="00083BD8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CA7DC2" w14:textId="77777777" w:rsidR="00083BD8" w:rsidRDefault="00083BD8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หนี้สินตาม</w:t>
            </w:r>
          </w:p>
          <w:p w14:paraId="3E476952" w14:textId="77777777" w:rsidR="00083BD8" w:rsidRPr="00AE4238" w:rsidRDefault="00083BD8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สัญญาเช่า</w:t>
            </w:r>
          </w:p>
        </w:tc>
        <w:tc>
          <w:tcPr>
            <w:tcW w:w="90" w:type="dxa"/>
            <w:vAlign w:val="bottom"/>
          </w:tcPr>
          <w:p w14:paraId="54A05391" w14:textId="77777777" w:rsidR="00083BD8" w:rsidRPr="007270E5" w:rsidRDefault="00083BD8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25B2C748" w14:textId="77777777" w:rsidR="00083BD8" w:rsidRPr="007270E5" w:rsidRDefault="00083BD8" w:rsidP="00083BD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รวม</w:t>
            </w:r>
          </w:p>
        </w:tc>
      </w:tr>
      <w:tr w:rsidR="00083BD8" w:rsidRPr="00D660EC" w14:paraId="73D59665" w14:textId="77777777" w:rsidTr="00562FCB">
        <w:trPr>
          <w:cantSplit/>
          <w:tblHeader/>
        </w:trPr>
        <w:tc>
          <w:tcPr>
            <w:tcW w:w="23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452C5A" w14:textId="77777777" w:rsidR="00083BD8" w:rsidRPr="007270E5" w:rsidRDefault="00083BD8" w:rsidP="00083BD8">
            <w:pPr>
              <w:pStyle w:val="acctfourfigures"/>
              <w:shd w:val="clear" w:color="auto" w:fill="FFFFFF"/>
              <w:spacing w:line="240" w:lineRule="atLeast"/>
              <w:ind w:right="-79" w:firstLine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6840" w:type="dxa"/>
            <w:gridSpan w:val="11"/>
          </w:tcPr>
          <w:p w14:paraId="78C33502" w14:textId="77777777" w:rsidR="00083BD8" w:rsidRPr="00AE4238" w:rsidRDefault="00083BD8" w:rsidP="00083BD8">
            <w:pPr>
              <w:pStyle w:val="acctmergecolhdg"/>
              <w:spacing w:line="240" w:lineRule="atLeast"/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 w:bidi="th-TH"/>
              </w:rPr>
              <w:t>พันบาท)</w:t>
            </w:r>
          </w:p>
        </w:tc>
      </w:tr>
      <w:tr w:rsidR="00F82AFF" w:rsidRPr="00D660EC" w14:paraId="60D0504D" w14:textId="77777777" w:rsidTr="00562FCB">
        <w:trPr>
          <w:cantSplit/>
        </w:trPr>
        <w:tc>
          <w:tcPr>
            <w:tcW w:w="23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F794E7" w14:textId="77777777" w:rsidR="00F82AFF" w:rsidRPr="007270E5" w:rsidRDefault="00F82AFF" w:rsidP="00F82AFF">
            <w:pPr>
              <w:shd w:val="clear" w:color="auto" w:fill="FFFFFF"/>
              <w:tabs>
                <w:tab w:val="clear" w:pos="227"/>
                <w:tab w:val="left" w:pos="11"/>
              </w:tabs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7270E5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1 </w:t>
            </w:r>
            <w:r w:rsidRPr="00AE423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มกราคม </w:t>
            </w:r>
            <w:r w:rsidR="00351F76" w:rsidRPr="00AE4238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0170C8"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1260" w:type="dxa"/>
          </w:tcPr>
          <w:p w14:paraId="2C1857A2" w14:textId="457EC6DD" w:rsidR="00F82AFF" w:rsidRPr="00AE4238" w:rsidRDefault="003F50D8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2,066,043</w:t>
            </w:r>
          </w:p>
        </w:tc>
        <w:tc>
          <w:tcPr>
            <w:tcW w:w="90" w:type="dxa"/>
          </w:tcPr>
          <w:p w14:paraId="3CE6A30A" w14:textId="77777777" w:rsidR="00F82AFF" w:rsidRDefault="00F82AFF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7099185" w14:textId="29F4558F" w:rsidR="00F82AFF" w:rsidRDefault="003F50D8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2081D1" w14:textId="77777777" w:rsidR="00F82AFF" w:rsidRPr="0096495C" w:rsidRDefault="00F82AFF" w:rsidP="00F82AF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211B5A" w14:textId="2748A888" w:rsidR="00F82AFF" w:rsidRPr="00D660EC" w:rsidRDefault="003F50D8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22F8CE" w14:textId="77777777" w:rsidR="00F82AFF" w:rsidRPr="0096495C" w:rsidRDefault="00F82AFF" w:rsidP="00F82AF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AFB7A7" w14:textId="2AEEAD67" w:rsidR="00F82AFF" w:rsidRDefault="009B4D27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1,650,307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82539B6" w14:textId="77777777" w:rsidR="00F82AFF" w:rsidRPr="0096495C" w:rsidRDefault="00F82AFF" w:rsidP="00F82AFF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23F639" w14:textId="12393A01" w:rsidR="00F82AFF" w:rsidRPr="00AE4238" w:rsidRDefault="009B4D27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124,60</w:t>
            </w:r>
            <w:r w:rsidR="0052040F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0</w:t>
            </w:r>
          </w:p>
        </w:tc>
        <w:tc>
          <w:tcPr>
            <w:tcW w:w="90" w:type="dxa"/>
            <w:vAlign w:val="bottom"/>
          </w:tcPr>
          <w:p w14:paraId="49A9D354" w14:textId="77777777" w:rsidR="00F82AFF" w:rsidRPr="0096495C" w:rsidRDefault="00F82AFF" w:rsidP="00F82AF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31D2991" w14:textId="2A923701" w:rsidR="00F82AFF" w:rsidRDefault="009B4D27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3,840,95</w:t>
            </w:r>
            <w:r w:rsidR="0052040F">
              <w:rPr>
                <w:rFonts w:ascii="Angsana New" w:hAnsi="Angsana New"/>
                <w:sz w:val="30"/>
                <w:szCs w:val="30"/>
                <w:lang w:eastAsia="en-GB"/>
              </w:rPr>
              <w:t>0</w:t>
            </w:r>
          </w:p>
        </w:tc>
      </w:tr>
      <w:tr w:rsidR="004E2FA1" w:rsidRPr="00D660EC" w14:paraId="304DE9EE" w14:textId="77777777" w:rsidTr="00562FCB">
        <w:trPr>
          <w:cantSplit/>
        </w:trPr>
        <w:tc>
          <w:tcPr>
            <w:tcW w:w="23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A595C1" w14:textId="77777777" w:rsidR="004E2FA1" w:rsidRPr="007270E5" w:rsidRDefault="004E2FA1" w:rsidP="004E2FA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260" w:type="dxa"/>
          </w:tcPr>
          <w:p w14:paraId="2EE4DB77" w14:textId="77777777" w:rsidR="004E2FA1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156EE9A7" w14:textId="4F6A7EA4" w:rsidR="004E2FA1" w:rsidRPr="00AE4238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50,676</w:t>
            </w:r>
          </w:p>
        </w:tc>
        <w:tc>
          <w:tcPr>
            <w:tcW w:w="90" w:type="dxa"/>
          </w:tcPr>
          <w:p w14:paraId="5B066BA8" w14:textId="77777777" w:rsidR="004E2FA1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05CEA85" w14:textId="1D83251F" w:rsidR="004E2FA1" w:rsidRDefault="004E2FA1" w:rsidP="004E2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79DA5AB" w14:textId="77777777" w:rsidR="004E2FA1" w:rsidRPr="0096495C" w:rsidRDefault="004E2FA1" w:rsidP="004E2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E9512F" w14:textId="3F74A211" w:rsidR="004E2FA1" w:rsidRPr="00D660EC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DC5D87" w14:textId="77777777" w:rsidR="004E2FA1" w:rsidRPr="0096495C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FCDBA3" w14:textId="6A4B5D74" w:rsidR="004E2FA1" w:rsidRDefault="009B4D27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(253,889)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182BCA7" w14:textId="77777777" w:rsidR="004E2FA1" w:rsidRPr="0096495C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8C3499" w14:textId="4A984D6D" w:rsidR="004E2FA1" w:rsidRPr="00AE4238" w:rsidRDefault="009B4D27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(80,126)</w:t>
            </w:r>
          </w:p>
        </w:tc>
        <w:tc>
          <w:tcPr>
            <w:tcW w:w="90" w:type="dxa"/>
            <w:vAlign w:val="bottom"/>
          </w:tcPr>
          <w:p w14:paraId="00CABB03" w14:textId="77777777" w:rsidR="004E2FA1" w:rsidRPr="0096495C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C750501" w14:textId="5105AFD4" w:rsidR="004E2FA1" w:rsidRDefault="009B4D27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(283,339)</w:t>
            </w:r>
          </w:p>
        </w:tc>
      </w:tr>
      <w:tr w:rsidR="004E2FA1" w:rsidRPr="00D660EC" w14:paraId="2EC8B8FF" w14:textId="77777777" w:rsidTr="00562FCB">
        <w:trPr>
          <w:cantSplit/>
        </w:trPr>
        <w:tc>
          <w:tcPr>
            <w:tcW w:w="23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142A80" w14:textId="77777777" w:rsidR="004E2FA1" w:rsidRPr="007270E5" w:rsidRDefault="004E2FA1" w:rsidP="004E2FA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การเปลี่ยนแปลงอื่น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AF3E92" w14:textId="54114123" w:rsidR="004E2FA1" w:rsidRPr="00AE4238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0" w:type="dxa"/>
          </w:tcPr>
          <w:p w14:paraId="76007194" w14:textId="77777777" w:rsidR="004E2FA1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A12356D" w14:textId="1C2870D6" w:rsidR="004E2FA1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77985768" w14:textId="77777777" w:rsidR="004E2FA1" w:rsidRPr="0096495C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5E358E" w14:textId="1FB86D74" w:rsidR="004E2FA1" w:rsidRPr="00D660EC" w:rsidRDefault="009B4D27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395D54" w14:textId="77777777" w:rsidR="004E2FA1" w:rsidRPr="0096495C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BE4A10" w14:textId="70A7A19E" w:rsidR="004E2FA1" w:rsidRDefault="009B4D27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2C2D0B" w14:textId="77777777" w:rsidR="004E2FA1" w:rsidRPr="0096495C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C8C1AE" w14:textId="52329033" w:rsidR="004E2FA1" w:rsidRPr="00AE4238" w:rsidRDefault="009B4D27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75,838</w:t>
            </w:r>
          </w:p>
        </w:tc>
        <w:tc>
          <w:tcPr>
            <w:tcW w:w="90" w:type="dxa"/>
            <w:vAlign w:val="bottom"/>
          </w:tcPr>
          <w:p w14:paraId="26BB2361" w14:textId="77777777" w:rsidR="004E2FA1" w:rsidRPr="0096495C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48FAC1" w14:textId="3BA1BD76" w:rsidR="004E2FA1" w:rsidRDefault="009B4D27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75,838</w:t>
            </w:r>
          </w:p>
        </w:tc>
      </w:tr>
      <w:tr w:rsidR="004E2FA1" w:rsidRPr="00D660EC" w14:paraId="7A1FD3F3" w14:textId="77777777" w:rsidTr="00562FCB">
        <w:trPr>
          <w:cantSplit/>
        </w:trPr>
        <w:tc>
          <w:tcPr>
            <w:tcW w:w="23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6DE447" w14:textId="77777777" w:rsidR="004E2FA1" w:rsidRPr="00D660EC" w:rsidRDefault="004E2FA1" w:rsidP="004E2FA1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DB693C" w14:textId="3BE3B71B" w:rsidR="004E2FA1" w:rsidRPr="00AE4238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2,116,719</w:t>
            </w:r>
          </w:p>
        </w:tc>
        <w:tc>
          <w:tcPr>
            <w:tcW w:w="90" w:type="dxa"/>
          </w:tcPr>
          <w:p w14:paraId="5360FCC9" w14:textId="77777777" w:rsidR="004E2FA1" w:rsidRPr="00F82AFF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E8AA1" w14:textId="567D7D9C" w:rsidR="004E2FA1" w:rsidRPr="00F82AFF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A913A2" w14:textId="77777777" w:rsidR="004E2FA1" w:rsidRPr="00F82AFF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632331" w14:textId="014BBA4F" w:rsidR="004E2FA1" w:rsidRPr="00F82AFF" w:rsidRDefault="009B4D27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49D3A8" w14:textId="77777777" w:rsidR="004E2FA1" w:rsidRPr="00F82AFF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49D175" w14:textId="12A84B37" w:rsidR="004E2FA1" w:rsidRPr="00F82AFF" w:rsidRDefault="009B4D27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1,396,418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F57868" w14:textId="77777777" w:rsidR="004E2FA1" w:rsidRPr="00D660EC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18EDD9" w14:textId="4416587F" w:rsidR="004E2FA1" w:rsidRPr="00AE4238" w:rsidRDefault="009B4D27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120,31</w:t>
            </w:r>
            <w:r w:rsidR="0052040F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90" w:type="dxa"/>
            <w:vAlign w:val="bottom"/>
          </w:tcPr>
          <w:p w14:paraId="5F695CEC" w14:textId="77777777" w:rsidR="004E2FA1" w:rsidRPr="00F82AFF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1EA153" w14:textId="0BE89181" w:rsidR="004E2FA1" w:rsidRPr="00F82AFF" w:rsidRDefault="009B4D27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3,633,4</w:t>
            </w:r>
            <w:r w:rsidR="0052040F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49</w:t>
            </w:r>
          </w:p>
        </w:tc>
      </w:tr>
      <w:tr w:rsidR="004E2FA1" w:rsidRPr="00D660EC" w14:paraId="4D12EDFC" w14:textId="77777777" w:rsidTr="00562FCB">
        <w:trPr>
          <w:cantSplit/>
        </w:trPr>
        <w:tc>
          <w:tcPr>
            <w:tcW w:w="23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131993" w14:textId="77777777" w:rsidR="004E2FA1" w:rsidRPr="00F82AFF" w:rsidRDefault="004E2FA1" w:rsidP="004E2FA1">
            <w:pPr>
              <w:shd w:val="clear" w:color="auto" w:fill="FFFFFF"/>
              <w:tabs>
                <w:tab w:val="clear" w:pos="227"/>
                <w:tab w:val="left" w:pos="11"/>
              </w:tabs>
              <w:ind w:left="180" w:right="-79" w:hanging="180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1C8DF77" w14:textId="77777777" w:rsidR="004E2FA1" w:rsidRPr="00AE4238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90" w:type="dxa"/>
          </w:tcPr>
          <w:p w14:paraId="3231A183" w14:textId="77777777" w:rsidR="004E2FA1" w:rsidRPr="00F82AFF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50DEACB" w14:textId="77777777" w:rsidR="004E2FA1" w:rsidRPr="00F82AFF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71F53D2B" w14:textId="77777777" w:rsidR="004E2FA1" w:rsidRPr="00F82AFF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388923" w14:textId="77777777" w:rsidR="004E2FA1" w:rsidRPr="00D660EC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F200EB" w14:textId="77777777" w:rsidR="004E2FA1" w:rsidRPr="00F82AFF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1A2537" w14:textId="77777777" w:rsidR="004E2FA1" w:rsidRPr="00F82AFF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1293C1" w14:textId="77777777" w:rsidR="004E2FA1" w:rsidRPr="00F82AFF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BB5F27" w14:textId="77777777" w:rsidR="004E2FA1" w:rsidRPr="00AE4238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90" w:type="dxa"/>
            <w:vAlign w:val="bottom"/>
          </w:tcPr>
          <w:p w14:paraId="023E47BE" w14:textId="77777777" w:rsidR="004E2FA1" w:rsidRPr="00F82AFF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A52FF25" w14:textId="77777777" w:rsidR="004E2FA1" w:rsidRPr="00F82AFF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4E2FA1" w:rsidRPr="00D660EC" w14:paraId="1C4F8360" w14:textId="77777777" w:rsidTr="00562FCB">
        <w:trPr>
          <w:cantSplit/>
        </w:trPr>
        <w:tc>
          <w:tcPr>
            <w:tcW w:w="234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A40A839" w14:textId="77777777" w:rsidR="004E2FA1" w:rsidRPr="007270E5" w:rsidRDefault="004E2FA1" w:rsidP="004E2FA1">
            <w:pPr>
              <w:shd w:val="clear" w:color="auto" w:fill="FFFFFF"/>
              <w:tabs>
                <w:tab w:val="clear" w:pos="227"/>
                <w:tab w:val="left" w:pos="11"/>
              </w:tabs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7270E5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1 </w:t>
            </w:r>
            <w:r w:rsidRPr="00AE423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มกราคม </w:t>
            </w:r>
            <w:r w:rsidRPr="00AE4238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1260" w:type="dxa"/>
          </w:tcPr>
          <w:p w14:paraId="4D827E14" w14:textId="77777777" w:rsidR="004E2FA1" w:rsidRPr="00AE4238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1,804,100</w:t>
            </w:r>
          </w:p>
        </w:tc>
        <w:tc>
          <w:tcPr>
            <w:tcW w:w="90" w:type="dxa"/>
          </w:tcPr>
          <w:p w14:paraId="222BAA45" w14:textId="77777777" w:rsidR="004E2FA1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02FED37" w14:textId="77777777" w:rsidR="004E2FA1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326,892</w:t>
            </w:r>
          </w:p>
        </w:tc>
        <w:tc>
          <w:tcPr>
            <w:tcW w:w="180" w:type="dxa"/>
            <w:vAlign w:val="bottom"/>
          </w:tcPr>
          <w:p w14:paraId="49AC09C8" w14:textId="77777777" w:rsidR="004E2FA1" w:rsidRPr="0096495C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001D57" w14:textId="77777777" w:rsidR="004E2FA1" w:rsidRPr="00D660EC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30,000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72791B" w14:textId="77777777" w:rsidR="004E2FA1" w:rsidRPr="0096495C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9CED3B" w14:textId="77777777" w:rsidR="004E2FA1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1,955,763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845C3E7" w14:textId="77777777" w:rsidR="004E2FA1" w:rsidRPr="0096495C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795C19" w14:textId="77777777" w:rsidR="004E2FA1" w:rsidRPr="00AE4238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163,598</w:t>
            </w:r>
          </w:p>
        </w:tc>
        <w:tc>
          <w:tcPr>
            <w:tcW w:w="90" w:type="dxa"/>
            <w:vAlign w:val="bottom"/>
          </w:tcPr>
          <w:p w14:paraId="75CEE333" w14:textId="77777777" w:rsidR="004E2FA1" w:rsidRPr="0096495C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CEF1D9B" w14:textId="77777777" w:rsidR="004E2FA1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4,280,353</w:t>
            </w:r>
          </w:p>
        </w:tc>
      </w:tr>
      <w:tr w:rsidR="004E2FA1" w:rsidRPr="00D660EC" w14:paraId="431FD654" w14:textId="77777777" w:rsidTr="00562FCB">
        <w:trPr>
          <w:cantSplit/>
        </w:trPr>
        <w:tc>
          <w:tcPr>
            <w:tcW w:w="234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16FB8F7" w14:textId="77777777" w:rsidR="004E2FA1" w:rsidRPr="007270E5" w:rsidRDefault="004E2FA1" w:rsidP="004E2FA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260" w:type="dxa"/>
          </w:tcPr>
          <w:p w14:paraId="2617B353" w14:textId="77777777" w:rsidR="004E2FA1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76473796" w14:textId="77777777" w:rsidR="004E2FA1" w:rsidRPr="00AE4238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261,943</w:t>
            </w:r>
          </w:p>
        </w:tc>
        <w:tc>
          <w:tcPr>
            <w:tcW w:w="90" w:type="dxa"/>
          </w:tcPr>
          <w:p w14:paraId="252C7DCA" w14:textId="77777777" w:rsidR="004E2FA1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6E27172" w14:textId="77777777" w:rsidR="004E2FA1" w:rsidRPr="00D660EC" w:rsidRDefault="004E2FA1" w:rsidP="004E2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826EBB2" w14:textId="77777777" w:rsidR="004E2FA1" w:rsidRDefault="004E2FA1" w:rsidP="004E2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(326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892)</w:t>
            </w:r>
          </w:p>
        </w:tc>
        <w:tc>
          <w:tcPr>
            <w:tcW w:w="180" w:type="dxa"/>
            <w:vAlign w:val="bottom"/>
          </w:tcPr>
          <w:p w14:paraId="782CD7DD" w14:textId="77777777" w:rsidR="004E2FA1" w:rsidRPr="0096495C" w:rsidRDefault="004E2FA1" w:rsidP="004E2F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622F12" w14:textId="77777777" w:rsidR="004E2FA1" w:rsidRPr="00D660EC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</w:t>
            </w: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30,000)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0B4B40F" w14:textId="77777777" w:rsidR="004E2FA1" w:rsidRPr="0096495C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6C7A4B" w14:textId="77777777" w:rsidR="004E2FA1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(307,320)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9C56BB" w14:textId="77777777" w:rsidR="004E2FA1" w:rsidRPr="0096495C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B80259" w14:textId="77777777" w:rsidR="004E2FA1" w:rsidRPr="00AE4238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(66,896)</w:t>
            </w:r>
          </w:p>
        </w:tc>
        <w:tc>
          <w:tcPr>
            <w:tcW w:w="90" w:type="dxa"/>
            <w:vAlign w:val="bottom"/>
          </w:tcPr>
          <w:p w14:paraId="6D3EF5EF" w14:textId="77777777" w:rsidR="004E2FA1" w:rsidRPr="0096495C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36DB75B" w14:textId="77777777" w:rsidR="004E2FA1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(469,165)</w:t>
            </w:r>
          </w:p>
        </w:tc>
      </w:tr>
      <w:tr w:rsidR="004E2FA1" w:rsidRPr="00D660EC" w14:paraId="5A127EF2" w14:textId="77777777" w:rsidTr="00562FCB">
        <w:trPr>
          <w:cantSplit/>
        </w:trPr>
        <w:tc>
          <w:tcPr>
            <w:tcW w:w="234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76E3E2A" w14:textId="77777777" w:rsidR="004E2FA1" w:rsidRPr="00AE4238" w:rsidRDefault="004E2FA1" w:rsidP="004E2FA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การเปลี่ยนแปลงอื่น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53AF72" w14:textId="77777777" w:rsidR="004E2FA1" w:rsidRPr="00AE4238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90" w:type="dxa"/>
          </w:tcPr>
          <w:p w14:paraId="747E6840" w14:textId="77777777" w:rsidR="004E2FA1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72562A" w14:textId="77777777" w:rsidR="004E2FA1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2D6046ED" w14:textId="77777777" w:rsidR="004E2FA1" w:rsidRPr="0096495C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8DB861" w14:textId="77777777" w:rsidR="004E2FA1" w:rsidRPr="00D660EC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E7499E" w14:textId="77777777" w:rsidR="004E2FA1" w:rsidRPr="0096495C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7FFE6DA" w14:textId="77777777" w:rsidR="004E2FA1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1,864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47F25D" w14:textId="77777777" w:rsidR="004E2FA1" w:rsidRPr="0096495C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29CA55" w14:textId="77777777" w:rsidR="004E2FA1" w:rsidRPr="00AE4238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27,898</w:t>
            </w:r>
          </w:p>
        </w:tc>
        <w:tc>
          <w:tcPr>
            <w:tcW w:w="90" w:type="dxa"/>
            <w:vAlign w:val="bottom"/>
          </w:tcPr>
          <w:p w14:paraId="0C43CBC4" w14:textId="77777777" w:rsidR="004E2FA1" w:rsidRPr="0096495C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ECCA1D" w14:textId="77777777" w:rsidR="004E2FA1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29,762</w:t>
            </w:r>
          </w:p>
        </w:tc>
      </w:tr>
      <w:tr w:rsidR="004E2FA1" w:rsidRPr="00D660EC" w14:paraId="7AEA4CF0" w14:textId="77777777" w:rsidTr="00562FCB">
        <w:trPr>
          <w:cantSplit/>
        </w:trPr>
        <w:tc>
          <w:tcPr>
            <w:tcW w:w="234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29CDD8A" w14:textId="77777777" w:rsidR="004E2FA1" w:rsidRPr="00F82AFF" w:rsidRDefault="004E2FA1" w:rsidP="004E2FA1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EB9F85" w14:textId="77777777" w:rsidR="004E2FA1" w:rsidRPr="00AE4238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066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043</w:t>
            </w:r>
          </w:p>
        </w:tc>
        <w:tc>
          <w:tcPr>
            <w:tcW w:w="90" w:type="dxa"/>
          </w:tcPr>
          <w:p w14:paraId="3853877C" w14:textId="77777777" w:rsidR="004E2FA1" w:rsidRPr="00F82AFF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17589" w14:textId="77777777" w:rsidR="004E2FA1" w:rsidRPr="00F82AFF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8712A3" w14:textId="77777777" w:rsidR="004E2FA1" w:rsidRPr="00F82AFF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4E2D973" w14:textId="77777777" w:rsidR="004E2FA1" w:rsidRPr="00F82AFF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BCC946" w14:textId="77777777" w:rsidR="004E2FA1" w:rsidRPr="00F82AFF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825A9F" w14:textId="77777777" w:rsidR="004E2FA1" w:rsidRPr="00F82AFF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650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307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DB5796" w14:textId="77777777" w:rsidR="004E2FA1" w:rsidRPr="00F82AFF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BBD674" w14:textId="77777777" w:rsidR="004E2FA1" w:rsidRPr="00AE4238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124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600</w:t>
            </w:r>
          </w:p>
        </w:tc>
        <w:tc>
          <w:tcPr>
            <w:tcW w:w="90" w:type="dxa"/>
            <w:vAlign w:val="bottom"/>
          </w:tcPr>
          <w:p w14:paraId="671F0C7C" w14:textId="77777777" w:rsidR="004E2FA1" w:rsidRPr="00F82AFF" w:rsidRDefault="004E2FA1" w:rsidP="004E2FA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2EE3EA" w14:textId="77777777" w:rsidR="004E2FA1" w:rsidRPr="00D660EC" w:rsidRDefault="004E2FA1" w:rsidP="004E2FA1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3,840,950</w:t>
            </w:r>
          </w:p>
        </w:tc>
      </w:tr>
    </w:tbl>
    <w:p w14:paraId="09969797" w14:textId="77777777" w:rsidR="00083BD8" w:rsidRPr="00AE4238" w:rsidRDefault="00A67456" w:rsidP="00006FCE">
      <w:pPr>
        <w:rPr>
          <w:sz w:val="2"/>
          <w:szCs w:val="2"/>
          <w:cs/>
        </w:rPr>
      </w:pPr>
      <w:r w:rsidRPr="00AE4238">
        <w:br w:type="page"/>
      </w:r>
    </w:p>
    <w:tbl>
      <w:tblPr>
        <w:tblW w:w="9180" w:type="dxa"/>
        <w:tblInd w:w="4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90"/>
        <w:gridCol w:w="900"/>
        <w:gridCol w:w="180"/>
        <w:gridCol w:w="900"/>
        <w:gridCol w:w="180"/>
        <w:gridCol w:w="990"/>
        <w:gridCol w:w="180"/>
        <w:gridCol w:w="990"/>
        <w:gridCol w:w="90"/>
        <w:gridCol w:w="1080"/>
      </w:tblGrid>
      <w:tr w:rsidR="00A547DF" w:rsidRPr="00D660EC" w14:paraId="7BA831F2" w14:textId="77777777" w:rsidTr="00562FCB">
        <w:trPr>
          <w:cantSplit/>
          <w:tblHeader/>
        </w:trPr>
        <w:tc>
          <w:tcPr>
            <w:tcW w:w="23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1422DD4" w14:textId="77777777" w:rsidR="00A547DF" w:rsidRPr="007270E5" w:rsidRDefault="00A547DF" w:rsidP="005B28A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6840" w:type="dxa"/>
            <w:gridSpan w:val="11"/>
          </w:tcPr>
          <w:p w14:paraId="12E52424" w14:textId="77777777" w:rsidR="00A547DF" w:rsidRPr="007270E5" w:rsidRDefault="00A547DF" w:rsidP="005B28A8">
            <w:pPr>
              <w:pStyle w:val="acctmergecolhdg"/>
              <w:spacing w:line="240" w:lineRule="atLeast"/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</w:pPr>
            <w:r w:rsidRPr="00AE4238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A547DF" w:rsidRPr="00D660EC" w14:paraId="3765284C" w14:textId="77777777" w:rsidTr="00562FCB">
        <w:trPr>
          <w:cantSplit/>
          <w:tblHeader/>
        </w:trPr>
        <w:tc>
          <w:tcPr>
            <w:tcW w:w="23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E910BF1" w14:textId="77777777" w:rsidR="00A547DF" w:rsidRPr="007270E5" w:rsidRDefault="00A547DF" w:rsidP="005B28A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1D8426A5" w14:textId="77777777" w:rsidR="00A67456" w:rsidRDefault="00A67456" w:rsidP="005B28A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71CB58C9" w14:textId="77777777" w:rsidR="00A547DF" w:rsidRDefault="00A547DF" w:rsidP="005B28A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เงินกู้ยืม</w:t>
            </w:r>
          </w:p>
          <w:p w14:paraId="211A16D9" w14:textId="77777777" w:rsidR="00A547DF" w:rsidRPr="007270E5" w:rsidRDefault="00A547DF" w:rsidP="005B28A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ระยะสั้น</w:t>
            </w:r>
          </w:p>
        </w:tc>
        <w:tc>
          <w:tcPr>
            <w:tcW w:w="90" w:type="dxa"/>
          </w:tcPr>
          <w:p w14:paraId="00EB582E" w14:textId="77777777" w:rsidR="00A547DF" w:rsidRPr="007270E5" w:rsidRDefault="00A547DF" w:rsidP="005B28A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00" w:type="dxa"/>
            <w:vAlign w:val="bottom"/>
          </w:tcPr>
          <w:p w14:paraId="5FA28BEA" w14:textId="77777777" w:rsidR="00A547DF" w:rsidRDefault="00A547DF" w:rsidP="005B28A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ตั๋วแลกเงิน</w:t>
            </w:r>
          </w:p>
          <w:p w14:paraId="79DE7A7B" w14:textId="77777777" w:rsidR="00A547DF" w:rsidRPr="007270E5" w:rsidRDefault="00A547DF" w:rsidP="005B28A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sz w:val="30"/>
                <w:szCs w:val="30"/>
                <w:lang w:eastAsia="en-GB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ระยะสั้น</w:t>
            </w:r>
          </w:p>
        </w:tc>
        <w:tc>
          <w:tcPr>
            <w:tcW w:w="180" w:type="dxa"/>
            <w:vAlign w:val="bottom"/>
          </w:tcPr>
          <w:p w14:paraId="670DAA41" w14:textId="77777777" w:rsidR="00A547DF" w:rsidRPr="007270E5" w:rsidRDefault="00A547DF" w:rsidP="005B28A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497D45" w14:textId="77777777" w:rsidR="00A547DF" w:rsidRDefault="00A547DF" w:rsidP="005B28A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หุ้นกู้</w:t>
            </w:r>
          </w:p>
          <w:p w14:paraId="28578AFF" w14:textId="77777777" w:rsidR="00A547DF" w:rsidRPr="00765673" w:rsidRDefault="00A547DF" w:rsidP="005B28A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ระยะสั้น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17C24B0" w14:textId="77777777" w:rsidR="00A547DF" w:rsidRPr="007270E5" w:rsidRDefault="00A547DF" w:rsidP="005B28A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985BCA" w14:textId="77777777" w:rsidR="00A547DF" w:rsidRDefault="00A547DF" w:rsidP="005B28A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เงินกู้ยืม</w:t>
            </w:r>
          </w:p>
          <w:p w14:paraId="3A0624C8" w14:textId="77777777" w:rsidR="00A547DF" w:rsidRPr="007270E5" w:rsidRDefault="00A547DF" w:rsidP="005B28A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ระยะยาว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BDE2AD" w14:textId="77777777" w:rsidR="00A547DF" w:rsidRPr="007270E5" w:rsidRDefault="00A547DF" w:rsidP="005B28A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ADCE67" w14:textId="77777777" w:rsidR="00A547DF" w:rsidRDefault="00A547DF" w:rsidP="005B28A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หนี้สินตาม</w:t>
            </w:r>
          </w:p>
          <w:p w14:paraId="71D4312A" w14:textId="77777777" w:rsidR="00A547DF" w:rsidRPr="00AE4238" w:rsidRDefault="00A547DF" w:rsidP="005B28A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สัญญาเช่า</w:t>
            </w:r>
          </w:p>
        </w:tc>
        <w:tc>
          <w:tcPr>
            <w:tcW w:w="90" w:type="dxa"/>
            <w:vAlign w:val="bottom"/>
          </w:tcPr>
          <w:p w14:paraId="746EF9BD" w14:textId="77777777" w:rsidR="00A547DF" w:rsidRPr="007270E5" w:rsidRDefault="00A547DF" w:rsidP="005B28A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606FADA3" w14:textId="77777777" w:rsidR="00A547DF" w:rsidRPr="007270E5" w:rsidRDefault="00A547DF" w:rsidP="005B28A8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lang w:eastAsia="en-GB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  <w:t>รวม</w:t>
            </w:r>
          </w:p>
        </w:tc>
      </w:tr>
      <w:tr w:rsidR="00A547DF" w:rsidRPr="00D660EC" w14:paraId="6A86422D" w14:textId="77777777" w:rsidTr="00562FCB">
        <w:trPr>
          <w:cantSplit/>
          <w:tblHeader/>
        </w:trPr>
        <w:tc>
          <w:tcPr>
            <w:tcW w:w="23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EC7BC88" w14:textId="77777777" w:rsidR="00A547DF" w:rsidRPr="007270E5" w:rsidRDefault="00A547DF" w:rsidP="005B28A8">
            <w:pPr>
              <w:pStyle w:val="acctfourfigures"/>
              <w:shd w:val="clear" w:color="auto" w:fill="FFFFFF"/>
              <w:spacing w:line="240" w:lineRule="atLeast"/>
              <w:ind w:right="-79" w:firstLine="1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6840" w:type="dxa"/>
            <w:gridSpan w:val="11"/>
          </w:tcPr>
          <w:p w14:paraId="0F988DD8" w14:textId="77777777" w:rsidR="00A547DF" w:rsidRPr="00AE4238" w:rsidRDefault="00A547DF" w:rsidP="005B28A8">
            <w:pPr>
              <w:pStyle w:val="acctmergecolhdg"/>
              <w:spacing w:line="240" w:lineRule="atLeast"/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GB" w:bidi="th-TH"/>
              </w:rPr>
              <w:t>พันบาท)</w:t>
            </w:r>
          </w:p>
        </w:tc>
      </w:tr>
      <w:tr w:rsidR="00F82AFF" w:rsidRPr="00D660EC" w14:paraId="3FFF1C6C" w14:textId="77777777" w:rsidTr="00562FCB">
        <w:trPr>
          <w:cantSplit/>
        </w:trPr>
        <w:tc>
          <w:tcPr>
            <w:tcW w:w="23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BA5A6B8" w14:textId="77777777" w:rsidR="00F82AFF" w:rsidRPr="007270E5" w:rsidRDefault="00F82AFF" w:rsidP="00F82AFF">
            <w:pPr>
              <w:shd w:val="clear" w:color="auto" w:fill="FFFFFF"/>
              <w:tabs>
                <w:tab w:val="clear" w:pos="227"/>
                <w:tab w:val="left" w:pos="11"/>
              </w:tabs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7270E5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1 </w:t>
            </w:r>
            <w:r w:rsidRPr="00AE423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มกราคม </w:t>
            </w:r>
            <w:r w:rsidR="00351F76" w:rsidRPr="00AE4238">
              <w:rPr>
                <w:rFonts w:ascii="Angsana New" w:hAnsi="Angsana New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260" w:type="dxa"/>
          </w:tcPr>
          <w:p w14:paraId="5CF9A9AC" w14:textId="14C2A663" w:rsidR="00F82AFF" w:rsidRPr="00AE4238" w:rsidRDefault="00E8271F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1,496,043</w:t>
            </w:r>
          </w:p>
        </w:tc>
        <w:tc>
          <w:tcPr>
            <w:tcW w:w="90" w:type="dxa"/>
          </w:tcPr>
          <w:p w14:paraId="70EF1A9A" w14:textId="77777777" w:rsidR="00F82AFF" w:rsidRDefault="00F82AFF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1FDC6E19" w14:textId="65F44417" w:rsidR="00F82AFF" w:rsidRDefault="00E8271F" w:rsidP="00536302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66787B23" w14:textId="77777777" w:rsidR="00F82AFF" w:rsidRPr="0096495C" w:rsidRDefault="00F82AFF" w:rsidP="00F82AF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18E78D" w14:textId="61EE655D" w:rsidR="00F82AFF" w:rsidRPr="00D660EC" w:rsidRDefault="00E8271F" w:rsidP="00536302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77CD09" w14:textId="77777777" w:rsidR="00F82AFF" w:rsidRPr="0096495C" w:rsidRDefault="00F82AFF" w:rsidP="00F82AF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C01B0AD" w14:textId="25276F70" w:rsidR="00F82AFF" w:rsidRDefault="00E8271F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1,449,720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E3D7F4" w14:textId="77777777" w:rsidR="00F82AFF" w:rsidRPr="0096495C" w:rsidRDefault="00F82AFF" w:rsidP="00F82AFF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E09644" w14:textId="72F6D9F3" w:rsidR="00F82AFF" w:rsidRPr="00D660EC" w:rsidRDefault="00E8271F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70,423</w:t>
            </w:r>
          </w:p>
        </w:tc>
        <w:tc>
          <w:tcPr>
            <w:tcW w:w="90" w:type="dxa"/>
            <w:vAlign w:val="bottom"/>
          </w:tcPr>
          <w:p w14:paraId="04F17464" w14:textId="77777777" w:rsidR="00F82AFF" w:rsidRPr="0096495C" w:rsidRDefault="00F82AFF" w:rsidP="00F82AF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E0AD0F5" w14:textId="5FD8CAD9" w:rsidR="00F82AFF" w:rsidRDefault="00E8271F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3,016,186</w:t>
            </w:r>
          </w:p>
        </w:tc>
      </w:tr>
      <w:tr w:rsidR="00F82AFF" w:rsidRPr="00D660EC" w14:paraId="747468AC" w14:textId="77777777" w:rsidTr="00562FCB">
        <w:trPr>
          <w:cantSplit/>
        </w:trPr>
        <w:tc>
          <w:tcPr>
            <w:tcW w:w="23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F237C6" w14:textId="77777777" w:rsidR="00F82AFF" w:rsidRPr="007270E5" w:rsidRDefault="00F82AFF" w:rsidP="00F82AFF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260" w:type="dxa"/>
          </w:tcPr>
          <w:p w14:paraId="65809F9A" w14:textId="77777777" w:rsidR="004A6922" w:rsidRDefault="004A6922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3F5266EB" w14:textId="2A54ACB5" w:rsidR="00E8271F" w:rsidRPr="00AE4238" w:rsidRDefault="00E8271F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180,673</w:t>
            </w:r>
          </w:p>
        </w:tc>
        <w:tc>
          <w:tcPr>
            <w:tcW w:w="90" w:type="dxa"/>
          </w:tcPr>
          <w:p w14:paraId="574323DB" w14:textId="77777777" w:rsidR="00F82AFF" w:rsidRDefault="00F82AFF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5C36445" w14:textId="5AD26A3C" w:rsidR="00F82AFF" w:rsidRDefault="00E8271F" w:rsidP="00017B6C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73EA917E" w14:textId="77777777" w:rsidR="00F82AFF" w:rsidRPr="0096495C" w:rsidRDefault="00F82AFF" w:rsidP="00F82AF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DC743B" w14:textId="11B38E42" w:rsidR="00F82AFF" w:rsidRPr="003D2F90" w:rsidRDefault="00E8271F" w:rsidP="003D2F90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63ACD1" w14:textId="77777777" w:rsidR="00F82AFF" w:rsidRPr="0096495C" w:rsidRDefault="00F82AFF" w:rsidP="003D2F90">
            <w:pPr>
              <w:pStyle w:val="acctfourfigures"/>
              <w:shd w:val="clear" w:color="auto" w:fill="FFFFFF"/>
              <w:tabs>
                <w:tab w:val="decimal" w:pos="81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E975EF" w14:textId="1883323C" w:rsidR="00F82AFF" w:rsidRDefault="00E8271F" w:rsidP="00017B6C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(245,429)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5E51E1" w14:textId="77777777" w:rsidR="00F82AFF" w:rsidRPr="0096495C" w:rsidRDefault="00F82AFF" w:rsidP="00F82AFF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77E87A" w14:textId="046C56CD" w:rsidR="00F82AFF" w:rsidRPr="00D660EC" w:rsidRDefault="00E8271F" w:rsidP="00017B6C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(48,540)</w:t>
            </w:r>
          </w:p>
        </w:tc>
        <w:tc>
          <w:tcPr>
            <w:tcW w:w="90" w:type="dxa"/>
            <w:vAlign w:val="bottom"/>
          </w:tcPr>
          <w:p w14:paraId="491E4B97" w14:textId="77777777" w:rsidR="00F82AFF" w:rsidRPr="0096495C" w:rsidRDefault="00F82AFF" w:rsidP="00F82AF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A46AD55" w14:textId="679242AB" w:rsidR="00F82AFF" w:rsidRDefault="00E8271F" w:rsidP="00FD7219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(113,296)</w:t>
            </w:r>
          </w:p>
        </w:tc>
      </w:tr>
      <w:tr w:rsidR="00F82AFF" w:rsidRPr="00D660EC" w14:paraId="6DBBC54E" w14:textId="77777777" w:rsidTr="00562FCB">
        <w:trPr>
          <w:cantSplit/>
        </w:trPr>
        <w:tc>
          <w:tcPr>
            <w:tcW w:w="23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E083AC" w14:textId="77777777" w:rsidR="00F82AFF" w:rsidRPr="004C79F3" w:rsidRDefault="00F82AFF" w:rsidP="00F82AFF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การเปลี่ยนแปลงอื่น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283A9F" w14:textId="0D726856" w:rsidR="00F82AFF" w:rsidRPr="00AE4238" w:rsidRDefault="00E8271F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0" w:type="dxa"/>
          </w:tcPr>
          <w:p w14:paraId="125DB723" w14:textId="77777777" w:rsidR="00F82AFF" w:rsidRDefault="00F82AFF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47773B" w14:textId="55426F37" w:rsidR="00F82AFF" w:rsidRDefault="00E8271F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40B5F125" w14:textId="77777777" w:rsidR="00F82AFF" w:rsidRPr="0096495C" w:rsidRDefault="00F82AFF" w:rsidP="00F82AF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F0E2B3" w14:textId="30653BEA" w:rsidR="00F82AFF" w:rsidRPr="00D660EC" w:rsidRDefault="00E8271F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35A0BB" w14:textId="77777777" w:rsidR="00F82AFF" w:rsidRPr="0096495C" w:rsidRDefault="00F82AFF" w:rsidP="00F82AF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63E626" w14:textId="7C2AEB61" w:rsidR="00F82AFF" w:rsidRDefault="00E8271F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810CD6" w14:textId="77777777" w:rsidR="00F82AFF" w:rsidRPr="0096495C" w:rsidRDefault="00F82AFF" w:rsidP="00F82AFF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D616BB" w14:textId="3B768ECA" w:rsidR="00F82AFF" w:rsidRPr="00D660EC" w:rsidRDefault="00E8271F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39,959</w:t>
            </w:r>
          </w:p>
        </w:tc>
        <w:tc>
          <w:tcPr>
            <w:tcW w:w="90" w:type="dxa"/>
            <w:vAlign w:val="bottom"/>
          </w:tcPr>
          <w:p w14:paraId="1632C520" w14:textId="77777777" w:rsidR="00F82AFF" w:rsidRPr="0096495C" w:rsidRDefault="00F82AFF" w:rsidP="00F82AF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C11127" w14:textId="17A9ED54" w:rsidR="00F82AFF" w:rsidRPr="00AE4238" w:rsidRDefault="00E8271F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39,959</w:t>
            </w:r>
          </w:p>
        </w:tc>
      </w:tr>
      <w:tr w:rsidR="00F82AFF" w:rsidRPr="00D660EC" w14:paraId="7DB81C67" w14:textId="77777777" w:rsidTr="00562FCB">
        <w:trPr>
          <w:cantSplit/>
        </w:trPr>
        <w:tc>
          <w:tcPr>
            <w:tcW w:w="23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78D2DC2" w14:textId="77777777" w:rsidR="00F82AFF" w:rsidRPr="00D660EC" w:rsidRDefault="00F82AFF" w:rsidP="00F82AFF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="00351F76" w:rsidRPr="00AE423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213F05" w14:textId="01639FC0" w:rsidR="00F82AFF" w:rsidRPr="00AE4238" w:rsidRDefault="00E8271F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1,676,716</w:t>
            </w:r>
          </w:p>
        </w:tc>
        <w:tc>
          <w:tcPr>
            <w:tcW w:w="90" w:type="dxa"/>
          </w:tcPr>
          <w:p w14:paraId="3C7B90F6" w14:textId="77777777" w:rsidR="00F82AFF" w:rsidRPr="00F82AFF" w:rsidRDefault="00F82AFF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507A7" w14:textId="70B16EA3" w:rsidR="00F82AFF" w:rsidRPr="00F82AFF" w:rsidRDefault="00E8271F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B38D27" w14:textId="77777777" w:rsidR="00F82AFF" w:rsidRPr="00F82AFF" w:rsidRDefault="00F82AFF" w:rsidP="00F82AF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3AD1D5" w14:textId="36B853DA" w:rsidR="00F82AFF" w:rsidRPr="00F82AFF" w:rsidRDefault="00E8271F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90A8DA" w14:textId="77777777" w:rsidR="00F82AFF" w:rsidRPr="00F82AFF" w:rsidRDefault="00F82AFF" w:rsidP="00F82AF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AA902F" w14:textId="0EADC6E3" w:rsidR="00F82AFF" w:rsidRPr="00F82AFF" w:rsidRDefault="00E8271F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1,204,291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76A1E82" w14:textId="77777777" w:rsidR="00F82AFF" w:rsidRPr="00F82AFF" w:rsidRDefault="00F82AFF" w:rsidP="00F82AFF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D214D5A" w14:textId="401B2EC8" w:rsidR="00F82AFF" w:rsidRPr="00F82AFF" w:rsidRDefault="00E8271F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61,84</w:t>
            </w:r>
            <w:r w:rsidR="002D585E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90" w:type="dxa"/>
            <w:vAlign w:val="bottom"/>
          </w:tcPr>
          <w:p w14:paraId="21A12D4B" w14:textId="77777777" w:rsidR="00F82AFF" w:rsidRPr="00F82AFF" w:rsidRDefault="00F82AFF" w:rsidP="00F82AF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3678B" w14:textId="428E76B1" w:rsidR="00F82AFF" w:rsidRPr="00F82AFF" w:rsidRDefault="00E8271F" w:rsidP="00F82AFF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2,942,849</w:t>
            </w:r>
          </w:p>
        </w:tc>
      </w:tr>
      <w:tr w:rsidR="00F82AFF" w:rsidRPr="00D660EC" w14:paraId="5C64666C" w14:textId="77777777" w:rsidTr="00562FCB">
        <w:trPr>
          <w:cantSplit/>
        </w:trPr>
        <w:tc>
          <w:tcPr>
            <w:tcW w:w="234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B26A49D" w14:textId="77777777" w:rsidR="00F82AFF" w:rsidRPr="00351F76" w:rsidRDefault="00F82AFF" w:rsidP="00A547DF">
            <w:pPr>
              <w:shd w:val="clear" w:color="auto" w:fill="FFFFFF"/>
              <w:tabs>
                <w:tab w:val="clear" w:pos="227"/>
                <w:tab w:val="left" w:pos="11"/>
              </w:tabs>
              <w:ind w:left="180" w:right="-79" w:hanging="180"/>
              <w:rPr>
                <w:rFonts w:ascii="Angsana New" w:hAnsi="Angsan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485E4FE" w14:textId="77777777" w:rsidR="00F82AFF" w:rsidRPr="00AE4238" w:rsidRDefault="00F82AFF" w:rsidP="00A547DF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  <w:cs/>
                <w:lang w:val="en-US" w:eastAsia="en-GB" w:bidi="th-TH"/>
              </w:rPr>
            </w:pPr>
          </w:p>
        </w:tc>
        <w:tc>
          <w:tcPr>
            <w:tcW w:w="90" w:type="dxa"/>
          </w:tcPr>
          <w:p w14:paraId="0FAEA278" w14:textId="77777777" w:rsidR="00F82AFF" w:rsidRPr="00351F76" w:rsidRDefault="00F82AFF" w:rsidP="00A547DF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99B7FEE" w14:textId="77777777" w:rsidR="00F82AFF" w:rsidRPr="00351F76" w:rsidRDefault="00F82AFF" w:rsidP="00A547DF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1D8798FE" w14:textId="77777777" w:rsidR="00F82AFF" w:rsidRPr="00351F76" w:rsidRDefault="00F82AFF" w:rsidP="00A547D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04FF58" w14:textId="77777777" w:rsidR="00F82AFF" w:rsidRPr="00D660EC" w:rsidRDefault="00F82AFF" w:rsidP="00A547DF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sz w:val="16"/>
                <w:szCs w:val="16"/>
                <w:lang w:val="en-US" w:eastAsia="en-GB" w:bidi="th-TH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8C4C037" w14:textId="77777777" w:rsidR="00F82AFF" w:rsidRPr="00351F76" w:rsidRDefault="00F82AFF" w:rsidP="00A547D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F0ED186" w14:textId="77777777" w:rsidR="00F82AFF" w:rsidRPr="00351F76" w:rsidRDefault="00F82AFF" w:rsidP="00A547DF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88EFD3" w14:textId="77777777" w:rsidR="00F82AFF" w:rsidRPr="00351F76" w:rsidRDefault="00F82AFF" w:rsidP="00A547DF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E654C17" w14:textId="77777777" w:rsidR="00F82AFF" w:rsidRPr="00D660EC" w:rsidRDefault="00F82AFF" w:rsidP="00A547DF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16"/>
                <w:szCs w:val="16"/>
                <w:lang w:val="en-US" w:eastAsia="en-GB" w:bidi="th-TH"/>
              </w:rPr>
            </w:pPr>
          </w:p>
        </w:tc>
        <w:tc>
          <w:tcPr>
            <w:tcW w:w="90" w:type="dxa"/>
            <w:vAlign w:val="bottom"/>
          </w:tcPr>
          <w:p w14:paraId="3F24F169" w14:textId="77777777" w:rsidR="00F82AFF" w:rsidRPr="00351F76" w:rsidRDefault="00F82AFF" w:rsidP="00A547DF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74E2815" w14:textId="77777777" w:rsidR="00F82AFF" w:rsidRPr="00351F76" w:rsidRDefault="00F82AFF" w:rsidP="00A547DF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  <w:lang w:eastAsia="en-GB" w:bidi="th-TH"/>
              </w:rPr>
            </w:pPr>
          </w:p>
        </w:tc>
      </w:tr>
      <w:tr w:rsidR="00351F76" w:rsidRPr="00D660EC" w14:paraId="651E0BD4" w14:textId="77777777" w:rsidTr="00562FCB">
        <w:trPr>
          <w:cantSplit/>
        </w:trPr>
        <w:tc>
          <w:tcPr>
            <w:tcW w:w="234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2BA314D" w14:textId="77777777" w:rsidR="00351F76" w:rsidRPr="007270E5" w:rsidRDefault="00351F76" w:rsidP="00351F76">
            <w:pPr>
              <w:shd w:val="clear" w:color="auto" w:fill="FFFFFF"/>
              <w:tabs>
                <w:tab w:val="clear" w:pos="227"/>
                <w:tab w:val="left" w:pos="11"/>
              </w:tabs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7270E5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1 </w:t>
            </w:r>
            <w:r w:rsidRPr="00AE423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มกราคม </w:t>
            </w:r>
            <w:r w:rsidRPr="00AE4238">
              <w:rPr>
                <w:rFonts w:ascii="Angsana New" w:hAnsi="Angsana New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1260" w:type="dxa"/>
          </w:tcPr>
          <w:p w14:paraId="0C021850" w14:textId="77777777" w:rsidR="00351F76" w:rsidRPr="00AE4238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 w:rsidRPr="00D660E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269</w:t>
            </w:r>
            <w:r w:rsidRPr="00D660E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100</w:t>
            </w:r>
          </w:p>
        </w:tc>
        <w:tc>
          <w:tcPr>
            <w:tcW w:w="90" w:type="dxa"/>
          </w:tcPr>
          <w:p w14:paraId="476B7786" w14:textId="77777777" w:rsidR="00351F76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0D52DF2" w14:textId="77777777" w:rsidR="00351F76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326,892</w:t>
            </w:r>
          </w:p>
        </w:tc>
        <w:tc>
          <w:tcPr>
            <w:tcW w:w="180" w:type="dxa"/>
            <w:vAlign w:val="bottom"/>
          </w:tcPr>
          <w:p w14:paraId="0D503D5D" w14:textId="77777777" w:rsidR="00351F76" w:rsidRPr="0096495C" w:rsidRDefault="00351F76" w:rsidP="00351F7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4EBED9" w14:textId="77777777" w:rsidR="00351F76" w:rsidRPr="00D660EC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240" w:lineRule="atLeast"/>
              <w:ind w:right="1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30,000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FC7AAA" w14:textId="77777777" w:rsidR="00351F76" w:rsidRPr="0096495C" w:rsidRDefault="00351F76" w:rsidP="00351F7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FA963E" w14:textId="77777777" w:rsidR="00351F76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1,717,460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626AC3" w14:textId="77777777" w:rsidR="00351F76" w:rsidRPr="0096495C" w:rsidRDefault="00351F76" w:rsidP="00351F76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A6BB6B" w14:textId="77777777" w:rsidR="00351F76" w:rsidRPr="00D660EC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119,315</w:t>
            </w:r>
          </w:p>
        </w:tc>
        <w:tc>
          <w:tcPr>
            <w:tcW w:w="90" w:type="dxa"/>
            <w:vAlign w:val="bottom"/>
          </w:tcPr>
          <w:p w14:paraId="4A70C605" w14:textId="77777777" w:rsidR="00351F76" w:rsidRPr="0096495C" w:rsidRDefault="00351F76" w:rsidP="00351F7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36998F6" w14:textId="77777777" w:rsidR="00351F76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3,462,767</w:t>
            </w:r>
          </w:p>
        </w:tc>
      </w:tr>
      <w:tr w:rsidR="00351F76" w:rsidRPr="00D660EC" w14:paraId="543CA908" w14:textId="77777777" w:rsidTr="00562FCB">
        <w:trPr>
          <w:cantSplit/>
        </w:trPr>
        <w:tc>
          <w:tcPr>
            <w:tcW w:w="234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CB8A486" w14:textId="77777777" w:rsidR="00351F76" w:rsidRPr="007270E5" w:rsidRDefault="00351F76" w:rsidP="00351F76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260" w:type="dxa"/>
          </w:tcPr>
          <w:p w14:paraId="628C80B8" w14:textId="77777777" w:rsidR="00351F76" w:rsidRPr="00D660EC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  <w:p w14:paraId="4332FD18" w14:textId="77777777" w:rsidR="00351F76" w:rsidRPr="00AE4238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226</w:t>
            </w:r>
            <w:r w:rsidRPr="00D660EC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943</w:t>
            </w:r>
          </w:p>
        </w:tc>
        <w:tc>
          <w:tcPr>
            <w:tcW w:w="90" w:type="dxa"/>
          </w:tcPr>
          <w:p w14:paraId="16244AED" w14:textId="77777777" w:rsidR="00351F76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</w:p>
        </w:tc>
        <w:tc>
          <w:tcPr>
            <w:tcW w:w="900" w:type="dxa"/>
            <w:vAlign w:val="bottom"/>
          </w:tcPr>
          <w:p w14:paraId="095B2B56" w14:textId="77777777" w:rsidR="00351F76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(326,892)</w:t>
            </w:r>
          </w:p>
        </w:tc>
        <w:tc>
          <w:tcPr>
            <w:tcW w:w="180" w:type="dxa"/>
            <w:vAlign w:val="bottom"/>
          </w:tcPr>
          <w:p w14:paraId="099A2F6D" w14:textId="77777777" w:rsidR="00351F76" w:rsidRPr="0096495C" w:rsidRDefault="00351F76" w:rsidP="00351F7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B1A3060" w14:textId="77777777" w:rsidR="00351F76" w:rsidRPr="003D2F90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tLeast"/>
              <w:ind w:left="-79" w:right="-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D2F90">
              <w:rPr>
                <w:rFonts w:ascii="Angsana New" w:hAnsi="Angsana New"/>
                <w:sz w:val="30"/>
                <w:szCs w:val="30"/>
                <w:lang w:eastAsia="en-GB"/>
              </w:rPr>
              <w:t>(30,000)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BED387" w14:textId="77777777" w:rsidR="00351F76" w:rsidRPr="0096495C" w:rsidRDefault="00351F76" w:rsidP="00351F76">
            <w:pPr>
              <w:pStyle w:val="acctfourfigures"/>
              <w:shd w:val="clear" w:color="auto" w:fill="FFFFFF"/>
              <w:tabs>
                <w:tab w:val="decimal" w:pos="81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C5B73C" w14:textId="77777777" w:rsidR="00351F76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(269,520)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1366CB" w14:textId="77777777" w:rsidR="00351F76" w:rsidRPr="0096495C" w:rsidRDefault="00351F76" w:rsidP="00351F76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5B4619" w14:textId="77777777" w:rsidR="00351F76" w:rsidRPr="00D660EC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(53,809)</w:t>
            </w:r>
          </w:p>
        </w:tc>
        <w:tc>
          <w:tcPr>
            <w:tcW w:w="90" w:type="dxa"/>
            <w:vAlign w:val="bottom"/>
          </w:tcPr>
          <w:p w14:paraId="109D0A72" w14:textId="77777777" w:rsidR="00351F76" w:rsidRPr="0096495C" w:rsidRDefault="00351F76" w:rsidP="00351F7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3A67753" w14:textId="77777777" w:rsidR="00351F76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(453,278)</w:t>
            </w:r>
          </w:p>
        </w:tc>
      </w:tr>
      <w:tr w:rsidR="00351F76" w:rsidRPr="00D660EC" w14:paraId="7766CF90" w14:textId="77777777" w:rsidTr="00562FCB">
        <w:trPr>
          <w:cantSplit/>
        </w:trPr>
        <w:tc>
          <w:tcPr>
            <w:tcW w:w="234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62D77BE" w14:textId="77777777" w:rsidR="00351F76" w:rsidRPr="007270E5" w:rsidRDefault="00351F76" w:rsidP="00351F76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การเปลี่ยนแปลงอื่น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5773B7" w14:textId="77777777" w:rsidR="00351F76" w:rsidRPr="00AE4238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0" w:type="dxa"/>
          </w:tcPr>
          <w:p w14:paraId="7AFEF617" w14:textId="77777777" w:rsidR="00351F76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233BC8E" w14:textId="77777777" w:rsidR="00351F76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35D55227" w14:textId="77777777" w:rsidR="00351F76" w:rsidRPr="0096495C" w:rsidRDefault="00351F76" w:rsidP="00351F7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BD6F58" w14:textId="77777777" w:rsidR="00351F76" w:rsidRPr="00D660EC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656042" w14:textId="77777777" w:rsidR="00351F76" w:rsidRPr="0096495C" w:rsidRDefault="00351F76" w:rsidP="00351F7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D2A7CEC" w14:textId="77777777" w:rsidR="00351F76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1,780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074560" w14:textId="77777777" w:rsidR="00351F76" w:rsidRPr="0096495C" w:rsidRDefault="00351F76" w:rsidP="00351F76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FD2CF9" w14:textId="77777777" w:rsidR="00351F76" w:rsidRPr="00D660EC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4,917</w:t>
            </w:r>
          </w:p>
        </w:tc>
        <w:tc>
          <w:tcPr>
            <w:tcW w:w="90" w:type="dxa"/>
            <w:vAlign w:val="bottom"/>
          </w:tcPr>
          <w:p w14:paraId="0AB30FAC" w14:textId="77777777" w:rsidR="00351F76" w:rsidRPr="0096495C" w:rsidRDefault="00351F76" w:rsidP="00351F7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6CEA57" w14:textId="77777777" w:rsidR="00351F76" w:rsidRPr="00AE4238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 w:bidi="th-TH"/>
              </w:rPr>
              <w:t>6,697</w:t>
            </w:r>
          </w:p>
        </w:tc>
      </w:tr>
      <w:tr w:rsidR="00351F76" w:rsidRPr="00D660EC" w14:paraId="21506597" w14:textId="77777777" w:rsidTr="00562FCB">
        <w:trPr>
          <w:cantSplit/>
        </w:trPr>
        <w:tc>
          <w:tcPr>
            <w:tcW w:w="234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E35BDD9" w14:textId="77777777" w:rsidR="00351F76" w:rsidRPr="00397613" w:rsidRDefault="00351F76" w:rsidP="00351F76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</w:t>
            </w:r>
            <w:r w:rsidRPr="00397613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1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C11576" w14:textId="77777777" w:rsidR="00351F76" w:rsidRPr="00AE4238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117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496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043</w:t>
            </w:r>
          </w:p>
        </w:tc>
        <w:tc>
          <w:tcPr>
            <w:tcW w:w="90" w:type="dxa"/>
          </w:tcPr>
          <w:p w14:paraId="40610B5C" w14:textId="77777777" w:rsidR="00351F76" w:rsidRPr="00F82AFF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DAACD" w14:textId="77777777" w:rsidR="00351F76" w:rsidRPr="00F82AFF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10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8E6745" w14:textId="77777777" w:rsidR="00351F76" w:rsidRPr="00F82AFF" w:rsidRDefault="00351F76" w:rsidP="00351F7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1C9204" w14:textId="77777777" w:rsidR="00351F76" w:rsidRPr="00F82AFF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1A7606" w14:textId="77777777" w:rsidR="00351F76" w:rsidRPr="00F82AFF" w:rsidRDefault="00351F76" w:rsidP="00351F7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2EA477" w14:textId="77777777" w:rsidR="00351F76" w:rsidRPr="00F82AFF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449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720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682C5E" w14:textId="77777777" w:rsidR="00351F76" w:rsidRPr="00F82AFF" w:rsidRDefault="00351F76" w:rsidP="00351F76">
            <w:pPr>
              <w:pStyle w:val="acctfourfigures"/>
              <w:shd w:val="clear" w:color="auto" w:fill="FFFFFF"/>
              <w:spacing w:line="240" w:lineRule="atLeast"/>
              <w:ind w:left="-79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7AE266" w14:textId="77777777" w:rsidR="00351F76" w:rsidRPr="00F82AFF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83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70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423</w:t>
            </w:r>
          </w:p>
        </w:tc>
        <w:tc>
          <w:tcPr>
            <w:tcW w:w="90" w:type="dxa"/>
            <w:vAlign w:val="bottom"/>
          </w:tcPr>
          <w:p w14:paraId="464C2B23" w14:textId="77777777" w:rsidR="00351F76" w:rsidRPr="00F82AFF" w:rsidRDefault="00351F76" w:rsidP="00351F7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1FAD83" w14:textId="77777777" w:rsidR="00351F76" w:rsidRPr="00D660EC" w:rsidRDefault="00351F76" w:rsidP="00351F76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3,016,186</w:t>
            </w:r>
          </w:p>
        </w:tc>
      </w:tr>
    </w:tbl>
    <w:p w14:paraId="24561405" w14:textId="77777777" w:rsidR="00083BD8" w:rsidRPr="00AE4238" w:rsidRDefault="00083BD8" w:rsidP="00006FCE">
      <w:pPr>
        <w:rPr>
          <w:rFonts w:asciiTheme="majorBidi" w:hAnsiTheme="majorBidi" w:cstheme="majorBidi"/>
          <w:sz w:val="16"/>
          <w:szCs w:val="16"/>
          <w:cs/>
        </w:rPr>
      </w:pPr>
    </w:p>
    <w:p w14:paraId="154AC635" w14:textId="1DF7387E" w:rsidR="00D0747F" w:rsidRPr="00D660EC" w:rsidRDefault="00265107" w:rsidP="004A75EB">
      <w:pPr>
        <w:pStyle w:val="Heading2"/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AE4238">
        <w:rPr>
          <w:rFonts w:ascii="Angsana New" w:hAnsi="Angsana New"/>
          <w:b w:val="0"/>
          <w:bCs w:val="0"/>
          <w:sz w:val="30"/>
          <w:szCs w:val="30"/>
          <w:cs/>
        </w:rPr>
        <w:t xml:space="preserve">ณ วันที่ </w:t>
      </w:r>
      <w:r w:rsidRPr="00AE4238">
        <w:rPr>
          <w:rFonts w:ascii="Angsana New" w:hAnsi="Angsana New"/>
          <w:b w:val="0"/>
          <w:bCs w:val="0"/>
          <w:sz w:val="30"/>
          <w:szCs w:val="30"/>
        </w:rPr>
        <w:t xml:space="preserve">31 </w:t>
      </w:r>
      <w:r w:rsidRPr="00AE4238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="00351F76" w:rsidRPr="00AE4238">
        <w:rPr>
          <w:rFonts w:ascii="Angsana New" w:hAnsi="Angsana New"/>
          <w:b w:val="0"/>
          <w:bCs w:val="0"/>
          <w:sz w:val="30"/>
          <w:szCs w:val="30"/>
        </w:rPr>
        <w:t>2563</w:t>
      </w:r>
      <w:r w:rsidR="00110FEA" w:rsidRPr="00AE4238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8C47FC" w:rsidRPr="00AE4238">
        <w:rPr>
          <w:rFonts w:ascii="Angsana New" w:hAnsi="Angsana New"/>
          <w:b w:val="0"/>
          <w:bCs w:val="0"/>
          <w:sz w:val="30"/>
          <w:szCs w:val="30"/>
          <w:cs/>
        </w:rPr>
        <w:t>ก</w:t>
      </w:r>
      <w:r w:rsidRPr="00AE4238">
        <w:rPr>
          <w:rFonts w:ascii="Angsana New" w:hAnsi="Angsana New"/>
          <w:b w:val="0"/>
          <w:bCs w:val="0"/>
          <w:sz w:val="30"/>
          <w:szCs w:val="30"/>
          <w:cs/>
        </w:rPr>
        <w:t>ลุ่มบริษัทและบริษัทมีวงเงินสินเชื่อซึ่งยังมิได้เบิกใช้เป็นจำนวนเงินรวม</w:t>
      </w:r>
      <w:r w:rsidR="00892F1E" w:rsidRPr="00724DB6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36229A">
        <w:rPr>
          <w:rFonts w:ascii="Angsana New" w:hAnsi="Angsana New"/>
          <w:b w:val="0"/>
          <w:bCs w:val="0"/>
          <w:sz w:val="30"/>
          <w:szCs w:val="30"/>
        </w:rPr>
        <w:t>1,</w:t>
      </w:r>
      <w:r w:rsidR="009C53FE">
        <w:rPr>
          <w:rFonts w:ascii="Angsana New" w:hAnsi="Angsana New"/>
          <w:b w:val="0"/>
          <w:bCs w:val="0"/>
          <w:sz w:val="30"/>
          <w:szCs w:val="30"/>
        </w:rPr>
        <w:t>44</w:t>
      </w:r>
      <w:r w:rsidR="0036229A">
        <w:rPr>
          <w:rFonts w:ascii="Angsana New" w:hAnsi="Angsana New"/>
          <w:b w:val="0"/>
          <w:bCs w:val="0"/>
          <w:sz w:val="30"/>
          <w:szCs w:val="30"/>
        </w:rPr>
        <w:t>7</w:t>
      </w:r>
      <w:r w:rsidR="009222E0" w:rsidRPr="00724DB6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AE4238">
        <w:rPr>
          <w:rFonts w:ascii="Angsana New" w:hAnsi="Angsana New"/>
          <w:b w:val="0"/>
          <w:bCs w:val="0"/>
          <w:sz w:val="30"/>
          <w:szCs w:val="30"/>
          <w:cs/>
        </w:rPr>
        <w:t>ล้านบาทและ</w:t>
      </w:r>
      <w:r w:rsidR="009222E0" w:rsidRPr="00AE4238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36229A">
        <w:rPr>
          <w:rFonts w:ascii="Angsana New" w:hAnsi="Angsana New"/>
          <w:b w:val="0"/>
          <w:bCs w:val="0"/>
          <w:sz w:val="30"/>
          <w:szCs w:val="30"/>
        </w:rPr>
        <w:t>1,</w:t>
      </w:r>
      <w:r w:rsidR="009C53FE">
        <w:rPr>
          <w:rFonts w:ascii="Angsana New" w:hAnsi="Angsana New"/>
          <w:b w:val="0"/>
          <w:bCs w:val="0"/>
          <w:sz w:val="30"/>
          <w:szCs w:val="30"/>
        </w:rPr>
        <w:t>29</w:t>
      </w:r>
      <w:r w:rsidR="0036229A">
        <w:rPr>
          <w:rFonts w:ascii="Angsana New" w:hAnsi="Angsana New"/>
          <w:b w:val="0"/>
          <w:bCs w:val="0"/>
          <w:sz w:val="30"/>
          <w:szCs w:val="30"/>
        </w:rPr>
        <w:t>7</w:t>
      </w:r>
      <w:r w:rsidR="009222E0" w:rsidRPr="00724DB6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AE4238">
        <w:rPr>
          <w:rFonts w:ascii="Angsana New" w:hAnsi="Angsana New"/>
          <w:b w:val="0"/>
          <w:bCs w:val="0"/>
          <w:sz w:val="30"/>
          <w:szCs w:val="30"/>
          <w:cs/>
        </w:rPr>
        <w:t xml:space="preserve">ล้านบาท ตามลำดับ </w:t>
      </w:r>
      <w:r w:rsidRPr="00AE4238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(</w:t>
      </w:r>
      <w:r w:rsidR="00351F76" w:rsidRPr="00AE4238">
        <w:rPr>
          <w:rFonts w:ascii="Angsana New" w:hAnsi="Angsana New"/>
          <w:b w:val="0"/>
          <w:bCs w:val="0"/>
          <w:i/>
          <w:iCs/>
          <w:sz w:val="30"/>
          <w:szCs w:val="30"/>
        </w:rPr>
        <w:t>2562</w:t>
      </w:r>
      <w:r w:rsidRPr="00AE4238">
        <w:rPr>
          <w:rFonts w:ascii="Angsana New" w:hAnsi="Angsana New"/>
          <w:b w:val="0"/>
          <w:bCs w:val="0"/>
          <w:i/>
          <w:iCs/>
          <w:sz w:val="30"/>
          <w:szCs w:val="30"/>
        </w:rPr>
        <w:t xml:space="preserve">: </w:t>
      </w:r>
      <w:r w:rsidR="00351F76" w:rsidRPr="00AE4238">
        <w:rPr>
          <w:rFonts w:ascii="Angsana New" w:hAnsi="Angsana New"/>
          <w:b w:val="0"/>
          <w:bCs w:val="0"/>
          <w:i/>
          <w:iCs/>
          <w:sz w:val="30"/>
          <w:szCs w:val="30"/>
        </w:rPr>
        <w:t>1</w:t>
      </w:r>
      <w:r w:rsidR="00351F76" w:rsidRPr="00724DB6">
        <w:rPr>
          <w:rFonts w:ascii="Angsana New" w:hAnsi="Angsana New"/>
          <w:b w:val="0"/>
          <w:bCs w:val="0"/>
          <w:i/>
          <w:iCs/>
          <w:sz w:val="30"/>
          <w:szCs w:val="30"/>
        </w:rPr>
        <w:t>,</w:t>
      </w:r>
      <w:r w:rsidR="00351F76" w:rsidRPr="00AE4238">
        <w:rPr>
          <w:rFonts w:ascii="Angsana New" w:hAnsi="Angsana New"/>
          <w:b w:val="0"/>
          <w:bCs w:val="0"/>
          <w:i/>
          <w:iCs/>
          <w:sz w:val="30"/>
          <w:szCs w:val="30"/>
        </w:rPr>
        <w:t>459</w:t>
      </w:r>
      <w:r w:rsidR="008C47FC" w:rsidRPr="00AE4238">
        <w:rPr>
          <w:rFonts w:ascii="Angsana New" w:hAnsi="Angsana New"/>
          <w:b w:val="0"/>
          <w:bCs w:val="0"/>
          <w:i/>
          <w:iCs/>
          <w:sz w:val="30"/>
          <w:szCs w:val="30"/>
        </w:rPr>
        <w:t xml:space="preserve"> </w:t>
      </w:r>
      <w:r w:rsidRPr="00AE4238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ล้านบาท และ</w:t>
      </w:r>
      <w:r w:rsidR="008C47FC" w:rsidRPr="00AE4238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 </w:t>
      </w:r>
      <w:r w:rsidR="00104C64" w:rsidRPr="00AE4238">
        <w:rPr>
          <w:rFonts w:ascii="Angsana New" w:hAnsi="Angsana New"/>
          <w:b w:val="0"/>
          <w:bCs w:val="0"/>
          <w:i/>
          <w:iCs/>
          <w:sz w:val="30"/>
          <w:szCs w:val="30"/>
        </w:rPr>
        <w:t>1</w:t>
      </w:r>
      <w:r w:rsidR="00104C64" w:rsidRPr="00724DB6">
        <w:rPr>
          <w:rFonts w:ascii="Angsana New" w:hAnsi="Angsana New"/>
          <w:b w:val="0"/>
          <w:bCs w:val="0"/>
          <w:i/>
          <w:iCs/>
          <w:sz w:val="30"/>
          <w:szCs w:val="30"/>
        </w:rPr>
        <w:t>,</w:t>
      </w:r>
      <w:r w:rsidR="00351F76" w:rsidRPr="00AE4238">
        <w:rPr>
          <w:rFonts w:ascii="Angsana New" w:hAnsi="Angsana New"/>
          <w:b w:val="0"/>
          <w:bCs w:val="0"/>
          <w:i/>
          <w:iCs/>
          <w:sz w:val="30"/>
          <w:szCs w:val="30"/>
        </w:rPr>
        <w:t>439</w:t>
      </w:r>
      <w:r w:rsidR="008C47FC" w:rsidRPr="00AE4238">
        <w:rPr>
          <w:rFonts w:ascii="Angsana New" w:hAnsi="Angsana New"/>
          <w:b w:val="0"/>
          <w:bCs w:val="0"/>
          <w:i/>
          <w:iCs/>
          <w:sz w:val="30"/>
          <w:szCs w:val="30"/>
        </w:rPr>
        <w:t xml:space="preserve"> </w:t>
      </w:r>
      <w:r w:rsidRPr="00AE4238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ล้านบาท)</w:t>
      </w:r>
    </w:p>
    <w:p w14:paraId="70A2902E" w14:textId="77777777" w:rsidR="00704834" w:rsidRPr="00D660EC" w:rsidRDefault="00704834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Theme="majorBidi" w:hAnsiTheme="majorBidi" w:cstheme="majorBidi"/>
        </w:rPr>
      </w:pPr>
    </w:p>
    <w:p w14:paraId="27822601" w14:textId="77777777" w:rsidR="009E3102" w:rsidRPr="00D660EC" w:rsidRDefault="00B077E6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รายละเอียดของเงินกู้ยืม</w:t>
      </w:r>
      <w:r w:rsidR="009E3102" w:rsidRPr="00AE4238">
        <w:rPr>
          <w:rFonts w:ascii="Angsana New" w:hAnsi="Angsana New"/>
          <w:sz w:val="30"/>
          <w:szCs w:val="30"/>
          <w:cs/>
        </w:rPr>
        <w:t xml:space="preserve">ของกลุ่มบริษัท ณ วันที่ </w:t>
      </w:r>
      <w:r w:rsidR="009E3102" w:rsidRPr="00AE4238">
        <w:rPr>
          <w:rFonts w:ascii="Angsana New" w:hAnsi="Angsana New"/>
          <w:sz w:val="30"/>
          <w:szCs w:val="30"/>
        </w:rPr>
        <w:t xml:space="preserve">31 </w:t>
      </w:r>
      <w:r w:rsidR="009E3102" w:rsidRPr="00AE4238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46F8C06A" w14:textId="77777777" w:rsidR="00D06851" w:rsidRPr="00D660EC" w:rsidRDefault="00D06851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eastAsia="Cordia New" w:hAnsiTheme="majorBidi" w:cstheme="majorBidi"/>
          <w:snapToGrid w:val="0"/>
          <w:sz w:val="12"/>
          <w:szCs w:val="12"/>
          <w:lang w:eastAsia="th-TH"/>
        </w:rPr>
      </w:pPr>
    </w:p>
    <w:tbl>
      <w:tblPr>
        <w:tblW w:w="947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360"/>
        <w:gridCol w:w="1170"/>
        <w:gridCol w:w="270"/>
        <w:gridCol w:w="1143"/>
        <w:gridCol w:w="270"/>
        <w:gridCol w:w="1134"/>
      </w:tblGrid>
      <w:tr w:rsidR="009E3102" w:rsidRPr="00D660EC" w14:paraId="1AF8F45D" w14:textId="77777777" w:rsidTr="00E33FAC">
        <w:trPr>
          <w:cantSplit/>
          <w:tblHeader/>
        </w:trPr>
        <w:tc>
          <w:tcPr>
            <w:tcW w:w="3960" w:type="dxa"/>
          </w:tcPr>
          <w:p w14:paraId="4FFA8A5C" w14:textId="77777777" w:rsidR="009E3102" w:rsidRPr="00351F76" w:rsidRDefault="009E3102" w:rsidP="004A75EB">
            <w:pPr>
              <w:pStyle w:val="Heading7"/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599ABBD2" w14:textId="77777777" w:rsidR="009E3102" w:rsidRPr="00080CC5" w:rsidRDefault="009E3102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243D4F" w14:textId="77777777" w:rsidR="009E3102" w:rsidRPr="00D660EC" w:rsidRDefault="009E3102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2950C742" w14:textId="77777777" w:rsidR="009E3102" w:rsidRPr="00AE4238" w:rsidRDefault="009E3102" w:rsidP="004A75EB">
            <w:pPr>
              <w:pStyle w:val="3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10FEA" w:rsidRPr="00D660EC" w14:paraId="4F53A716" w14:textId="77777777" w:rsidTr="00E33FAC">
        <w:trPr>
          <w:cantSplit/>
          <w:tblHeader/>
        </w:trPr>
        <w:tc>
          <w:tcPr>
            <w:tcW w:w="3960" w:type="dxa"/>
          </w:tcPr>
          <w:p w14:paraId="5BC34EE7" w14:textId="77777777" w:rsidR="00110FEA" w:rsidRPr="00080CC5" w:rsidRDefault="00110FEA" w:rsidP="00110FEA">
            <w:pPr>
              <w:pStyle w:val="Heading7"/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B6D9D1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</w:t>
            </w:r>
            <w:r w:rsidR="00351F76" w:rsidRPr="00AE4238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360" w:type="dxa"/>
          </w:tcPr>
          <w:p w14:paraId="77CF2853" w14:textId="77777777" w:rsidR="00110FEA" w:rsidRPr="00080CC5" w:rsidRDefault="00110FEA" w:rsidP="00110FEA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14AECAA" w14:textId="77777777" w:rsidR="00110FEA" w:rsidRPr="00080CC5" w:rsidRDefault="00351F7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26620FC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30C143F" w14:textId="77777777" w:rsidR="00110FEA" w:rsidRPr="00080CC5" w:rsidRDefault="00351F7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171B7A3" w14:textId="77777777" w:rsidR="00110FEA" w:rsidRPr="00080CC5" w:rsidRDefault="00110FEA" w:rsidP="00110FEA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729EC0B4" w14:textId="77777777" w:rsidR="00110FEA" w:rsidRPr="00080CC5" w:rsidRDefault="00351F76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10FEA" w:rsidRPr="00D660EC" w14:paraId="3575397D" w14:textId="77777777" w:rsidTr="00E33FAC">
        <w:trPr>
          <w:cantSplit/>
          <w:tblHeader/>
        </w:trPr>
        <w:tc>
          <w:tcPr>
            <w:tcW w:w="3960" w:type="dxa"/>
          </w:tcPr>
          <w:p w14:paraId="573DCDD5" w14:textId="77777777" w:rsidR="00110FEA" w:rsidRPr="00080CC5" w:rsidRDefault="00110FEA" w:rsidP="00110FEA">
            <w:pPr>
              <w:pStyle w:val="Heading7"/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</w:tcPr>
          <w:p w14:paraId="790E5238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65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10FEA" w:rsidRPr="00080CC5" w14:paraId="00010273" w14:textId="77777777" w:rsidTr="00E33FAC">
        <w:trPr>
          <w:cantSplit/>
        </w:trPr>
        <w:tc>
          <w:tcPr>
            <w:tcW w:w="3960" w:type="dxa"/>
          </w:tcPr>
          <w:p w14:paraId="6D2B2FB9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170" w:type="dxa"/>
          </w:tcPr>
          <w:p w14:paraId="2CD2B8B4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B04ABD5" w14:textId="77777777" w:rsidR="00110FEA" w:rsidRPr="00AE4238" w:rsidRDefault="00110FEA" w:rsidP="00110FEA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D40C712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2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21DC52" w14:textId="77777777" w:rsidR="00110FEA" w:rsidRPr="00AE4238" w:rsidRDefault="00110FEA" w:rsidP="00110FEA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530E2D73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F271B0" w14:textId="77777777" w:rsidR="00110FEA" w:rsidRPr="00AE4238" w:rsidRDefault="00110FEA" w:rsidP="00110FEA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2D004FC5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</w:tr>
      <w:tr w:rsidR="00E90A3A" w:rsidRPr="00D660EC" w14:paraId="34CB8403" w14:textId="77777777" w:rsidTr="00E33FAC">
        <w:trPr>
          <w:cantSplit/>
        </w:trPr>
        <w:tc>
          <w:tcPr>
            <w:tcW w:w="3960" w:type="dxa"/>
          </w:tcPr>
          <w:p w14:paraId="41C7AD00" w14:textId="77777777" w:rsidR="00E90A3A" w:rsidRPr="00AE4238" w:rsidRDefault="00E90A3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 xml:space="preserve">1)  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วงเงินกู้ยืมระยะสั้นจำนวน </w:t>
            </w:r>
            <w:r w:rsidRPr="00AE4238">
              <w:rPr>
                <w:rFonts w:ascii="Angsana New" w:hAnsi="Angsana New"/>
                <w:sz w:val="30"/>
                <w:szCs w:val="30"/>
              </w:rPr>
              <w:t>1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200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2444ADD2" w14:textId="77777777" w:rsidR="00E90A3A" w:rsidRPr="00D660EC" w:rsidRDefault="00E90A3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9CD2A4D" w14:textId="77777777" w:rsidR="00E90A3A" w:rsidRPr="00AE4238" w:rsidRDefault="00E90A3A" w:rsidP="00110FEA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EDCC415" w14:textId="77777777" w:rsidR="00E90A3A" w:rsidRPr="00D660EC" w:rsidRDefault="00E90A3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B3A11" w14:textId="77777777" w:rsidR="00E90A3A" w:rsidRPr="00AE4238" w:rsidRDefault="00E90A3A" w:rsidP="00110FEA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74CF48E2" w14:textId="77777777" w:rsidR="00E90A3A" w:rsidRPr="00D660EC" w:rsidRDefault="00E90A3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2BF478" w14:textId="77777777" w:rsidR="00E90A3A" w:rsidRPr="00AE4238" w:rsidRDefault="00E90A3A" w:rsidP="00110FEA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644E8EDC" w14:textId="77777777" w:rsidR="00E90A3A" w:rsidRPr="00080CC5" w:rsidRDefault="00E90A3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0A3A" w:rsidRPr="00D660EC" w14:paraId="35D2B6A2" w14:textId="77777777" w:rsidTr="00E33FAC">
        <w:trPr>
          <w:cantSplit/>
        </w:trPr>
        <w:tc>
          <w:tcPr>
            <w:tcW w:w="3960" w:type="dxa"/>
          </w:tcPr>
          <w:p w14:paraId="7E9424C1" w14:textId="77777777" w:rsidR="00E90A3A" w:rsidRPr="00080CC5" w:rsidRDefault="00E90A3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   ดอกเบี้ย </w:t>
            </w:r>
            <w:r w:rsidRPr="00D660EC">
              <w:rPr>
                <w:rFonts w:ascii="Angsana New" w:hAnsi="Angsana New"/>
                <w:sz w:val="30"/>
                <w:szCs w:val="30"/>
              </w:rPr>
              <w:t xml:space="preserve">MMR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ต่อปีโดยมีกำหนดชำระคืน</w:t>
            </w:r>
          </w:p>
        </w:tc>
        <w:tc>
          <w:tcPr>
            <w:tcW w:w="1170" w:type="dxa"/>
          </w:tcPr>
          <w:p w14:paraId="1452ECC3" w14:textId="77777777" w:rsidR="00E90A3A" w:rsidRPr="00D660EC" w:rsidRDefault="00E90A3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C51B700" w14:textId="77777777" w:rsidR="00E90A3A" w:rsidRPr="00AE4238" w:rsidRDefault="00E90A3A" w:rsidP="00110FEA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5E663BF" w14:textId="77777777" w:rsidR="00E90A3A" w:rsidRPr="00D660EC" w:rsidRDefault="00E90A3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8D940B" w14:textId="77777777" w:rsidR="00E90A3A" w:rsidRPr="00AE4238" w:rsidRDefault="00E90A3A" w:rsidP="00110FEA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2C753500" w14:textId="77777777" w:rsidR="00E90A3A" w:rsidRPr="00D660EC" w:rsidRDefault="00E90A3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7F1406" w14:textId="77777777" w:rsidR="00E90A3A" w:rsidRPr="00AE4238" w:rsidRDefault="00E90A3A" w:rsidP="00110FEA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512FE78C" w14:textId="77777777" w:rsidR="00E90A3A" w:rsidRPr="00080CC5" w:rsidRDefault="00E90A3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1F76" w:rsidRPr="00D660EC" w14:paraId="02E5918F" w14:textId="77777777" w:rsidTr="00E33FAC">
        <w:trPr>
          <w:cantSplit/>
        </w:trPr>
        <w:tc>
          <w:tcPr>
            <w:tcW w:w="3960" w:type="dxa"/>
          </w:tcPr>
          <w:p w14:paraId="6FB53758" w14:textId="77777777" w:rsidR="00351F76" w:rsidRPr="00AE4238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   ภายใน </w:t>
            </w:r>
            <w:r w:rsidRPr="00AE4238">
              <w:rPr>
                <w:rFonts w:ascii="Angsana New" w:hAnsi="Angsana New"/>
                <w:sz w:val="30"/>
                <w:szCs w:val="30"/>
              </w:rPr>
              <w:t>90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วัน นับตั้งแต่วันที่เบิกใช้</w:t>
            </w:r>
          </w:p>
        </w:tc>
        <w:tc>
          <w:tcPr>
            <w:tcW w:w="1170" w:type="dxa"/>
          </w:tcPr>
          <w:p w14:paraId="16192AA6" w14:textId="1FE5BF87" w:rsidR="00351F76" w:rsidRPr="00D660EC" w:rsidRDefault="00AD299E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814,000</w:t>
            </w:r>
          </w:p>
        </w:tc>
        <w:tc>
          <w:tcPr>
            <w:tcW w:w="360" w:type="dxa"/>
          </w:tcPr>
          <w:p w14:paraId="5E85E98F" w14:textId="77777777" w:rsidR="00351F76" w:rsidRPr="00080CC5" w:rsidRDefault="00351F76" w:rsidP="00351F76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5E092F" w14:textId="77777777" w:rsidR="00351F76" w:rsidRPr="00D660EC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924,000</w:t>
            </w:r>
          </w:p>
        </w:tc>
        <w:tc>
          <w:tcPr>
            <w:tcW w:w="270" w:type="dxa"/>
          </w:tcPr>
          <w:p w14:paraId="7C934209" w14:textId="77777777" w:rsidR="00351F76" w:rsidRPr="00AE4238" w:rsidRDefault="00351F76" w:rsidP="00351F76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38595E0A" w14:textId="09F54223" w:rsidR="00351F76" w:rsidRPr="00D660EC" w:rsidRDefault="00AD299E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814,000</w:t>
            </w:r>
          </w:p>
        </w:tc>
        <w:tc>
          <w:tcPr>
            <w:tcW w:w="270" w:type="dxa"/>
          </w:tcPr>
          <w:p w14:paraId="57796865" w14:textId="77777777" w:rsidR="00351F76" w:rsidRPr="00080CC5" w:rsidRDefault="00351F76" w:rsidP="00351F76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7A6BE76" w14:textId="77777777" w:rsidR="00351F76" w:rsidRPr="00080CC5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924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351F76" w:rsidRPr="00080CC5" w14:paraId="4ED19184" w14:textId="77777777" w:rsidTr="00EB5DC3">
        <w:trPr>
          <w:cantSplit/>
          <w:trHeight w:hRule="exact" w:val="236"/>
        </w:trPr>
        <w:tc>
          <w:tcPr>
            <w:tcW w:w="3960" w:type="dxa"/>
          </w:tcPr>
          <w:p w14:paraId="2B9082F1" w14:textId="77777777" w:rsidR="00351F76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C0DC283" w14:textId="5800A395" w:rsidR="00967BB0" w:rsidRPr="00AE4238" w:rsidRDefault="00967BB0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EBF1D5" w14:textId="77777777" w:rsidR="00351F76" w:rsidRPr="00D660EC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4A96BD8" w14:textId="77777777" w:rsidR="00351F76" w:rsidRPr="00AE4238" w:rsidRDefault="00351F76" w:rsidP="00351F76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29B13DD" w14:textId="77777777" w:rsidR="00351F76" w:rsidRPr="00D660EC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55C953" w14:textId="77777777" w:rsidR="00351F76" w:rsidRPr="00AE4238" w:rsidRDefault="00351F76" w:rsidP="00351F76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001925F0" w14:textId="77777777" w:rsidR="00351F76" w:rsidRPr="00D660EC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D115D1" w14:textId="77777777" w:rsidR="00351F76" w:rsidRPr="00AE4238" w:rsidRDefault="00351F76" w:rsidP="00351F76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33EE484" w14:textId="77777777" w:rsidR="00351F76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1F76" w:rsidRPr="00D660EC" w14:paraId="00EB8898" w14:textId="77777777" w:rsidTr="00E33FAC">
        <w:trPr>
          <w:cantSplit/>
        </w:trPr>
        <w:tc>
          <w:tcPr>
            <w:tcW w:w="3960" w:type="dxa"/>
            <w:shd w:val="clear" w:color="auto" w:fill="auto"/>
          </w:tcPr>
          <w:p w14:paraId="58C84EA4" w14:textId="77777777" w:rsidR="00351F76" w:rsidRPr="00AE4238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 xml:space="preserve">2)  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วงเงินกู้ยืมระยะสั้นจำนวน </w:t>
            </w:r>
            <w:r w:rsidRPr="00AE4238">
              <w:rPr>
                <w:rFonts w:ascii="Angsana New" w:hAnsi="Angsana New"/>
                <w:sz w:val="30"/>
                <w:szCs w:val="30"/>
              </w:rPr>
              <w:t>500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170" w:type="dxa"/>
            <w:shd w:val="clear" w:color="auto" w:fill="auto"/>
          </w:tcPr>
          <w:p w14:paraId="177DD3AE" w14:textId="77777777" w:rsidR="00351F76" w:rsidRPr="00D660EC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12E757A" w14:textId="77777777" w:rsidR="00351F76" w:rsidRPr="00AE4238" w:rsidRDefault="00351F76" w:rsidP="00351F76">
            <w:pPr>
              <w:pStyle w:val="a2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E5DBD28" w14:textId="77777777" w:rsidR="00351F76" w:rsidRPr="00D660EC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EA0B0" w14:textId="77777777" w:rsidR="00351F76" w:rsidRPr="00AE4238" w:rsidRDefault="00351F76" w:rsidP="00351F76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30D77534" w14:textId="77777777" w:rsidR="00351F76" w:rsidRPr="00D660EC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809B5" w14:textId="77777777" w:rsidR="00351F76" w:rsidRPr="00AE4238" w:rsidRDefault="00351F76" w:rsidP="00351F76">
            <w:pPr>
              <w:pStyle w:val="a2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335938F9" w14:textId="77777777" w:rsidR="00351F76" w:rsidRPr="00351F76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1F76" w:rsidRPr="00D660EC" w14:paraId="0844035B" w14:textId="77777777" w:rsidTr="00E33FAC">
        <w:trPr>
          <w:cantSplit/>
        </w:trPr>
        <w:tc>
          <w:tcPr>
            <w:tcW w:w="3960" w:type="dxa"/>
            <w:shd w:val="clear" w:color="auto" w:fill="auto"/>
          </w:tcPr>
          <w:p w14:paraId="66E3E46A" w14:textId="77777777" w:rsidR="00351F76" w:rsidRPr="00AE4238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    ดอกเบี้ย</w:t>
            </w:r>
            <w:r w:rsidRPr="00D660EC">
              <w:rPr>
                <w:rFonts w:ascii="Angsana New" w:hAnsi="Angsana New"/>
                <w:sz w:val="30"/>
                <w:szCs w:val="30"/>
              </w:rPr>
              <w:t xml:space="preserve"> MMR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โดยมีกำหนดชำระคืน</w:t>
            </w:r>
          </w:p>
        </w:tc>
        <w:tc>
          <w:tcPr>
            <w:tcW w:w="1170" w:type="dxa"/>
            <w:shd w:val="clear" w:color="auto" w:fill="auto"/>
          </w:tcPr>
          <w:p w14:paraId="4FBEB55D" w14:textId="77777777" w:rsidR="00351F76" w:rsidRPr="00D660EC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2408394" w14:textId="77777777" w:rsidR="00351F76" w:rsidRPr="00AE4238" w:rsidRDefault="00351F76" w:rsidP="00351F76">
            <w:pPr>
              <w:pStyle w:val="a2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004B9F4" w14:textId="77777777" w:rsidR="00351F76" w:rsidRPr="00D660EC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EA2C7" w14:textId="77777777" w:rsidR="00351F76" w:rsidRPr="00AE4238" w:rsidRDefault="00351F76" w:rsidP="00351F76">
            <w:pPr>
              <w:pStyle w:val="a2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39977DAA" w14:textId="77777777" w:rsidR="00351F76" w:rsidRPr="00D660EC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BCC6A4" w14:textId="77777777" w:rsidR="00351F76" w:rsidRPr="00AE4238" w:rsidRDefault="00351F76" w:rsidP="00351F76">
            <w:pPr>
              <w:pStyle w:val="a2"/>
              <w:tabs>
                <w:tab w:val="decimal" w:pos="745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C1D39EC" w14:textId="77777777" w:rsidR="00351F76" w:rsidRPr="00351F76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1F76" w:rsidRPr="00D660EC" w14:paraId="0CB0D6C7" w14:textId="77777777" w:rsidTr="00E33FAC">
        <w:trPr>
          <w:cantSplit/>
        </w:trPr>
        <w:tc>
          <w:tcPr>
            <w:tcW w:w="3960" w:type="dxa"/>
            <w:shd w:val="clear" w:color="auto" w:fill="auto"/>
          </w:tcPr>
          <w:p w14:paraId="34416DD6" w14:textId="77777777" w:rsidR="00351F76" w:rsidRPr="00AE4238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    ภายใน </w:t>
            </w:r>
            <w:r w:rsidRPr="00AE4238">
              <w:rPr>
                <w:rFonts w:ascii="Angsana New" w:hAnsi="Angsana New"/>
                <w:sz w:val="30"/>
                <w:szCs w:val="30"/>
              </w:rPr>
              <w:t>180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วัน นับตั้งแต่วันที่เบิกใช้</w:t>
            </w:r>
          </w:p>
        </w:tc>
        <w:tc>
          <w:tcPr>
            <w:tcW w:w="1170" w:type="dxa"/>
            <w:shd w:val="clear" w:color="auto" w:fill="auto"/>
          </w:tcPr>
          <w:p w14:paraId="4D1F71EC" w14:textId="49779B27" w:rsidR="00351F76" w:rsidRPr="00D660EC" w:rsidRDefault="00AD299E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219,500</w:t>
            </w:r>
          </w:p>
        </w:tc>
        <w:tc>
          <w:tcPr>
            <w:tcW w:w="360" w:type="dxa"/>
          </w:tcPr>
          <w:p w14:paraId="4A625A01" w14:textId="77777777" w:rsidR="00351F76" w:rsidRPr="00351F76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23A816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149,600</w:t>
            </w:r>
          </w:p>
        </w:tc>
        <w:tc>
          <w:tcPr>
            <w:tcW w:w="270" w:type="dxa"/>
          </w:tcPr>
          <w:p w14:paraId="04F43806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28160477" w14:textId="20F0C371" w:rsidR="00351F76" w:rsidRPr="00D660EC" w:rsidRDefault="00AD299E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219,500</w:t>
            </w:r>
          </w:p>
        </w:tc>
        <w:tc>
          <w:tcPr>
            <w:tcW w:w="270" w:type="dxa"/>
          </w:tcPr>
          <w:p w14:paraId="6FB60B3D" w14:textId="77777777" w:rsidR="00351F76" w:rsidRPr="00351F76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5DA2456" w14:textId="77777777" w:rsidR="00351F76" w:rsidRPr="00351F76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149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351F76" w:rsidRPr="00351F76" w14:paraId="3DFB9B1F" w14:textId="77777777" w:rsidTr="00E33FAC">
        <w:trPr>
          <w:cantSplit/>
        </w:trPr>
        <w:tc>
          <w:tcPr>
            <w:tcW w:w="3960" w:type="dxa"/>
            <w:shd w:val="clear" w:color="auto" w:fill="auto"/>
          </w:tcPr>
          <w:p w14:paraId="772C5A78" w14:textId="77777777" w:rsidR="00351F76" w:rsidRPr="00AE4238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B97A70D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14:paraId="03F08880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</w:tcPr>
          <w:p w14:paraId="3DB143D5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841819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43" w:type="dxa"/>
          </w:tcPr>
          <w:p w14:paraId="6A9D4920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F0B4CDC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</w:tcPr>
          <w:p w14:paraId="5F904D8A" w14:textId="77777777" w:rsidR="00351F76" w:rsidRPr="00351F76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51F76" w:rsidRPr="00D660EC" w14:paraId="4E5E5782" w14:textId="77777777" w:rsidTr="00E33FAC">
        <w:trPr>
          <w:cantSplit/>
        </w:trPr>
        <w:tc>
          <w:tcPr>
            <w:tcW w:w="3960" w:type="dxa"/>
            <w:shd w:val="clear" w:color="auto" w:fill="auto"/>
          </w:tcPr>
          <w:p w14:paraId="787AD4FE" w14:textId="0E18F67F" w:rsidR="00351F76" w:rsidRPr="00AE4238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lastRenderedPageBreak/>
              <w:t xml:space="preserve">3)  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วงเงินกู้ยืมระยะสั้น</w:t>
            </w:r>
            <w:r w:rsidRPr="00257780">
              <w:rPr>
                <w:rFonts w:ascii="Angsana New" w:hAnsi="Angsana New"/>
                <w:sz w:val="30"/>
                <w:szCs w:val="30"/>
                <w:cs/>
              </w:rPr>
              <w:t xml:space="preserve">จำนวน </w:t>
            </w:r>
            <w:r w:rsidR="00AD299E" w:rsidRPr="00257780">
              <w:rPr>
                <w:rFonts w:ascii="Angsana New" w:hAnsi="Angsana New"/>
                <w:sz w:val="30"/>
                <w:szCs w:val="30"/>
              </w:rPr>
              <w:t>489</w:t>
            </w:r>
            <w:r w:rsidRPr="00257780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170" w:type="dxa"/>
            <w:shd w:val="clear" w:color="auto" w:fill="auto"/>
          </w:tcPr>
          <w:p w14:paraId="1B4A0139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11D9F62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8782480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D41A7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516C9256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6D1F2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4B210F8C" w14:textId="77777777" w:rsidR="00351F76" w:rsidRPr="00351F76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1F76" w:rsidRPr="00D660EC" w14:paraId="34469FB0" w14:textId="77777777" w:rsidTr="00E33FAC">
        <w:trPr>
          <w:cantSplit/>
        </w:trPr>
        <w:tc>
          <w:tcPr>
            <w:tcW w:w="3960" w:type="dxa"/>
            <w:shd w:val="clear" w:color="auto" w:fill="auto"/>
          </w:tcPr>
          <w:p w14:paraId="144FF46A" w14:textId="77777777" w:rsidR="00351F76" w:rsidRPr="00AE4238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    ดอกเบี้ยคงที่ โดยมีกำหนดชำระคืน</w:t>
            </w:r>
          </w:p>
        </w:tc>
        <w:tc>
          <w:tcPr>
            <w:tcW w:w="1170" w:type="dxa"/>
            <w:shd w:val="clear" w:color="auto" w:fill="auto"/>
          </w:tcPr>
          <w:p w14:paraId="5A604658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A7794E1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8975FB2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3EEEFC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4362D951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7D2DE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2A16257" w14:textId="77777777" w:rsidR="00351F76" w:rsidRPr="00351F76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1F76" w:rsidRPr="00D660EC" w14:paraId="4A581E62" w14:textId="77777777" w:rsidTr="00E33FAC">
        <w:trPr>
          <w:cantSplit/>
        </w:trPr>
        <w:tc>
          <w:tcPr>
            <w:tcW w:w="3960" w:type="dxa"/>
            <w:shd w:val="clear" w:color="auto" w:fill="auto"/>
          </w:tcPr>
          <w:p w14:paraId="1468F4FD" w14:textId="77777777" w:rsidR="00351F76" w:rsidRPr="00351F76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    ภายใน </w:t>
            </w:r>
            <w:r w:rsidRPr="00AE4238">
              <w:rPr>
                <w:rFonts w:ascii="Angsana New" w:hAnsi="Angsana New"/>
                <w:sz w:val="30"/>
                <w:szCs w:val="30"/>
              </w:rPr>
              <w:t xml:space="preserve">90-180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วัน นับตั้งแต่วันที่เบิกใช้</w:t>
            </w:r>
          </w:p>
        </w:tc>
        <w:tc>
          <w:tcPr>
            <w:tcW w:w="1170" w:type="dxa"/>
            <w:shd w:val="clear" w:color="auto" w:fill="auto"/>
          </w:tcPr>
          <w:p w14:paraId="198B3D6B" w14:textId="1D59CA55" w:rsidR="00351F76" w:rsidRPr="00D660EC" w:rsidRDefault="00AD299E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143,216</w:t>
            </w:r>
          </w:p>
        </w:tc>
        <w:tc>
          <w:tcPr>
            <w:tcW w:w="360" w:type="dxa"/>
          </w:tcPr>
          <w:p w14:paraId="0DBFEB7F" w14:textId="77777777" w:rsidR="00351F76" w:rsidRPr="00351F76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BA0E67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152,443</w:t>
            </w:r>
          </w:p>
        </w:tc>
        <w:tc>
          <w:tcPr>
            <w:tcW w:w="270" w:type="dxa"/>
          </w:tcPr>
          <w:p w14:paraId="7AC73FC9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48E6EEF7" w14:textId="609D682E" w:rsidR="00351F76" w:rsidRPr="00D660EC" w:rsidRDefault="00AD299E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143,216</w:t>
            </w:r>
          </w:p>
        </w:tc>
        <w:tc>
          <w:tcPr>
            <w:tcW w:w="270" w:type="dxa"/>
          </w:tcPr>
          <w:p w14:paraId="5E6A57C4" w14:textId="77777777" w:rsidR="00351F76" w:rsidRPr="00351F76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0B5D278" w14:textId="77777777" w:rsidR="00351F76" w:rsidRPr="00351F76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152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443</w:t>
            </w:r>
          </w:p>
        </w:tc>
      </w:tr>
      <w:tr w:rsidR="00351F76" w:rsidRPr="00351F76" w14:paraId="6A15D11C" w14:textId="77777777" w:rsidTr="00E33FAC">
        <w:trPr>
          <w:cantSplit/>
        </w:trPr>
        <w:tc>
          <w:tcPr>
            <w:tcW w:w="3960" w:type="dxa"/>
            <w:shd w:val="clear" w:color="auto" w:fill="auto"/>
          </w:tcPr>
          <w:p w14:paraId="319278CF" w14:textId="77777777" w:rsidR="00351F76" w:rsidRPr="00AE4238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B31638E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14:paraId="10C52DEF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</w:tcPr>
          <w:p w14:paraId="777FDA26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EE0EA13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43" w:type="dxa"/>
          </w:tcPr>
          <w:p w14:paraId="1580C7ED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8828DAB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</w:tcPr>
          <w:p w14:paraId="13817FF0" w14:textId="77777777" w:rsidR="00351F76" w:rsidRPr="00351F76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51F76" w:rsidRPr="00D660EC" w14:paraId="4E2D6E8D" w14:textId="77777777" w:rsidTr="00E33FAC">
        <w:trPr>
          <w:cantSplit/>
          <w:trHeight w:val="65"/>
        </w:trPr>
        <w:tc>
          <w:tcPr>
            <w:tcW w:w="3960" w:type="dxa"/>
            <w:shd w:val="clear" w:color="auto" w:fill="auto"/>
          </w:tcPr>
          <w:p w14:paraId="6203FE7B" w14:textId="77777777" w:rsidR="00351F76" w:rsidRPr="00AE4238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 xml:space="preserve">4)  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วงเงินกู้ยืมระยะสั้นจำนวน </w:t>
            </w:r>
            <w:r w:rsidRPr="00AE4238">
              <w:rPr>
                <w:rFonts w:ascii="Angsana New" w:hAnsi="Angsana New"/>
                <w:sz w:val="30"/>
                <w:szCs w:val="30"/>
              </w:rPr>
              <w:t>500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170" w:type="dxa"/>
            <w:shd w:val="clear" w:color="auto" w:fill="auto"/>
          </w:tcPr>
          <w:p w14:paraId="4E469052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41B7940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D074F76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03916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2E1AC4F4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294D0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0213D70B" w14:textId="77777777" w:rsidR="00351F76" w:rsidRPr="00351F76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1F76" w:rsidRPr="00D660EC" w14:paraId="79DB0703" w14:textId="77777777" w:rsidTr="00E33FAC">
        <w:trPr>
          <w:cantSplit/>
          <w:trHeight w:val="65"/>
        </w:trPr>
        <w:tc>
          <w:tcPr>
            <w:tcW w:w="3960" w:type="dxa"/>
            <w:shd w:val="clear" w:color="auto" w:fill="auto"/>
          </w:tcPr>
          <w:p w14:paraId="3FF701D9" w14:textId="77777777" w:rsidR="00351F76" w:rsidRPr="00AE4238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    ดอกเบี้ยคงที่ โดยมีกำหนดชำระคืน</w:t>
            </w:r>
          </w:p>
        </w:tc>
        <w:tc>
          <w:tcPr>
            <w:tcW w:w="1170" w:type="dxa"/>
            <w:shd w:val="clear" w:color="auto" w:fill="auto"/>
          </w:tcPr>
          <w:p w14:paraId="020EBE86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AAFC23F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3BB9AC5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2D44A9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26AFCE77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07CDD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5F13135F" w14:textId="77777777" w:rsidR="00351F76" w:rsidRPr="00351F76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1F76" w:rsidRPr="00D660EC" w14:paraId="59EA34C6" w14:textId="77777777" w:rsidTr="00E33FAC">
        <w:trPr>
          <w:cantSplit/>
        </w:trPr>
        <w:tc>
          <w:tcPr>
            <w:tcW w:w="3960" w:type="dxa"/>
            <w:shd w:val="clear" w:color="auto" w:fill="auto"/>
          </w:tcPr>
          <w:p w14:paraId="62A906AF" w14:textId="77777777" w:rsidR="00351F76" w:rsidRPr="00AE4238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    ภายใน </w:t>
            </w:r>
            <w:r w:rsidRPr="00AE4238">
              <w:rPr>
                <w:rFonts w:ascii="Angsana New" w:hAnsi="Angsana New"/>
                <w:sz w:val="30"/>
                <w:szCs w:val="30"/>
              </w:rPr>
              <w:t>90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วัน นับตั้งแต่วันที่เบิกใช้</w:t>
            </w:r>
          </w:p>
        </w:tc>
        <w:tc>
          <w:tcPr>
            <w:tcW w:w="1170" w:type="dxa"/>
            <w:shd w:val="clear" w:color="auto" w:fill="auto"/>
          </w:tcPr>
          <w:p w14:paraId="09724683" w14:textId="2F74B72C" w:rsidR="00351F76" w:rsidRPr="00D660EC" w:rsidRDefault="00AD299E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  <w:tc>
          <w:tcPr>
            <w:tcW w:w="360" w:type="dxa"/>
          </w:tcPr>
          <w:p w14:paraId="0007C864" w14:textId="77777777" w:rsidR="00351F76" w:rsidRPr="00351F76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9F4BAA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  <w:tc>
          <w:tcPr>
            <w:tcW w:w="270" w:type="dxa"/>
          </w:tcPr>
          <w:p w14:paraId="0B26A077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63E69EF7" w14:textId="03520431" w:rsidR="00351F76" w:rsidRPr="00D660EC" w:rsidRDefault="00AD299E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  <w:tc>
          <w:tcPr>
            <w:tcW w:w="270" w:type="dxa"/>
          </w:tcPr>
          <w:p w14:paraId="216D4A3E" w14:textId="77777777" w:rsidR="00351F76" w:rsidRPr="00351F76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8C5DE33" w14:textId="77777777" w:rsidR="00351F76" w:rsidRPr="00351F76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250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351F76" w:rsidRPr="00351F76" w14:paraId="40A1EE7D" w14:textId="77777777" w:rsidTr="00E33FAC">
        <w:trPr>
          <w:cantSplit/>
        </w:trPr>
        <w:tc>
          <w:tcPr>
            <w:tcW w:w="3960" w:type="dxa"/>
            <w:shd w:val="clear" w:color="auto" w:fill="auto"/>
          </w:tcPr>
          <w:p w14:paraId="08F77FA7" w14:textId="77777777" w:rsidR="00351F76" w:rsidRPr="00AE4238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E8D67A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14:paraId="1478D1A0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</w:tcPr>
          <w:p w14:paraId="7A0EAFA7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759347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43" w:type="dxa"/>
          </w:tcPr>
          <w:p w14:paraId="599FDD23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4F37974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</w:tcPr>
          <w:p w14:paraId="6B874D00" w14:textId="77777777" w:rsidR="00351F76" w:rsidRPr="00351F76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51F76" w:rsidRPr="00D660EC" w14:paraId="0B1B91C6" w14:textId="77777777" w:rsidTr="00E33FAC">
        <w:trPr>
          <w:cantSplit/>
        </w:trPr>
        <w:tc>
          <w:tcPr>
            <w:tcW w:w="3960" w:type="dxa"/>
          </w:tcPr>
          <w:p w14:paraId="1F47040F" w14:textId="77777777" w:rsidR="00351F76" w:rsidRPr="00AE4238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5)</w:t>
            </w:r>
            <w:r w:rsidRPr="00AE4238">
              <w:rPr>
                <w:rFonts w:ascii="Angsana New" w:hAnsi="Angsana New"/>
                <w:sz w:val="30"/>
                <w:szCs w:val="30"/>
              </w:rPr>
              <w:tab/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วงเงินกู้ยืมระยะสั้นจำนวน </w:t>
            </w:r>
            <w:r w:rsidRPr="00AE4238">
              <w:rPr>
                <w:rFonts w:ascii="Angsana New" w:hAnsi="Angsana New"/>
                <w:sz w:val="30"/>
                <w:szCs w:val="30"/>
              </w:rPr>
              <w:t>100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02737457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242EC9F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C7C6062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8A9187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40FDC0AF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D5CED7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626D0311" w14:textId="77777777" w:rsidR="00351F76" w:rsidRPr="00351F76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1F76" w:rsidRPr="00D660EC" w14:paraId="43114F85" w14:textId="77777777" w:rsidTr="00E33FAC">
        <w:trPr>
          <w:cantSplit/>
        </w:trPr>
        <w:tc>
          <w:tcPr>
            <w:tcW w:w="3960" w:type="dxa"/>
          </w:tcPr>
          <w:p w14:paraId="3BB4104D" w14:textId="77777777" w:rsidR="00351F76" w:rsidRPr="00351F76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    ดอกเบี้ย</w:t>
            </w:r>
            <w:r w:rsidRPr="00D660EC">
              <w:rPr>
                <w:rFonts w:ascii="Angsana New" w:hAnsi="Angsana New"/>
                <w:sz w:val="30"/>
                <w:szCs w:val="30"/>
              </w:rPr>
              <w:t xml:space="preserve"> MMR+ </w:t>
            </w:r>
            <w:r w:rsidRPr="00AE4238">
              <w:rPr>
                <w:rFonts w:ascii="Angsana New" w:hAnsi="Angsana New"/>
                <w:sz w:val="30"/>
                <w:szCs w:val="30"/>
              </w:rPr>
              <w:t xml:space="preserve">0.5%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โดยมีกำหนดที่จะ</w:t>
            </w:r>
          </w:p>
        </w:tc>
        <w:tc>
          <w:tcPr>
            <w:tcW w:w="1170" w:type="dxa"/>
          </w:tcPr>
          <w:p w14:paraId="05E23CBB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34094D8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F9B042C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C06CB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679D687E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EA64F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58FED3D4" w14:textId="77777777" w:rsidR="00351F76" w:rsidRPr="00351F76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1F76" w:rsidRPr="00080CC5" w14:paraId="687281F0" w14:textId="77777777" w:rsidTr="00E33FAC">
        <w:trPr>
          <w:cantSplit/>
        </w:trPr>
        <w:tc>
          <w:tcPr>
            <w:tcW w:w="3960" w:type="dxa"/>
          </w:tcPr>
          <w:p w14:paraId="0A24838D" w14:textId="77777777" w:rsidR="00351F76" w:rsidRPr="00AE4238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    คืนภายใน </w:t>
            </w:r>
            <w:r w:rsidRPr="00AE4238">
              <w:rPr>
                <w:rFonts w:ascii="Angsana New" w:hAnsi="Angsana New"/>
                <w:sz w:val="30"/>
                <w:szCs w:val="30"/>
              </w:rPr>
              <w:t>150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นับตั้งแต่วันที่เบิกใช้</w:t>
            </w:r>
          </w:p>
        </w:tc>
        <w:tc>
          <w:tcPr>
            <w:tcW w:w="1170" w:type="dxa"/>
          </w:tcPr>
          <w:p w14:paraId="35D770B8" w14:textId="0C531932" w:rsidR="00351F76" w:rsidRPr="00D660EC" w:rsidRDefault="00AD299E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50C1B09" w14:textId="77777777" w:rsidR="00351F76" w:rsidRPr="00351F76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C75FA17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35082BAF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15809E8F" w14:textId="11B29D8E" w:rsidR="00351F76" w:rsidRPr="00D660EC" w:rsidRDefault="00AD299E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4FA075" w14:textId="77777777" w:rsidR="00351F76" w:rsidRPr="00351F76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3CB4713" w14:textId="77777777" w:rsidR="00351F76" w:rsidRPr="00351F76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20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351F76" w:rsidRPr="00351F76" w14:paraId="3BD4D902" w14:textId="77777777" w:rsidTr="00E33FAC">
        <w:trPr>
          <w:cantSplit/>
        </w:trPr>
        <w:tc>
          <w:tcPr>
            <w:tcW w:w="3960" w:type="dxa"/>
          </w:tcPr>
          <w:p w14:paraId="0BEFC376" w14:textId="77777777" w:rsidR="00351F76" w:rsidRPr="00351F76" w:rsidRDefault="00351F76" w:rsidP="0035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82A2F3B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14:paraId="5562A819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</w:tcPr>
          <w:p w14:paraId="44D7B3BA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16CEF3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43" w:type="dxa"/>
          </w:tcPr>
          <w:p w14:paraId="600DF4BA" w14:textId="77777777" w:rsidR="00351F76" w:rsidRPr="00D660EC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272631B" w14:textId="77777777" w:rsidR="00351F76" w:rsidRPr="00AE4238" w:rsidRDefault="00351F76" w:rsidP="00E33FA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</w:tcPr>
          <w:p w14:paraId="4950CCFD" w14:textId="77777777" w:rsidR="00351F76" w:rsidRPr="00351F76" w:rsidRDefault="00351F76" w:rsidP="00E33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55CCC" w:rsidRPr="00D660EC" w14:paraId="56FB52AA" w14:textId="77777777" w:rsidTr="00E33FAC">
        <w:trPr>
          <w:cantSplit/>
        </w:trPr>
        <w:tc>
          <w:tcPr>
            <w:tcW w:w="3960" w:type="dxa"/>
          </w:tcPr>
          <w:p w14:paraId="6F95E60F" w14:textId="0006E054" w:rsidR="00C55CCC" w:rsidRPr="00B42B1A" w:rsidRDefault="00C55CCC" w:rsidP="00C5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42B1A">
              <w:rPr>
                <w:rFonts w:ascii="Angsana New" w:hAnsi="Angsana New"/>
                <w:sz w:val="30"/>
                <w:szCs w:val="30"/>
              </w:rPr>
              <w:t>6)</w:t>
            </w:r>
            <w:r w:rsidRPr="00B42B1A">
              <w:rPr>
                <w:rFonts w:ascii="Angsana New" w:hAnsi="Angsana New"/>
                <w:sz w:val="30"/>
                <w:szCs w:val="30"/>
              </w:rPr>
              <w:tab/>
            </w:r>
            <w:r w:rsidRPr="00B42B1A">
              <w:rPr>
                <w:rFonts w:ascii="Angsana New" w:hAnsi="Angsana New"/>
                <w:sz w:val="30"/>
                <w:szCs w:val="30"/>
                <w:cs/>
              </w:rPr>
              <w:t xml:space="preserve">วงเงินกู้ยืมระยะสั้นจำนวน </w:t>
            </w:r>
            <w:r w:rsidR="00C126BE" w:rsidRPr="00B42B1A">
              <w:rPr>
                <w:rFonts w:ascii="Angsana New" w:hAnsi="Angsana New"/>
                <w:sz w:val="30"/>
                <w:szCs w:val="30"/>
              </w:rPr>
              <w:t>25</w:t>
            </w:r>
            <w:r w:rsidRPr="00B42B1A">
              <w:rPr>
                <w:rFonts w:ascii="Angsana New" w:hAnsi="Angsana New"/>
                <w:sz w:val="30"/>
                <w:szCs w:val="30"/>
              </w:rPr>
              <w:t>0</w:t>
            </w:r>
            <w:r w:rsidRPr="00B42B1A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64A7C076" w14:textId="77777777" w:rsidR="00C55CCC" w:rsidRPr="00D660EC" w:rsidRDefault="00C55CCC" w:rsidP="00C5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28F682E" w14:textId="77777777" w:rsidR="00C55CCC" w:rsidRPr="00AE4238" w:rsidRDefault="00C55CCC" w:rsidP="00C55CC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29C631C" w14:textId="77777777" w:rsidR="00C55CCC" w:rsidRPr="00D660EC" w:rsidRDefault="00C55CCC" w:rsidP="00C5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2FE10" w14:textId="77777777" w:rsidR="00C55CCC" w:rsidRPr="00AE4238" w:rsidRDefault="00C55CCC" w:rsidP="00C55CC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7629A44B" w14:textId="77777777" w:rsidR="00C55CCC" w:rsidRPr="00D660EC" w:rsidRDefault="00C55CCC" w:rsidP="00C5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90D472" w14:textId="77777777" w:rsidR="00C55CCC" w:rsidRPr="00AE4238" w:rsidRDefault="00C55CCC" w:rsidP="00C55CC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6D32F559" w14:textId="77777777" w:rsidR="00C55CCC" w:rsidRPr="00351F76" w:rsidRDefault="00C55CCC" w:rsidP="00C5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5CCC" w:rsidRPr="00D660EC" w14:paraId="192F32B2" w14:textId="77777777" w:rsidTr="00E33FAC">
        <w:trPr>
          <w:cantSplit/>
        </w:trPr>
        <w:tc>
          <w:tcPr>
            <w:tcW w:w="3960" w:type="dxa"/>
          </w:tcPr>
          <w:p w14:paraId="029F1D00" w14:textId="5AE6E2B1" w:rsidR="00C55CCC" w:rsidRPr="00B42B1A" w:rsidRDefault="00C55CCC" w:rsidP="00C5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42B1A">
              <w:rPr>
                <w:rFonts w:ascii="Angsana New" w:hAnsi="Angsana New"/>
                <w:sz w:val="30"/>
                <w:szCs w:val="30"/>
                <w:cs/>
              </w:rPr>
              <w:t xml:space="preserve">       ดอกเบี้ย</w:t>
            </w:r>
            <w:r w:rsidR="00FC69FA" w:rsidRPr="00B42B1A">
              <w:rPr>
                <w:rFonts w:ascii="Angsana New" w:hAnsi="Angsana New"/>
                <w:sz w:val="30"/>
                <w:szCs w:val="30"/>
              </w:rPr>
              <w:t xml:space="preserve"> MMR+ 0.5%</w:t>
            </w:r>
            <w:r w:rsidRPr="00B42B1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2B1A">
              <w:rPr>
                <w:rFonts w:ascii="Angsana New" w:hAnsi="Angsana New"/>
                <w:sz w:val="30"/>
                <w:szCs w:val="30"/>
                <w:cs/>
              </w:rPr>
              <w:t>โดยมีกำหนดที่จะ</w:t>
            </w:r>
          </w:p>
        </w:tc>
        <w:tc>
          <w:tcPr>
            <w:tcW w:w="1170" w:type="dxa"/>
          </w:tcPr>
          <w:p w14:paraId="2D28494A" w14:textId="77777777" w:rsidR="00C55CCC" w:rsidRPr="00D660EC" w:rsidRDefault="00C55CCC" w:rsidP="00C5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D906FE0" w14:textId="77777777" w:rsidR="00C55CCC" w:rsidRPr="00AE4238" w:rsidRDefault="00C55CCC" w:rsidP="00C55CC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920ECF9" w14:textId="77777777" w:rsidR="00C55CCC" w:rsidRPr="00D660EC" w:rsidRDefault="00C55CCC" w:rsidP="00C5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2FC506" w14:textId="77777777" w:rsidR="00C55CCC" w:rsidRPr="00AE4238" w:rsidRDefault="00C55CCC" w:rsidP="00C55CC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16A67CB4" w14:textId="77777777" w:rsidR="00C55CCC" w:rsidRPr="00D660EC" w:rsidRDefault="00C55CCC" w:rsidP="00C5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0AD33F" w14:textId="77777777" w:rsidR="00C55CCC" w:rsidRPr="00AE4238" w:rsidRDefault="00C55CCC" w:rsidP="00C55CCC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1656C0CD" w14:textId="77777777" w:rsidR="00C55CCC" w:rsidRPr="00351F76" w:rsidRDefault="00C55CCC" w:rsidP="00C5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742B" w:rsidRPr="00080CC5" w14:paraId="12D6CC7D" w14:textId="77777777" w:rsidTr="00E33FAC">
        <w:trPr>
          <w:cantSplit/>
        </w:trPr>
        <w:tc>
          <w:tcPr>
            <w:tcW w:w="3960" w:type="dxa"/>
          </w:tcPr>
          <w:p w14:paraId="42B88F4F" w14:textId="062E81D2" w:rsidR="000D742B" w:rsidRPr="00B42B1A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42B1A">
              <w:rPr>
                <w:rFonts w:ascii="Angsana New" w:hAnsi="Angsana New"/>
                <w:sz w:val="30"/>
                <w:szCs w:val="30"/>
                <w:cs/>
              </w:rPr>
              <w:t xml:space="preserve">       คืนภายใน </w:t>
            </w:r>
            <w:r w:rsidRPr="00B42B1A">
              <w:rPr>
                <w:rFonts w:ascii="Angsana New" w:hAnsi="Angsana New"/>
                <w:sz w:val="30"/>
                <w:szCs w:val="30"/>
              </w:rPr>
              <w:t>90</w:t>
            </w:r>
            <w:r w:rsidRPr="00B42B1A">
              <w:rPr>
                <w:rFonts w:ascii="Angsana New" w:hAnsi="Angsana New"/>
                <w:sz w:val="30"/>
                <w:szCs w:val="30"/>
                <w:cs/>
              </w:rPr>
              <w:t xml:space="preserve"> นับตั้งแต่วันที่เบิกใช้</w:t>
            </w:r>
          </w:p>
        </w:tc>
        <w:tc>
          <w:tcPr>
            <w:tcW w:w="1170" w:type="dxa"/>
          </w:tcPr>
          <w:p w14:paraId="3D5EAFD4" w14:textId="2F81463D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  <w:tc>
          <w:tcPr>
            <w:tcW w:w="360" w:type="dxa"/>
          </w:tcPr>
          <w:p w14:paraId="748C2198" w14:textId="77777777" w:rsidR="000D742B" w:rsidRPr="00AE4238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EF1AC4B" w14:textId="0D706F86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6B9E9F" w14:textId="77777777" w:rsidR="000D742B" w:rsidRPr="00AE4238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33B130C0" w14:textId="2D732798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  <w:tc>
          <w:tcPr>
            <w:tcW w:w="270" w:type="dxa"/>
          </w:tcPr>
          <w:p w14:paraId="2FA7FA50" w14:textId="77777777" w:rsidR="000D742B" w:rsidRPr="00AE4238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5A3A8A41" w14:textId="35C2C9BC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742B" w:rsidRPr="00351F76" w14:paraId="75BBE516" w14:textId="77777777" w:rsidTr="00E33FAC">
        <w:trPr>
          <w:cantSplit/>
          <w:trHeight w:val="56"/>
        </w:trPr>
        <w:tc>
          <w:tcPr>
            <w:tcW w:w="3960" w:type="dxa"/>
          </w:tcPr>
          <w:p w14:paraId="5693A6D8" w14:textId="77777777" w:rsidR="000D742B" w:rsidRPr="00AE4238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9749597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14:paraId="089BBBFE" w14:textId="77777777" w:rsidR="000D742B" w:rsidRPr="00AE4238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</w:tcPr>
          <w:p w14:paraId="5987B5BF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6543C40" w14:textId="77777777" w:rsidR="000D742B" w:rsidRPr="00AE4238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43" w:type="dxa"/>
          </w:tcPr>
          <w:p w14:paraId="28983141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1A64175" w14:textId="77777777" w:rsidR="000D742B" w:rsidRPr="00AE4238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</w:tcPr>
          <w:p w14:paraId="122A2436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D742B" w:rsidRPr="00D660EC" w14:paraId="4C14EAD8" w14:textId="77777777" w:rsidTr="00E33FAC">
        <w:trPr>
          <w:cantSplit/>
        </w:trPr>
        <w:tc>
          <w:tcPr>
            <w:tcW w:w="3960" w:type="dxa"/>
          </w:tcPr>
          <w:p w14:paraId="4450630B" w14:textId="1FB4824A" w:rsidR="000D742B" w:rsidRPr="00AE4238" w:rsidRDefault="00B825C0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0D742B" w:rsidRPr="00AE4238">
              <w:rPr>
                <w:rFonts w:ascii="Angsana New" w:hAnsi="Angsana New"/>
                <w:sz w:val="30"/>
                <w:szCs w:val="30"/>
              </w:rPr>
              <w:t>)</w:t>
            </w:r>
            <w:r w:rsidR="000D742B" w:rsidRPr="00AE4238">
              <w:rPr>
                <w:rFonts w:ascii="Angsana New" w:hAnsi="Angsana New"/>
                <w:sz w:val="30"/>
                <w:szCs w:val="30"/>
              </w:rPr>
              <w:tab/>
            </w:r>
            <w:r w:rsidR="000D742B" w:rsidRPr="00AE4238">
              <w:rPr>
                <w:rFonts w:ascii="Angsana New" w:hAnsi="Angsana New"/>
                <w:sz w:val="30"/>
                <w:szCs w:val="30"/>
                <w:cs/>
              </w:rPr>
              <w:t xml:space="preserve">วงเงินกู้ยืมระยะยาวจำนวน </w:t>
            </w:r>
            <w:r w:rsidR="000D742B" w:rsidRPr="00AE4238">
              <w:rPr>
                <w:rFonts w:ascii="Angsana New" w:hAnsi="Angsana New"/>
                <w:sz w:val="30"/>
                <w:szCs w:val="30"/>
              </w:rPr>
              <w:t>2</w:t>
            </w:r>
            <w:r w:rsidR="000D742B"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="000D742B" w:rsidRPr="00AE4238">
              <w:rPr>
                <w:rFonts w:ascii="Angsana New" w:hAnsi="Angsana New"/>
                <w:sz w:val="30"/>
                <w:szCs w:val="30"/>
              </w:rPr>
              <w:t>500</w:t>
            </w:r>
            <w:r w:rsidR="000D742B" w:rsidRPr="00AE4238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5AF4861F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1CA2707" w14:textId="77777777" w:rsidR="000D742B" w:rsidRPr="00AE4238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3483A97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FCA738" w14:textId="77777777" w:rsidR="000D742B" w:rsidRPr="00AE4238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5BA7ECA1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DBBCC" w14:textId="77777777" w:rsidR="000D742B" w:rsidRPr="00AE4238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98A5CBE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742B" w:rsidRPr="00D660EC" w14:paraId="5438F1EA" w14:textId="77777777" w:rsidTr="00E33FAC">
        <w:trPr>
          <w:cantSplit/>
        </w:trPr>
        <w:tc>
          <w:tcPr>
            <w:tcW w:w="3960" w:type="dxa"/>
          </w:tcPr>
          <w:p w14:paraId="59824A31" w14:textId="77777777" w:rsidR="000D742B" w:rsidRPr="00AE4238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34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ดอกเบี้ยคงที่ร้อยละ </w:t>
            </w:r>
            <w:r w:rsidRPr="00AE4238">
              <w:rPr>
                <w:rFonts w:ascii="Angsana New" w:hAnsi="Angsana New"/>
                <w:sz w:val="30"/>
                <w:szCs w:val="30"/>
              </w:rPr>
              <w:t>4.2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ต่อปี โดยมีกำหนด</w:t>
            </w:r>
          </w:p>
        </w:tc>
        <w:tc>
          <w:tcPr>
            <w:tcW w:w="1170" w:type="dxa"/>
          </w:tcPr>
          <w:p w14:paraId="76651EF3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06158B9" w14:textId="77777777" w:rsidR="000D742B" w:rsidRPr="00AE4238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1958234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B0EC4A" w14:textId="77777777" w:rsidR="000D742B" w:rsidRPr="00AE4238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7165C632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715AFB" w14:textId="77777777" w:rsidR="000D742B" w:rsidRPr="00AE4238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5FBC41E6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742B" w:rsidRPr="00080CC5" w14:paraId="3B348E9D" w14:textId="77777777" w:rsidTr="00E33FAC">
        <w:trPr>
          <w:cantSplit/>
        </w:trPr>
        <w:tc>
          <w:tcPr>
            <w:tcW w:w="3960" w:type="dxa"/>
          </w:tcPr>
          <w:p w14:paraId="27A58449" w14:textId="77777777" w:rsidR="000D742B" w:rsidRPr="00AE4238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ชำระคืนเงินต้นเป็นงวดทุกเดือนจำนวน </w:t>
            </w:r>
          </w:p>
        </w:tc>
        <w:tc>
          <w:tcPr>
            <w:tcW w:w="1170" w:type="dxa"/>
          </w:tcPr>
          <w:p w14:paraId="13D0BC0A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9CA851A" w14:textId="77777777" w:rsidR="000D742B" w:rsidRPr="00AE4238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9611C7F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8F1D1D" w14:textId="77777777" w:rsidR="000D742B" w:rsidRPr="00AE4238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165CA772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085F2" w14:textId="77777777" w:rsidR="000D742B" w:rsidRPr="00AE4238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26F8454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742B" w:rsidRPr="00080CC5" w14:paraId="7E9A92F7" w14:textId="77777777" w:rsidTr="00E33FAC">
        <w:trPr>
          <w:cantSplit/>
        </w:trPr>
        <w:tc>
          <w:tcPr>
            <w:tcW w:w="3960" w:type="dxa"/>
          </w:tcPr>
          <w:p w14:paraId="6A4FFFDD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0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 xml:space="preserve">84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งวด </w:t>
            </w:r>
            <w:proofErr w:type="gramStart"/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เริ่มตั้งแต่เดือนมิถุนายน  </w:t>
            </w:r>
            <w:r w:rsidRPr="00AE4238">
              <w:rPr>
                <w:rFonts w:ascii="Angsana New" w:hAnsi="Angsana New"/>
                <w:sz w:val="30"/>
                <w:szCs w:val="30"/>
              </w:rPr>
              <w:t>2561</w:t>
            </w:r>
            <w:proofErr w:type="gramEnd"/>
          </w:p>
        </w:tc>
        <w:tc>
          <w:tcPr>
            <w:tcW w:w="1170" w:type="dxa"/>
          </w:tcPr>
          <w:p w14:paraId="1A17B188" w14:textId="1C66740A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  <w:r w:rsidR="003D578E">
              <w:rPr>
                <w:rFonts w:ascii="Angsana New" w:hAnsi="Angsana New"/>
                <w:sz w:val="30"/>
                <w:szCs w:val="30"/>
              </w:rPr>
              <w:t>1,677</w:t>
            </w:r>
          </w:p>
        </w:tc>
        <w:tc>
          <w:tcPr>
            <w:tcW w:w="360" w:type="dxa"/>
          </w:tcPr>
          <w:p w14:paraId="1A0265A2" w14:textId="77777777" w:rsidR="000D742B" w:rsidRPr="00351F76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01A64E" w14:textId="605F08AF" w:rsidR="000D742B" w:rsidRPr="00927DB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927DBB">
              <w:rPr>
                <w:rFonts w:ascii="Angsana New" w:hAnsi="Angsana New"/>
                <w:sz w:val="30"/>
                <w:szCs w:val="30"/>
              </w:rPr>
              <w:t>76</w:t>
            </w:r>
            <w:r w:rsidR="00927DBB" w:rsidRPr="00927DBB">
              <w:rPr>
                <w:rFonts w:ascii="Angsana New" w:hAnsi="Angsana New"/>
                <w:sz w:val="30"/>
                <w:szCs w:val="30"/>
              </w:rPr>
              <w:t>0,364</w:t>
            </w:r>
          </w:p>
        </w:tc>
        <w:tc>
          <w:tcPr>
            <w:tcW w:w="270" w:type="dxa"/>
          </w:tcPr>
          <w:p w14:paraId="7F55EFD9" w14:textId="77777777" w:rsidR="000D742B" w:rsidRPr="00927DBB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1EDF5F28" w14:textId="246885AE" w:rsidR="000D742B" w:rsidRPr="00927DB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927DBB">
              <w:rPr>
                <w:rFonts w:ascii="Angsana New" w:hAnsi="Angsana New"/>
                <w:sz w:val="30"/>
                <w:szCs w:val="30"/>
              </w:rPr>
              <w:t>63</w:t>
            </w:r>
            <w:r w:rsidR="003D578E" w:rsidRPr="00927DBB">
              <w:rPr>
                <w:rFonts w:ascii="Angsana New" w:hAnsi="Angsana New"/>
                <w:sz w:val="30"/>
                <w:szCs w:val="30"/>
              </w:rPr>
              <w:t>1,677</w:t>
            </w:r>
          </w:p>
        </w:tc>
        <w:tc>
          <w:tcPr>
            <w:tcW w:w="270" w:type="dxa"/>
          </w:tcPr>
          <w:p w14:paraId="7A5236CD" w14:textId="77777777" w:rsidR="000D742B" w:rsidRPr="00927DBB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F0D5C4C" w14:textId="0DB15354" w:rsidR="000D742B" w:rsidRPr="00927DBB" w:rsidRDefault="00927DB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927DBB">
              <w:rPr>
                <w:rFonts w:ascii="Angsana New" w:hAnsi="Angsana New"/>
                <w:sz w:val="30"/>
                <w:szCs w:val="30"/>
              </w:rPr>
              <w:t>760,364</w:t>
            </w:r>
          </w:p>
        </w:tc>
      </w:tr>
      <w:tr w:rsidR="000D742B" w:rsidRPr="00351F76" w14:paraId="5DFC150D" w14:textId="77777777" w:rsidTr="00E33FAC">
        <w:trPr>
          <w:cantSplit/>
        </w:trPr>
        <w:tc>
          <w:tcPr>
            <w:tcW w:w="3960" w:type="dxa"/>
          </w:tcPr>
          <w:p w14:paraId="0B051940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DA6681E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14:paraId="53F525C2" w14:textId="77777777" w:rsidR="000D742B" w:rsidRPr="00AE4238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</w:tcPr>
          <w:p w14:paraId="7EB65BAA" w14:textId="77777777" w:rsidR="000D742B" w:rsidRPr="00927DB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4E780F2" w14:textId="77777777" w:rsidR="000D742B" w:rsidRPr="00927DBB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43" w:type="dxa"/>
          </w:tcPr>
          <w:p w14:paraId="304A84E1" w14:textId="77777777" w:rsidR="000D742B" w:rsidRPr="00927DB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D871B9" w14:textId="77777777" w:rsidR="000D742B" w:rsidRPr="00927DBB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</w:tcPr>
          <w:p w14:paraId="4B8F92B5" w14:textId="77777777" w:rsidR="000D742B" w:rsidRPr="00927DB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D742B" w:rsidRPr="00D660EC" w14:paraId="08E370AB" w14:textId="77777777" w:rsidTr="00E33FAC">
        <w:trPr>
          <w:cantSplit/>
        </w:trPr>
        <w:tc>
          <w:tcPr>
            <w:tcW w:w="3960" w:type="dxa"/>
          </w:tcPr>
          <w:p w14:paraId="2AC071C2" w14:textId="7E86458C" w:rsidR="000D742B" w:rsidRPr="00AE4238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8)</w:t>
            </w:r>
            <w:r w:rsidRPr="00AE4238">
              <w:rPr>
                <w:rFonts w:ascii="Angsana New" w:hAnsi="Angsana New"/>
                <w:sz w:val="30"/>
                <w:szCs w:val="30"/>
              </w:rPr>
              <w:tab/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วงเงินกู้ยืมระยะยาวจำนวน </w:t>
            </w:r>
            <w:r w:rsidRPr="00AE4238">
              <w:rPr>
                <w:rFonts w:ascii="Angsana New" w:hAnsi="Angsana New"/>
                <w:sz w:val="30"/>
                <w:szCs w:val="30"/>
              </w:rPr>
              <w:t>900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33D8F7BE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5A50CD1" w14:textId="77777777" w:rsidR="000D742B" w:rsidRPr="00AE4238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7E96AC4" w14:textId="77777777" w:rsidR="000D742B" w:rsidRPr="00927DB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1CDEC" w14:textId="77777777" w:rsidR="000D742B" w:rsidRPr="00927DBB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2035C615" w14:textId="77777777" w:rsidR="000D742B" w:rsidRPr="00927DB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FCC3F5" w14:textId="77777777" w:rsidR="000D742B" w:rsidRPr="00927DBB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00F66DEB" w14:textId="77777777" w:rsidR="000D742B" w:rsidRPr="00927DB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742B" w:rsidRPr="00D660EC" w14:paraId="62FBAF4F" w14:textId="77777777" w:rsidTr="00E33FAC">
        <w:trPr>
          <w:cantSplit/>
        </w:trPr>
        <w:tc>
          <w:tcPr>
            <w:tcW w:w="3960" w:type="dxa"/>
          </w:tcPr>
          <w:p w14:paraId="18660E9D" w14:textId="77777777" w:rsidR="000D742B" w:rsidRPr="00AE4238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ดอกเบี้ยคงที่ร้อยละ </w:t>
            </w:r>
            <w:r w:rsidRPr="00AE4238">
              <w:rPr>
                <w:rFonts w:ascii="Angsana New" w:hAnsi="Angsana New"/>
                <w:sz w:val="30"/>
                <w:szCs w:val="30"/>
              </w:rPr>
              <w:t>4.13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ต่อปี โดยมีกำหนด</w:t>
            </w:r>
          </w:p>
        </w:tc>
        <w:tc>
          <w:tcPr>
            <w:tcW w:w="1170" w:type="dxa"/>
          </w:tcPr>
          <w:p w14:paraId="1E4B6EBF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EE45F14" w14:textId="77777777" w:rsidR="000D742B" w:rsidRPr="00AE4238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A20619D" w14:textId="77777777" w:rsidR="000D742B" w:rsidRPr="00927DB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4D9003" w14:textId="77777777" w:rsidR="000D742B" w:rsidRPr="00927DBB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359AA3F9" w14:textId="77777777" w:rsidR="000D742B" w:rsidRPr="00927DB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15BFB" w14:textId="77777777" w:rsidR="000D742B" w:rsidRPr="00927DBB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4B825B77" w14:textId="77777777" w:rsidR="000D742B" w:rsidRPr="00927DB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742B" w:rsidRPr="00080CC5" w14:paraId="1E0679D0" w14:textId="77777777" w:rsidTr="00E33FAC">
        <w:trPr>
          <w:cantSplit/>
        </w:trPr>
        <w:tc>
          <w:tcPr>
            <w:tcW w:w="3960" w:type="dxa"/>
          </w:tcPr>
          <w:p w14:paraId="6C8143B0" w14:textId="77777777" w:rsidR="000D742B" w:rsidRPr="00AE4238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ชำระคืนเงินต้นเป็นงวดทุกเดือนจำนวน </w:t>
            </w:r>
          </w:p>
        </w:tc>
        <w:tc>
          <w:tcPr>
            <w:tcW w:w="1170" w:type="dxa"/>
          </w:tcPr>
          <w:p w14:paraId="360E968C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B24A01" w14:textId="77777777" w:rsidR="000D742B" w:rsidRPr="00AE4238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ACDFDB4" w14:textId="77777777" w:rsidR="000D742B" w:rsidRPr="00927DB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8AA719" w14:textId="77777777" w:rsidR="000D742B" w:rsidRPr="00927DBB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41395993" w14:textId="77777777" w:rsidR="000D742B" w:rsidRPr="00927DB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E4108" w14:textId="77777777" w:rsidR="000D742B" w:rsidRPr="00927DBB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1981A793" w14:textId="77777777" w:rsidR="000D742B" w:rsidRPr="00927DB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742B" w:rsidRPr="00080CC5" w14:paraId="43A0C206" w14:textId="77777777" w:rsidTr="00E33FAC">
        <w:trPr>
          <w:cantSplit/>
        </w:trPr>
        <w:tc>
          <w:tcPr>
            <w:tcW w:w="3960" w:type="dxa"/>
          </w:tcPr>
          <w:p w14:paraId="797BD802" w14:textId="77777777" w:rsidR="000D742B" w:rsidRPr="00AE4238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84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งวด </w:t>
            </w:r>
            <w:proofErr w:type="gramStart"/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เริ่มตั้งแต่เดือนมิถุนายน  </w:t>
            </w:r>
            <w:r w:rsidRPr="00AE4238">
              <w:rPr>
                <w:rFonts w:ascii="Angsana New" w:hAnsi="Angsana New"/>
                <w:sz w:val="30"/>
                <w:szCs w:val="30"/>
              </w:rPr>
              <w:t>2561</w:t>
            </w:r>
            <w:proofErr w:type="gramEnd"/>
          </w:p>
        </w:tc>
        <w:tc>
          <w:tcPr>
            <w:tcW w:w="1170" w:type="dxa"/>
          </w:tcPr>
          <w:p w14:paraId="1F1AAE74" w14:textId="1A661C40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="003D578E">
              <w:rPr>
                <w:rFonts w:ascii="Angsana New" w:hAnsi="Angsana New"/>
                <w:sz w:val="30"/>
                <w:szCs w:val="30"/>
              </w:rPr>
              <w:t>2,614</w:t>
            </w:r>
          </w:p>
        </w:tc>
        <w:tc>
          <w:tcPr>
            <w:tcW w:w="360" w:type="dxa"/>
          </w:tcPr>
          <w:p w14:paraId="5DA35701" w14:textId="77777777" w:rsidR="000D742B" w:rsidRPr="00351F76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4DAA69" w14:textId="26AEA9DF" w:rsidR="000D742B" w:rsidRPr="00927DBB" w:rsidRDefault="00927DB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927DBB">
              <w:rPr>
                <w:rFonts w:ascii="Angsana New" w:hAnsi="Angsana New"/>
                <w:sz w:val="30"/>
                <w:szCs w:val="30"/>
              </w:rPr>
              <w:t>689,356</w:t>
            </w:r>
          </w:p>
        </w:tc>
        <w:tc>
          <w:tcPr>
            <w:tcW w:w="270" w:type="dxa"/>
          </w:tcPr>
          <w:p w14:paraId="648F714F" w14:textId="77777777" w:rsidR="000D742B" w:rsidRPr="00927DBB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6DFAC481" w14:textId="3B71CEB0" w:rsidR="000D742B" w:rsidRPr="00927DB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927DBB">
              <w:rPr>
                <w:rFonts w:ascii="Angsana New" w:hAnsi="Angsana New"/>
                <w:sz w:val="30"/>
                <w:szCs w:val="30"/>
              </w:rPr>
              <w:t>57</w:t>
            </w:r>
            <w:r w:rsidR="003D578E" w:rsidRPr="00927DBB">
              <w:rPr>
                <w:rFonts w:ascii="Angsana New" w:hAnsi="Angsana New"/>
                <w:sz w:val="30"/>
                <w:szCs w:val="30"/>
              </w:rPr>
              <w:t>2,614</w:t>
            </w:r>
          </w:p>
        </w:tc>
        <w:tc>
          <w:tcPr>
            <w:tcW w:w="270" w:type="dxa"/>
          </w:tcPr>
          <w:p w14:paraId="48517CC7" w14:textId="77777777" w:rsidR="000D742B" w:rsidRPr="00927DBB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92CB821" w14:textId="2E8BA1A2" w:rsidR="000D742B" w:rsidRPr="00927DBB" w:rsidRDefault="00927DB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927DBB">
              <w:rPr>
                <w:rFonts w:ascii="Angsana New" w:hAnsi="Angsana New"/>
                <w:sz w:val="30"/>
                <w:szCs w:val="30"/>
              </w:rPr>
              <w:t>689,356</w:t>
            </w:r>
          </w:p>
        </w:tc>
      </w:tr>
      <w:tr w:rsidR="000D742B" w:rsidRPr="00DE1B49" w14:paraId="1E13255C" w14:textId="77777777" w:rsidTr="00EB5DC3">
        <w:trPr>
          <w:cantSplit/>
          <w:trHeight w:val="173"/>
        </w:trPr>
        <w:tc>
          <w:tcPr>
            <w:tcW w:w="3960" w:type="dxa"/>
          </w:tcPr>
          <w:p w14:paraId="094039B9" w14:textId="77777777" w:rsidR="000D742B" w:rsidRPr="00DE1B49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FF32401" w14:textId="77777777" w:rsidR="000D742B" w:rsidRPr="00DE1B49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2DB9243D" w14:textId="77777777" w:rsidR="000D742B" w:rsidRPr="00DE1B49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</w:tcPr>
          <w:p w14:paraId="32B004F6" w14:textId="77777777" w:rsidR="000D742B" w:rsidRPr="00DE1B49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BB322D" w14:textId="77777777" w:rsidR="000D742B" w:rsidRPr="00DE1B49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</w:tcPr>
          <w:p w14:paraId="1980B5E7" w14:textId="77777777" w:rsidR="000D742B" w:rsidRPr="00DE1B49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CF1251" w14:textId="77777777" w:rsidR="000D742B" w:rsidRPr="00DE1B49" w:rsidRDefault="000D742B" w:rsidP="000D742B">
            <w:pPr>
              <w:pStyle w:val="a2"/>
              <w:tabs>
                <w:tab w:val="decimal" w:pos="894"/>
              </w:tabs>
              <w:ind w:left="-108" w:right="-93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14:paraId="17FE9E7F" w14:textId="77777777" w:rsidR="000D742B" w:rsidRPr="00DE1B49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 w:right="-9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742B" w:rsidRPr="00E47678" w14:paraId="409BC82E" w14:textId="77777777" w:rsidTr="00E33FAC">
        <w:trPr>
          <w:cantSplit/>
        </w:trPr>
        <w:tc>
          <w:tcPr>
            <w:tcW w:w="3960" w:type="dxa"/>
          </w:tcPr>
          <w:p w14:paraId="2BB116F4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3CA554C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4372977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33E8071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D22A18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1CA5B9A8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01AD4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6A204B7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742B" w:rsidRPr="00D660EC" w14:paraId="1EF212DF" w14:textId="77777777" w:rsidTr="00E33FAC">
        <w:trPr>
          <w:cantSplit/>
        </w:trPr>
        <w:tc>
          <w:tcPr>
            <w:tcW w:w="3960" w:type="dxa"/>
          </w:tcPr>
          <w:p w14:paraId="335B7589" w14:textId="77777777" w:rsidR="000D742B" w:rsidRPr="00AE4238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 xml:space="preserve">1)  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วงเงินกู้ยืมระยะสั้นจำนวน </w:t>
            </w:r>
            <w:proofErr w:type="gramStart"/>
            <w:r w:rsidRPr="00AE4238">
              <w:rPr>
                <w:rFonts w:ascii="Angsana New" w:hAnsi="Angsana New"/>
                <w:sz w:val="30"/>
                <w:szCs w:val="30"/>
              </w:rPr>
              <w:t>570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ล้านบาท</w:t>
            </w:r>
            <w:proofErr w:type="gramEnd"/>
          </w:p>
        </w:tc>
        <w:tc>
          <w:tcPr>
            <w:tcW w:w="1170" w:type="dxa"/>
          </w:tcPr>
          <w:p w14:paraId="56B8E707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83E4B8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4EA0CE8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FE049C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1903B6E8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8C9AC7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331A9C7C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742B" w:rsidRPr="00D660EC" w14:paraId="4D395EC9" w14:textId="77777777" w:rsidTr="00E33FAC">
        <w:trPr>
          <w:cantSplit/>
        </w:trPr>
        <w:tc>
          <w:tcPr>
            <w:tcW w:w="3960" w:type="dxa"/>
          </w:tcPr>
          <w:p w14:paraId="47CAB5F9" w14:textId="77777777" w:rsidR="000D742B" w:rsidRPr="00AE4238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    ดอกเบี้ย </w:t>
            </w:r>
            <w:r w:rsidRPr="00D660EC">
              <w:rPr>
                <w:rFonts w:ascii="Angsana New" w:hAnsi="Angsana New"/>
                <w:sz w:val="30"/>
                <w:szCs w:val="30"/>
              </w:rPr>
              <w:t>MOR-</w:t>
            </w:r>
            <w:r w:rsidRPr="00AE4238">
              <w:rPr>
                <w:rFonts w:ascii="Angsana New" w:hAnsi="Angsana New"/>
                <w:sz w:val="30"/>
                <w:szCs w:val="30"/>
              </w:rPr>
              <w:t xml:space="preserve">1.25%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D660EC">
              <w:rPr>
                <w:rFonts w:ascii="Angsana New" w:hAnsi="Angsana New"/>
                <w:sz w:val="30"/>
                <w:szCs w:val="30"/>
              </w:rPr>
              <w:t>MMR+</w:t>
            </w:r>
            <w:r w:rsidRPr="00AE4238">
              <w:rPr>
                <w:rFonts w:ascii="Angsana New" w:hAnsi="Angsana New"/>
                <w:sz w:val="30"/>
                <w:szCs w:val="30"/>
              </w:rPr>
              <w:t>0.5%</w:t>
            </w:r>
          </w:p>
        </w:tc>
        <w:tc>
          <w:tcPr>
            <w:tcW w:w="1170" w:type="dxa"/>
          </w:tcPr>
          <w:p w14:paraId="46B3FDCE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21C9458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D73928B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9962B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5192DEE4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7DA0A1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10880520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742B" w:rsidRPr="00D660EC" w14:paraId="1BD6D872" w14:textId="77777777" w:rsidTr="00E33FAC">
        <w:trPr>
          <w:cantSplit/>
        </w:trPr>
        <w:tc>
          <w:tcPr>
            <w:tcW w:w="3960" w:type="dxa"/>
          </w:tcPr>
          <w:p w14:paraId="2CF62DC5" w14:textId="77777777" w:rsidR="000D742B" w:rsidRPr="00AE4238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   โดยมีกำหนดชำระคืนภายใน </w:t>
            </w:r>
            <w:r w:rsidRPr="00AE4238">
              <w:rPr>
                <w:rFonts w:ascii="Angsana New" w:hAnsi="Angsana New"/>
                <w:sz w:val="30"/>
                <w:szCs w:val="30"/>
              </w:rPr>
              <w:t>90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7B46B5DB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2BB83D9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EBE0E3F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56EBC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58E6190F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C2A8C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00D8E506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742B" w:rsidRPr="00D660EC" w14:paraId="679EE1FE" w14:textId="77777777" w:rsidTr="00E33FAC">
        <w:trPr>
          <w:cantSplit/>
        </w:trPr>
        <w:tc>
          <w:tcPr>
            <w:tcW w:w="3960" w:type="dxa"/>
          </w:tcPr>
          <w:p w14:paraId="1C3A48E9" w14:textId="77777777" w:rsidR="000D742B" w:rsidRPr="00AE4238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    นับตั้งแต่วันที่เบิกใช้</w:t>
            </w:r>
          </w:p>
        </w:tc>
        <w:tc>
          <w:tcPr>
            <w:tcW w:w="1170" w:type="dxa"/>
          </w:tcPr>
          <w:p w14:paraId="030BDA2B" w14:textId="2B8374C8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440,000</w:t>
            </w:r>
          </w:p>
        </w:tc>
        <w:tc>
          <w:tcPr>
            <w:tcW w:w="360" w:type="dxa"/>
          </w:tcPr>
          <w:p w14:paraId="78BD5256" w14:textId="77777777" w:rsidR="000D742B" w:rsidRPr="00351F76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20CA3F9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  <w:tc>
          <w:tcPr>
            <w:tcW w:w="270" w:type="dxa"/>
          </w:tcPr>
          <w:p w14:paraId="09FB377D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058C7A73" w14:textId="207B5EF3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423E8D" w14:textId="77777777" w:rsidR="000D742B" w:rsidRPr="00351F76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D66B0F0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742B" w:rsidRPr="00E018E6" w14:paraId="62F2F404" w14:textId="77777777" w:rsidTr="00E33FAC">
        <w:trPr>
          <w:cantSplit/>
        </w:trPr>
        <w:tc>
          <w:tcPr>
            <w:tcW w:w="3960" w:type="dxa"/>
          </w:tcPr>
          <w:p w14:paraId="5550C263" w14:textId="77777777" w:rsidR="000D742B" w:rsidRPr="00AE4238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3E2623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949BBD8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CB830F9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3BA2B0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77DD18CB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0D224C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2AE9B5DF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742B" w:rsidRPr="00D660EC" w14:paraId="100DF0DE" w14:textId="77777777" w:rsidTr="00E33FAC">
        <w:trPr>
          <w:cantSplit/>
        </w:trPr>
        <w:tc>
          <w:tcPr>
            <w:tcW w:w="3960" w:type="dxa"/>
          </w:tcPr>
          <w:p w14:paraId="1D882CA6" w14:textId="77777777" w:rsidR="000D742B" w:rsidRPr="00AE4238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lastRenderedPageBreak/>
              <w:t>2)</w:t>
            </w:r>
            <w:r w:rsidRPr="00AE4238">
              <w:rPr>
                <w:rFonts w:ascii="Angsana New" w:hAnsi="Angsana New"/>
                <w:sz w:val="30"/>
                <w:szCs w:val="30"/>
              </w:rPr>
              <w:tab/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วงเงินกู้ยืมระยะยาวจำนวน </w:t>
            </w:r>
            <w:r w:rsidRPr="00AE4238">
              <w:rPr>
                <w:rFonts w:ascii="Angsana New" w:hAnsi="Angsana New"/>
                <w:sz w:val="30"/>
                <w:szCs w:val="30"/>
              </w:rPr>
              <w:t>250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0C25A510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B3A189A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ECE91DB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BE4417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1F4715C7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1B2AAB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E409E83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742B" w:rsidRPr="00D660EC" w14:paraId="48D66365" w14:textId="77777777" w:rsidTr="00E33FAC">
        <w:trPr>
          <w:cantSplit/>
        </w:trPr>
        <w:tc>
          <w:tcPr>
            <w:tcW w:w="3960" w:type="dxa"/>
          </w:tcPr>
          <w:p w14:paraId="01DE3012" w14:textId="77777777" w:rsidR="000D742B" w:rsidRPr="00AE4238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ab/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ดอกเบี้ยคงที่ร้อยละ </w:t>
            </w:r>
            <w:r w:rsidRPr="00AE4238">
              <w:rPr>
                <w:rFonts w:ascii="Angsana New" w:hAnsi="Angsana New"/>
                <w:sz w:val="30"/>
                <w:szCs w:val="30"/>
              </w:rPr>
              <w:t>4.2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โดยมีกำหนด</w:t>
            </w:r>
          </w:p>
        </w:tc>
        <w:tc>
          <w:tcPr>
            <w:tcW w:w="1170" w:type="dxa"/>
          </w:tcPr>
          <w:p w14:paraId="43E6D797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9E9866A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ED650B8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E3963B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5C074B25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DAB1FF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46EB3829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742B" w:rsidRPr="00080CC5" w14:paraId="19E04D78" w14:textId="77777777" w:rsidTr="00E33FAC">
        <w:trPr>
          <w:cantSplit/>
        </w:trPr>
        <w:tc>
          <w:tcPr>
            <w:tcW w:w="3960" w:type="dxa"/>
          </w:tcPr>
          <w:p w14:paraId="63B0061C" w14:textId="77777777" w:rsidR="000D742B" w:rsidRPr="00AE4238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ชำระคืนเงินต้นเป็นงวดทุกเดือน จำนวน</w:t>
            </w:r>
          </w:p>
        </w:tc>
        <w:tc>
          <w:tcPr>
            <w:tcW w:w="1170" w:type="dxa"/>
          </w:tcPr>
          <w:p w14:paraId="72E75A01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074BF8A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9E4EF9F" w14:textId="77777777" w:rsidR="000D742B" w:rsidRPr="00927DB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C95C1D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7DDF8498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EEC70A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1D567C03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742B" w:rsidRPr="00080CC5" w14:paraId="513B7015" w14:textId="77777777" w:rsidTr="00E33FAC">
        <w:trPr>
          <w:cantSplit/>
        </w:trPr>
        <w:tc>
          <w:tcPr>
            <w:tcW w:w="3960" w:type="dxa"/>
          </w:tcPr>
          <w:p w14:paraId="4D08BEEC" w14:textId="77777777" w:rsidR="000D742B" w:rsidRPr="00AE4238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51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งวด เริ่มตั้งแต่เดือนมีนาคม </w:t>
            </w:r>
            <w:r w:rsidRPr="00AE4238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1170" w:type="dxa"/>
          </w:tcPr>
          <w:p w14:paraId="639144C4" w14:textId="0FED9F9A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3D578E">
              <w:rPr>
                <w:rFonts w:ascii="Angsana New" w:hAnsi="Angsana New"/>
                <w:sz w:val="30"/>
                <w:szCs w:val="30"/>
              </w:rPr>
              <w:t>4,838</w:t>
            </w:r>
          </w:p>
        </w:tc>
        <w:tc>
          <w:tcPr>
            <w:tcW w:w="360" w:type="dxa"/>
          </w:tcPr>
          <w:p w14:paraId="5707F5A8" w14:textId="77777777" w:rsidR="000D742B" w:rsidRPr="00351F76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6821CB" w14:textId="439A4C62" w:rsidR="000D742B" w:rsidRPr="00927DB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927DBB">
              <w:rPr>
                <w:rFonts w:ascii="Angsana New" w:hAnsi="Angsana New"/>
                <w:sz w:val="30"/>
                <w:szCs w:val="30"/>
              </w:rPr>
              <w:t>15</w:t>
            </w:r>
            <w:r w:rsidR="00927DBB" w:rsidRPr="00927DBB">
              <w:rPr>
                <w:rFonts w:ascii="Angsana New" w:hAnsi="Angsana New"/>
                <w:sz w:val="30"/>
                <w:szCs w:val="30"/>
              </w:rPr>
              <w:t>0,624</w:t>
            </w:r>
          </w:p>
        </w:tc>
        <w:tc>
          <w:tcPr>
            <w:tcW w:w="270" w:type="dxa"/>
          </w:tcPr>
          <w:p w14:paraId="20E55AF0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19DE7C23" w14:textId="37F66326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4D011E" w14:textId="77777777" w:rsidR="000D742B" w:rsidRPr="00351F76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0308A6E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742B" w:rsidRPr="00080CC5" w14:paraId="5492C744" w14:textId="77777777" w:rsidTr="00E33FAC">
        <w:trPr>
          <w:cantSplit/>
        </w:trPr>
        <w:tc>
          <w:tcPr>
            <w:tcW w:w="3960" w:type="dxa"/>
          </w:tcPr>
          <w:p w14:paraId="7047B276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965B19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83175DE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C83B0CC" w14:textId="77777777" w:rsidR="000D742B" w:rsidRPr="00927DB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225234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06B89BC4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C5FE1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6E3724FC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742B" w:rsidRPr="00D660EC" w14:paraId="46A4DAA2" w14:textId="77777777" w:rsidTr="00E33FAC">
        <w:trPr>
          <w:cantSplit/>
        </w:trPr>
        <w:tc>
          <w:tcPr>
            <w:tcW w:w="3960" w:type="dxa"/>
          </w:tcPr>
          <w:p w14:paraId="1DF34EF3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3)</w:t>
            </w:r>
            <w:r w:rsidRPr="00AE4238">
              <w:rPr>
                <w:rFonts w:ascii="Angsana New" w:hAnsi="Angsana New"/>
                <w:sz w:val="30"/>
                <w:szCs w:val="30"/>
              </w:rPr>
              <w:tab/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วงเงินกู้ยืมระยะยาวจำนวน </w:t>
            </w:r>
            <w:r w:rsidRPr="00AE4238">
              <w:rPr>
                <w:rFonts w:ascii="Angsana New" w:hAnsi="Angsana New"/>
                <w:sz w:val="30"/>
                <w:szCs w:val="30"/>
              </w:rPr>
              <w:t>104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170" w:type="dxa"/>
          </w:tcPr>
          <w:p w14:paraId="1A28928D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18AEFA2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A17ED78" w14:textId="77777777" w:rsidR="000D742B" w:rsidRPr="00927DB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E09B5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56C73AEC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C453B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2168A594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742B" w:rsidRPr="00D660EC" w14:paraId="3EC14232" w14:textId="77777777" w:rsidTr="00E33FAC">
        <w:trPr>
          <w:cantSplit/>
        </w:trPr>
        <w:tc>
          <w:tcPr>
            <w:tcW w:w="3960" w:type="dxa"/>
          </w:tcPr>
          <w:p w14:paraId="3D6457B6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ดอกเบี้ยคงที่ร้อยละ </w:t>
            </w:r>
            <w:r w:rsidRPr="00AE4238">
              <w:rPr>
                <w:rFonts w:ascii="Angsana New" w:hAnsi="Angsana New"/>
                <w:sz w:val="30"/>
                <w:szCs w:val="30"/>
              </w:rPr>
              <w:t xml:space="preserve">4.2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โดยมีกำหนด</w:t>
            </w:r>
          </w:p>
        </w:tc>
        <w:tc>
          <w:tcPr>
            <w:tcW w:w="1170" w:type="dxa"/>
          </w:tcPr>
          <w:p w14:paraId="4D85B94F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E22DD86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A991EA5" w14:textId="77777777" w:rsidR="000D742B" w:rsidRPr="00927DB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965ED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78080199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3235E1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2F49D6C6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742B" w:rsidRPr="00080CC5" w14:paraId="3BEB7DD4" w14:textId="77777777" w:rsidTr="00E33FAC">
        <w:trPr>
          <w:cantSplit/>
        </w:trPr>
        <w:tc>
          <w:tcPr>
            <w:tcW w:w="3960" w:type="dxa"/>
          </w:tcPr>
          <w:p w14:paraId="171550F5" w14:textId="77777777" w:rsidR="000D742B" w:rsidRPr="00AE4238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ชำระคืนเงินต้นเป็นงวดทุกเดือน </w:t>
            </w:r>
            <w:r w:rsidRPr="00AE4238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จำนวน</w:t>
            </w:r>
          </w:p>
        </w:tc>
        <w:tc>
          <w:tcPr>
            <w:tcW w:w="1170" w:type="dxa"/>
          </w:tcPr>
          <w:p w14:paraId="27CF83D9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F01E230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64F3AC7" w14:textId="77777777" w:rsidR="000D742B" w:rsidRPr="00927DB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8EE15A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6C67F33D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EB582E" w14:textId="77777777" w:rsidR="000D742B" w:rsidRPr="00AE4238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61A2C1A3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742B" w:rsidRPr="00D660EC" w14:paraId="7DC60892" w14:textId="77777777" w:rsidTr="00E33FAC">
        <w:trPr>
          <w:cantSplit/>
        </w:trPr>
        <w:tc>
          <w:tcPr>
            <w:tcW w:w="3960" w:type="dxa"/>
          </w:tcPr>
          <w:p w14:paraId="54471245" w14:textId="77777777" w:rsidR="000D742B" w:rsidRPr="00AE4238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 xml:space="preserve">       78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gramStart"/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งวดเริ่มตั้งแต่เดือนพฤษภาคม  </w:t>
            </w:r>
            <w:r w:rsidRPr="00AE4238">
              <w:rPr>
                <w:rFonts w:ascii="Angsana New" w:hAnsi="Angsana New"/>
                <w:sz w:val="30"/>
                <w:szCs w:val="30"/>
              </w:rPr>
              <w:t>2558</w:t>
            </w:r>
            <w:proofErr w:type="gramEnd"/>
          </w:p>
        </w:tc>
        <w:tc>
          <w:tcPr>
            <w:tcW w:w="1170" w:type="dxa"/>
          </w:tcPr>
          <w:p w14:paraId="4594BC41" w14:textId="34E9596F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</w:t>
            </w:r>
            <w:r w:rsidR="003D578E"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360" w:type="dxa"/>
          </w:tcPr>
          <w:p w14:paraId="7606E59F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A40711" w14:textId="395E416B" w:rsidR="000D742B" w:rsidRPr="00927DBB" w:rsidRDefault="00927DB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927DBB">
              <w:rPr>
                <w:rFonts w:ascii="Angsana New" w:hAnsi="Angsana New"/>
                <w:sz w:val="30"/>
                <w:szCs w:val="30"/>
              </w:rPr>
              <w:t>49,963</w:t>
            </w:r>
          </w:p>
        </w:tc>
        <w:tc>
          <w:tcPr>
            <w:tcW w:w="270" w:type="dxa"/>
          </w:tcPr>
          <w:p w14:paraId="0CAFC5DC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E46429E" w14:textId="02467E9A" w:rsidR="000D742B" w:rsidRPr="00351F76" w:rsidRDefault="000D742B" w:rsidP="000D742B">
            <w:pPr>
              <w:pStyle w:val="30"/>
              <w:tabs>
                <w:tab w:val="clear" w:pos="360"/>
                <w:tab w:val="clear" w:pos="720"/>
                <w:tab w:val="decimal" w:pos="885"/>
              </w:tabs>
              <w:ind w:left="-108" w:right="-1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76877E" w14:textId="77777777" w:rsidR="000D742B" w:rsidRPr="00351F76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638D811" w14:textId="77777777" w:rsidR="000D742B" w:rsidRPr="00AE4238" w:rsidRDefault="000D742B" w:rsidP="000D742B">
            <w:pPr>
              <w:pStyle w:val="30"/>
              <w:tabs>
                <w:tab w:val="clear" w:pos="360"/>
                <w:tab w:val="clear" w:pos="720"/>
                <w:tab w:val="decimal" w:pos="885"/>
              </w:tabs>
              <w:ind w:left="-108" w:right="-1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D742B" w:rsidRPr="00D660EC" w14:paraId="19DA714E" w14:textId="77777777" w:rsidTr="00E33FAC">
        <w:trPr>
          <w:cantSplit/>
        </w:trPr>
        <w:tc>
          <w:tcPr>
            <w:tcW w:w="3960" w:type="dxa"/>
          </w:tcPr>
          <w:p w14:paraId="37194849" w14:textId="77777777" w:rsidR="000D742B" w:rsidRPr="00AE4238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F6DBCE" w14:textId="77777777" w:rsidR="000D742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C5B4C06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804204" w14:textId="77777777" w:rsidR="000D742B" w:rsidRPr="00AE4238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18A5D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2D5F5D1" w14:textId="77777777" w:rsidR="000D742B" w:rsidRDefault="000D742B" w:rsidP="000D742B">
            <w:pPr>
              <w:pStyle w:val="30"/>
              <w:tabs>
                <w:tab w:val="clear" w:pos="360"/>
                <w:tab w:val="clear" w:pos="720"/>
                <w:tab w:val="decimal" w:pos="885"/>
              </w:tabs>
              <w:ind w:left="-108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441936" w14:textId="77777777" w:rsidR="000D742B" w:rsidRPr="00351F76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087EEA2" w14:textId="77777777" w:rsidR="000D742B" w:rsidRPr="00AE4238" w:rsidRDefault="000D742B" w:rsidP="000D742B">
            <w:pPr>
              <w:pStyle w:val="30"/>
              <w:tabs>
                <w:tab w:val="clear" w:pos="360"/>
                <w:tab w:val="clear" w:pos="720"/>
                <w:tab w:val="decimal" w:pos="885"/>
              </w:tabs>
              <w:ind w:left="-108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742B" w:rsidRPr="00D660EC" w14:paraId="4D3A904A" w14:textId="77777777" w:rsidTr="00E33FAC">
        <w:trPr>
          <w:cantSplit/>
        </w:trPr>
        <w:tc>
          <w:tcPr>
            <w:tcW w:w="3960" w:type="dxa"/>
          </w:tcPr>
          <w:p w14:paraId="19B90FCB" w14:textId="6243A81C" w:rsidR="000D742B" w:rsidRPr="006B4035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B4035">
              <w:rPr>
                <w:rFonts w:ascii="Angsana New" w:hAnsi="Angsana New"/>
                <w:sz w:val="30"/>
                <w:szCs w:val="30"/>
              </w:rPr>
              <w:t>4)</w:t>
            </w:r>
            <w:r w:rsidRPr="006B4035">
              <w:rPr>
                <w:rFonts w:ascii="Angsana New" w:hAnsi="Angsana New"/>
                <w:sz w:val="30"/>
                <w:szCs w:val="30"/>
              </w:rPr>
              <w:tab/>
            </w:r>
            <w:r w:rsidRPr="006B403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เงินกู้ยืมระยะยาวจากการทำสัญญาขาย</w:t>
            </w:r>
          </w:p>
        </w:tc>
        <w:tc>
          <w:tcPr>
            <w:tcW w:w="1170" w:type="dxa"/>
          </w:tcPr>
          <w:p w14:paraId="6B9FAE18" w14:textId="77777777" w:rsidR="000D742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7E6B644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EB501B" w14:textId="77777777" w:rsidR="000D742B" w:rsidRPr="00AE4238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CE9E3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B556747" w14:textId="77777777" w:rsidR="000D742B" w:rsidRDefault="000D742B" w:rsidP="000D742B">
            <w:pPr>
              <w:pStyle w:val="30"/>
              <w:tabs>
                <w:tab w:val="clear" w:pos="360"/>
                <w:tab w:val="clear" w:pos="720"/>
                <w:tab w:val="decimal" w:pos="885"/>
              </w:tabs>
              <w:ind w:left="-108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680960" w14:textId="77777777" w:rsidR="000D742B" w:rsidRPr="00351F76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03C8803" w14:textId="77777777" w:rsidR="000D742B" w:rsidRPr="00AE4238" w:rsidRDefault="000D742B" w:rsidP="000D742B">
            <w:pPr>
              <w:pStyle w:val="30"/>
              <w:tabs>
                <w:tab w:val="clear" w:pos="360"/>
                <w:tab w:val="clear" w:pos="720"/>
                <w:tab w:val="decimal" w:pos="885"/>
              </w:tabs>
              <w:ind w:left="-108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742B" w:rsidRPr="00D660EC" w14:paraId="637C4A59" w14:textId="77777777" w:rsidTr="00E33FAC">
        <w:trPr>
          <w:cantSplit/>
        </w:trPr>
        <w:tc>
          <w:tcPr>
            <w:tcW w:w="3960" w:type="dxa"/>
          </w:tcPr>
          <w:p w14:paraId="4DC9A81C" w14:textId="4D0DBC15" w:rsidR="000D742B" w:rsidRPr="006B4035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08"/>
              <w:rPr>
                <w:rFonts w:ascii="Angsana New" w:hAnsi="Angsana New"/>
                <w:sz w:val="30"/>
                <w:szCs w:val="30"/>
              </w:rPr>
            </w:pPr>
            <w:r w:rsidRPr="006B4035">
              <w:rPr>
                <w:rFonts w:ascii="Angsana New" w:hAnsi="Angsana New"/>
                <w:sz w:val="30"/>
                <w:szCs w:val="30"/>
                <w:cs/>
              </w:rPr>
              <w:t>และเช่ากลับคืน</w:t>
            </w:r>
            <w:r w:rsidRPr="006B403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640C" w:rsidRPr="006B4035">
              <w:rPr>
                <w:rFonts w:ascii="Angsana New" w:hAnsi="Angsana New"/>
                <w:sz w:val="30"/>
                <w:szCs w:val="30"/>
                <w:cs/>
              </w:rPr>
              <w:t>โดยมีกำหนดชำระคืนเงิน</w:t>
            </w:r>
          </w:p>
        </w:tc>
        <w:tc>
          <w:tcPr>
            <w:tcW w:w="1170" w:type="dxa"/>
          </w:tcPr>
          <w:p w14:paraId="4C4326D1" w14:textId="77777777" w:rsidR="000D742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735084D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8C4CC9" w14:textId="77777777" w:rsidR="000D742B" w:rsidRPr="00AE4238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6A9A8E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9B803C4" w14:textId="77777777" w:rsidR="000D742B" w:rsidRDefault="000D742B" w:rsidP="000D742B">
            <w:pPr>
              <w:pStyle w:val="30"/>
              <w:tabs>
                <w:tab w:val="clear" w:pos="360"/>
                <w:tab w:val="clear" w:pos="720"/>
                <w:tab w:val="decimal" w:pos="885"/>
              </w:tabs>
              <w:ind w:left="-108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75494D" w14:textId="77777777" w:rsidR="000D742B" w:rsidRPr="00351F76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589D34F" w14:textId="77777777" w:rsidR="000D742B" w:rsidRPr="00AE4238" w:rsidRDefault="000D742B" w:rsidP="000D742B">
            <w:pPr>
              <w:pStyle w:val="30"/>
              <w:tabs>
                <w:tab w:val="clear" w:pos="360"/>
                <w:tab w:val="clear" w:pos="720"/>
                <w:tab w:val="decimal" w:pos="885"/>
              </w:tabs>
              <w:ind w:left="-108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742B" w:rsidRPr="00D660EC" w14:paraId="1E6DEACC" w14:textId="77777777" w:rsidTr="003D578E">
        <w:trPr>
          <w:cantSplit/>
        </w:trPr>
        <w:tc>
          <w:tcPr>
            <w:tcW w:w="3960" w:type="dxa"/>
          </w:tcPr>
          <w:p w14:paraId="52AA892D" w14:textId="133D5EAB" w:rsidR="000D742B" w:rsidRPr="006B4035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08"/>
              <w:rPr>
                <w:rFonts w:ascii="Angsana New" w:hAnsi="Angsana New"/>
                <w:sz w:val="30"/>
                <w:szCs w:val="30"/>
              </w:rPr>
            </w:pPr>
            <w:r w:rsidRPr="006B4035">
              <w:rPr>
                <w:rFonts w:ascii="Angsana New" w:hAnsi="Angsana New"/>
                <w:sz w:val="30"/>
                <w:szCs w:val="30"/>
                <w:cs/>
              </w:rPr>
              <w:t>ต้นเป็นงวดทุก</w:t>
            </w:r>
            <w:r w:rsidR="001A640C" w:rsidRPr="006B4035">
              <w:rPr>
                <w:rFonts w:ascii="Angsana New" w:hAnsi="Angsana New"/>
                <w:sz w:val="30"/>
                <w:szCs w:val="30"/>
                <w:cs/>
              </w:rPr>
              <w:t xml:space="preserve">เดือน จำนวน </w:t>
            </w:r>
            <w:r w:rsidR="001A640C" w:rsidRPr="006B4035">
              <w:rPr>
                <w:rFonts w:ascii="Angsana New" w:hAnsi="Angsana New"/>
                <w:sz w:val="30"/>
                <w:szCs w:val="30"/>
              </w:rPr>
              <w:t xml:space="preserve">60 </w:t>
            </w:r>
            <w:r w:rsidR="001A640C" w:rsidRPr="006B4035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1A640C" w:rsidRPr="006B4035">
              <w:rPr>
                <w:rFonts w:ascii="Angsana New" w:hAnsi="Angsana New" w:hint="cs"/>
                <w:sz w:val="30"/>
                <w:szCs w:val="30"/>
                <w:cs/>
              </w:rPr>
              <w:t>เริ่ม</w:t>
            </w:r>
          </w:p>
        </w:tc>
        <w:tc>
          <w:tcPr>
            <w:tcW w:w="1170" w:type="dxa"/>
          </w:tcPr>
          <w:p w14:paraId="735D7409" w14:textId="77777777" w:rsidR="000D742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33984AA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A3504A" w14:textId="77777777" w:rsidR="000D742B" w:rsidRPr="00AE4238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BFB42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1F2B451" w14:textId="77777777" w:rsidR="000D742B" w:rsidRDefault="000D742B" w:rsidP="000D742B">
            <w:pPr>
              <w:pStyle w:val="30"/>
              <w:tabs>
                <w:tab w:val="clear" w:pos="360"/>
                <w:tab w:val="clear" w:pos="720"/>
                <w:tab w:val="decimal" w:pos="885"/>
              </w:tabs>
              <w:ind w:left="-108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FC811D" w14:textId="77777777" w:rsidR="000D742B" w:rsidRPr="00351F76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FF1E86A" w14:textId="77777777" w:rsidR="000D742B" w:rsidRPr="00AE4238" w:rsidRDefault="000D742B" w:rsidP="000D742B">
            <w:pPr>
              <w:pStyle w:val="30"/>
              <w:tabs>
                <w:tab w:val="clear" w:pos="360"/>
                <w:tab w:val="clear" w:pos="720"/>
                <w:tab w:val="decimal" w:pos="885"/>
              </w:tabs>
              <w:ind w:left="-108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742B" w:rsidRPr="00D660EC" w14:paraId="2B4BBA4C" w14:textId="77777777" w:rsidTr="003D578E">
        <w:trPr>
          <w:cantSplit/>
        </w:trPr>
        <w:tc>
          <w:tcPr>
            <w:tcW w:w="3960" w:type="dxa"/>
          </w:tcPr>
          <w:p w14:paraId="4088C063" w14:textId="087F35BE" w:rsidR="000D742B" w:rsidRPr="006B4035" w:rsidRDefault="001A640C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08"/>
              <w:rPr>
                <w:rFonts w:ascii="Angsana New" w:hAnsi="Angsana New"/>
                <w:sz w:val="30"/>
                <w:szCs w:val="30"/>
              </w:rPr>
            </w:pPr>
            <w:r w:rsidRPr="006B4035"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ตั้งแต่เดือนพฤศจิกายน </w:t>
            </w:r>
            <w:r w:rsidRPr="006B403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496E27" w14:textId="30DF0B48" w:rsidR="000D742B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26,113</w:t>
            </w:r>
          </w:p>
        </w:tc>
        <w:tc>
          <w:tcPr>
            <w:tcW w:w="360" w:type="dxa"/>
          </w:tcPr>
          <w:p w14:paraId="7113C65A" w14:textId="77777777" w:rsidR="000D742B" w:rsidRPr="00351F76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AD5206" w14:textId="3560FDFD" w:rsidR="000D742B" w:rsidRPr="00AE4238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30763C" w14:textId="77777777" w:rsidR="000D742B" w:rsidRPr="00D660EC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034D5A2" w14:textId="65738C98" w:rsidR="000D742B" w:rsidRDefault="000D742B" w:rsidP="000D742B">
            <w:pPr>
              <w:pStyle w:val="30"/>
              <w:tabs>
                <w:tab w:val="clear" w:pos="360"/>
                <w:tab w:val="clear" w:pos="720"/>
                <w:tab w:val="decimal" w:pos="885"/>
              </w:tabs>
              <w:ind w:left="-108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F468D0" w14:textId="77777777" w:rsidR="000D742B" w:rsidRPr="00351F76" w:rsidRDefault="000D742B" w:rsidP="000D742B">
            <w:pPr>
              <w:pStyle w:val="a2"/>
              <w:tabs>
                <w:tab w:val="decimal" w:pos="885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65DFE9" w14:textId="64FCB344" w:rsidR="000D742B" w:rsidRPr="00AE4238" w:rsidRDefault="000D742B" w:rsidP="000D742B">
            <w:pPr>
              <w:pStyle w:val="30"/>
              <w:tabs>
                <w:tab w:val="clear" w:pos="360"/>
                <w:tab w:val="clear" w:pos="720"/>
                <w:tab w:val="decimal" w:pos="885"/>
              </w:tabs>
              <w:ind w:left="-108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D742B" w:rsidRPr="00D660EC" w14:paraId="77D45D61" w14:textId="77777777" w:rsidTr="003D578E">
        <w:trPr>
          <w:cantSplit/>
        </w:trPr>
        <w:tc>
          <w:tcPr>
            <w:tcW w:w="3960" w:type="dxa"/>
          </w:tcPr>
          <w:p w14:paraId="3143C7BE" w14:textId="5CEEC36A" w:rsidR="000D742B" w:rsidRPr="003D578E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57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3D57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52A3DC" w14:textId="541D6CE6" w:rsidR="000D742B" w:rsidRPr="003D578E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578E">
              <w:rPr>
                <w:rFonts w:ascii="Angsana New" w:hAnsi="Angsana New"/>
                <w:b/>
                <w:bCs/>
                <w:sz w:val="30"/>
                <w:szCs w:val="30"/>
              </w:rPr>
              <w:t>3,5</w:t>
            </w:r>
            <w:r w:rsidR="009C4733">
              <w:rPr>
                <w:rFonts w:ascii="Angsana New" w:hAnsi="Angsana New"/>
                <w:b/>
                <w:bCs/>
                <w:sz w:val="30"/>
                <w:szCs w:val="30"/>
              </w:rPr>
              <w:t>13,137</w:t>
            </w:r>
          </w:p>
        </w:tc>
        <w:tc>
          <w:tcPr>
            <w:tcW w:w="360" w:type="dxa"/>
          </w:tcPr>
          <w:p w14:paraId="4D64EE9C" w14:textId="77777777" w:rsidR="000D742B" w:rsidRPr="003D578E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22BFA6" w14:textId="10288B2E" w:rsidR="000D742B" w:rsidRPr="003D578E" w:rsidRDefault="00927DB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3,716,350</w:t>
            </w:r>
          </w:p>
        </w:tc>
        <w:tc>
          <w:tcPr>
            <w:tcW w:w="270" w:type="dxa"/>
          </w:tcPr>
          <w:p w14:paraId="341F0924" w14:textId="77777777" w:rsidR="000D742B" w:rsidRPr="003D578E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5AE68A5" w14:textId="70CA3827" w:rsidR="000D742B" w:rsidRPr="003D578E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578E">
              <w:rPr>
                <w:rFonts w:ascii="Angsana New" w:hAnsi="Angsana New"/>
                <w:b/>
                <w:bCs/>
                <w:sz w:val="30"/>
                <w:szCs w:val="30"/>
              </w:rPr>
              <w:t>2,88</w:t>
            </w:r>
            <w:r w:rsidR="009C4733">
              <w:rPr>
                <w:rFonts w:ascii="Angsana New" w:hAnsi="Angsana New"/>
                <w:b/>
                <w:bCs/>
                <w:sz w:val="30"/>
                <w:szCs w:val="30"/>
              </w:rPr>
              <w:t>1,007</w:t>
            </w:r>
          </w:p>
        </w:tc>
        <w:tc>
          <w:tcPr>
            <w:tcW w:w="270" w:type="dxa"/>
          </w:tcPr>
          <w:p w14:paraId="2EF14F1E" w14:textId="77777777" w:rsidR="000D742B" w:rsidRPr="003D578E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A750F2E" w14:textId="5F0D5F16" w:rsidR="000D742B" w:rsidRPr="003D578E" w:rsidRDefault="000D742B" w:rsidP="000D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578E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927DBB">
              <w:rPr>
                <w:rFonts w:ascii="Angsana New" w:hAnsi="Angsana New"/>
                <w:b/>
                <w:bCs/>
                <w:sz w:val="30"/>
                <w:szCs w:val="30"/>
              </w:rPr>
              <w:t>945,76</w:t>
            </w:r>
            <w:r w:rsidR="009C473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4118D94A" w14:textId="77777777" w:rsidR="0001248A" w:rsidRDefault="0001248A" w:rsidP="00FD7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E25D4E7" w14:textId="03B49084" w:rsidR="008A6302" w:rsidRPr="00D660EC" w:rsidRDefault="00397CA8" w:rsidP="00FD7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16"/>
          <w:szCs w:val="16"/>
        </w:rPr>
      </w:pPr>
      <w:r w:rsidRPr="00AE4238">
        <w:rPr>
          <w:rFonts w:ascii="Angsana New" w:hAnsi="Angsana New"/>
          <w:spacing w:val="-2"/>
          <w:sz w:val="30"/>
          <w:szCs w:val="30"/>
          <w:cs/>
        </w:rPr>
        <w:t>ภายใต้สัญญาเงินกู้กลุ่มบริษัทและบริษัทต้องปฏิบัติตามเงื่อนไขทางการเงินบางประการตามที่ระบุในสัญญา เช่น</w:t>
      </w:r>
      <w:r w:rsidR="00FD7219" w:rsidRPr="00AE4238">
        <w:rPr>
          <w:rFonts w:ascii="Angsana New" w:hAnsi="Angsana New"/>
          <w:spacing w:val="-2"/>
          <w:sz w:val="30"/>
          <w:szCs w:val="30"/>
          <w:cs/>
        </w:rPr>
        <w:t xml:space="preserve">   </w:t>
      </w:r>
      <w:r w:rsidRPr="00AE423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E4238">
        <w:rPr>
          <w:rFonts w:ascii="Angsana New" w:hAnsi="Angsana New"/>
          <w:spacing w:val="-6"/>
          <w:sz w:val="30"/>
          <w:szCs w:val="30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 เป็นต้น</w:t>
      </w:r>
    </w:p>
    <w:p w14:paraId="4866FFE5" w14:textId="58951C07" w:rsidR="00EB5DC3" w:rsidRDefault="00EB5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3273D407" w14:textId="77777777" w:rsidR="0064263D" w:rsidRPr="00D660EC" w:rsidRDefault="0064263D" w:rsidP="004A75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</w:t>
      </w:r>
    </w:p>
    <w:p w14:paraId="2099D03C" w14:textId="77777777" w:rsidR="0064263D" w:rsidRPr="006E18B5" w:rsidRDefault="0064263D" w:rsidP="006E18B5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7D65068" w14:textId="34B8EC01" w:rsidR="0064263D" w:rsidRDefault="0064263D" w:rsidP="004A75EB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หนี้สินตามสัญญาเช่า ณ วันที่ </w:t>
      </w:r>
      <w:r w:rsidR="002C42F5" w:rsidRPr="00AE4238">
        <w:rPr>
          <w:rFonts w:ascii="Angsana New" w:hAnsi="Angsana New"/>
          <w:sz w:val="30"/>
          <w:szCs w:val="30"/>
        </w:rPr>
        <w:t>31</w:t>
      </w:r>
      <w:r w:rsidRPr="00AE4238">
        <w:rPr>
          <w:rFonts w:ascii="Angsana New" w:hAnsi="Angsana New"/>
          <w:sz w:val="30"/>
          <w:szCs w:val="30"/>
        </w:rPr>
        <w:t xml:space="preserve"> </w:t>
      </w:r>
      <w:r w:rsidRPr="00AE4238">
        <w:rPr>
          <w:rFonts w:ascii="Angsana New" w:hAnsi="Angsana New"/>
          <w:sz w:val="30"/>
          <w:szCs w:val="30"/>
          <w:cs/>
        </w:rPr>
        <w:t xml:space="preserve">ธันวาคม </w:t>
      </w:r>
      <w:r w:rsidR="00312D16">
        <w:rPr>
          <w:rFonts w:ascii="Angsana New" w:hAnsi="Angsana New"/>
          <w:sz w:val="30"/>
          <w:szCs w:val="30"/>
        </w:rPr>
        <w:t xml:space="preserve">2562 </w:t>
      </w:r>
      <w:r w:rsidRPr="00AE4238">
        <w:rPr>
          <w:rFonts w:ascii="Angsana New" w:hAnsi="Angsana New"/>
          <w:sz w:val="30"/>
          <w:szCs w:val="30"/>
          <w:cs/>
        </w:rPr>
        <w:t xml:space="preserve">มีรายละเอียดดังนี้ </w:t>
      </w:r>
    </w:p>
    <w:p w14:paraId="03D791FB" w14:textId="77777777" w:rsidR="00BC5B2F" w:rsidRPr="006E18B5" w:rsidRDefault="00BC5B2F" w:rsidP="004A75EB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81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49"/>
        <w:gridCol w:w="1080"/>
        <w:gridCol w:w="270"/>
        <w:gridCol w:w="900"/>
        <w:gridCol w:w="270"/>
        <w:gridCol w:w="1080"/>
        <w:gridCol w:w="270"/>
        <w:gridCol w:w="1170"/>
        <w:gridCol w:w="270"/>
        <w:gridCol w:w="900"/>
        <w:gridCol w:w="41"/>
        <w:gridCol w:w="229"/>
        <w:gridCol w:w="7"/>
        <w:gridCol w:w="1072"/>
        <w:gridCol w:w="7"/>
      </w:tblGrid>
      <w:tr w:rsidR="00110FEA" w:rsidRPr="00080CC5" w14:paraId="410EA2F0" w14:textId="77777777" w:rsidTr="006F295F">
        <w:trPr>
          <w:gridAfter w:val="1"/>
          <w:wAfter w:w="7" w:type="dxa"/>
        </w:trPr>
        <w:tc>
          <w:tcPr>
            <w:tcW w:w="2249" w:type="dxa"/>
          </w:tcPr>
          <w:p w14:paraId="7AEAA38B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6910FBF" w14:textId="40D64C29" w:rsidR="00110FEA" w:rsidRPr="00971B89" w:rsidRDefault="00971B89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B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615DCCA" w14:textId="77777777" w:rsidR="00110FEA" w:rsidRPr="00080CC5" w:rsidRDefault="00110FEA" w:rsidP="00110FEA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68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FC41963" w14:textId="7332AF37" w:rsidR="00110FEA" w:rsidRPr="00971B89" w:rsidRDefault="00971B89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B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0FEA" w:rsidRPr="00080CC5" w14:paraId="31D59FA4" w14:textId="77777777" w:rsidTr="006F295F">
        <w:trPr>
          <w:gridAfter w:val="1"/>
          <w:wAfter w:w="7" w:type="dxa"/>
        </w:trPr>
        <w:tc>
          <w:tcPr>
            <w:tcW w:w="2249" w:type="dxa"/>
            <w:shd w:val="clear" w:color="auto" w:fill="auto"/>
          </w:tcPr>
          <w:p w14:paraId="698D9EF6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183208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467F9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559A17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054E01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8E5A8D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1C349310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FA9D5D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73B660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28668D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F31BB9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77B3C48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0DC47937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456AEB67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110FEA" w:rsidRPr="00D660EC" w14:paraId="05EB0DBA" w14:textId="77777777" w:rsidTr="006F295F">
        <w:trPr>
          <w:gridAfter w:val="1"/>
          <w:wAfter w:w="7" w:type="dxa"/>
        </w:trPr>
        <w:tc>
          <w:tcPr>
            <w:tcW w:w="2249" w:type="dxa"/>
          </w:tcPr>
          <w:p w14:paraId="6B5A2C85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9" w:type="dxa"/>
            <w:gridSpan w:val="13"/>
          </w:tcPr>
          <w:p w14:paraId="7D6AD144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71B89" w:rsidRPr="00D660EC" w14:paraId="7FBD49FB" w14:textId="77777777" w:rsidTr="006F295F">
        <w:tc>
          <w:tcPr>
            <w:tcW w:w="2249" w:type="dxa"/>
          </w:tcPr>
          <w:p w14:paraId="257A3AF7" w14:textId="77777777" w:rsidR="00971B89" w:rsidRPr="00D660EC" w:rsidRDefault="00971B89" w:rsidP="00971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7B4AD64D" w14:textId="77777777" w:rsidR="00971B89" w:rsidRDefault="00971B89" w:rsidP="00971B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D34D784" w14:textId="7677214D" w:rsidR="00971B89" w:rsidRPr="00AE4238" w:rsidRDefault="00F225C8" w:rsidP="00971B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59,839</w:t>
            </w:r>
          </w:p>
        </w:tc>
        <w:tc>
          <w:tcPr>
            <w:tcW w:w="270" w:type="dxa"/>
            <w:shd w:val="clear" w:color="auto" w:fill="auto"/>
          </w:tcPr>
          <w:p w14:paraId="4F3CCF39" w14:textId="77777777" w:rsidR="00971B89" w:rsidRPr="00080CC5" w:rsidRDefault="00971B89" w:rsidP="00971B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AD9A499" w14:textId="77777777" w:rsidR="00971B89" w:rsidRDefault="00971B89" w:rsidP="00971B8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AE6A99A" w14:textId="1B23DBD0" w:rsidR="00971B89" w:rsidRPr="00AE4238" w:rsidRDefault="00971B89" w:rsidP="00971B8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</w:t>
            </w:r>
            <w:r w:rsidR="00F225C8">
              <w:rPr>
                <w:rFonts w:ascii="Angsana New" w:hAnsi="Angsana New"/>
                <w:sz w:val="30"/>
                <w:szCs w:val="30"/>
                <w:lang w:bidi="th-TH"/>
              </w:rPr>
              <w:t>805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E05685D" w14:textId="77777777" w:rsidR="00971B89" w:rsidRPr="00080CC5" w:rsidRDefault="00971B89" w:rsidP="00971B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E2A45A6" w14:textId="77777777" w:rsidR="00971B89" w:rsidRPr="00D660EC" w:rsidRDefault="00971B89" w:rsidP="00971B8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0819586" w14:textId="14CF1F5D" w:rsidR="00971B89" w:rsidRPr="00D660EC" w:rsidRDefault="00B36280" w:rsidP="00971B8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57,034</w:t>
            </w:r>
          </w:p>
        </w:tc>
        <w:tc>
          <w:tcPr>
            <w:tcW w:w="270" w:type="dxa"/>
            <w:shd w:val="clear" w:color="auto" w:fill="auto"/>
          </w:tcPr>
          <w:p w14:paraId="2651F213" w14:textId="77777777" w:rsidR="00971B89" w:rsidRPr="00080CC5" w:rsidRDefault="00971B89" w:rsidP="00971B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FCF9384" w14:textId="77777777" w:rsidR="00971B89" w:rsidRPr="002C42F5" w:rsidRDefault="00971B89" w:rsidP="00971B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4DA5E44" w14:textId="78058EFA" w:rsidR="00971B89" w:rsidRPr="00AE4238" w:rsidRDefault="00971B89" w:rsidP="00971B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F225C8">
              <w:rPr>
                <w:rFonts w:ascii="Angsana New" w:hAnsi="Angsana New"/>
                <w:sz w:val="30"/>
                <w:szCs w:val="30"/>
                <w:lang w:val="en-US" w:bidi="th-TH"/>
              </w:rPr>
              <w:t>0,272</w:t>
            </w:r>
          </w:p>
        </w:tc>
        <w:tc>
          <w:tcPr>
            <w:tcW w:w="270" w:type="dxa"/>
            <w:shd w:val="clear" w:color="auto" w:fill="auto"/>
          </w:tcPr>
          <w:p w14:paraId="285F5183" w14:textId="77777777" w:rsidR="00971B89" w:rsidRPr="00080CC5" w:rsidRDefault="00971B89" w:rsidP="00971B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7F738C69" w14:textId="77777777" w:rsidR="00971B89" w:rsidRPr="00D660EC" w:rsidRDefault="00971B89" w:rsidP="00971B8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72348E7" w14:textId="0C7D595F" w:rsidR="00971B89" w:rsidRPr="00AE4238" w:rsidRDefault="00971B89" w:rsidP="00971B8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225C8">
              <w:rPr>
                <w:rFonts w:ascii="Angsana New" w:hAnsi="Angsana New"/>
                <w:sz w:val="30"/>
                <w:szCs w:val="30"/>
                <w:lang w:val="en-US" w:bidi="th-TH"/>
              </w:rPr>
              <w:t>657</w:t>
            </w: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FB09F9C" w14:textId="77777777" w:rsidR="00971B89" w:rsidRPr="00080CC5" w:rsidRDefault="00971B89" w:rsidP="00971B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gridSpan w:val="2"/>
          </w:tcPr>
          <w:p w14:paraId="05F9A86E" w14:textId="77777777" w:rsidR="00971B89" w:rsidRPr="00D660EC" w:rsidRDefault="00971B89" w:rsidP="00971B8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CA5626A" w14:textId="2646EDF6" w:rsidR="00971B89" w:rsidRPr="00080CC5" w:rsidRDefault="00B36280" w:rsidP="00971B8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39,615</w:t>
            </w:r>
          </w:p>
        </w:tc>
      </w:tr>
      <w:tr w:rsidR="00971B89" w:rsidRPr="00D660EC" w14:paraId="1CEDB568" w14:textId="77777777" w:rsidTr="006F295F">
        <w:tc>
          <w:tcPr>
            <w:tcW w:w="2249" w:type="dxa"/>
          </w:tcPr>
          <w:p w14:paraId="1BCC1B58" w14:textId="77777777" w:rsidR="00971B89" w:rsidRPr="00AE4238" w:rsidRDefault="00971B89" w:rsidP="00971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80" w:type="dxa"/>
            <w:shd w:val="clear" w:color="auto" w:fill="auto"/>
          </w:tcPr>
          <w:p w14:paraId="4DC6E8DA" w14:textId="77777777" w:rsidR="00971B89" w:rsidRDefault="00971B89" w:rsidP="00971B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  <w:p w14:paraId="0041CDDF" w14:textId="6B0A7023" w:rsidR="00971B89" w:rsidRPr="00080CC5" w:rsidRDefault="00F225C8" w:rsidP="00971B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70,580</w:t>
            </w:r>
          </w:p>
        </w:tc>
        <w:tc>
          <w:tcPr>
            <w:tcW w:w="270" w:type="dxa"/>
            <w:shd w:val="clear" w:color="auto" w:fill="auto"/>
          </w:tcPr>
          <w:p w14:paraId="7783A1C0" w14:textId="77777777" w:rsidR="00971B89" w:rsidRPr="00080CC5" w:rsidRDefault="00971B89" w:rsidP="00971B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1B7AE47" w14:textId="77777777" w:rsidR="00971B89" w:rsidRPr="00D660EC" w:rsidRDefault="00971B89" w:rsidP="00971B8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FE1365E" w14:textId="32193D70" w:rsidR="00971B89" w:rsidRPr="00AE4238" w:rsidRDefault="00971B89" w:rsidP="00971B8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225C8">
              <w:rPr>
                <w:rFonts w:ascii="Angsana New" w:hAnsi="Angsana New"/>
                <w:sz w:val="30"/>
                <w:szCs w:val="30"/>
                <w:lang w:val="en-US" w:bidi="th-TH"/>
              </w:rPr>
              <w:t>3,014</w:t>
            </w: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EF8080" w14:textId="77777777" w:rsidR="00971B89" w:rsidRPr="00080CC5" w:rsidRDefault="00971B89" w:rsidP="00971B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00A105" w14:textId="77777777" w:rsidR="00971B89" w:rsidRPr="00D660EC" w:rsidRDefault="00971B89" w:rsidP="00971B8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8218BDC" w14:textId="53979CD5" w:rsidR="00971B89" w:rsidRPr="00080CC5" w:rsidRDefault="00971B89" w:rsidP="00971B8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B36280">
              <w:rPr>
                <w:rFonts w:ascii="Angsana New" w:hAnsi="Angsana New"/>
                <w:sz w:val="30"/>
                <w:szCs w:val="30"/>
                <w:lang w:val="en-US" w:bidi="th-TH"/>
              </w:rPr>
              <w:t>7,566</w:t>
            </w:r>
          </w:p>
        </w:tc>
        <w:tc>
          <w:tcPr>
            <w:tcW w:w="270" w:type="dxa"/>
            <w:shd w:val="clear" w:color="auto" w:fill="auto"/>
          </w:tcPr>
          <w:p w14:paraId="39FF5D33" w14:textId="77777777" w:rsidR="00971B89" w:rsidRPr="00D660EC" w:rsidRDefault="00971B89" w:rsidP="00971B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D98CAD5" w14:textId="77777777" w:rsidR="00971B89" w:rsidRPr="00D660EC" w:rsidRDefault="00971B89" w:rsidP="00971B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01376B3" w14:textId="0B95C0B8" w:rsidR="00971B89" w:rsidRPr="00080CC5" w:rsidRDefault="00F225C8" w:rsidP="00971B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31,264</w:t>
            </w:r>
          </w:p>
        </w:tc>
        <w:tc>
          <w:tcPr>
            <w:tcW w:w="270" w:type="dxa"/>
            <w:shd w:val="clear" w:color="auto" w:fill="auto"/>
          </w:tcPr>
          <w:p w14:paraId="35BD92F6" w14:textId="77777777" w:rsidR="00971B89" w:rsidRPr="00080CC5" w:rsidRDefault="00971B89" w:rsidP="00971B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14BCCDB7" w14:textId="77777777" w:rsidR="00971B89" w:rsidRPr="00D660EC" w:rsidRDefault="00971B89" w:rsidP="00971B8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E86073D" w14:textId="2E76C201" w:rsidR="00971B89" w:rsidRPr="00AE4238" w:rsidRDefault="00971B89" w:rsidP="00971B8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225C8">
              <w:rPr>
                <w:rFonts w:ascii="Angsana New" w:hAnsi="Angsana New"/>
                <w:sz w:val="30"/>
                <w:szCs w:val="30"/>
                <w:lang w:val="en-US" w:bidi="th-TH"/>
              </w:rPr>
              <w:t>457</w:t>
            </w: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6D0A1BA" w14:textId="77777777" w:rsidR="00971B89" w:rsidRPr="00080CC5" w:rsidRDefault="00971B89" w:rsidP="00971B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6209FC8" w14:textId="77777777" w:rsidR="00971B89" w:rsidRPr="00D660EC" w:rsidRDefault="00971B89" w:rsidP="00971B8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27C7DAA" w14:textId="2B11A4A4" w:rsidR="00971B89" w:rsidRPr="00080CC5" w:rsidRDefault="00B36280" w:rsidP="00971B8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30,807</w:t>
            </w:r>
          </w:p>
        </w:tc>
      </w:tr>
      <w:tr w:rsidR="00971B89" w:rsidRPr="00D660EC" w14:paraId="1FEAE7C4" w14:textId="77777777" w:rsidTr="006F295F">
        <w:tc>
          <w:tcPr>
            <w:tcW w:w="2249" w:type="dxa"/>
          </w:tcPr>
          <w:p w14:paraId="665517AB" w14:textId="77777777" w:rsidR="00971B89" w:rsidRPr="00080CC5" w:rsidRDefault="00971B89" w:rsidP="00971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79E07F" w14:textId="3FFD4191" w:rsidR="00971B89" w:rsidRPr="00D660EC" w:rsidRDefault="00971B89" w:rsidP="00971B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130,419</w:t>
            </w:r>
          </w:p>
        </w:tc>
        <w:tc>
          <w:tcPr>
            <w:tcW w:w="270" w:type="dxa"/>
            <w:shd w:val="clear" w:color="auto" w:fill="auto"/>
          </w:tcPr>
          <w:p w14:paraId="03A65F20" w14:textId="77777777" w:rsidR="00971B89" w:rsidRPr="00080CC5" w:rsidRDefault="00971B89" w:rsidP="00971B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C1330" w14:textId="34112940" w:rsidR="00971B89" w:rsidRPr="00AE4238" w:rsidRDefault="00971B89" w:rsidP="00971B8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819)</w:t>
            </w:r>
          </w:p>
        </w:tc>
        <w:tc>
          <w:tcPr>
            <w:tcW w:w="270" w:type="dxa"/>
            <w:shd w:val="clear" w:color="auto" w:fill="auto"/>
          </w:tcPr>
          <w:p w14:paraId="1E98D3A2" w14:textId="77777777" w:rsidR="00971B89" w:rsidRPr="00080CC5" w:rsidRDefault="00971B89" w:rsidP="00971B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BB45B" w14:textId="11683F64" w:rsidR="00971B89" w:rsidRPr="00080CC5" w:rsidRDefault="00971B89" w:rsidP="00971B8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124,600</w:t>
            </w:r>
          </w:p>
        </w:tc>
        <w:tc>
          <w:tcPr>
            <w:tcW w:w="270" w:type="dxa"/>
            <w:shd w:val="clear" w:color="auto" w:fill="auto"/>
          </w:tcPr>
          <w:p w14:paraId="3E430457" w14:textId="77777777" w:rsidR="00971B89" w:rsidRPr="00080CC5" w:rsidRDefault="00971B89" w:rsidP="00971B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0A4C0F" w14:textId="452ABB2E" w:rsidR="00971B89" w:rsidRPr="00D660EC" w:rsidRDefault="00971B89" w:rsidP="00971B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71,536</w:t>
            </w:r>
          </w:p>
        </w:tc>
        <w:tc>
          <w:tcPr>
            <w:tcW w:w="270" w:type="dxa"/>
            <w:shd w:val="clear" w:color="auto" w:fill="auto"/>
          </w:tcPr>
          <w:p w14:paraId="221495BF" w14:textId="77777777" w:rsidR="00971B89" w:rsidRPr="00080CC5" w:rsidRDefault="00971B89" w:rsidP="00971B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C18001" w14:textId="3F1DCBE5" w:rsidR="00971B89" w:rsidRPr="00AE4238" w:rsidRDefault="00971B89" w:rsidP="00971B8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(1,114)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C586202" w14:textId="77777777" w:rsidR="00971B89" w:rsidRPr="00080CC5" w:rsidRDefault="00971B89" w:rsidP="00971B8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B4B0AF" w14:textId="7DC4C75A" w:rsidR="00971B89" w:rsidRPr="00080CC5" w:rsidRDefault="00971B89" w:rsidP="00971B8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70,422</w:t>
            </w:r>
          </w:p>
        </w:tc>
      </w:tr>
    </w:tbl>
    <w:p w14:paraId="11CA1AE7" w14:textId="77777777" w:rsidR="006F295F" w:rsidRPr="00D660EC" w:rsidRDefault="006F295F" w:rsidP="004874F8">
      <w:pPr>
        <w:spacing w:line="240" w:lineRule="auto"/>
        <w:rPr>
          <w:sz w:val="2"/>
          <w:szCs w:val="2"/>
        </w:rPr>
      </w:pPr>
    </w:p>
    <w:p w14:paraId="1176DB73" w14:textId="77777777" w:rsidR="00103667" w:rsidRPr="00D660EC" w:rsidRDefault="00103667" w:rsidP="004874F8">
      <w:pPr>
        <w:spacing w:line="240" w:lineRule="auto"/>
        <w:rPr>
          <w:sz w:val="2"/>
          <w:szCs w:val="2"/>
        </w:rPr>
      </w:pPr>
    </w:p>
    <w:p w14:paraId="17CD81DA" w14:textId="77777777" w:rsidR="00103667" w:rsidRPr="00D660EC" w:rsidRDefault="00103667" w:rsidP="004874F8">
      <w:pPr>
        <w:spacing w:line="240" w:lineRule="auto"/>
        <w:rPr>
          <w:sz w:val="2"/>
          <w:szCs w:val="2"/>
        </w:rPr>
      </w:pPr>
    </w:p>
    <w:p w14:paraId="41FB4F14" w14:textId="77777777" w:rsidR="00103667" w:rsidRPr="00D660EC" w:rsidRDefault="00103667" w:rsidP="004874F8">
      <w:pPr>
        <w:spacing w:line="240" w:lineRule="auto"/>
        <w:rPr>
          <w:sz w:val="2"/>
          <w:szCs w:val="2"/>
        </w:rPr>
      </w:pPr>
    </w:p>
    <w:p w14:paraId="2B15F70C" w14:textId="507E94BF" w:rsidR="004874F8" w:rsidRPr="005737E8" w:rsidRDefault="004874F8" w:rsidP="00573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4B33F8F" w14:textId="577281D3" w:rsidR="00383ABD" w:rsidRPr="00D660EC" w:rsidRDefault="008E36DC" w:rsidP="008A63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E4238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5737E8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AC22D5" w:rsidRPr="00AE4238">
        <w:rPr>
          <w:rFonts w:asciiTheme="majorBidi" w:hAnsiTheme="majorBidi" w:cstheme="majorBidi"/>
          <w:b/>
          <w:bCs/>
          <w:sz w:val="30"/>
          <w:szCs w:val="30"/>
        </w:rPr>
        <w:tab/>
      </w:r>
      <w:r w:rsidR="00AC22D5" w:rsidRPr="00AE4238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เจ้าหนี้อื่น</w:t>
      </w:r>
    </w:p>
    <w:p w14:paraId="6B9A0D44" w14:textId="77777777" w:rsidR="006F295F" w:rsidRPr="00AE4238" w:rsidRDefault="006F295F" w:rsidP="004A75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428"/>
        <w:gridCol w:w="963"/>
        <w:gridCol w:w="297"/>
        <w:gridCol w:w="990"/>
        <w:gridCol w:w="270"/>
        <w:gridCol w:w="990"/>
        <w:gridCol w:w="270"/>
        <w:gridCol w:w="990"/>
      </w:tblGrid>
      <w:tr w:rsidR="00AB4E5E" w:rsidRPr="00D660EC" w14:paraId="35A7991E" w14:textId="77777777" w:rsidTr="00AB4E5E">
        <w:trPr>
          <w:cantSplit/>
          <w:trHeight w:val="352"/>
        </w:trPr>
        <w:tc>
          <w:tcPr>
            <w:tcW w:w="4428" w:type="dxa"/>
          </w:tcPr>
          <w:p w14:paraId="0FFBCC03" w14:textId="77777777" w:rsidR="00AB4E5E" w:rsidRPr="002C42F5" w:rsidRDefault="00AB4E5E" w:rsidP="006F295F">
            <w:pPr>
              <w:pStyle w:val="Heading7"/>
              <w:spacing w:line="380" w:lineRule="exact"/>
              <w:ind w:right="-2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0AA871A9" w14:textId="77777777" w:rsidR="00AB4E5E" w:rsidRPr="002C42F5" w:rsidRDefault="00AB4E5E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117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B1D0C39" w14:textId="77777777" w:rsidR="00AB4E5E" w:rsidRPr="00D660EC" w:rsidRDefault="00AB4E5E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117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46AF0E0" w14:textId="77777777" w:rsidR="00AB4E5E" w:rsidRPr="002C42F5" w:rsidRDefault="00AB4E5E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117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4E5E" w:rsidRPr="00D660EC" w14:paraId="71D11A25" w14:textId="77777777" w:rsidTr="00AB4E5E">
        <w:trPr>
          <w:cantSplit/>
        </w:trPr>
        <w:tc>
          <w:tcPr>
            <w:tcW w:w="4428" w:type="dxa"/>
          </w:tcPr>
          <w:p w14:paraId="79A9E245" w14:textId="77777777" w:rsidR="00AB4E5E" w:rsidRPr="002C42F5" w:rsidRDefault="00AB4E5E" w:rsidP="00AB4E5E">
            <w:pPr>
              <w:pStyle w:val="Heading7"/>
              <w:spacing w:line="380" w:lineRule="exact"/>
              <w:ind w:right="-2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63" w:type="dxa"/>
          </w:tcPr>
          <w:p w14:paraId="79B27612" w14:textId="77777777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97" w:type="dxa"/>
          </w:tcPr>
          <w:p w14:paraId="4E687923" w14:textId="77777777" w:rsidR="00AB4E5E" w:rsidRPr="002C42F5" w:rsidRDefault="00AB4E5E" w:rsidP="00AB4E5E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8FC2370" w14:textId="77777777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BE82C7F" w14:textId="77777777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FFCF71" w14:textId="77777777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4C5EA95" w14:textId="77777777" w:rsidR="00AB4E5E" w:rsidRPr="002C42F5" w:rsidRDefault="00AB4E5E" w:rsidP="00AB4E5E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7C52960" w14:textId="77777777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B4E5E" w:rsidRPr="00D660EC" w14:paraId="3BD5C798" w14:textId="77777777" w:rsidTr="00AB4E5E">
        <w:trPr>
          <w:cantSplit/>
        </w:trPr>
        <w:tc>
          <w:tcPr>
            <w:tcW w:w="4428" w:type="dxa"/>
          </w:tcPr>
          <w:p w14:paraId="7DE4E836" w14:textId="77777777" w:rsidR="00AB4E5E" w:rsidRPr="002C42F5" w:rsidRDefault="00AB4E5E" w:rsidP="00AB4E5E">
            <w:pPr>
              <w:pStyle w:val="Heading7"/>
              <w:spacing w:line="380" w:lineRule="exact"/>
              <w:ind w:right="-2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770" w:type="dxa"/>
            <w:gridSpan w:val="7"/>
          </w:tcPr>
          <w:p w14:paraId="025617A5" w14:textId="77777777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117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B4E5E" w:rsidRPr="00D660EC" w14:paraId="5C9720CA" w14:textId="77777777" w:rsidTr="00AB4E5E">
        <w:trPr>
          <w:cantSplit/>
        </w:trPr>
        <w:tc>
          <w:tcPr>
            <w:tcW w:w="4428" w:type="dxa"/>
          </w:tcPr>
          <w:p w14:paraId="1356E3F9" w14:textId="1B23FE49" w:rsidR="00AB4E5E" w:rsidRPr="00AE4238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63" w:type="dxa"/>
          </w:tcPr>
          <w:p w14:paraId="1949C3C2" w14:textId="77777777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10,575</w:t>
            </w:r>
          </w:p>
        </w:tc>
        <w:tc>
          <w:tcPr>
            <w:tcW w:w="297" w:type="dxa"/>
          </w:tcPr>
          <w:p w14:paraId="3DE7B66E" w14:textId="77777777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4E6257" w14:textId="77777777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270" w:type="dxa"/>
          </w:tcPr>
          <w:p w14:paraId="431F8F47" w14:textId="77777777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C87162" w14:textId="77777777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15,130</w:t>
            </w:r>
          </w:p>
        </w:tc>
        <w:tc>
          <w:tcPr>
            <w:tcW w:w="270" w:type="dxa"/>
          </w:tcPr>
          <w:p w14:paraId="20B2873B" w14:textId="77777777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FAB8F9" w14:textId="77777777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</w:tr>
      <w:tr w:rsidR="00AB4E5E" w:rsidRPr="00D660EC" w14:paraId="717CE2AE" w14:textId="77777777" w:rsidTr="00AB4E5E">
        <w:trPr>
          <w:cantSplit/>
        </w:trPr>
        <w:tc>
          <w:tcPr>
            <w:tcW w:w="4428" w:type="dxa"/>
          </w:tcPr>
          <w:p w14:paraId="765BBF23" w14:textId="77777777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963" w:type="dxa"/>
          </w:tcPr>
          <w:p w14:paraId="4EA681D9" w14:textId="5549B26C" w:rsidR="00AB4E5E" w:rsidRPr="00D660EC" w:rsidRDefault="0036577D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62,400</w:t>
            </w:r>
          </w:p>
        </w:tc>
        <w:tc>
          <w:tcPr>
            <w:tcW w:w="297" w:type="dxa"/>
          </w:tcPr>
          <w:p w14:paraId="64D03EE4" w14:textId="77777777" w:rsidR="00AB4E5E" w:rsidRPr="002C42F5" w:rsidRDefault="00AB4E5E" w:rsidP="00AB4E5E">
            <w:pPr>
              <w:pStyle w:val="a2"/>
              <w:tabs>
                <w:tab w:val="decimal" w:pos="70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990" w:type="dxa"/>
          </w:tcPr>
          <w:p w14:paraId="2409A199" w14:textId="77777777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270" w:type="dxa"/>
          </w:tcPr>
          <w:p w14:paraId="20892C39" w14:textId="77777777" w:rsidR="00AB4E5E" w:rsidRPr="002C42F5" w:rsidRDefault="00AB4E5E" w:rsidP="00AB4E5E">
            <w:pPr>
              <w:pStyle w:val="a2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lightGray"/>
                <w:lang w:val="en-US"/>
              </w:rPr>
            </w:pPr>
          </w:p>
        </w:tc>
        <w:tc>
          <w:tcPr>
            <w:tcW w:w="990" w:type="dxa"/>
          </w:tcPr>
          <w:p w14:paraId="49723EAE" w14:textId="36DE9728" w:rsidR="00AB4E5E" w:rsidRPr="00D660EC" w:rsidRDefault="0036577D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AB4E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14:paraId="3EDB66FD" w14:textId="77777777" w:rsidR="00AB4E5E" w:rsidRPr="002C42F5" w:rsidRDefault="00AB4E5E" w:rsidP="00AB4E5E">
            <w:pPr>
              <w:pStyle w:val="a2"/>
              <w:tabs>
                <w:tab w:val="decimal" w:pos="70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990" w:type="dxa"/>
          </w:tcPr>
          <w:p w14:paraId="020AC038" w14:textId="77777777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</w:tr>
      <w:tr w:rsidR="00AB4E5E" w:rsidRPr="00D660EC" w14:paraId="17E123CC" w14:textId="77777777" w:rsidTr="00AB4E5E">
        <w:trPr>
          <w:cantSplit/>
        </w:trPr>
        <w:tc>
          <w:tcPr>
            <w:tcW w:w="4428" w:type="dxa"/>
          </w:tcPr>
          <w:p w14:paraId="5F113236" w14:textId="77777777" w:rsidR="00AB4E5E" w:rsidRPr="00AE4238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963" w:type="dxa"/>
          </w:tcPr>
          <w:p w14:paraId="31FB6867" w14:textId="77777777" w:rsidR="00AB4E5E" w:rsidRPr="00D660EC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20,101</w:t>
            </w:r>
          </w:p>
        </w:tc>
        <w:tc>
          <w:tcPr>
            <w:tcW w:w="297" w:type="dxa"/>
          </w:tcPr>
          <w:p w14:paraId="14E0F816" w14:textId="77777777" w:rsidR="00AB4E5E" w:rsidRPr="002C42F5" w:rsidRDefault="00AB4E5E" w:rsidP="00AB4E5E">
            <w:pPr>
              <w:pStyle w:val="a2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990" w:type="dxa"/>
          </w:tcPr>
          <w:p w14:paraId="159A0E1B" w14:textId="77777777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  <w:tc>
          <w:tcPr>
            <w:tcW w:w="270" w:type="dxa"/>
          </w:tcPr>
          <w:p w14:paraId="521BD86E" w14:textId="77777777" w:rsidR="00AB4E5E" w:rsidRPr="002C42F5" w:rsidRDefault="00AB4E5E" w:rsidP="00AB4E5E">
            <w:pPr>
              <w:pStyle w:val="a2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lightGray"/>
                <w:lang w:val="en-US"/>
              </w:rPr>
            </w:pPr>
          </w:p>
        </w:tc>
        <w:tc>
          <w:tcPr>
            <w:tcW w:w="990" w:type="dxa"/>
          </w:tcPr>
          <w:p w14:paraId="114ADDC3" w14:textId="77777777" w:rsidR="00AB4E5E" w:rsidRPr="00D660EC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70" w:type="dxa"/>
          </w:tcPr>
          <w:p w14:paraId="002A479A" w14:textId="77777777" w:rsidR="00AB4E5E" w:rsidRPr="002C42F5" w:rsidRDefault="00AB4E5E" w:rsidP="00AB4E5E">
            <w:pPr>
              <w:pStyle w:val="a2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990" w:type="dxa"/>
          </w:tcPr>
          <w:p w14:paraId="7109968A" w14:textId="77777777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B4E5E" w:rsidRPr="00D660EC" w14:paraId="0976A43B" w14:textId="77777777" w:rsidTr="00AB4E5E">
        <w:trPr>
          <w:cantSplit/>
        </w:trPr>
        <w:tc>
          <w:tcPr>
            <w:tcW w:w="4428" w:type="dxa"/>
          </w:tcPr>
          <w:p w14:paraId="33270E1F" w14:textId="77777777" w:rsidR="00AB4E5E" w:rsidRPr="00AE4238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963" w:type="dxa"/>
          </w:tcPr>
          <w:p w14:paraId="7632670F" w14:textId="77777777" w:rsidR="00AB4E5E" w:rsidRPr="00D660EC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20,729</w:t>
            </w:r>
          </w:p>
        </w:tc>
        <w:tc>
          <w:tcPr>
            <w:tcW w:w="297" w:type="dxa"/>
          </w:tcPr>
          <w:p w14:paraId="06A8AA0E" w14:textId="77777777" w:rsidR="00AB4E5E" w:rsidRPr="002C42F5" w:rsidRDefault="00AB4E5E" w:rsidP="00AB4E5E">
            <w:pPr>
              <w:pStyle w:val="a2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990" w:type="dxa"/>
          </w:tcPr>
          <w:p w14:paraId="0F909B74" w14:textId="77777777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70" w:type="dxa"/>
          </w:tcPr>
          <w:p w14:paraId="39A865BE" w14:textId="77777777" w:rsidR="00AB4E5E" w:rsidRPr="002C42F5" w:rsidRDefault="00AB4E5E" w:rsidP="00AB4E5E">
            <w:pPr>
              <w:pStyle w:val="a2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lightGray"/>
                <w:lang w:val="en-US"/>
              </w:rPr>
            </w:pPr>
          </w:p>
        </w:tc>
        <w:tc>
          <w:tcPr>
            <w:tcW w:w="990" w:type="dxa"/>
          </w:tcPr>
          <w:p w14:paraId="0C53F122" w14:textId="77777777" w:rsidR="00AB4E5E" w:rsidRPr="00D660EC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8,639</w:t>
            </w:r>
          </w:p>
        </w:tc>
        <w:tc>
          <w:tcPr>
            <w:tcW w:w="270" w:type="dxa"/>
          </w:tcPr>
          <w:p w14:paraId="0B56674B" w14:textId="77777777" w:rsidR="00AB4E5E" w:rsidRPr="002C42F5" w:rsidRDefault="00AB4E5E" w:rsidP="00AB4E5E">
            <w:pPr>
              <w:pStyle w:val="a2"/>
              <w:tabs>
                <w:tab w:val="decimal" w:pos="70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990" w:type="dxa"/>
          </w:tcPr>
          <w:p w14:paraId="0CC555BB" w14:textId="77777777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</w:tr>
      <w:tr w:rsidR="00AB4E5E" w:rsidRPr="00D660EC" w14:paraId="721B12FB" w14:textId="77777777" w:rsidTr="00AB4E5E">
        <w:trPr>
          <w:cantSplit/>
        </w:trPr>
        <w:tc>
          <w:tcPr>
            <w:tcW w:w="4428" w:type="dxa"/>
          </w:tcPr>
          <w:p w14:paraId="27870EE0" w14:textId="77777777" w:rsidR="00AB4E5E" w:rsidRPr="00AE4238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เจ้าหนี้จากการซื้อสินทรัพย์</w:t>
            </w:r>
          </w:p>
        </w:tc>
        <w:tc>
          <w:tcPr>
            <w:tcW w:w="963" w:type="dxa"/>
          </w:tcPr>
          <w:p w14:paraId="0EB85237" w14:textId="2275A67D" w:rsidR="00AB4E5E" w:rsidRPr="00D660EC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450A6B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297" w:type="dxa"/>
          </w:tcPr>
          <w:p w14:paraId="5036D2C3" w14:textId="77777777" w:rsidR="00AB4E5E" w:rsidRPr="002C42F5" w:rsidRDefault="00AB4E5E" w:rsidP="00AB4E5E">
            <w:pPr>
              <w:pStyle w:val="a2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990" w:type="dxa"/>
          </w:tcPr>
          <w:p w14:paraId="624057F5" w14:textId="77777777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270" w:type="dxa"/>
          </w:tcPr>
          <w:p w14:paraId="597B3907" w14:textId="77777777" w:rsidR="00AB4E5E" w:rsidRPr="002C42F5" w:rsidRDefault="00AB4E5E" w:rsidP="00AB4E5E">
            <w:pPr>
              <w:pStyle w:val="a2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lightGray"/>
                <w:lang w:val="en-US"/>
              </w:rPr>
            </w:pPr>
          </w:p>
        </w:tc>
        <w:tc>
          <w:tcPr>
            <w:tcW w:w="990" w:type="dxa"/>
          </w:tcPr>
          <w:p w14:paraId="6747B861" w14:textId="5413EF8E" w:rsidR="00AB4E5E" w:rsidRPr="00D660EC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50A6B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  <w:tc>
          <w:tcPr>
            <w:tcW w:w="270" w:type="dxa"/>
          </w:tcPr>
          <w:p w14:paraId="45793E39" w14:textId="77777777" w:rsidR="00AB4E5E" w:rsidRPr="002C42F5" w:rsidRDefault="00AB4E5E" w:rsidP="00AB4E5E">
            <w:pPr>
              <w:pStyle w:val="a2"/>
              <w:tabs>
                <w:tab w:val="decimal" w:pos="70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990" w:type="dxa"/>
          </w:tcPr>
          <w:p w14:paraId="5754FA81" w14:textId="77777777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</w:tr>
      <w:tr w:rsidR="00AB4E5E" w:rsidRPr="00D660EC" w14:paraId="30D4B7EE" w14:textId="77777777" w:rsidTr="00AB4E5E">
        <w:trPr>
          <w:cantSplit/>
        </w:trPr>
        <w:tc>
          <w:tcPr>
            <w:tcW w:w="4428" w:type="dxa"/>
          </w:tcPr>
          <w:p w14:paraId="13B42B83" w14:textId="77777777" w:rsidR="00AB4E5E" w:rsidRPr="00AE4238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25F1055" w14:textId="3DD24F38" w:rsidR="00AB4E5E" w:rsidRPr="00D660EC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450A6B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297" w:type="dxa"/>
          </w:tcPr>
          <w:p w14:paraId="24026779" w14:textId="77777777" w:rsidR="00AB4E5E" w:rsidRPr="002C42F5" w:rsidRDefault="00AB4E5E" w:rsidP="00AB4E5E">
            <w:pPr>
              <w:pStyle w:val="a2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48483B" w14:textId="2CB24D03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D585E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6F07A68B" w14:textId="77777777" w:rsidR="00AB4E5E" w:rsidRPr="002C42F5" w:rsidRDefault="00AB4E5E" w:rsidP="00AB4E5E">
            <w:pPr>
              <w:pStyle w:val="a2"/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lightGray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8D1BA8" w14:textId="05752C81" w:rsidR="00AB4E5E" w:rsidRPr="00D660EC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450A6B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270" w:type="dxa"/>
          </w:tcPr>
          <w:p w14:paraId="276ACAEF" w14:textId="77777777" w:rsidR="00AB4E5E" w:rsidRPr="002C42F5" w:rsidRDefault="00AB4E5E" w:rsidP="00AB4E5E">
            <w:pPr>
              <w:pStyle w:val="a2"/>
              <w:tabs>
                <w:tab w:val="decimal" w:pos="70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F7F091" w14:textId="77777777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D660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  <w:tr w:rsidR="00AB4E5E" w:rsidRPr="00D660EC" w14:paraId="6910BB26" w14:textId="77777777" w:rsidTr="00AB4E5E">
        <w:trPr>
          <w:cantSplit/>
          <w:trHeight w:val="272"/>
        </w:trPr>
        <w:tc>
          <w:tcPr>
            <w:tcW w:w="4428" w:type="dxa"/>
          </w:tcPr>
          <w:p w14:paraId="6BA0E359" w14:textId="77777777" w:rsidR="00AB4E5E" w:rsidRPr="00AE4238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02939031" w14:textId="5408C9F1" w:rsidR="00AB4E5E" w:rsidRPr="00D660EC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657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657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="001167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97" w:type="dxa"/>
          </w:tcPr>
          <w:p w14:paraId="720F6457" w14:textId="77777777" w:rsidR="00AB4E5E" w:rsidRPr="002C42F5" w:rsidRDefault="00AB4E5E" w:rsidP="00AB4E5E">
            <w:pPr>
              <w:pStyle w:val="a2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8954D1" w14:textId="77777777" w:rsidR="00AB4E5E" w:rsidRPr="002C42F5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  <w:r w:rsidRPr="00D66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</w:t>
            </w:r>
          </w:p>
        </w:tc>
        <w:tc>
          <w:tcPr>
            <w:tcW w:w="270" w:type="dxa"/>
          </w:tcPr>
          <w:p w14:paraId="5687C664" w14:textId="77777777" w:rsidR="00AB4E5E" w:rsidRPr="002C42F5" w:rsidRDefault="00AB4E5E" w:rsidP="00AB4E5E">
            <w:pPr>
              <w:pStyle w:val="a2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D2DCD2" w14:textId="0E785CF4" w:rsidR="00AB4E5E" w:rsidRPr="00D660EC" w:rsidRDefault="0036577D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74,886</w:t>
            </w:r>
          </w:p>
        </w:tc>
        <w:tc>
          <w:tcPr>
            <w:tcW w:w="270" w:type="dxa"/>
          </w:tcPr>
          <w:p w14:paraId="016E2CC0" w14:textId="77777777" w:rsidR="00AB4E5E" w:rsidRPr="002C42F5" w:rsidRDefault="00AB4E5E" w:rsidP="00AB4E5E">
            <w:pPr>
              <w:pStyle w:val="a2"/>
              <w:tabs>
                <w:tab w:val="decimal" w:pos="702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B767A9" w14:textId="77777777" w:rsidR="00AB4E5E" w:rsidRPr="00D660EC" w:rsidRDefault="00AB4E5E" w:rsidP="00AB4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66,444</w:t>
            </w:r>
          </w:p>
        </w:tc>
      </w:tr>
    </w:tbl>
    <w:p w14:paraId="41E896D1" w14:textId="77777777" w:rsidR="00270B79" w:rsidRDefault="00270B79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2EEACFD" w14:textId="77777777" w:rsidR="00DE1B49" w:rsidRDefault="00DE1B49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96F3050" w14:textId="6A812796" w:rsidR="00F84D0B" w:rsidRPr="00D660EC" w:rsidRDefault="00D16C78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AE423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768E7">
        <w:rPr>
          <w:rFonts w:ascii="Angsana New" w:hAnsi="Angsana New"/>
          <w:b/>
          <w:bCs/>
          <w:sz w:val="30"/>
          <w:szCs w:val="30"/>
        </w:rPr>
        <w:t>6</w:t>
      </w:r>
      <w:r w:rsidR="00F84D0B" w:rsidRPr="00AE4238">
        <w:rPr>
          <w:rFonts w:ascii="Angsana New" w:hAnsi="Angsana New"/>
          <w:b/>
          <w:bCs/>
          <w:sz w:val="30"/>
          <w:szCs w:val="30"/>
        </w:rPr>
        <w:tab/>
      </w:r>
      <w:r w:rsidR="00F84D0B" w:rsidRPr="00AE4238">
        <w:rPr>
          <w:rFonts w:ascii="Angsana New" w:hAnsi="Angsana New"/>
          <w:b/>
          <w:bCs/>
          <w:sz w:val="30"/>
          <w:szCs w:val="30"/>
          <w:cs/>
        </w:rPr>
        <w:t xml:space="preserve">ภาระผูกพันของผลประโยชน์พนักงาน </w:t>
      </w:r>
    </w:p>
    <w:p w14:paraId="699D5510" w14:textId="77777777" w:rsidR="006F295F" w:rsidRPr="00D660EC" w:rsidRDefault="006F295F" w:rsidP="00270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2"/>
          <w:szCs w:val="12"/>
        </w:rPr>
      </w:pPr>
    </w:p>
    <w:p w14:paraId="53D52525" w14:textId="77777777" w:rsidR="00F84D0B" w:rsidRPr="00D660EC" w:rsidRDefault="00F84D0B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32FEF095" w14:textId="77777777" w:rsidR="006F295F" w:rsidRPr="00D660EC" w:rsidRDefault="006F295F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tbl>
      <w:tblPr>
        <w:tblW w:w="9243" w:type="dxa"/>
        <w:tblInd w:w="477" w:type="dxa"/>
        <w:tblLook w:val="01E0" w:firstRow="1" w:lastRow="1" w:firstColumn="1" w:lastColumn="1" w:noHBand="0" w:noVBand="0"/>
      </w:tblPr>
      <w:tblGrid>
        <w:gridCol w:w="4030"/>
        <w:gridCol w:w="1111"/>
        <w:gridCol w:w="235"/>
        <w:gridCol w:w="1111"/>
        <w:gridCol w:w="267"/>
        <w:gridCol w:w="1111"/>
        <w:gridCol w:w="267"/>
        <w:gridCol w:w="1111"/>
      </w:tblGrid>
      <w:tr w:rsidR="00F84D0B" w:rsidRPr="00080CC5" w14:paraId="69CDD1C4" w14:textId="77777777" w:rsidTr="002C42F5">
        <w:tc>
          <w:tcPr>
            <w:tcW w:w="4030" w:type="dxa"/>
          </w:tcPr>
          <w:p w14:paraId="79604C6E" w14:textId="77777777" w:rsidR="00F84D0B" w:rsidRPr="00D660EC" w:rsidRDefault="00F84D0B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14:paraId="7E612306" w14:textId="77777777" w:rsidR="00F84D0B" w:rsidRPr="00080CC5" w:rsidRDefault="00F84D0B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7" w:type="dxa"/>
          </w:tcPr>
          <w:p w14:paraId="6F89A22D" w14:textId="77777777" w:rsidR="00F84D0B" w:rsidRPr="00D660EC" w:rsidRDefault="00F84D0B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89" w:type="dxa"/>
            <w:gridSpan w:val="3"/>
          </w:tcPr>
          <w:p w14:paraId="0E1F8213" w14:textId="77777777" w:rsidR="00F84D0B" w:rsidRPr="00080CC5" w:rsidRDefault="00F84D0B" w:rsidP="006F2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10FEA" w:rsidRPr="00080CC5" w14:paraId="37CE324D" w14:textId="77777777" w:rsidTr="002C42F5">
        <w:tc>
          <w:tcPr>
            <w:tcW w:w="4030" w:type="dxa"/>
          </w:tcPr>
          <w:p w14:paraId="17F53541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1" w:type="dxa"/>
          </w:tcPr>
          <w:p w14:paraId="3508CB6A" w14:textId="77777777" w:rsidR="00110FEA" w:rsidRPr="00080CC5" w:rsidRDefault="002C42F5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5" w:type="dxa"/>
          </w:tcPr>
          <w:p w14:paraId="2D708251" w14:textId="77777777" w:rsidR="00110FEA" w:rsidRPr="00080CC5" w:rsidRDefault="00110FEA" w:rsidP="00110FEA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14:paraId="50442AFA" w14:textId="77777777" w:rsidR="00110FEA" w:rsidRPr="00080CC5" w:rsidRDefault="002C42F5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7" w:type="dxa"/>
          </w:tcPr>
          <w:p w14:paraId="62319295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2D14F33" w14:textId="77777777" w:rsidR="00110FEA" w:rsidRPr="00080CC5" w:rsidRDefault="002C42F5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7" w:type="dxa"/>
          </w:tcPr>
          <w:p w14:paraId="52D80EAC" w14:textId="77777777" w:rsidR="00110FEA" w:rsidRPr="00080CC5" w:rsidRDefault="00110FEA" w:rsidP="00110FEA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1" w:type="dxa"/>
          </w:tcPr>
          <w:p w14:paraId="45B7D0B3" w14:textId="77777777" w:rsidR="00110FEA" w:rsidRPr="00080CC5" w:rsidRDefault="002C42F5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10FEA" w:rsidRPr="00D660EC" w14:paraId="4EB3AF58" w14:textId="77777777" w:rsidTr="002C42F5">
        <w:tc>
          <w:tcPr>
            <w:tcW w:w="4030" w:type="dxa"/>
          </w:tcPr>
          <w:p w14:paraId="7C6C948D" w14:textId="77777777" w:rsidR="00110FEA" w:rsidRPr="00D660EC" w:rsidRDefault="00110FEA" w:rsidP="00110FEA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3" w:type="dxa"/>
            <w:gridSpan w:val="7"/>
          </w:tcPr>
          <w:p w14:paraId="6C8BEA98" w14:textId="77777777" w:rsidR="00110FEA" w:rsidRPr="00080CC5" w:rsidRDefault="00110FEA" w:rsidP="00110FEA">
            <w:pPr>
              <w:pStyle w:val="acctfourfigures"/>
              <w:tabs>
                <w:tab w:val="clear" w:pos="765"/>
              </w:tabs>
              <w:spacing w:line="380" w:lineRule="exact"/>
              <w:ind w:left="-79" w:right="-4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E4238"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  <w:t>(</w:t>
            </w:r>
            <w:r w:rsidRPr="00AE423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110FEA" w:rsidRPr="00080CC5" w14:paraId="79B6BEC3" w14:textId="77777777" w:rsidTr="002C42F5">
        <w:tc>
          <w:tcPr>
            <w:tcW w:w="4030" w:type="dxa"/>
          </w:tcPr>
          <w:p w14:paraId="5E5AB2FC" w14:textId="77777777" w:rsidR="00110FEA" w:rsidRPr="00AE4238" w:rsidRDefault="00110FEA" w:rsidP="00110FEA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ภาระผูกพันของผลประโยชน์พนักงาน</w:t>
            </w:r>
          </w:p>
        </w:tc>
        <w:tc>
          <w:tcPr>
            <w:tcW w:w="1111" w:type="dxa"/>
            <w:shd w:val="clear" w:color="auto" w:fill="auto"/>
          </w:tcPr>
          <w:p w14:paraId="58915C97" w14:textId="77777777" w:rsidR="00110FEA" w:rsidRPr="00080CC5" w:rsidRDefault="00110FEA" w:rsidP="00110FEA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5B99EE09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B4DBFAA" w14:textId="77777777" w:rsidR="00110FEA" w:rsidRPr="00080CC5" w:rsidRDefault="00110FEA" w:rsidP="00110FE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14:paraId="30BEA1EB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14:paraId="1C5680F3" w14:textId="77777777" w:rsidR="00110FEA" w:rsidRPr="00AE4238" w:rsidRDefault="00110FEA" w:rsidP="00110F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7" w:type="dxa"/>
          </w:tcPr>
          <w:p w14:paraId="3D9DB62E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14:paraId="6662DC9F" w14:textId="77777777" w:rsidR="00110FEA" w:rsidRPr="00080CC5" w:rsidRDefault="00110FEA" w:rsidP="00110FE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C42F5" w:rsidRPr="00080CC5" w14:paraId="720F4D94" w14:textId="77777777" w:rsidTr="002C42F5">
        <w:tc>
          <w:tcPr>
            <w:tcW w:w="4030" w:type="dxa"/>
          </w:tcPr>
          <w:p w14:paraId="72C13A78" w14:textId="77777777" w:rsidR="002C42F5" w:rsidRPr="00080CC5" w:rsidRDefault="002C42F5" w:rsidP="002C42F5">
            <w:pPr>
              <w:spacing w:line="240" w:lineRule="auto"/>
              <w:ind w:left="342" w:right="-45" w:hanging="342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ณ วันที่ </w:t>
            </w:r>
            <w:r w:rsidRPr="00AE423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1" w:type="dxa"/>
            <w:shd w:val="clear" w:color="auto" w:fill="auto"/>
          </w:tcPr>
          <w:p w14:paraId="79ED02B4" w14:textId="20EC45B7" w:rsidR="002C42F5" w:rsidRPr="00080CC5" w:rsidRDefault="00823DC4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13,262</w:t>
            </w:r>
          </w:p>
        </w:tc>
        <w:tc>
          <w:tcPr>
            <w:tcW w:w="235" w:type="dxa"/>
          </w:tcPr>
          <w:p w14:paraId="148DB000" w14:textId="77777777" w:rsidR="002C42F5" w:rsidRPr="00080CC5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1AA5A62D" w14:textId="77777777" w:rsidR="002C42F5" w:rsidRPr="00080CC5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D660E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881</w:t>
            </w:r>
          </w:p>
        </w:tc>
        <w:tc>
          <w:tcPr>
            <w:tcW w:w="267" w:type="dxa"/>
          </w:tcPr>
          <w:p w14:paraId="5FE4CC56" w14:textId="77777777" w:rsidR="002C42F5" w:rsidRPr="00080CC5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677FDDBA" w14:textId="63877C17" w:rsidR="002C42F5" w:rsidRPr="00080CC5" w:rsidRDefault="00823DC4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13,262</w:t>
            </w:r>
          </w:p>
        </w:tc>
        <w:tc>
          <w:tcPr>
            <w:tcW w:w="267" w:type="dxa"/>
          </w:tcPr>
          <w:p w14:paraId="2F6A0449" w14:textId="77777777" w:rsidR="002C42F5" w:rsidRPr="00080CC5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11332496" w14:textId="77777777" w:rsidR="002C42F5" w:rsidRPr="00080CC5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D660E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881</w:t>
            </w:r>
          </w:p>
        </w:tc>
      </w:tr>
      <w:tr w:rsidR="002C42F5" w:rsidRPr="00D660EC" w14:paraId="7E2A1CBF" w14:textId="77777777" w:rsidTr="002C42F5">
        <w:trPr>
          <w:trHeight w:val="101"/>
        </w:trPr>
        <w:tc>
          <w:tcPr>
            <w:tcW w:w="4030" w:type="dxa"/>
          </w:tcPr>
          <w:p w14:paraId="502024B8" w14:textId="77777777" w:rsidR="002C42F5" w:rsidRPr="00926565" w:rsidRDefault="002C42F5" w:rsidP="002C42F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1" w:type="dxa"/>
            <w:shd w:val="clear" w:color="auto" w:fill="auto"/>
          </w:tcPr>
          <w:p w14:paraId="7C2D8DB8" w14:textId="77777777" w:rsidR="002C42F5" w:rsidRPr="00926565" w:rsidRDefault="002C42F5" w:rsidP="002C42F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5" w:type="dxa"/>
          </w:tcPr>
          <w:p w14:paraId="7AA2B4BD" w14:textId="77777777" w:rsidR="002C42F5" w:rsidRPr="00926565" w:rsidRDefault="002C42F5" w:rsidP="002C42F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1" w:type="dxa"/>
            <w:shd w:val="clear" w:color="auto" w:fill="auto"/>
          </w:tcPr>
          <w:p w14:paraId="4EFCC240" w14:textId="77777777" w:rsidR="002C42F5" w:rsidRPr="00926565" w:rsidRDefault="002C42F5" w:rsidP="002C42F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7" w:type="dxa"/>
          </w:tcPr>
          <w:p w14:paraId="51B4FA60" w14:textId="77777777" w:rsidR="002C42F5" w:rsidRPr="00926565" w:rsidRDefault="002C42F5" w:rsidP="002C42F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1" w:type="dxa"/>
          </w:tcPr>
          <w:p w14:paraId="26F608A6" w14:textId="77777777" w:rsidR="002C42F5" w:rsidRPr="00926565" w:rsidRDefault="002C42F5" w:rsidP="002C42F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7" w:type="dxa"/>
          </w:tcPr>
          <w:p w14:paraId="47B67EA1" w14:textId="77777777" w:rsidR="002C42F5" w:rsidRPr="00926565" w:rsidRDefault="002C42F5" w:rsidP="002C42F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11" w:type="dxa"/>
          </w:tcPr>
          <w:p w14:paraId="3F24B46A" w14:textId="77777777" w:rsidR="002C42F5" w:rsidRPr="00926565" w:rsidRDefault="002C42F5" w:rsidP="002C42F5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C42F5" w:rsidRPr="00D660EC" w14:paraId="2704B267" w14:textId="77777777" w:rsidTr="002C42F5">
        <w:tc>
          <w:tcPr>
            <w:tcW w:w="4030" w:type="dxa"/>
          </w:tcPr>
          <w:p w14:paraId="309DCE36" w14:textId="77777777" w:rsidR="002C42F5" w:rsidRPr="00080CC5" w:rsidRDefault="002C42F5" w:rsidP="002C42F5">
            <w:pPr>
              <w:spacing w:line="240" w:lineRule="auto"/>
              <w:ind w:left="342" w:right="-45" w:hanging="342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11" w:type="dxa"/>
            <w:shd w:val="clear" w:color="auto" w:fill="auto"/>
          </w:tcPr>
          <w:p w14:paraId="30FCCD27" w14:textId="77777777" w:rsidR="002C42F5" w:rsidRPr="00080CC5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6D571B58" w14:textId="77777777" w:rsidR="002C42F5" w:rsidRPr="00080CC5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1C0F86D" w14:textId="77777777" w:rsidR="002C42F5" w:rsidRPr="00080CC5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2307585F" w14:textId="77777777" w:rsidR="002C42F5" w:rsidRPr="00080CC5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6BD60821" w14:textId="77777777" w:rsidR="002C42F5" w:rsidRPr="00080CC5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0D02CF1B" w14:textId="77777777" w:rsidR="002C42F5" w:rsidRPr="00080CC5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FCFEEB0" w14:textId="77777777" w:rsidR="002C42F5" w:rsidRPr="00080CC5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C42F5" w:rsidRPr="00D660EC" w14:paraId="29E1F439" w14:textId="77777777" w:rsidTr="002C42F5">
        <w:trPr>
          <w:trHeight w:val="308"/>
        </w:trPr>
        <w:tc>
          <w:tcPr>
            <w:tcW w:w="4030" w:type="dxa"/>
          </w:tcPr>
          <w:p w14:paraId="7A3CD26F" w14:textId="77777777" w:rsidR="002C42F5" w:rsidRPr="00080CC5" w:rsidRDefault="002C42F5" w:rsidP="002C42F5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111" w:type="dxa"/>
            <w:shd w:val="clear" w:color="auto" w:fill="auto"/>
          </w:tcPr>
          <w:p w14:paraId="0A61F54C" w14:textId="79798584" w:rsidR="002C42F5" w:rsidRPr="00080CC5" w:rsidRDefault="00823DC4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1A07D1">
              <w:rPr>
                <w:rFonts w:ascii="Angsana New" w:hAnsi="Angsana New"/>
                <w:sz w:val="30"/>
                <w:szCs w:val="30"/>
                <w:lang w:val="en-US" w:bidi="th-TH"/>
              </w:rPr>
              <w:t>763</w:t>
            </w:r>
          </w:p>
        </w:tc>
        <w:tc>
          <w:tcPr>
            <w:tcW w:w="235" w:type="dxa"/>
          </w:tcPr>
          <w:p w14:paraId="6B0C1995" w14:textId="77777777" w:rsidR="002C42F5" w:rsidRPr="00080CC5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A3E5314" w14:textId="77777777" w:rsidR="002C42F5" w:rsidRPr="00D660EC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4,762</w:t>
            </w:r>
          </w:p>
        </w:tc>
        <w:tc>
          <w:tcPr>
            <w:tcW w:w="267" w:type="dxa"/>
          </w:tcPr>
          <w:p w14:paraId="5405FA1C" w14:textId="77777777" w:rsidR="002C42F5" w:rsidRPr="00080CC5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1" w:type="dxa"/>
          </w:tcPr>
          <w:p w14:paraId="0458E7D5" w14:textId="64695063" w:rsidR="002C42F5" w:rsidRPr="00080CC5" w:rsidRDefault="00823DC4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1A07D1">
              <w:rPr>
                <w:rFonts w:ascii="Angsana New" w:hAnsi="Angsana New"/>
                <w:sz w:val="30"/>
                <w:szCs w:val="30"/>
                <w:lang w:val="en-US" w:bidi="th-TH"/>
              </w:rPr>
              <w:t>763</w:t>
            </w:r>
          </w:p>
        </w:tc>
        <w:tc>
          <w:tcPr>
            <w:tcW w:w="267" w:type="dxa"/>
          </w:tcPr>
          <w:p w14:paraId="61C279D1" w14:textId="77777777" w:rsidR="002C42F5" w:rsidRPr="00080CC5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7CC843E7" w14:textId="77777777" w:rsidR="002C42F5" w:rsidRPr="00080CC5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D660E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762</w:t>
            </w:r>
          </w:p>
        </w:tc>
      </w:tr>
      <w:tr w:rsidR="002C42F5" w:rsidRPr="00D660EC" w14:paraId="7BA1BCE7" w14:textId="77777777" w:rsidTr="002C42F5">
        <w:trPr>
          <w:trHeight w:val="92"/>
        </w:trPr>
        <w:tc>
          <w:tcPr>
            <w:tcW w:w="4030" w:type="dxa"/>
          </w:tcPr>
          <w:p w14:paraId="5C62F98F" w14:textId="77777777" w:rsidR="002C42F5" w:rsidRPr="00AE4238" w:rsidRDefault="002C42F5" w:rsidP="002C42F5">
            <w:pPr>
              <w:pStyle w:val="Caption"/>
              <w:spacing w:line="240" w:lineRule="auto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111" w:type="dxa"/>
            <w:shd w:val="clear" w:color="auto" w:fill="auto"/>
          </w:tcPr>
          <w:p w14:paraId="5C0CCE65" w14:textId="77777777" w:rsidR="002C42F5" w:rsidRPr="000B776A" w:rsidRDefault="002C42F5" w:rsidP="002C42F5">
            <w:pPr>
              <w:pStyle w:val="Caption"/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35" w:type="dxa"/>
          </w:tcPr>
          <w:p w14:paraId="7256E4A9" w14:textId="77777777" w:rsidR="002C42F5" w:rsidRPr="000B776A" w:rsidRDefault="002C42F5" w:rsidP="002C42F5">
            <w:pPr>
              <w:pStyle w:val="Caption"/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11" w:type="dxa"/>
            <w:shd w:val="clear" w:color="auto" w:fill="auto"/>
          </w:tcPr>
          <w:p w14:paraId="0A8F1DC9" w14:textId="77777777" w:rsidR="002C42F5" w:rsidRPr="000B776A" w:rsidRDefault="002C42F5" w:rsidP="002C42F5">
            <w:pPr>
              <w:pStyle w:val="Caption"/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67" w:type="dxa"/>
          </w:tcPr>
          <w:p w14:paraId="2F765B32" w14:textId="77777777" w:rsidR="002C42F5" w:rsidRPr="000B776A" w:rsidRDefault="002C42F5" w:rsidP="002C42F5">
            <w:pPr>
              <w:pStyle w:val="Caption"/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11" w:type="dxa"/>
          </w:tcPr>
          <w:p w14:paraId="6A956953" w14:textId="77777777" w:rsidR="002C42F5" w:rsidRPr="000B776A" w:rsidRDefault="002C42F5" w:rsidP="002C42F5">
            <w:pPr>
              <w:pStyle w:val="Caption"/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267" w:type="dxa"/>
          </w:tcPr>
          <w:p w14:paraId="00F67F08" w14:textId="77777777" w:rsidR="002C42F5" w:rsidRPr="000B776A" w:rsidRDefault="002C42F5" w:rsidP="002C42F5">
            <w:pPr>
              <w:pStyle w:val="Caption"/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11" w:type="dxa"/>
          </w:tcPr>
          <w:p w14:paraId="0B73FC46" w14:textId="77777777" w:rsidR="002C42F5" w:rsidRPr="000B776A" w:rsidRDefault="002C42F5" w:rsidP="002C42F5">
            <w:pPr>
              <w:pStyle w:val="Caption"/>
              <w:spacing w:line="240" w:lineRule="auto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2C42F5" w:rsidRPr="00D660EC" w14:paraId="0974F277" w14:textId="77777777" w:rsidTr="002C42F5">
        <w:tc>
          <w:tcPr>
            <w:tcW w:w="4030" w:type="dxa"/>
          </w:tcPr>
          <w:p w14:paraId="06D8ED75" w14:textId="77777777" w:rsidR="002C42F5" w:rsidRPr="00AE4238" w:rsidRDefault="002C42F5" w:rsidP="002C42F5">
            <w:pPr>
              <w:spacing w:line="240" w:lineRule="auto"/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11" w:type="dxa"/>
            <w:shd w:val="clear" w:color="auto" w:fill="auto"/>
          </w:tcPr>
          <w:p w14:paraId="4B1A6337" w14:textId="77777777" w:rsidR="002C42F5" w:rsidRPr="00080CC5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5" w:type="dxa"/>
          </w:tcPr>
          <w:p w14:paraId="4E5D1A48" w14:textId="77777777" w:rsidR="002C42F5" w:rsidRPr="00D660EC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64C62C2C" w14:textId="77777777" w:rsidR="002C42F5" w:rsidRPr="00080CC5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14:paraId="21998308" w14:textId="77777777" w:rsidR="002C42F5" w:rsidRPr="00080CC5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1" w:type="dxa"/>
          </w:tcPr>
          <w:p w14:paraId="194484BA" w14:textId="77777777" w:rsidR="002C42F5" w:rsidRPr="00080CC5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14:paraId="74A49D99" w14:textId="77777777" w:rsidR="002C42F5" w:rsidRPr="00D660EC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6A3EE21A" w14:textId="77777777" w:rsidR="002C42F5" w:rsidRPr="00080CC5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C42F5" w:rsidRPr="00D660EC" w14:paraId="497AD081" w14:textId="77777777" w:rsidTr="002C42F5">
        <w:tc>
          <w:tcPr>
            <w:tcW w:w="4030" w:type="dxa"/>
          </w:tcPr>
          <w:p w14:paraId="66866BBC" w14:textId="2BECF0D2" w:rsidR="002C42F5" w:rsidRPr="00AE4238" w:rsidRDefault="0011671F" w:rsidP="002C42F5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2C42F5" w:rsidRPr="00AE4238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จากการประมาณการตามหลักการ</w:t>
            </w:r>
            <w:r w:rsidR="002C42F5" w:rsidRPr="00AE4238">
              <w:rPr>
                <w:rFonts w:ascii="Angsana New" w:hAnsi="Angsana New"/>
                <w:sz w:val="30"/>
                <w:szCs w:val="30"/>
                <w:cs/>
              </w:rPr>
              <w:br/>
              <w:t>คณิตศาสตร์ประกันภัยที่รับรู้</w:t>
            </w:r>
          </w:p>
        </w:tc>
        <w:tc>
          <w:tcPr>
            <w:tcW w:w="1111" w:type="dxa"/>
            <w:shd w:val="clear" w:color="auto" w:fill="auto"/>
          </w:tcPr>
          <w:p w14:paraId="0424A30C" w14:textId="77777777" w:rsidR="002C42F5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DE00774" w14:textId="292753FD" w:rsidR="00823DC4" w:rsidRPr="00B646B0" w:rsidRDefault="001A07D1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35" w:type="dxa"/>
          </w:tcPr>
          <w:p w14:paraId="268AC628" w14:textId="77777777" w:rsidR="002C42F5" w:rsidRPr="00D660EC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4E0BE47" w14:textId="77777777" w:rsidR="002C42F5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CF08A27" w14:textId="77777777" w:rsidR="002C42F5" w:rsidRPr="00D660EC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22F0C446" w14:textId="77777777" w:rsidR="002C42F5" w:rsidRPr="00080CC5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1" w:type="dxa"/>
          </w:tcPr>
          <w:p w14:paraId="17B61445" w14:textId="77777777" w:rsidR="002C42F5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9A67D8F" w14:textId="2AA6A25D" w:rsidR="00823DC4" w:rsidRPr="00080CC5" w:rsidRDefault="001A07D1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84</w:t>
            </w:r>
          </w:p>
        </w:tc>
        <w:tc>
          <w:tcPr>
            <w:tcW w:w="267" w:type="dxa"/>
          </w:tcPr>
          <w:p w14:paraId="532B9F67" w14:textId="77777777" w:rsidR="002C42F5" w:rsidRPr="00D660EC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B8F250F" w14:textId="77777777" w:rsidR="002C42F5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D8D86D7" w14:textId="77777777" w:rsidR="002C42F5" w:rsidRPr="00080CC5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2C42F5" w:rsidRPr="00D660EC" w14:paraId="593816B0" w14:textId="77777777" w:rsidTr="002C42F5">
        <w:tc>
          <w:tcPr>
            <w:tcW w:w="4030" w:type="dxa"/>
          </w:tcPr>
          <w:p w14:paraId="079DBC02" w14:textId="77777777" w:rsidR="002C42F5" w:rsidRPr="00AE4238" w:rsidRDefault="002C42F5" w:rsidP="002C42F5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11" w:type="dxa"/>
            <w:shd w:val="clear" w:color="auto" w:fill="auto"/>
          </w:tcPr>
          <w:p w14:paraId="494255B8" w14:textId="77777777" w:rsidR="002C42F5" w:rsidRPr="00080CC5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5" w:type="dxa"/>
          </w:tcPr>
          <w:p w14:paraId="10DF4824" w14:textId="77777777" w:rsidR="002C42F5" w:rsidRPr="00D660EC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60DF4DD1" w14:textId="77777777" w:rsidR="002C42F5" w:rsidRPr="00080CC5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14:paraId="71B9225D" w14:textId="77777777" w:rsidR="002C42F5" w:rsidRPr="00080CC5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1" w:type="dxa"/>
          </w:tcPr>
          <w:p w14:paraId="66684903" w14:textId="77777777" w:rsidR="002C42F5" w:rsidRPr="00080CC5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14:paraId="49C5E26A" w14:textId="77777777" w:rsidR="002C42F5" w:rsidRPr="00D660EC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78BCCAE" w14:textId="77777777" w:rsidR="002C42F5" w:rsidRPr="00080CC5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C42F5" w:rsidRPr="00D660EC" w14:paraId="1472965E" w14:textId="77777777" w:rsidTr="002C42F5">
        <w:tc>
          <w:tcPr>
            <w:tcW w:w="4030" w:type="dxa"/>
          </w:tcPr>
          <w:p w14:paraId="57CB31DB" w14:textId="77777777" w:rsidR="002C42F5" w:rsidRPr="00AE4238" w:rsidRDefault="002C42F5" w:rsidP="002C42F5">
            <w:pPr>
              <w:spacing w:line="240" w:lineRule="auto"/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2944892F" w14:textId="58A40EE7" w:rsidR="002C42F5" w:rsidRPr="00080CC5" w:rsidRDefault="00823DC4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5" w:type="dxa"/>
          </w:tcPr>
          <w:p w14:paraId="454F95C2" w14:textId="77777777" w:rsidR="002C42F5" w:rsidRPr="00080CC5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19310A79" w14:textId="77777777" w:rsidR="002C42F5" w:rsidRPr="00080CC5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(1</w:t>
            </w:r>
            <w:r w:rsidRPr="00D660EC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,</w:t>
            </w:r>
            <w:r w:rsidRPr="00AE423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381)</w:t>
            </w:r>
          </w:p>
        </w:tc>
        <w:tc>
          <w:tcPr>
            <w:tcW w:w="267" w:type="dxa"/>
          </w:tcPr>
          <w:p w14:paraId="096B7304" w14:textId="77777777" w:rsidR="002C42F5" w:rsidRPr="00080CC5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A2816A0" w14:textId="28DC9CBF" w:rsidR="002C42F5" w:rsidRPr="00080CC5" w:rsidRDefault="00823DC4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6EF8DE79" w14:textId="77777777" w:rsidR="002C42F5" w:rsidRPr="00080CC5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C7BCCF4" w14:textId="77777777" w:rsidR="002C42F5" w:rsidRPr="00080CC5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(1</w:t>
            </w:r>
            <w:r w:rsidRPr="00D660EC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,</w:t>
            </w:r>
            <w:r w:rsidRPr="00AE4238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381)</w:t>
            </w:r>
          </w:p>
        </w:tc>
      </w:tr>
      <w:tr w:rsidR="002C42F5" w:rsidRPr="00080CC5" w14:paraId="7DE133AA" w14:textId="77777777" w:rsidTr="002C42F5">
        <w:trPr>
          <w:trHeight w:val="173"/>
        </w:trPr>
        <w:tc>
          <w:tcPr>
            <w:tcW w:w="4030" w:type="dxa"/>
          </w:tcPr>
          <w:p w14:paraId="0AFF52F1" w14:textId="77777777" w:rsidR="002C42F5" w:rsidRPr="00D660EC" w:rsidRDefault="002C42F5" w:rsidP="002C42F5">
            <w:pPr>
              <w:spacing w:line="240" w:lineRule="auto"/>
              <w:ind w:left="342" w:right="-43" w:hanging="342"/>
              <w:rPr>
                <w:rFonts w:ascii="Angsana New" w:hAnsi="Angsana New"/>
                <w:sz w:val="4"/>
                <w:szCs w:val="4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ภาระผูกพันของผลประโยชน์พนักงาน </w:t>
            </w:r>
          </w:p>
        </w:tc>
        <w:tc>
          <w:tcPr>
            <w:tcW w:w="1111" w:type="dxa"/>
            <w:shd w:val="clear" w:color="auto" w:fill="auto"/>
          </w:tcPr>
          <w:p w14:paraId="001DA346" w14:textId="77777777" w:rsidR="002C42F5" w:rsidRPr="00AE4238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bCs/>
                <w:sz w:val="4"/>
                <w:szCs w:val="4"/>
                <w:cs/>
                <w:lang w:val="en-US" w:bidi="th-TH"/>
              </w:rPr>
            </w:pPr>
          </w:p>
        </w:tc>
        <w:tc>
          <w:tcPr>
            <w:tcW w:w="235" w:type="dxa"/>
          </w:tcPr>
          <w:p w14:paraId="0C0D5EFE" w14:textId="77777777" w:rsidR="002C42F5" w:rsidRPr="00D660EC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11" w:type="dxa"/>
            <w:shd w:val="clear" w:color="auto" w:fill="auto"/>
          </w:tcPr>
          <w:p w14:paraId="7801F057" w14:textId="77777777" w:rsidR="002C42F5" w:rsidRPr="00AE4238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bCs/>
                <w:sz w:val="4"/>
                <w:szCs w:val="4"/>
                <w:cs/>
                <w:lang w:val="en-US" w:bidi="th-TH"/>
              </w:rPr>
            </w:pPr>
          </w:p>
        </w:tc>
        <w:tc>
          <w:tcPr>
            <w:tcW w:w="267" w:type="dxa"/>
          </w:tcPr>
          <w:p w14:paraId="7D6E3F6A" w14:textId="77777777" w:rsidR="002C42F5" w:rsidRPr="00D660EC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11" w:type="dxa"/>
          </w:tcPr>
          <w:p w14:paraId="0983C650" w14:textId="77777777" w:rsidR="002C42F5" w:rsidRPr="00AE4238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bCs/>
                <w:sz w:val="4"/>
                <w:szCs w:val="4"/>
                <w:cs/>
                <w:lang w:val="en-US" w:bidi="th-TH"/>
              </w:rPr>
            </w:pPr>
          </w:p>
        </w:tc>
        <w:tc>
          <w:tcPr>
            <w:tcW w:w="267" w:type="dxa"/>
          </w:tcPr>
          <w:p w14:paraId="1F5BA7D5" w14:textId="77777777" w:rsidR="002C42F5" w:rsidRPr="00D660EC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11" w:type="dxa"/>
          </w:tcPr>
          <w:p w14:paraId="1A4255C5" w14:textId="77777777" w:rsidR="002C42F5" w:rsidRPr="00AE4238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bCs/>
                <w:sz w:val="4"/>
                <w:szCs w:val="4"/>
                <w:cs/>
                <w:lang w:val="en-US" w:bidi="th-TH"/>
              </w:rPr>
            </w:pPr>
          </w:p>
        </w:tc>
      </w:tr>
      <w:tr w:rsidR="002C42F5" w:rsidRPr="00D660EC" w14:paraId="3C212887" w14:textId="77777777" w:rsidTr="002C42F5">
        <w:tc>
          <w:tcPr>
            <w:tcW w:w="4030" w:type="dxa"/>
          </w:tcPr>
          <w:p w14:paraId="4387FD70" w14:textId="77777777" w:rsidR="002C42F5" w:rsidRPr="00E44E21" w:rsidRDefault="002C42F5" w:rsidP="002C42F5">
            <w:pPr>
              <w:spacing w:line="240" w:lineRule="auto"/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</w:tcPr>
          <w:p w14:paraId="5312951E" w14:textId="3B5C618B" w:rsidR="002C42F5" w:rsidRPr="00823DC4" w:rsidRDefault="00823DC4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</w:pPr>
            <w:r w:rsidRPr="00823DC4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16,109</w:t>
            </w:r>
          </w:p>
        </w:tc>
        <w:tc>
          <w:tcPr>
            <w:tcW w:w="235" w:type="dxa"/>
          </w:tcPr>
          <w:p w14:paraId="0AEF7B2A" w14:textId="77777777" w:rsidR="002C42F5" w:rsidRPr="00D660EC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</w:tcPr>
          <w:p w14:paraId="2054B6E1" w14:textId="77777777" w:rsidR="002C42F5" w:rsidRPr="00AE4238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13,262</w:t>
            </w:r>
          </w:p>
        </w:tc>
        <w:tc>
          <w:tcPr>
            <w:tcW w:w="267" w:type="dxa"/>
          </w:tcPr>
          <w:p w14:paraId="6CF88730" w14:textId="77777777" w:rsidR="002C42F5" w:rsidRPr="00D660EC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15673826" w14:textId="5BC630DC" w:rsidR="002C42F5" w:rsidRPr="00AE4238" w:rsidRDefault="00823DC4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823DC4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16,109</w:t>
            </w:r>
          </w:p>
        </w:tc>
        <w:tc>
          <w:tcPr>
            <w:tcW w:w="267" w:type="dxa"/>
          </w:tcPr>
          <w:p w14:paraId="33E1B916" w14:textId="77777777" w:rsidR="002C42F5" w:rsidRPr="00D660EC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75864C11" w14:textId="77777777" w:rsidR="002C42F5" w:rsidRPr="00AE4238" w:rsidRDefault="002C42F5" w:rsidP="002C42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 w:right="-43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13,262</w:t>
            </w:r>
          </w:p>
        </w:tc>
      </w:tr>
    </w:tbl>
    <w:p w14:paraId="5F1CA2BA" w14:textId="77777777" w:rsidR="00905648" w:rsidRPr="00D660EC" w:rsidRDefault="00905648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689B91AF" w14:textId="77777777" w:rsidR="0064263D" w:rsidRPr="00D660EC" w:rsidRDefault="00F84D0B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ข้อสมมุติหลักในการประมาณการตามหลักการคณิตศาสตร์ประกันภัย ณ วันที่</w:t>
      </w:r>
      <w:r w:rsidR="0064263D" w:rsidRPr="00AE4238">
        <w:rPr>
          <w:rFonts w:ascii="Angsana New" w:hAnsi="Angsana New"/>
          <w:sz w:val="30"/>
          <w:szCs w:val="30"/>
          <w:cs/>
        </w:rPr>
        <w:t xml:space="preserve"> </w:t>
      </w:r>
      <w:r w:rsidR="0064263D" w:rsidRPr="00AE4238">
        <w:rPr>
          <w:rFonts w:ascii="Angsana New" w:hAnsi="Angsana New"/>
          <w:sz w:val="30"/>
          <w:szCs w:val="30"/>
        </w:rPr>
        <w:t xml:space="preserve">31 </w:t>
      </w:r>
      <w:r w:rsidR="001B05A5" w:rsidRPr="00AE4238">
        <w:rPr>
          <w:rFonts w:ascii="Angsana New" w:hAnsi="Angsana New"/>
          <w:sz w:val="30"/>
          <w:szCs w:val="30"/>
          <w:cs/>
        </w:rPr>
        <w:t xml:space="preserve">ธันวาคม </w:t>
      </w:r>
      <w:r w:rsidR="007759E4" w:rsidRPr="00AE4238">
        <w:rPr>
          <w:rFonts w:ascii="Angsana New" w:hAnsi="Angsana New"/>
          <w:sz w:val="30"/>
          <w:szCs w:val="30"/>
        </w:rPr>
        <w:t>25</w:t>
      </w:r>
      <w:r w:rsidR="007F2395" w:rsidRPr="00AE4238">
        <w:rPr>
          <w:rFonts w:ascii="Angsana New" w:hAnsi="Angsana New"/>
          <w:sz w:val="30"/>
          <w:szCs w:val="30"/>
        </w:rPr>
        <w:t>6</w:t>
      </w:r>
      <w:r w:rsidR="003278DB" w:rsidRPr="00AE4238">
        <w:rPr>
          <w:rFonts w:ascii="Angsana New" w:hAnsi="Angsana New"/>
          <w:sz w:val="30"/>
          <w:szCs w:val="30"/>
        </w:rPr>
        <w:t>3</w:t>
      </w:r>
      <w:r w:rsidR="00110FEA" w:rsidRPr="00AE4238">
        <w:rPr>
          <w:rFonts w:ascii="Angsana New" w:hAnsi="Angsana New"/>
          <w:sz w:val="30"/>
          <w:szCs w:val="30"/>
        </w:rPr>
        <w:t xml:space="preserve"> </w:t>
      </w:r>
      <w:r w:rsidR="00110FEA" w:rsidRPr="00AE4238">
        <w:rPr>
          <w:rFonts w:ascii="Angsana New" w:hAnsi="Angsana New"/>
          <w:sz w:val="30"/>
          <w:szCs w:val="30"/>
          <w:cs/>
        </w:rPr>
        <w:t xml:space="preserve">และ </w:t>
      </w:r>
      <w:r w:rsidR="00110FEA" w:rsidRPr="00AE4238">
        <w:rPr>
          <w:rFonts w:ascii="Angsana New" w:hAnsi="Angsana New"/>
          <w:sz w:val="30"/>
          <w:szCs w:val="30"/>
        </w:rPr>
        <w:t>256</w:t>
      </w:r>
      <w:r w:rsidR="003278DB" w:rsidRPr="00AE4238">
        <w:rPr>
          <w:rFonts w:ascii="Angsana New" w:hAnsi="Angsana New"/>
          <w:sz w:val="30"/>
          <w:szCs w:val="30"/>
        </w:rPr>
        <w:t>2</w:t>
      </w:r>
    </w:p>
    <w:p w14:paraId="3330D7CB" w14:textId="77777777" w:rsidR="00A16FF6" w:rsidRPr="00D660EC" w:rsidRDefault="00A16FF6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77" w:type="dxa"/>
        <w:tblLook w:val="01E0" w:firstRow="1" w:lastRow="1" w:firstColumn="1" w:lastColumn="1" w:noHBand="0" w:noVBand="0"/>
      </w:tblPr>
      <w:tblGrid>
        <w:gridCol w:w="3402"/>
        <w:gridCol w:w="2700"/>
        <w:gridCol w:w="270"/>
        <w:gridCol w:w="2790"/>
      </w:tblGrid>
      <w:tr w:rsidR="00A16FF6" w:rsidRPr="00080CC5" w14:paraId="00D38D03" w14:textId="77777777" w:rsidTr="002C42F5">
        <w:tc>
          <w:tcPr>
            <w:tcW w:w="3402" w:type="dxa"/>
          </w:tcPr>
          <w:p w14:paraId="73D34BD4" w14:textId="77777777" w:rsidR="00A16FF6" w:rsidRPr="00D660EC" w:rsidRDefault="00A16FF6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60" w:type="dxa"/>
            <w:gridSpan w:val="3"/>
          </w:tcPr>
          <w:p w14:paraId="0C10EFFE" w14:textId="77777777" w:rsidR="00A16FF6" w:rsidRPr="00080CC5" w:rsidRDefault="00A16FF6" w:rsidP="0027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78371D"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="00C365E0"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0FEA" w:rsidRPr="00080CC5" w14:paraId="5E9DB40F" w14:textId="77777777" w:rsidTr="002C42F5">
        <w:tc>
          <w:tcPr>
            <w:tcW w:w="3402" w:type="dxa"/>
          </w:tcPr>
          <w:p w14:paraId="4ED5663C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</w:tcPr>
          <w:p w14:paraId="6BBFE3D6" w14:textId="77777777" w:rsidR="00110FEA" w:rsidRPr="00080CC5" w:rsidRDefault="002C42F5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B947E75" w14:textId="77777777" w:rsidR="00110FEA" w:rsidRPr="00080CC5" w:rsidRDefault="00110FEA" w:rsidP="00110FEA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</w:tcPr>
          <w:p w14:paraId="4AC40FC4" w14:textId="77777777" w:rsidR="00110FEA" w:rsidRPr="00080CC5" w:rsidRDefault="002C42F5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380" w:lineRule="exact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10FEA" w:rsidRPr="00D660EC" w14:paraId="3CE4462E" w14:textId="77777777" w:rsidTr="002C42F5">
        <w:tc>
          <w:tcPr>
            <w:tcW w:w="3402" w:type="dxa"/>
          </w:tcPr>
          <w:p w14:paraId="631185D4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</w:tcPr>
          <w:p w14:paraId="324802D0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B72F3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</w:tcPr>
          <w:p w14:paraId="0FA0B584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</w:tcPr>
          <w:p w14:paraId="2360352A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B72F3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</w:tr>
      <w:tr w:rsidR="002C42F5" w:rsidRPr="00D660EC" w14:paraId="3BA13FBF" w14:textId="77777777" w:rsidTr="002C42F5">
        <w:tc>
          <w:tcPr>
            <w:tcW w:w="3402" w:type="dxa"/>
          </w:tcPr>
          <w:p w14:paraId="1C6515D9" w14:textId="77777777" w:rsidR="002C42F5" w:rsidRPr="00AE4238" w:rsidRDefault="002C42F5" w:rsidP="002C42F5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700" w:type="dxa"/>
          </w:tcPr>
          <w:p w14:paraId="6D03F614" w14:textId="388AC939" w:rsidR="002C42F5" w:rsidRPr="00080CC5" w:rsidRDefault="00823DC4" w:rsidP="002C42F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2.28</w:t>
            </w:r>
          </w:p>
        </w:tc>
        <w:tc>
          <w:tcPr>
            <w:tcW w:w="270" w:type="dxa"/>
          </w:tcPr>
          <w:p w14:paraId="4C044BB6" w14:textId="77777777" w:rsidR="002C42F5" w:rsidRPr="00080CC5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</w:tcPr>
          <w:p w14:paraId="5BD95510" w14:textId="77777777" w:rsidR="002C42F5" w:rsidRPr="00080CC5" w:rsidRDefault="002C42F5" w:rsidP="002C42F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2.96</w:t>
            </w:r>
          </w:p>
        </w:tc>
      </w:tr>
      <w:tr w:rsidR="002C42F5" w:rsidRPr="00D660EC" w14:paraId="5BCA582B" w14:textId="77777777" w:rsidTr="002C42F5">
        <w:tc>
          <w:tcPr>
            <w:tcW w:w="3402" w:type="dxa"/>
          </w:tcPr>
          <w:p w14:paraId="341762AC" w14:textId="77777777" w:rsidR="002C42F5" w:rsidRPr="00080CC5" w:rsidRDefault="002C42F5" w:rsidP="002C42F5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</w:t>
            </w:r>
          </w:p>
        </w:tc>
        <w:tc>
          <w:tcPr>
            <w:tcW w:w="2700" w:type="dxa"/>
          </w:tcPr>
          <w:p w14:paraId="003123A0" w14:textId="03E2B5D1" w:rsidR="002C42F5" w:rsidRPr="00080CC5" w:rsidRDefault="00823DC4" w:rsidP="002C42F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4-6</w:t>
            </w:r>
          </w:p>
        </w:tc>
        <w:tc>
          <w:tcPr>
            <w:tcW w:w="270" w:type="dxa"/>
          </w:tcPr>
          <w:p w14:paraId="78305B02" w14:textId="77777777" w:rsidR="002C42F5" w:rsidRPr="00080CC5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</w:tcPr>
          <w:p w14:paraId="72204A2B" w14:textId="77777777" w:rsidR="002C42F5" w:rsidRPr="00080CC5" w:rsidRDefault="002C42F5" w:rsidP="002C42F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C42F5" w:rsidRPr="00D660EC" w14:paraId="67736328" w14:textId="77777777" w:rsidTr="002C42F5">
        <w:tc>
          <w:tcPr>
            <w:tcW w:w="3402" w:type="dxa"/>
          </w:tcPr>
          <w:p w14:paraId="7CA54FE5" w14:textId="77777777" w:rsidR="002C42F5" w:rsidRPr="00AE4238" w:rsidRDefault="002C42F5" w:rsidP="002C42F5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700" w:type="dxa"/>
          </w:tcPr>
          <w:p w14:paraId="6CF70212" w14:textId="2C9F0D3D" w:rsidR="002C42F5" w:rsidRPr="00080CC5" w:rsidRDefault="00823DC4" w:rsidP="002C42F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0-15</w:t>
            </w:r>
          </w:p>
        </w:tc>
        <w:tc>
          <w:tcPr>
            <w:tcW w:w="270" w:type="dxa"/>
          </w:tcPr>
          <w:p w14:paraId="5B174C5F" w14:textId="77777777" w:rsidR="002C42F5" w:rsidRPr="00080CC5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</w:tcPr>
          <w:p w14:paraId="27D9BEA4" w14:textId="77777777" w:rsidR="002C42F5" w:rsidRPr="00080CC5" w:rsidRDefault="002C42F5" w:rsidP="002C42F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0-20</w:t>
            </w:r>
          </w:p>
        </w:tc>
      </w:tr>
      <w:tr w:rsidR="002C42F5" w:rsidRPr="00D660EC" w14:paraId="79E05C2D" w14:textId="77777777" w:rsidTr="002C42F5">
        <w:tc>
          <w:tcPr>
            <w:tcW w:w="3402" w:type="dxa"/>
          </w:tcPr>
          <w:p w14:paraId="50AFDD9B" w14:textId="77777777" w:rsidR="002C42F5" w:rsidRPr="00080CC5" w:rsidRDefault="002C42F5" w:rsidP="002C42F5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700" w:type="dxa"/>
          </w:tcPr>
          <w:p w14:paraId="58FCFC0B" w14:textId="77777777" w:rsidR="00823DC4" w:rsidRPr="00D660EC" w:rsidRDefault="00823DC4" w:rsidP="00823D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อ้างอิงตามตารางมรณะปี </w:t>
            </w:r>
          </w:p>
          <w:p w14:paraId="05D5689E" w14:textId="7C5E1067" w:rsidR="002C42F5" w:rsidRPr="00AE4238" w:rsidRDefault="00823DC4" w:rsidP="00823DC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พ.ศ.</w:t>
            </w:r>
            <w:r w:rsidRPr="00AE4238">
              <w:rPr>
                <w:rFonts w:ascii="Angsana New" w:hAnsi="Angsana New"/>
                <w:sz w:val="30"/>
                <w:szCs w:val="30"/>
              </w:rPr>
              <w:t>2560 (</w:t>
            </w:r>
            <w:r w:rsidRPr="00D660EC">
              <w:rPr>
                <w:rFonts w:ascii="Angsana New" w:hAnsi="Angsana New"/>
                <w:sz w:val="30"/>
                <w:szCs w:val="30"/>
              </w:rPr>
              <w:t>TMO</w:t>
            </w:r>
            <w:r w:rsidRPr="00AE4238">
              <w:rPr>
                <w:rFonts w:ascii="Angsana New" w:hAnsi="Angsana New"/>
                <w:sz w:val="30"/>
                <w:szCs w:val="30"/>
              </w:rPr>
              <w:t>2017)</w:t>
            </w:r>
          </w:p>
        </w:tc>
        <w:tc>
          <w:tcPr>
            <w:tcW w:w="270" w:type="dxa"/>
          </w:tcPr>
          <w:p w14:paraId="671B18B0" w14:textId="77777777" w:rsidR="002C42F5" w:rsidRPr="00D660EC" w:rsidRDefault="002C42F5" w:rsidP="002C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</w:tcPr>
          <w:p w14:paraId="158F06FC" w14:textId="77777777" w:rsidR="002C42F5" w:rsidRPr="00D660EC" w:rsidRDefault="002C42F5" w:rsidP="002C42F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อ้างอิงตามตารางมรณะปี </w:t>
            </w:r>
          </w:p>
          <w:p w14:paraId="2B0BAC5E" w14:textId="77777777" w:rsidR="002C42F5" w:rsidRPr="00AE4238" w:rsidRDefault="002C42F5" w:rsidP="002C42F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พ.ศ.</w:t>
            </w:r>
            <w:r w:rsidRPr="00AE4238">
              <w:rPr>
                <w:rFonts w:ascii="Angsana New" w:hAnsi="Angsana New"/>
                <w:sz w:val="30"/>
                <w:szCs w:val="30"/>
              </w:rPr>
              <w:t>2560 (</w:t>
            </w:r>
            <w:r w:rsidRPr="00D660EC">
              <w:rPr>
                <w:rFonts w:ascii="Angsana New" w:hAnsi="Angsana New"/>
                <w:sz w:val="30"/>
                <w:szCs w:val="30"/>
              </w:rPr>
              <w:t>TMO</w:t>
            </w:r>
            <w:r w:rsidRPr="00AE4238">
              <w:rPr>
                <w:rFonts w:ascii="Angsana New" w:hAnsi="Angsana New"/>
                <w:sz w:val="30"/>
                <w:szCs w:val="30"/>
              </w:rPr>
              <w:t>2017)</w:t>
            </w:r>
          </w:p>
        </w:tc>
      </w:tr>
    </w:tbl>
    <w:p w14:paraId="2F3D15DF" w14:textId="77777777" w:rsidR="00C365E0" w:rsidRPr="00D660EC" w:rsidRDefault="00C365E0" w:rsidP="004A75EB">
      <w:pPr>
        <w:spacing w:line="240" w:lineRule="auto"/>
        <w:ind w:firstLine="547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557CD8AA" w14:textId="77777777" w:rsidR="00905648" w:rsidRPr="00D660EC" w:rsidRDefault="00905648" w:rsidP="004A75EB">
      <w:pPr>
        <w:spacing w:line="240" w:lineRule="auto"/>
        <w:ind w:firstLine="547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3190C4A1" w14:textId="77777777" w:rsidR="00075F60" w:rsidRPr="00D660EC" w:rsidRDefault="00075F60" w:rsidP="004A75EB">
      <w:pPr>
        <w:spacing w:line="240" w:lineRule="auto"/>
        <w:ind w:firstLine="547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19D42A49" w14:textId="77777777" w:rsidR="000844B7" w:rsidRPr="00D660EC" w:rsidRDefault="000844B7" w:rsidP="00042D28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AE4238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7B66E52B" w14:textId="77777777" w:rsidR="00685C62" w:rsidRPr="00D660EC" w:rsidRDefault="00685C62" w:rsidP="00042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729ABB" w14:textId="292969B6" w:rsidR="00C365E0" w:rsidRDefault="000844B7" w:rsidP="00042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238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34C94256" w14:textId="77777777" w:rsidR="00CD26B3" w:rsidRDefault="00CD26B3" w:rsidP="00042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23" w:type="dxa"/>
        <w:tblLook w:val="01E0" w:firstRow="1" w:lastRow="1" w:firstColumn="1" w:lastColumn="1" w:noHBand="0" w:noVBand="0"/>
      </w:tblPr>
      <w:tblGrid>
        <w:gridCol w:w="4590"/>
        <w:gridCol w:w="900"/>
        <w:gridCol w:w="236"/>
        <w:gridCol w:w="900"/>
        <w:gridCol w:w="270"/>
        <w:gridCol w:w="990"/>
        <w:gridCol w:w="304"/>
        <w:gridCol w:w="990"/>
      </w:tblGrid>
      <w:tr w:rsidR="00CD26B3" w:rsidRPr="00042D28" w14:paraId="434B058A" w14:textId="77777777" w:rsidTr="00627684">
        <w:trPr>
          <w:tblHeader/>
        </w:trPr>
        <w:tc>
          <w:tcPr>
            <w:tcW w:w="4590" w:type="dxa"/>
          </w:tcPr>
          <w:p w14:paraId="57F09425" w14:textId="77777777" w:rsidR="00CD26B3" w:rsidRPr="00D660EC" w:rsidRDefault="00CD26B3" w:rsidP="0062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4590" w:type="dxa"/>
            <w:gridSpan w:val="7"/>
          </w:tcPr>
          <w:p w14:paraId="43703917" w14:textId="77777777" w:rsidR="00CD26B3" w:rsidRPr="00042D28" w:rsidRDefault="00CD26B3" w:rsidP="0062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D26B3" w:rsidRPr="00D660EC" w14:paraId="27D3F0DE" w14:textId="77777777" w:rsidTr="00627684">
        <w:trPr>
          <w:tblHeader/>
        </w:trPr>
        <w:tc>
          <w:tcPr>
            <w:tcW w:w="4590" w:type="dxa"/>
          </w:tcPr>
          <w:p w14:paraId="30206556" w14:textId="77777777" w:rsidR="00CD26B3" w:rsidRPr="00042D28" w:rsidRDefault="00CD26B3" w:rsidP="0062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6" w:type="dxa"/>
            <w:gridSpan w:val="3"/>
          </w:tcPr>
          <w:p w14:paraId="65DC64CA" w14:textId="77777777" w:rsidR="00CD26B3" w:rsidRPr="00042D28" w:rsidRDefault="00CD26B3" w:rsidP="0062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3137D56" w14:textId="77777777" w:rsidR="00CD26B3" w:rsidRPr="00042D28" w:rsidRDefault="00CD26B3" w:rsidP="0062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</w:tcPr>
          <w:p w14:paraId="2DBC31EC" w14:textId="77777777" w:rsidR="00CD26B3" w:rsidRPr="00AE4238" w:rsidRDefault="00CD26B3" w:rsidP="0062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E4238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</w:tr>
      <w:tr w:rsidR="00CD26B3" w:rsidRPr="00D660EC" w14:paraId="64AA9B33" w14:textId="77777777" w:rsidTr="00627684">
        <w:trPr>
          <w:tblHeader/>
        </w:trPr>
        <w:tc>
          <w:tcPr>
            <w:tcW w:w="4590" w:type="dxa"/>
          </w:tcPr>
          <w:p w14:paraId="08CC4F17" w14:textId="77777777" w:rsidR="00CD26B3" w:rsidRPr="00042D28" w:rsidRDefault="00CD26B3" w:rsidP="00627684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102E20D" w14:textId="77777777" w:rsidR="00CD26B3" w:rsidRPr="00042D28" w:rsidRDefault="00CD26B3" w:rsidP="0062768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06A6C526" w14:textId="77777777" w:rsidR="00CD26B3" w:rsidRPr="00D660EC" w:rsidRDefault="00CD26B3" w:rsidP="0062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6E5EDAA" w14:textId="77777777" w:rsidR="00CD26B3" w:rsidRPr="00042D28" w:rsidRDefault="00CD26B3" w:rsidP="0062768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270" w:type="dxa"/>
          </w:tcPr>
          <w:p w14:paraId="7DDB68B2" w14:textId="77777777" w:rsidR="00CD26B3" w:rsidRPr="00D660EC" w:rsidRDefault="00CD26B3" w:rsidP="0062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54C81FA" w14:textId="77777777" w:rsidR="00CD26B3" w:rsidRPr="00042D28" w:rsidRDefault="00CD26B3" w:rsidP="0062768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304" w:type="dxa"/>
          </w:tcPr>
          <w:p w14:paraId="432343D7" w14:textId="77777777" w:rsidR="00CD26B3" w:rsidRPr="00D660EC" w:rsidRDefault="00CD26B3" w:rsidP="0062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AEE57C9" w14:textId="77777777" w:rsidR="00CD26B3" w:rsidRPr="00042D28" w:rsidRDefault="00CD26B3" w:rsidP="0062768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ลดลง</w:t>
            </w:r>
          </w:p>
        </w:tc>
      </w:tr>
      <w:tr w:rsidR="00CD26B3" w:rsidRPr="00D660EC" w14:paraId="0290B2C6" w14:textId="77777777" w:rsidTr="00627684">
        <w:trPr>
          <w:tblHeader/>
        </w:trPr>
        <w:tc>
          <w:tcPr>
            <w:tcW w:w="4590" w:type="dxa"/>
          </w:tcPr>
          <w:p w14:paraId="0010E3ED" w14:textId="77777777" w:rsidR="00CD26B3" w:rsidRPr="00042D28" w:rsidRDefault="00CD26B3" w:rsidP="00627684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230499E5" w14:textId="77777777" w:rsidR="00CD26B3" w:rsidRPr="00042D28" w:rsidRDefault="00CD26B3" w:rsidP="0062768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23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(</w:t>
            </w:r>
            <w:r w:rsidRPr="00AE423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D26B3" w:rsidRPr="00D660EC" w14:paraId="0C43ABC8" w14:textId="77777777" w:rsidTr="00627684">
        <w:tc>
          <w:tcPr>
            <w:tcW w:w="4590" w:type="dxa"/>
          </w:tcPr>
          <w:p w14:paraId="0427091C" w14:textId="77777777" w:rsidR="00CD26B3" w:rsidRPr="00D660EC" w:rsidRDefault="00CD26B3" w:rsidP="00627684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14:paraId="68952CF8" w14:textId="77777777" w:rsidR="00CD26B3" w:rsidRPr="00AE4238" w:rsidRDefault="00CD26B3" w:rsidP="0062768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3DEB26F6" w14:textId="77777777" w:rsidR="00CD26B3" w:rsidRPr="00042D28" w:rsidRDefault="00CD26B3" w:rsidP="0062768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142861C" w14:textId="77777777" w:rsidR="00CD26B3" w:rsidRPr="00D660EC" w:rsidRDefault="00CD26B3" w:rsidP="0062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01F925F" w14:textId="77777777" w:rsidR="00CD26B3" w:rsidRPr="00042D28" w:rsidRDefault="00CD26B3" w:rsidP="0062768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3F3B2E" w14:textId="77777777" w:rsidR="00CD26B3" w:rsidRPr="00D660EC" w:rsidRDefault="00CD26B3" w:rsidP="0062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2CE0BAF" w14:textId="77777777" w:rsidR="00CD26B3" w:rsidRPr="00042D28" w:rsidRDefault="00CD26B3" w:rsidP="0062768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75A30659" w14:textId="77777777" w:rsidR="00CD26B3" w:rsidRPr="00D660EC" w:rsidRDefault="00CD26B3" w:rsidP="0062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A377301" w14:textId="77777777" w:rsidR="00CD26B3" w:rsidRPr="00042D28" w:rsidRDefault="00CD26B3" w:rsidP="00627684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275E" w:rsidRPr="00D660EC" w14:paraId="46E8803F" w14:textId="77777777" w:rsidTr="00627684">
        <w:tc>
          <w:tcPr>
            <w:tcW w:w="4590" w:type="dxa"/>
          </w:tcPr>
          <w:p w14:paraId="1B21D6E6" w14:textId="217E039F" w:rsidR="0089275E" w:rsidRPr="00042D28" w:rsidRDefault="0089275E" w:rsidP="0089275E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0" w:type="dxa"/>
            <w:vAlign w:val="center"/>
          </w:tcPr>
          <w:p w14:paraId="7C3DF4B7" w14:textId="756CFF9B" w:rsidR="0089275E" w:rsidRPr="00042D28" w:rsidRDefault="00D018AA" w:rsidP="0089275E">
            <w:pPr>
              <w:pStyle w:val="acctfourfigures"/>
              <w:tabs>
                <w:tab w:val="clear" w:pos="765"/>
              </w:tabs>
              <w:spacing w:line="240" w:lineRule="auto"/>
              <w:ind w:left="-37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9275E" w:rsidRPr="001A07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6FE21567" w14:textId="77777777" w:rsidR="0089275E" w:rsidRPr="00042D28" w:rsidRDefault="0089275E" w:rsidP="0089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F5BF33F" w14:textId="26242B81" w:rsidR="0089275E" w:rsidRPr="00042D28" w:rsidRDefault="0089275E" w:rsidP="00D018AA">
            <w:pPr>
              <w:pStyle w:val="acctfourfigures"/>
              <w:tabs>
                <w:tab w:val="clear" w:pos="765"/>
                <w:tab w:val="left" w:pos="310"/>
              </w:tabs>
              <w:spacing w:line="240" w:lineRule="auto"/>
              <w:ind w:left="-378"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D660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270" w:type="dxa"/>
            <w:vAlign w:val="center"/>
          </w:tcPr>
          <w:p w14:paraId="158FA835" w14:textId="77777777" w:rsidR="0089275E" w:rsidRPr="00D660EC" w:rsidRDefault="0089275E" w:rsidP="0089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334B772" w14:textId="42FC24ED" w:rsidR="0089275E" w:rsidRPr="00042D28" w:rsidRDefault="00D018AA" w:rsidP="0089275E">
            <w:pPr>
              <w:pStyle w:val="acctfourfigures"/>
              <w:tabs>
                <w:tab w:val="clear" w:pos="765"/>
              </w:tabs>
              <w:spacing w:line="240" w:lineRule="auto"/>
              <w:ind w:left="-37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75E" w:rsidRPr="001A07D1">
              <w:rPr>
                <w:rFonts w:asciiTheme="majorBidi" w:hAnsiTheme="majorBidi" w:cstheme="majorBidi"/>
                <w:sz w:val="30"/>
                <w:szCs w:val="30"/>
              </w:rPr>
              <w:t>3,301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4" w:type="dxa"/>
            <w:vAlign w:val="center"/>
          </w:tcPr>
          <w:p w14:paraId="586E611C" w14:textId="77777777" w:rsidR="0089275E" w:rsidRPr="00D660EC" w:rsidRDefault="0089275E" w:rsidP="0089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D906111" w14:textId="334608C1" w:rsidR="0089275E" w:rsidRPr="00042D28" w:rsidRDefault="0089275E" w:rsidP="00D018AA">
            <w:pPr>
              <w:pStyle w:val="acctfourfigures"/>
              <w:tabs>
                <w:tab w:val="clear" w:pos="765"/>
              </w:tabs>
              <w:spacing w:line="240" w:lineRule="auto"/>
              <w:ind w:left="-37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2,362</w:t>
            </w:r>
          </w:p>
        </w:tc>
      </w:tr>
      <w:tr w:rsidR="0089275E" w:rsidRPr="00D660EC" w14:paraId="06901AEF" w14:textId="77777777" w:rsidTr="00627684">
        <w:tc>
          <w:tcPr>
            <w:tcW w:w="4590" w:type="dxa"/>
          </w:tcPr>
          <w:p w14:paraId="608CDE21" w14:textId="75EB0C0D" w:rsidR="0089275E" w:rsidRPr="00AE4238" w:rsidRDefault="0089275E" w:rsidP="0089275E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  (เปลี่ยนแปลงร้อยละ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0" w:type="dxa"/>
            <w:vAlign w:val="center"/>
          </w:tcPr>
          <w:p w14:paraId="173291C0" w14:textId="7BD7D7F4" w:rsidR="0089275E" w:rsidRPr="00042D28" w:rsidRDefault="0089275E" w:rsidP="00D018AA">
            <w:pPr>
              <w:pStyle w:val="acctfourfigures"/>
              <w:tabs>
                <w:tab w:val="clear" w:pos="765"/>
              </w:tabs>
              <w:spacing w:line="240" w:lineRule="auto"/>
              <w:ind w:left="-350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7D1">
              <w:rPr>
                <w:rFonts w:asciiTheme="majorBidi" w:hAnsiTheme="majorBidi" w:cstheme="majorBidi"/>
                <w:sz w:val="30"/>
                <w:szCs w:val="30"/>
              </w:rPr>
              <w:t>3,290</w:t>
            </w:r>
          </w:p>
        </w:tc>
        <w:tc>
          <w:tcPr>
            <w:tcW w:w="236" w:type="dxa"/>
            <w:vAlign w:val="center"/>
          </w:tcPr>
          <w:p w14:paraId="0A0E2C99" w14:textId="77777777" w:rsidR="0089275E" w:rsidRPr="00D660EC" w:rsidRDefault="0089275E" w:rsidP="0089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CD1A5BF" w14:textId="18C71771" w:rsidR="0089275E" w:rsidRPr="00042D28" w:rsidRDefault="008F7845" w:rsidP="008F78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9275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9275E" w:rsidRPr="000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75E">
              <w:rPr>
                <w:rFonts w:asciiTheme="majorBidi" w:hAnsiTheme="majorBidi" w:cstheme="majorBidi"/>
                <w:sz w:val="30"/>
                <w:szCs w:val="30"/>
              </w:rPr>
              <w:t>342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71D08B1E" w14:textId="77777777" w:rsidR="0089275E" w:rsidRPr="00D660EC" w:rsidRDefault="0089275E" w:rsidP="0089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875EBF7" w14:textId="3AAEF735" w:rsidR="0089275E" w:rsidRPr="00042D28" w:rsidRDefault="0089275E" w:rsidP="00D018AA">
            <w:pPr>
              <w:pStyle w:val="acctfourfigures"/>
              <w:tabs>
                <w:tab w:val="clear" w:pos="765"/>
              </w:tabs>
              <w:spacing w:line="240" w:lineRule="auto"/>
              <w:ind w:left="-950" w:right="10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07D1">
              <w:rPr>
                <w:rFonts w:asciiTheme="majorBidi" w:hAnsiTheme="majorBidi" w:cstheme="majorBidi"/>
                <w:sz w:val="30"/>
                <w:szCs w:val="30"/>
              </w:rPr>
              <w:t>2,699</w:t>
            </w:r>
          </w:p>
        </w:tc>
        <w:tc>
          <w:tcPr>
            <w:tcW w:w="304" w:type="dxa"/>
            <w:vAlign w:val="center"/>
          </w:tcPr>
          <w:p w14:paraId="0EEA5C7E" w14:textId="77777777" w:rsidR="0089275E" w:rsidRPr="00D660EC" w:rsidRDefault="0089275E" w:rsidP="0089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FEB079E" w14:textId="13C6759A" w:rsidR="0089275E" w:rsidRPr="00042D28" w:rsidRDefault="0089275E" w:rsidP="0011671F">
            <w:pPr>
              <w:pStyle w:val="acctfourfigures"/>
              <w:tabs>
                <w:tab w:val="clear" w:pos="765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(2,162)</w:t>
            </w:r>
          </w:p>
        </w:tc>
      </w:tr>
      <w:tr w:rsidR="0089275E" w:rsidRPr="00D660EC" w14:paraId="26898580" w14:textId="77777777" w:rsidTr="00627684">
        <w:tc>
          <w:tcPr>
            <w:tcW w:w="4590" w:type="dxa"/>
          </w:tcPr>
          <w:p w14:paraId="6165F0D4" w14:textId="3846339B" w:rsidR="0089275E" w:rsidRPr="00AE4238" w:rsidRDefault="0089275E" w:rsidP="0089275E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0" w:type="dxa"/>
            <w:vAlign w:val="center"/>
          </w:tcPr>
          <w:p w14:paraId="1ED4E316" w14:textId="1977C737" w:rsidR="0089275E" w:rsidRPr="00042D28" w:rsidRDefault="00D018AA" w:rsidP="008927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75E" w:rsidRPr="001A07D1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6818964F" w14:textId="77777777" w:rsidR="0089275E" w:rsidRPr="00D660EC" w:rsidRDefault="0089275E" w:rsidP="0089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24B544E" w14:textId="3BD62494" w:rsidR="0089275E" w:rsidRPr="00042D28" w:rsidRDefault="0089275E" w:rsidP="00D018AA">
            <w:pPr>
              <w:pStyle w:val="acctfourfigures"/>
              <w:tabs>
                <w:tab w:val="clear" w:pos="765"/>
                <w:tab w:val="left" w:pos="-410"/>
              </w:tabs>
              <w:spacing w:line="240" w:lineRule="auto"/>
              <w:ind w:left="-410" w:right="100" w:hanging="5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  <w:vAlign w:val="center"/>
          </w:tcPr>
          <w:p w14:paraId="6EEDF49F" w14:textId="77777777" w:rsidR="0089275E" w:rsidRPr="00042D28" w:rsidRDefault="0089275E" w:rsidP="0089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39CE721F" w14:textId="72B86EB5" w:rsidR="0089275E" w:rsidRPr="00042D28" w:rsidRDefault="00D018AA" w:rsidP="008927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75E" w:rsidRPr="001A07D1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4" w:type="dxa"/>
            <w:vAlign w:val="center"/>
          </w:tcPr>
          <w:p w14:paraId="3FFCDA91" w14:textId="77777777" w:rsidR="0089275E" w:rsidRPr="00D660EC" w:rsidRDefault="0089275E" w:rsidP="0089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259B534" w14:textId="18E30364" w:rsidR="0089275E" w:rsidRPr="00042D28" w:rsidRDefault="0089275E" w:rsidP="00D018AA">
            <w:pPr>
              <w:pStyle w:val="acctfourfigures"/>
              <w:tabs>
                <w:tab w:val="clear" w:pos="765"/>
              </w:tabs>
              <w:spacing w:line="240" w:lineRule="auto"/>
              <w:ind w:left="-1430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89275E" w:rsidRPr="00D660EC" w14:paraId="0FAC03BC" w14:textId="77777777" w:rsidTr="00627684">
        <w:tc>
          <w:tcPr>
            <w:tcW w:w="4590" w:type="dxa"/>
          </w:tcPr>
          <w:p w14:paraId="2E83DF5D" w14:textId="5FB48BF4" w:rsidR="0089275E" w:rsidRPr="00AE4238" w:rsidRDefault="0089275E" w:rsidP="0089275E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2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                      (เปลี่ยนแปลงร้อยละ </w:t>
            </w:r>
            <w:r w:rsidRPr="00AE4238">
              <w:rPr>
                <w:rFonts w:asciiTheme="majorBidi" w:hAnsiTheme="majorBidi" w:cstheme="majorBidi"/>
                <w:sz w:val="30"/>
                <w:szCs w:val="30"/>
              </w:rPr>
              <w:t>10)</w:t>
            </w:r>
          </w:p>
        </w:tc>
        <w:tc>
          <w:tcPr>
            <w:tcW w:w="900" w:type="dxa"/>
            <w:vAlign w:val="center"/>
          </w:tcPr>
          <w:p w14:paraId="54968840" w14:textId="77777777" w:rsidR="0089275E" w:rsidRPr="001A07D1" w:rsidRDefault="0089275E" w:rsidP="008927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1CAC8F" w14:textId="707D8072" w:rsidR="0089275E" w:rsidRPr="00042D28" w:rsidRDefault="00D018AA" w:rsidP="008927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75E" w:rsidRPr="001A07D1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89275E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2B149F26" w14:textId="77777777" w:rsidR="0089275E" w:rsidRPr="00042D28" w:rsidRDefault="0089275E" w:rsidP="0089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512A4D4B" w14:textId="77777777" w:rsidR="0089275E" w:rsidRPr="00042D28" w:rsidRDefault="0089275E" w:rsidP="00D018AA">
            <w:pPr>
              <w:pStyle w:val="acctfourfigures"/>
              <w:tabs>
                <w:tab w:val="clear" w:pos="765"/>
                <w:tab w:val="left" w:pos="-5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E423F1" w14:textId="63EC5ABB" w:rsidR="0089275E" w:rsidRPr="00042D28" w:rsidRDefault="0089275E" w:rsidP="00D018AA">
            <w:pPr>
              <w:pStyle w:val="acctfourfigures"/>
              <w:tabs>
                <w:tab w:val="clear" w:pos="765"/>
              </w:tabs>
              <w:spacing w:line="240" w:lineRule="auto"/>
              <w:ind w:left="-41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2D28">
              <w:rPr>
                <w:rFonts w:asciiTheme="majorBidi" w:hAnsiTheme="majorBidi" w:cstheme="majorBidi"/>
                <w:sz w:val="30"/>
                <w:szCs w:val="30"/>
              </w:rPr>
              <w:t>1,090</w:t>
            </w:r>
          </w:p>
        </w:tc>
        <w:tc>
          <w:tcPr>
            <w:tcW w:w="270" w:type="dxa"/>
            <w:vAlign w:val="center"/>
          </w:tcPr>
          <w:p w14:paraId="7143AB64" w14:textId="77777777" w:rsidR="0089275E" w:rsidRPr="00042D28" w:rsidRDefault="0089275E" w:rsidP="0089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376BA594" w14:textId="77777777" w:rsidR="0089275E" w:rsidRPr="001A07D1" w:rsidRDefault="0089275E" w:rsidP="008927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13092C" w14:textId="254731E7" w:rsidR="0089275E" w:rsidRPr="00042D28" w:rsidRDefault="00D018AA" w:rsidP="008927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75E" w:rsidRPr="001A07D1">
              <w:rPr>
                <w:rFonts w:asciiTheme="majorBidi" w:hAnsiTheme="majorBidi" w:cstheme="majorBidi"/>
                <w:sz w:val="30"/>
                <w:szCs w:val="30"/>
              </w:rPr>
              <w:t>1,321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04" w:type="dxa"/>
            <w:vAlign w:val="center"/>
          </w:tcPr>
          <w:p w14:paraId="1153C1EA" w14:textId="77777777" w:rsidR="0089275E" w:rsidRPr="00042D28" w:rsidRDefault="0089275E" w:rsidP="0089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5542FB2F" w14:textId="77777777" w:rsidR="0089275E" w:rsidRPr="00042D28" w:rsidRDefault="0089275E" w:rsidP="0089275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AB175D" w14:textId="671C7B10" w:rsidR="0089275E" w:rsidRPr="00042D28" w:rsidRDefault="0089275E" w:rsidP="00D018AA">
            <w:pPr>
              <w:pStyle w:val="acctfourfigures"/>
              <w:tabs>
                <w:tab w:val="clear" w:pos="765"/>
              </w:tabs>
              <w:spacing w:line="240" w:lineRule="auto"/>
              <w:ind w:left="-79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1,257</w:t>
            </w:r>
          </w:p>
        </w:tc>
      </w:tr>
    </w:tbl>
    <w:p w14:paraId="055C6959" w14:textId="454220CC" w:rsidR="00CD26B3" w:rsidRDefault="00CD26B3" w:rsidP="00042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BFDF85" w14:textId="770F1B44" w:rsidR="00006188" w:rsidRPr="00D660EC" w:rsidRDefault="000844B7" w:rsidP="00892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AE4238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แต่ได้แสดงประมาณการความอ่อนไหวของข้อสมมติฐานต่างๆ</w:t>
      </w:r>
    </w:p>
    <w:p w14:paraId="22EEF15F" w14:textId="77777777" w:rsidR="00BA0878" w:rsidRPr="00D660EC" w:rsidRDefault="00BA0878" w:rsidP="00042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BEA0BF" w14:textId="217B1D5F" w:rsidR="00C20375" w:rsidRPr="00AE4238" w:rsidRDefault="00C20375" w:rsidP="00C2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bookmarkStart w:id="5" w:name="OLE_LINK1"/>
      <w:r w:rsidRPr="00AE4238">
        <w:rPr>
          <w:rFonts w:ascii="Angsana New" w:hAnsi="Angsana New"/>
          <w:b/>
          <w:bCs/>
          <w:sz w:val="30"/>
          <w:szCs w:val="30"/>
        </w:rPr>
        <w:t>1</w:t>
      </w:r>
      <w:r w:rsidR="00B768E7">
        <w:rPr>
          <w:rFonts w:ascii="Angsana New" w:hAnsi="Angsana New"/>
          <w:b/>
          <w:bCs/>
          <w:sz w:val="30"/>
          <w:szCs w:val="30"/>
        </w:rPr>
        <w:t>7</w:t>
      </w:r>
      <w:r w:rsidRPr="00AE4238">
        <w:rPr>
          <w:rFonts w:ascii="Angsana New" w:hAnsi="Angsana New"/>
          <w:b/>
          <w:bCs/>
          <w:sz w:val="30"/>
          <w:szCs w:val="30"/>
        </w:rPr>
        <w:tab/>
      </w:r>
      <w:r w:rsidRPr="00AE4238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11298AB1" w14:textId="3D6961C2" w:rsidR="00C20375" w:rsidRDefault="00C20375" w:rsidP="00C2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3C9647B2" w14:textId="77777777" w:rsidR="00093EE3" w:rsidRPr="00E4757A" w:rsidRDefault="00093EE3" w:rsidP="00093EE3">
      <w:pPr>
        <w:tabs>
          <w:tab w:val="left" w:pos="360"/>
        </w:tabs>
        <w:ind w:left="360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4757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14:paraId="2D5F503F" w14:textId="77777777" w:rsidR="00093EE3" w:rsidRPr="00D660EC" w:rsidRDefault="00093EE3" w:rsidP="00C2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01BA70D6" w14:textId="77777777" w:rsidR="00C20375" w:rsidRPr="00AE4238" w:rsidRDefault="00C20375" w:rsidP="00C20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AE4238">
        <w:rPr>
          <w:rFonts w:ascii="Angsana New" w:hAnsi="Angsana New"/>
          <w:sz w:val="30"/>
          <w:szCs w:val="30"/>
        </w:rPr>
        <w:t>2535</w:t>
      </w:r>
      <w:r w:rsidRPr="00AE4238">
        <w:rPr>
          <w:rFonts w:ascii="Angsana New" w:hAnsi="Angsana New"/>
          <w:sz w:val="30"/>
          <w:szCs w:val="30"/>
          <w:cs/>
        </w:rPr>
        <w:t xml:space="preserve"> มาตรา </w:t>
      </w:r>
      <w:r w:rsidRPr="00AE4238">
        <w:rPr>
          <w:rFonts w:ascii="Angsana New" w:hAnsi="Angsana New"/>
          <w:sz w:val="30"/>
          <w:szCs w:val="30"/>
        </w:rPr>
        <w:t>116</w:t>
      </w:r>
      <w:r w:rsidRPr="00AE4238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AE4238">
        <w:rPr>
          <w:rFonts w:ascii="Angsana New" w:hAnsi="Angsana New"/>
          <w:sz w:val="30"/>
          <w:szCs w:val="30"/>
        </w:rPr>
        <w:t>5</w:t>
      </w:r>
      <w:r w:rsidRPr="00AE4238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AE4238">
        <w:rPr>
          <w:rFonts w:ascii="Angsana New" w:hAnsi="Angsana New"/>
          <w:sz w:val="30"/>
          <w:szCs w:val="30"/>
        </w:rPr>
        <w:t>10</w:t>
      </w:r>
      <w:r w:rsidRPr="00AE4238">
        <w:rPr>
          <w:rFonts w:ascii="Angsana New" w:hAnsi="Angsana New"/>
          <w:sz w:val="30"/>
          <w:szCs w:val="30"/>
          <w:cs/>
        </w:rPr>
        <w:t xml:space="preserve"> ของทุนจดทะเบียน  เงินสำรองนี้จะนำไปจ่ายเป็นเงินปันผลไม่ได้</w:t>
      </w:r>
    </w:p>
    <w:p w14:paraId="68876E9F" w14:textId="53425B9B" w:rsidR="00093EE3" w:rsidRDefault="00093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F205C6E" w14:textId="493FB940" w:rsidR="00093EE3" w:rsidRPr="00093EE3" w:rsidRDefault="00093EE3" w:rsidP="00093EE3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810"/>
          <w:tab w:val="left" w:pos="117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93EE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</w:t>
      </w:r>
      <w:r w:rsidRPr="00093EE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ต่ำกว่า</w:t>
      </w:r>
      <w:r w:rsidRPr="00093EE3">
        <w:rPr>
          <w:rFonts w:ascii="Angsana New" w:hAnsi="Angsana New"/>
          <w:b/>
          <w:bCs/>
          <w:i/>
          <w:iCs/>
          <w:sz w:val="30"/>
          <w:szCs w:val="30"/>
          <w:cs/>
        </w:rPr>
        <w:t>ทุนจากการรวมธุรกิจภายใต้การควบคุมเดียวกัน</w:t>
      </w:r>
    </w:p>
    <w:p w14:paraId="67869777" w14:textId="77777777" w:rsidR="00093EE3" w:rsidRPr="00093EE3" w:rsidRDefault="00093EE3" w:rsidP="00093EE3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810"/>
          <w:tab w:val="left" w:pos="117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9A831E" w14:textId="50A57C68" w:rsidR="00093EE3" w:rsidRDefault="00093EE3" w:rsidP="00093EE3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810"/>
          <w:tab w:val="left" w:pos="117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3EE3">
        <w:rPr>
          <w:rFonts w:ascii="Angsana New" w:hAnsi="Angsana New"/>
          <w:sz w:val="30"/>
          <w:szCs w:val="30"/>
          <w:cs/>
        </w:rPr>
        <w:t>ส่วน</w:t>
      </w:r>
      <w:r w:rsidR="008A3E8D" w:rsidRPr="008A3E8D">
        <w:rPr>
          <w:rFonts w:ascii="Angsana New" w:hAnsi="Angsana New"/>
          <w:sz w:val="30"/>
          <w:szCs w:val="30"/>
          <w:cs/>
        </w:rPr>
        <w:t>ต่ำกว่าทุน</w:t>
      </w:r>
      <w:r w:rsidRPr="00093EE3">
        <w:rPr>
          <w:rFonts w:ascii="Angsana New" w:hAnsi="Angsana New"/>
          <w:sz w:val="30"/>
          <w:szCs w:val="30"/>
          <w:cs/>
        </w:rPr>
        <w:t>จากการรวมธุรกิจภายใต้การควบคุมเดียวกันที่บันทึกในส่วนของผู้ถือหุ้นคือ ผลต่างระหว่างมูลค่าตามบัญชีของสินทรัพย์สุทธิของบริษัทย่อย ณ วันจัดโครงสร้างธุรกิจ และจำนวนเงินที่บริษัทจ่ายซื้อ</w:t>
      </w:r>
    </w:p>
    <w:p w14:paraId="5EF71D92" w14:textId="77777777" w:rsidR="00093EE3" w:rsidRPr="00D660EC" w:rsidRDefault="00093EE3" w:rsidP="00A96FA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810"/>
          <w:tab w:val="left" w:pos="117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ABC266" w14:textId="57F4300A" w:rsidR="00E65E83" w:rsidRPr="00AE4238" w:rsidRDefault="0070600E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B768E7">
        <w:rPr>
          <w:rFonts w:ascii="Angsana New" w:hAnsi="Angsana New"/>
          <w:b/>
          <w:bCs/>
          <w:sz w:val="30"/>
          <w:szCs w:val="30"/>
        </w:rPr>
        <w:t>8</w:t>
      </w:r>
      <w:r w:rsidR="00E65E83" w:rsidRPr="00AE4238">
        <w:rPr>
          <w:rFonts w:ascii="Angsana New" w:hAnsi="Angsana New"/>
          <w:b/>
          <w:bCs/>
          <w:sz w:val="30"/>
          <w:szCs w:val="30"/>
        </w:rPr>
        <w:tab/>
      </w:r>
      <w:r w:rsidR="001876BB" w:rsidRPr="00F667B0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0E4D9E78" w14:textId="77777777" w:rsidR="00E65E83" w:rsidRPr="00C81A0E" w:rsidRDefault="00E65E83" w:rsidP="004A75EB">
      <w:pPr>
        <w:pStyle w:val="BodyText2"/>
        <w:tabs>
          <w:tab w:val="left" w:pos="540"/>
        </w:tabs>
        <w:rPr>
          <w:rFonts w:ascii="Angsana New" w:hAnsi="Angsana New"/>
          <w:sz w:val="30"/>
          <w:szCs w:val="30"/>
        </w:rPr>
      </w:pPr>
    </w:p>
    <w:p w14:paraId="52C52C26" w14:textId="77777777" w:rsidR="00C365E0" w:rsidRPr="00AE4238" w:rsidRDefault="001A4740" w:rsidP="004A75EB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color w:val="auto"/>
          <w:cs/>
        </w:rPr>
      </w:pPr>
      <w:bookmarkStart w:id="6" w:name="OLE_LINK7"/>
      <w:r w:rsidRPr="00AE4238">
        <w:rPr>
          <w:rFonts w:ascii="Angsana New" w:hAnsi="Angsana New" w:cs="Angsana New"/>
          <w:color w:val="auto"/>
          <w:cs/>
        </w:rPr>
        <w:t>กลุ่มบริษัทได้นำเสนอข้อมูลทางการเงินจำแนกตามส่วนงานโดยแสดงส่วนงานธุรกิจเป็นรูปแบบหลักในการรายงาน 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2E8D1E86" w14:textId="77777777" w:rsidR="005435EF" w:rsidRDefault="005435EF" w:rsidP="004A75EB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color w:val="auto"/>
        </w:rPr>
      </w:pPr>
    </w:p>
    <w:p w14:paraId="1245C856" w14:textId="77A275C6" w:rsidR="00C365E0" w:rsidRPr="00AE4238" w:rsidRDefault="001A4740" w:rsidP="004A75EB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color w:val="auto"/>
          <w:cs/>
        </w:rPr>
      </w:pPr>
      <w:r w:rsidRPr="00AE4238">
        <w:rPr>
          <w:rFonts w:ascii="Angsana New" w:hAnsi="Angsana New" w:cs="Angsana New"/>
          <w:color w:val="auto"/>
          <w:cs/>
        </w:rPr>
        <w:t>ผลการดำเนินงาน สินทรัพย์และหนี้สินตามส่วนงาน รวมรายการที่เกี่ยวข้องโดยตรงกับส่วนงานหรือที่สามารถ    ปันส่วนให้กับส่วนงานได้อย่างสมเหตุสมผล</w:t>
      </w:r>
    </w:p>
    <w:p w14:paraId="1A23337B" w14:textId="77777777" w:rsidR="00E021BA" w:rsidRPr="00D660EC" w:rsidRDefault="00E021BA" w:rsidP="004A75EB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color w:val="auto"/>
        </w:rPr>
      </w:pPr>
    </w:p>
    <w:p w14:paraId="537ABDEA" w14:textId="77777777" w:rsidR="001A4740" w:rsidRPr="00D660EC" w:rsidRDefault="001A4740" w:rsidP="004A75EB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color w:val="auto"/>
        </w:rPr>
      </w:pPr>
      <w:r w:rsidRPr="00AE4238">
        <w:rPr>
          <w:rFonts w:ascii="Angsana New" w:hAnsi="Angsana New" w:cs="Angsana New"/>
          <w:b/>
          <w:bCs/>
          <w:i/>
          <w:iCs/>
          <w:color w:val="auto"/>
          <w:cs/>
        </w:rPr>
        <w:t>ส่วนงานที่รายงาน</w:t>
      </w:r>
    </w:p>
    <w:p w14:paraId="26D497BF" w14:textId="77777777" w:rsidR="00682717" w:rsidRPr="00D660EC" w:rsidRDefault="00682717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color w:val="0000FF"/>
          <w:sz w:val="30"/>
          <w:szCs w:val="30"/>
        </w:rPr>
      </w:pPr>
    </w:p>
    <w:p w14:paraId="44CE36C7" w14:textId="77777777" w:rsidR="001A4740" w:rsidRPr="00D660EC" w:rsidRDefault="001A4740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กลุ่มบริษัทเสนอส่วนงานธุรกิจที่สำคัญดังนี้</w:t>
      </w:r>
    </w:p>
    <w:p w14:paraId="36185991" w14:textId="77777777" w:rsidR="001A4740" w:rsidRPr="00D660EC" w:rsidRDefault="001A4740" w:rsidP="004A75EB">
      <w:pPr>
        <w:pStyle w:val="BodyText3"/>
        <w:spacing w:line="240" w:lineRule="auto"/>
        <w:ind w:left="540"/>
        <w:rPr>
          <w:rFonts w:ascii="Angsana New" w:hAnsi="Angsana New" w:cs="Angsana New"/>
        </w:rPr>
      </w:pPr>
    </w:p>
    <w:p w14:paraId="483DEBD7" w14:textId="77777777" w:rsidR="0070600E" w:rsidRDefault="001A4740" w:rsidP="007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Pr="00AE4238">
        <w:rPr>
          <w:rFonts w:ascii="Angsana New" w:hAnsi="Angsana New"/>
          <w:sz w:val="30"/>
          <w:szCs w:val="30"/>
        </w:rPr>
        <w:t>1</w:t>
      </w:r>
      <w:r w:rsidRPr="00AE4238">
        <w:rPr>
          <w:rFonts w:ascii="Angsana New" w:hAnsi="Angsana New"/>
          <w:sz w:val="30"/>
          <w:szCs w:val="30"/>
        </w:rPr>
        <w:tab/>
      </w:r>
      <w:r w:rsidRPr="00AE4238">
        <w:rPr>
          <w:rFonts w:ascii="Angsana New" w:hAnsi="Angsana New"/>
          <w:sz w:val="30"/>
          <w:szCs w:val="30"/>
          <w:cs/>
        </w:rPr>
        <w:t>ธุรกิจผลิตแป้งมันสำปะหลัง</w:t>
      </w:r>
      <w:r w:rsidR="0070600E">
        <w:rPr>
          <w:rFonts w:ascii="Angsana New" w:hAnsi="Angsana New"/>
          <w:sz w:val="30"/>
          <w:szCs w:val="30"/>
        </w:rPr>
        <w:t xml:space="preserve"> </w:t>
      </w:r>
      <w:r w:rsidR="0070600E">
        <w:rPr>
          <w:rFonts w:ascii="Angsana New" w:hAnsi="Angsana New" w:hint="cs"/>
          <w:sz w:val="30"/>
          <w:szCs w:val="30"/>
          <w:cs/>
        </w:rPr>
        <w:t>และ</w:t>
      </w:r>
      <w:r w:rsidRPr="00AE4238">
        <w:rPr>
          <w:rFonts w:ascii="Angsana New" w:hAnsi="Angsana New"/>
          <w:sz w:val="30"/>
          <w:szCs w:val="30"/>
          <w:cs/>
        </w:rPr>
        <w:t>ธุรกิจผลิตก๊าซชีวภาพและจำหน่ายกระแสไฟฟ้าจาก</w:t>
      </w:r>
    </w:p>
    <w:p w14:paraId="73A9110B" w14:textId="36006560" w:rsidR="001A4740" w:rsidRPr="00D660EC" w:rsidRDefault="001A4740" w:rsidP="007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952" w:right="-43" w:firstLine="166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ก๊าซชีวภาพ</w:t>
      </w:r>
    </w:p>
    <w:p w14:paraId="37FFC809" w14:textId="570ADC40" w:rsidR="008323A0" w:rsidRDefault="001A4740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70600E">
        <w:rPr>
          <w:rFonts w:ascii="Angsana New" w:hAnsi="Angsana New"/>
          <w:sz w:val="30"/>
          <w:szCs w:val="30"/>
        </w:rPr>
        <w:t>2</w:t>
      </w:r>
      <w:r w:rsidRPr="00AE4238">
        <w:rPr>
          <w:rFonts w:ascii="Angsana New" w:hAnsi="Angsana New"/>
          <w:sz w:val="30"/>
          <w:szCs w:val="30"/>
        </w:rPr>
        <w:tab/>
      </w:r>
      <w:r w:rsidRPr="00AE4238">
        <w:rPr>
          <w:rFonts w:ascii="Angsana New" w:hAnsi="Angsana New"/>
          <w:sz w:val="30"/>
          <w:szCs w:val="30"/>
          <w:cs/>
        </w:rPr>
        <w:t>ธุรกิจเอทานอล</w:t>
      </w:r>
    </w:p>
    <w:p w14:paraId="56B078E3" w14:textId="6328B131" w:rsidR="00234A19" w:rsidRDefault="00234A19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ธุรกิจอื่นๆ</w:t>
      </w:r>
    </w:p>
    <w:p w14:paraId="10BD12F1" w14:textId="408C5A0E" w:rsidR="0070600E" w:rsidRDefault="0070600E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53679D9" w14:textId="77777777" w:rsidR="001D4DA4" w:rsidRDefault="004172BF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เนื่องจากการปรับโครงสร้างในกลุ่มบริษัทที่ได้เปิดเผยในตามหมายเหตุข้อ </w:t>
      </w:r>
      <w:r w:rsidR="00B768E7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และการเปลี่ยนแปลงรายงานทางการเงินภายในที่ได้รายงานต่อผู้มีอำนาจตัดสินใจสูงสุดด้านการดำเนินงานในระหว่างปี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ทำให้</w:t>
      </w:r>
      <w:r w:rsidR="0070600E">
        <w:rPr>
          <w:rFonts w:ascii="Angsana New" w:hAnsi="Angsana New" w:hint="cs"/>
          <w:sz w:val="30"/>
          <w:szCs w:val="30"/>
          <w:cs/>
        </w:rPr>
        <w:t xml:space="preserve">ส่วนงานที่รายงานของปี </w:t>
      </w:r>
      <w:r w:rsidR="0070600E">
        <w:rPr>
          <w:rFonts w:ascii="Angsana New" w:hAnsi="Angsana New"/>
          <w:sz w:val="30"/>
          <w:szCs w:val="30"/>
        </w:rPr>
        <w:t xml:space="preserve">2563 </w:t>
      </w:r>
      <w:r w:rsidR="0070600E">
        <w:rPr>
          <w:rFonts w:ascii="Angsana New" w:hAnsi="Angsana New" w:hint="cs"/>
          <w:sz w:val="30"/>
          <w:szCs w:val="30"/>
          <w:cs/>
        </w:rPr>
        <w:t xml:space="preserve">มีการเปลี่ยนแปลงจากปี </w:t>
      </w:r>
      <w:r w:rsidR="0070600E">
        <w:rPr>
          <w:rFonts w:ascii="Angsana New" w:hAnsi="Angsana New"/>
          <w:sz w:val="30"/>
          <w:szCs w:val="30"/>
        </w:rPr>
        <w:t xml:space="preserve">2562 </w:t>
      </w:r>
      <w:r w:rsidR="0070600E">
        <w:rPr>
          <w:rFonts w:ascii="Angsana New" w:hAnsi="Angsana New" w:hint="cs"/>
          <w:sz w:val="30"/>
          <w:szCs w:val="30"/>
          <w:cs/>
        </w:rPr>
        <w:t>โดยกลุ่มบริษัทได</w:t>
      </w:r>
      <w:r w:rsidR="006B4035">
        <w:rPr>
          <w:rFonts w:ascii="Angsana New" w:hAnsi="Angsana New" w:hint="cs"/>
          <w:sz w:val="30"/>
          <w:szCs w:val="30"/>
          <w:cs/>
        </w:rPr>
        <w:t>้</w:t>
      </w:r>
      <w:r w:rsidR="0070600E">
        <w:rPr>
          <w:rFonts w:ascii="Angsana New" w:hAnsi="Angsana New" w:hint="cs"/>
          <w:sz w:val="30"/>
          <w:szCs w:val="30"/>
          <w:cs/>
        </w:rPr>
        <w:t xml:space="preserve">รวมส่วนงานธุรกิจผลิตแป้งมันสำปะหลังและส่วนงานธุรกิจก๊าซชีวภาพและจำหน่ายกระแสไฟฟ้าจากก๊าซชีวภาพที่แสดงแยกกันในปี </w:t>
      </w:r>
      <w:r w:rsidR="0070600E">
        <w:rPr>
          <w:rFonts w:ascii="Angsana New" w:hAnsi="Angsana New"/>
          <w:sz w:val="30"/>
          <w:szCs w:val="30"/>
        </w:rPr>
        <w:t xml:space="preserve">2562 </w:t>
      </w:r>
      <w:r w:rsidR="0070600E">
        <w:rPr>
          <w:rFonts w:ascii="Angsana New" w:hAnsi="Angsana New" w:hint="cs"/>
          <w:sz w:val="30"/>
          <w:szCs w:val="30"/>
          <w:cs/>
        </w:rPr>
        <w:t xml:space="preserve">เข้าด้วยกัน </w:t>
      </w:r>
      <w:r w:rsidR="0055039D">
        <w:rPr>
          <w:rFonts w:ascii="Angsana New" w:hAnsi="Angsana New" w:hint="cs"/>
          <w:sz w:val="30"/>
          <w:szCs w:val="30"/>
          <w:cs/>
        </w:rPr>
        <w:t>และแสดงส่วนงานสำหรับธุรกิจอื่นๆเพิ่มเติม</w:t>
      </w:r>
    </w:p>
    <w:p w14:paraId="1C25C55E" w14:textId="77777777" w:rsidR="001D4DA4" w:rsidRDefault="001D4DA4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3678EE5" w14:textId="25ED5014" w:rsidR="0070600E" w:rsidRPr="0070600E" w:rsidRDefault="0070600E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ส่วนที่รายงานของปี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ได้มีการปรับปรุง</w:t>
      </w:r>
      <w:r w:rsidR="004172BF">
        <w:rPr>
          <w:rFonts w:ascii="Angsana New" w:hAnsi="Angsana New" w:hint="cs"/>
          <w:sz w:val="30"/>
          <w:szCs w:val="30"/>
          <w:cs/>
        </w:rPr>
        <w:t>ใหม่</w:t>
      </w:r>
      <w:r>
        <w:rPr>
          <w:rFonts w:ascii="Angsana New" w:hAnsi="Angsana New" w:hint="cs"/>
          <w:sz w:val="30"/>
          <w:szCs w:val="30"/>
          <w:cs/>
        </w:rPr>
        <w:t xml:space="preserve">ให้เป็นไปตามส่วนงานที่รายงานในปี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แล้ว</w:t>
      </w:r>
    </w:p>
    <w:p w14:paraId="6AA9D09E" w14:textId="77777777" w:rsidR="00061863" w:rsidRPr="00D660EC" w:rsidRDefault="00061863" w:rsidP="00122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6CDC73AD" w14:textId="77777777" w:rsidR="00061863" w:rsidRPr="00AE4238" w:rsidRDefault="00061863" w:rsidP="00BA0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sectPr w:rsidR="00061863" w:rsidRPr="00AE4238" w:rsidSect="0085142E">
          <w:headerReference w:type="even" r:id="rId17"/>
          <w:headerReference w:type="default" r:id="rId18"/>
          <w:footerReference w:type="default" r:id="rId19"/>
          <w:headerReference w:type="first" r:id="rId20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928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771"/>
        <w:gridCol w:w="1348"/>
        <w:gridCol w:w="268"/>
        <w:gridCol w:w="1170"/>
        <w:gridCol w:w="270"/>
        <w:gridCol w:w="993"/>
        <w:gridCol w:w="270"/>
        <w:gridCol w:w="900"/>
        <w:gridCol w:w="236"/>
        <w:gridCol w:w="34"/>
        <w:gridCol w:w="202"/>
        <w:gridCol w:w="270"/>
        <w:gridCol w:w="522"/>
        <w:gridCol w:w="270"/>
        <w:gridCol w:w="990"/>
        <w:gridCol w:w="270"/>
        <w:gridCol w:w="378"/>
        <w:gridCol w:w="270"/>
        <w:gridCol w:w="432"/>
        <w:gridCol w:w="270"/>
        <w:gridCol w:w="1080"/>
        <w:gridCol w:w="270"/>
        <w:gridCol w:w="563"/>
        <w:gridCol w:w="517"/>
        <w:gridCol w:w="270"/>
        <w:gridCol w:w="1094"/>
      </w:tblGrid>
      <w:tr w:rsidR="0069555A" w:rsidRPr="00D660EC" w14:paraId="4153829D" w14:textId="77777777" w:rsidTr="00FB14D0">
        <w:trPr>
          <w:gridAfter w:val="3"/>
          <w:wAfter w:w="1881" w:type="dxa"/>
          <w:trHeight w:val="306"/>
          <w:tblHeader/>
        </w:trPr>
        <w:tc>
          <w:tcPr>
            <w:tcW w:w="14047" w:type="dxa"/>
            <w:gridSpan w:val="23"/>
            <w:vAlign w:val="bottom"/>
          </w:tcPr>
          <w:p w14:paraId="604E9268" w14:textId="77777777" w:rsidR="0069555A" w:rsidRPr="00AE4238" w:rsidRDefault="0069555A" w:rsidP="00695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ข้อมูลเกี่ยวกับส่วนงานที่รายงานและการจำแนกรายได้ตามประเภทสินค้าหลัก</w:t>
            </w:r>
          </w:p>
        </w:tc>
      </w:tr>
      <w:tr w:rsidR="00061863" w:rsidRPr="00D660EC" w14:paraId="4BA8CC4B" w14:textId="77777777" w:rsidTr="00FB14D0">
        <w:trPr>
          <w:gridAfter w:val="3"/>
          <w:wAfter w:w="1881" w:type="dxa"/>
          <w:trHeight w:val="306"/>
          <w:tblHeader/>
        </w:trPr>
        <w:tc>
          <w:tcPr>
            <w:tcW w:w="2772" w:type="dxa"/>
            <w:vAlign w:val="bottom"/>
          </w:tcPr>
          <w:p w14:paraId="3BC68AEA" w14:textId="77777777" w:rsidR="00061863" w:rsidRPr="00061863" w:rsidRDefault="00061863" w:rsidP="00C3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6"/>
                <w:szCs w:val="6"/>
                <w:cs/>
              </w:rPr>
            </w:pPr>
          </w:p>
        </w:tc>
        <w:tc>
          <w:tcPr>
            <w:tcW w:w="2787" w:type="dxa"/>
            <w:gridSpan w:val="3"/>
          </w:tcPr>
          <w:p w14:paraId="4ACC1098" w14:textId="77777777" w:rsidR="00061863" w:rsidRPr="00AE4238" w:rsidRDefault="00061863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70" w:type="dxa"/>
          </w:tcPr>
          <w:p w14:paraId="11A56C0A" w14:textId="77777777" w:rsidR="00061863" w:rsidRPr="00D660EC" w:rsidRDefault="00061863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161" w:type="dxa"/>
            <w:gridSpan w:val="3"/>
          </w:tcPr>
          <w:p w14:paraId="122E86CA" w14:textId="77777777" w:rsidR="00061863" w:rsidRPr="00AE4238" w:rsidRDefault="00061863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36" w:type="dxa"/>
          </w:tcPr>
          <w:p w14:paraId="1DF5ADFB" w14:textId="77777777" w:rsidR="00061863" w:rsidRPr="00D660EC" w:rsidRDefault="00061863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36" w:type="dxa"/>
            <w:gridSpan w:val="2"/>
          </w:tcPr>
          <w:p w14:paraId="75202B4E" w14:textId="77777777" w:rsidR="00061863" w:rsidRPr="00AE4238" w:rsidRDefault="00061863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70" w:type="dxa"/>
          </w:tcPr>
          <w:p w14:paraId="6E2A4738" w14:textId="77777777" w:rsidR="00061863" w:rsidRPr="00D660EC" w:rsidRDefault="00061863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430" w:type="dxa"/>
            <w:gridSpan w:val="5"/>
          </w:tcPr>
          <w:p w14:paraId="66FB2128" w14:textId="77777777" w:rsidR="00061863" w:rsidRPr="00061863" w:rsidRDefault="00061863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270" w:type="dxa"/>
          </w:tcPr>
          <w:p w14:paraId="4B33F870" w14:textId="77777777" w:rsidR="00061863" w:rsidRPr="00061863" w:rsidRDefault="00061863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6"/>
                <w:szCs w:val="6"/>
                <w:cs/>
                <w:lang w:val="th-TH"/>
              </w:rPr>
            </w:pPr>
          </w:p>
        </w:tc>
        <w:tc>
          <w:tcPr>
            <w:tcW w:w="2615" w:type="dxa"/>
            <w:gridSpan w:val="5"/>
          </w:tcPr>
          <w:p w14:paraId="23CEB2A9" w14:textId="77777777" w:rsidR="00061863" w:rsidRPr="00AE4238" w:rsidRDefault="00061863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3C38D9" w:rsidRPr="00D660EC" w14:paraId="02C2C2C8" w14:textId="77777777" w:rsidTr="00FB14D0">
        <w:trPr>
          <w:gridAfter w:val="3"/>
          <w:wAfter w:w="1881" w:type="dxa"/>
          <w:trHeight w:val="306"/>
          <w:tblHeader/>
        </w:trPr>
        <w:tc>
          <w:tcPr>
            <w:tcW w:w="5559" w:type="dxa"/>
            <w:gridSpan w:val="4"/>
            <w:vAlign w:val="bottom"/>
          </w:tcPr>
          <w:p w14:paraId="41E872F2" w14:textId="12437776" w:rsidR="003C38D9" w:rsidRPr="00AE4238" w:rsidRDefault="003C38D9" w:rsidP="003C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E42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D8E922C" w14:textId="77777777" w:rsidR="003C38D9" w:rsidRPr="00D660EC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1" w:type="dxa"/>
            <w:gridSpan w:val="3"/>
          </w:tcPr>
          <w:p w14:paraId="318A56CF" w14:textId="3AA19353" w:rsidR="003C38D9" w:rsidRPr="00AE4238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3311F37" w14:textId="77777777" w:rsidR="003C38D9" w:rsidRPr="00D660EC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E87368E" w14:textId="77777777" w:rsidR="003C38D9" w:rsidRPr="00AE4238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44BA8F" w14:textId="77777777" w:rsidR="003C38D9" w:rsidRPr="00D660EC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5"/>
          </w:tcPr>
          <w:p w14:paraId="2BB5B2AD" w14:textId="77777777" w:rsidR="003C38D9" w:rsidRPr="00217A3C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4946F8F" w14:textId="77777777" w:rsidR="003C38D9" w:rsidRPr="00217A3C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5" w:type="dxa"/>
            <w:gridSpan w:val="5"/>
          </w:tcPr>
          <w:p w14:paraId="7D88C38C" w14:textId="77777777" w:rsidR="003C38D9" w:rsidRPr="00AE4238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0C72" w:rsidRPr="00D660EC" w14:paraId="0F461F55" w14:textId="77777777" w:rsidTr="00FB14D0">
        <w:trPr>
          <w:tblHeader/>
        </w:trPr>
        <w:tc>
          <w:tcPr>
            <w:tcW w:w="2772" w:type="dxa"/>
          </w:tcPr>
          <w:p w14:paraId="61063AED" w14:textId="77777777" w:rsidR="00C30C72" w:rsidRPr="00217A3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7" w:type="dxa"/>
            <w:gridSpan w:val="3"/>
          </w:tcPr>
          <w:p w14:paraId="470F927B" w14:textId="5EBCD92D" w:rsidR="00C30C72" w:rsidRPr="00AE4238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ผลิตแป้ง</w:t>
            </w:r>
            <w:r w:rsidR="003C38D9" w:rsidRPr="00AE4238">
              <w:rPr>
                <w:rFonts w:ascii="Angsana New" w:hAnsi="Angsana New"/>
                <w:sz w:val="30"/>
                <w:szCs w:val="30"/>
                <w:cs/>
              </w:rPr>
              <w:t>มันสำปะหลัง</w:t>
            </w:r>
            <w:r w:rsidR="003C38D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3B73573E" w14:textId="77777777" w:rsidR="00C30C72" w:rsidRPr="00D660E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1" w:type="dxa"/>
            <w:gridSpan w:val="3"/>
          </w:tcPr>
          <w:p w14:paraId="52E6C834" w14:textId="33B5B0C8" w:rsidR="00C30C72" w:rsidRPr="00AE4238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A9B5531" w14:textId="77777777" w:rsidR="00C30C72" w:rsidRPr="00D660E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4" w:type="dxa"/>
            <w:gridSpan w:val="5"/>
          </w:tcPr>
          <w:p w14:paraId="342044FE" w14:textId="77777777" w:rsidR="00C30C72" w:rsidRPr="00AE4238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03986B" w14:textId="77777777" w:rsidR="00C30C72" w:rsidRPr="00D660E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5"/>
          </w:tcPr>
          <w:p w14:paraId="05FB1A0A" w14:textId="3BC4337D" w:rsidR="00C30C72" w:rsidRPr="00217A3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D22AAF5" w14:textId="77777777" w:rsidR="00C30C72" w:rsidRPr="00217A3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42" w:type="dxa"/>
            <w:gridSpan w:val="4"/>
          </w:tcPr>
          <w:p w14:paraId="06052AC3" w14:textId="77777777" w:rsidR="00C30C72" w:rsidRPr="00AE4238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0C72" w:rsidRPr="00D660EC" w14:paraId="7462F09A" w14:textId="77777777" w:rsidTr="00FB14D0">
        <w:trPr>
          <w:tblHeader/>
        </w:trPr>
        <w:tc>
          <w:tcPr>
            <w:tcW w:w="2772" w:type="dxa"/>
          </w:tcPr>
          <w:p w14:paraId="102CC4F7" w14:textId="77777777" w:rsidR="00C30C72" w:rsidRPr="00217A3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7" w:type="dxa"/>
            <w:gridSpan w:val="3"/>
          </w:tcPr>
          <w:p w14:paraId="208CFD57" w14:textId="2D549D30" w:rsidR="00C30C72" w:rsidRPr="00AE4238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ธุรกิจผลิตก๊าซชีวภาพและจำหน่ายก</w:t>
            </w:r>
            <w:r w:rsidR="006A4546">
              <w:rPr>
                <w:rFonts w:ascii="Angsana New" w:hAnsi="Angsana New" w:hint="cs"/>
                <w:sz w:val="30"/>
                <w:szCs w:val="30"/>
                <w:cs/>
              </w:rPr>
              <w:t>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แสไฟฟ้าจากธุรกิจชีวภาพ</w:t>
            </w:r>
          </w:p>
        </w:tc>
        <w:tc>
          <w:tcPr>
            <w:tcW w:w="270" w:type="dxa"/>
          </w:tcPr>
          <w:p w14:paraId="5BDFC2A1" w14:textId="77777777" w:rsidR="00C30C72" w:rsidRPr="00D660E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1" w:type="dxa"/>
            <w:gridSpan w:val="3"/>
          </w:tcPr>
          <w:p w14:paraId="32D414E2" w14:textId="77777777" w:rsidR="003C38D9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3A7407" w14:textId="33F400EB" w:rsidR="00C30C72" w:rsidRPr="00AE4238" w:rsidRDefault="004E0CC6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เอทานอล</w:t>
            </w:r>
          </w:p>
        </w:tc>
        <w:tc>
          <w:tcPr>
            <w:tcW w:w="270" w:type="dxa"/>
            <w:gridSpan w:val="2"/>
          </w:tcPr>
          <w:p w14:paraId="07820CB5" w14:textId="77777777" w:rsidR="00C30C72" w:rsidRPr="00D660E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4" w:type="dxa"/>
            <w:gridSpan w:val="5"/>
          </w:tcPr>
          <w:p w14:paraId="08EC4EDE" w14:textId="77777777" w:rsidR="003C38D9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2E3F44" w14:textId="5AE11B97" w:rsidR="00C30C72" w:rsidRPr="00AE4238" w:rsidRDefault="004E0CC6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ธุรกิจอื่นๆ</w:t>
            </w:r>
          </w:p>
        </w:tc>
        <w:tc>
          <w:tcPr>
            <w:tcW w:w="270" w:type="dxa"/>
          </w:tcPr>
          <w:p w14:paraId="403DE06E" w14:textId="77777777" w:rsidR="00C30C72" w:rsidRPr="00D660E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5"/>
          </w:tcPr>
          <w:p w14:paraId="3E2C9A9A" w14:textId="70F814C1" w:rsidR="003C38D9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ตัดรายการ</w:t>
            </w:r>
          </w:p>
          <w:p w14:paraId="20D7B5CD" w14:textId="26D7C1A5" w:rsidR="00C30C72" w:rsidRPr="00217A3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70" w:type="dxa"/>
          </w:tcPr>
          <w:p w14:paraId="0E664B26" w14:textId="77777777" w:rsidR="00C30C72" w:rsidRPr="00217A3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42" w:type="dxa"/>
            <w:gridSpan w:val="4"/>
          </w:tcPr>
          <w:p w14:paraId="1BFCB1C7" w14:textId="77777777" w:rsidR="003C38D9" w:rsidRDefault="003C38D9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5DA3D6" w14:textId="600E3463" w:rsidR="00C30C72" w:rsidRPr="00AE4238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30C72" w:rsidRPr="00D660EC" w14:paraId="66C7746D" w14:textId="77777777" w:rsidTr="00FB14D0">
        <w:trPr>
          <w:tblHeader/>
        </w:trPr>
        <w:tc>
          <w:tcPr>
            <w:tcW w:w="2772" w:type="dxa"/>
          </w:tcPr>
          <w:p w14:paraId="12B53610" w14:textId="77777777" w:rsidR="00C30C72" w:rsidRPr="00217A3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</w:tcPr>
          <w:p w14:paraId="4CE7CFDD" w14:textId="77777777" w:rsidR="00C30C72" w:rsidRPr="00D660EC" w:rsidRDefault="00C81A0E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741E3922" w14:textId="77777777" w:rsidR="00C30C72" w:rsidRPr="00217A3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682C41D" w14:textId="77777777" w:rsidR="00C30C72" w:rsidRPr="00AE4238" w:rsidRDefault="00C81A0E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1AA62A1" w14:textId="77777777" w:rsidR="00C30C72" w:rsidRPr="00217A3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20968904" w14:textId="77777777" w:rsidR="00C30C72" w:rsidRPr="00D660EC" w:rsidRDefault="00C81A0E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A131FB7" w14:textId="77777777" w:rsidR="00C30C72" w:rsidRPr="00217A3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5AB49156" w14:textId="77777777" w:rsidR="00C30C72" w:rsidRPr="00217A3C" w:rsidRDefault="00C81A0E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</w:tcPr>
          <w:p w14:paraId="5C38729F" w14:textId="77777777" w:rsidR="00C30C72" w:rsidRPr="00217A3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4" w:type="dxa"/>
            <w:gridSpan w:val="3"/>
          </w:tcPr>
          <w:p w14:paraId="7C922A8E" w14:textId="77777777" w:rsidR="00C30C72" w:rsidRPr="00D660EC" w:rsidRDefault="00C81A0E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E777FE7" w14:textId="77777777" w:rsidR="00C30C72" w:rsidRPr="00217A3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9726D34" w14:textId="77777777" w:rsidR="00C30C72" w:rsidRPr="00AE4238" w:rsidRDefault="00C81A0E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5D424C7" w14:textId="77777777" w:rsidR="00C30C72" w:rsidRPr="00217A3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4693CBAC" w14:textId="77777777" w:rsidR="00C30C72" w:rsidRPr="00D660EC" w:rsidRDefault="00C81A0E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EF9561C" w14:textId="77777777" w:rsidR="00C30C72" w:rsidRPr="00217A3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2E6934BC" w14:textId="77777777" w:rsidR="00C30C72" w:rsidRPr="00217A3C" w:rsidRDefault="00C81A0E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518CB7E" w14:textId="77777777" w:rsidR="00C30C72" w:rsidRPr="00217A3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73436747" w14:textId="77777777" w:rsidR="00C30C72" w:rsidRPr="00D660EC" w:rsidRDefault="00C81A0E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BDE0C12" w14:textId="77777777" w:rsidR="00C30C72" w:rsidRPr="00217A3C" w:rsidRDefault="00C30C72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2" w:type="dxa"/>
          </w:tcPr>
          <w:p w14:paraId="1082035B" w14:textId="77777777" w:rsidR="00C30C72" w:rsidRPr="00AE4238" w:rsidRDefault="00C81A0E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30C72" w:rsidRPr="00D660EC" w14:paraId="08FD39EF" w14:textId="77777777" w:rsidTr="00FB14D0">
        <w:trPr>
          <w:tblHeader/>
        </w:trPr>
        <w:tc>
          <w:tcPr>
            <w:tcW w:w="2772" w:type="dxa"/>
          </w:tcPr>
          <w:p w14:paraId="0CCA668C" w14:textId="04D73BB0" w:rsidR="00C30C72" w:rsidRPr="00493D8D" w:rsidRDefault="00493D8D" w:rsidP="0021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3D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3154" w:type="dxa"/>
            <w:gridSpan w:val="25"/>
          </w:tcPr>
          <w:p w14:paraId="4BCCC061" w14:textId="77777777" w:rsidR="00C30C72" w:rsidRPr="00217A3C" w:rsidRDefault="00C30C72" w:rsidP="00217A3C">
            <w:pPr>
              <w:pStyle w:val="acctfourfigures"/>
              <w:tabs>
                <w:tab w:val="clear" w:pos="765"/>
                <w:tab w:val="decimal" w:pos="-18"/>
              </w:tabs>
              <w:spacing w:line="240" w:lineRule="auto"/>
              <w:ind w:left="-48" w:right="-114"/>
              <w:jc w:val="center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AE423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E423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81A0E" w:rsidRPr="00D660EC" w14:paraId="306818A4" w14:textId="77777777" w:rsidTr="00FB14D0">
        <w:tc>
          <w:tcPr>
            <w:tcW w:w="2772" w:type="dxa"/>
          </w:tcPr>
          <w:p w14:paraId="75A4407D" w14:textId="77777777" w:rsidR="00C81A0E" w:rsidRPr="00AE4238" w:rsidRDefault="00C81A0E" w:rsidP="00C8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349" w:type="dxa"/>
          </w:tcPr>
          <w:p w14:paraId="394B043B" w14:textId="18763560" w:rsidR="00C81A0E" w:rsidRPr="004E0CC6" w:rsidRDefault="004E0CC6" w:rsidP="003C38D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92230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B0E12">
              <w:rPr>
                <w:rFonts w:ascii="Angsana New" w:hAnsi="Angsana New"/>
                <w:sz w:val="30"/>
                <w:szCs w:val="30"/>
                <w:lang w:val="en-US" w:bidi="th-TH"/>
              </w:rPr>
              <w:t>48,673</w:t>
            </w:r>
          </w:p>
        </w:tc>
        <w:tc>
          <w:tcPr>
            <w:tcW w:w="268" w:type="dxa"/>
          </w:tcPr>
          <w:p w14:paraId="0DEE18FD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02415551" w14:textId="06847A6E" w:rsidR="00C81A0E" w:rsidRPr="00217A3C" w:rsidRDefault="004174A4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lang w:bidi="th-TH"/>
              </w:rPr>
            </w:pPr>
            <w:r w:rsidRPr="004174A4">
              <w:rPr>
                <w:rFonts w:ascii="Angsana New" w:hAnsi="Angsana New"/>
                <w:sz w:val="30"/>
                <w:szCs w:val="30"/>
                <w:lang w:bidi="th-TH"/>
              </w:rPr>
              <w:t>1,</w:t>
            </w:r>
            <w:r w:rsidR="00922304">
              <w:rPr>
                <w:rFonts w:ascii="Angsana New" w:hAnsi="Angsana New"/>
                <w:sz w:val="30"/>
                <w:szCs w:val="30"/>
                <w:lang w:bidi="th-TH"/>
              </w:rPr>
              <w:t>871,758</w:t>
            </w:r>
          </w:p>
        </w:tc>
        <w:tc>
          <w:tcPr>
            <w:tcW w:w="270" w:type="dxa"/>
          </w:tcPr>
          <w:p w14:paraId="1F72A8C5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CC144B8" w14:textId="0B8E0800" w:rsidR="00C81A0E" w:rsidRPr="00217A3C" w:rsidRDefault="004E0CC6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3,181,060</w:t>
            </w:r>
          </w:p>
        </w:tc>
        <w:tc>
          <w:tcPr>
            <w:tcW w:w="270" w:type="dxa"/>
          </w:tcPr>
          <w:p w14:paraId="6D760555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63B77A73" w14:textId="7A91AE03" w:rsidR="00C81A0E" w:rsidRPr="00217A3C" w:rsidRDefault="00FB14D0" w:rsidP="00C81A0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2,818,426</w:t>
            </w:r>
          </w:p>
        </w:tc>
        <w:tc>
          <w:tcPr>
            <w:tcW w:w="270" w:type="dxa"/>
            <w:gridSpan w:val="2"/>
          </w:tcPr>
          <w:p w14:paraId="10E16F43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</w:tcPr>
          <w:p w14:paraId="33761CE1" w14:textId="4DCAA3D5" w:rsidR="00C81A0E" w:rsidRPr="00217A3C" w:rsidRDefault="00343055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4,721</w:t>
            </w:r>
          </w:p>
        </w:tc>
        <w:tc>
          <w:tcPr>
            <w:tcW w:w="270" w:type="dxa"/>
          </w:tcPr>
          <w:p w14:paraId="553EBEC6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329A65E" w14:textId="0F6E60A0" w:rsidR="00C81A0E" w:rsidRPr="00217A3C" w:rsidRDefault="00343055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FE04854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6A4392BC" w14:textId="75B268CF" w:rsidR="00C81A0E" w:rsidRPr="00217A3C" w:rsidRDefault="009243B8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61166E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</w:tcPr>
          <w:p w14:paraId="50A65586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217A3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82BCE2C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63913550" w14:textId="67649061" w:rsidR="00C81A0E" w:rsidRPr="00452E01" w:rsidRDefault="009243B8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4,434,454</w:t>
            </w:r>
          </w:p>
        </w:tc>
        <w:tc>
          <w:tcPr>
            <w:tcW w:w="270" w:type="dxa"/>
          </w:tcPr>
          <w:p w14:paraId="54B73B44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2" w:type="dxa"/>
          </w:tcPr>
          <w:p w14:paraId="14698D8D" w14:textId="77777777" w:rsidR="00C81A0E" w:rsidRPr="00AE4238" w:rsidRDefault="00C81A0E" w:rsidP="00651A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D660E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690</w:t>
            </w:r>
            <w:r w:rsidRPr="00D660E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184</w:t>
            </w:r>
          </w:p>
        </w:tc>
      </w:tr>
      <w:tr w:rsidR="00C81A0E" w:rsidRPr="00D660EC" w14:paraId="5E7EE4EC" w14:textId="77777777" w:rsidTr="00FB14D0">
        <w:tc>
          <w:tcPr>
            <w:tcW w:w="2772" w:type="dxa"/>
          </w:tcPr>
          <w:p w14:paraId="24860AD2" w14:textId="77777777" w:rsidR="00C81A0E" w:rsidRPr="00AE4238" w:rsidRDefault="00C81A0E" w:rsidP="00C8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559D974" w14:textId="3E2B346C" w:rsidR="00C81A0E" w:rsidRPr="00217A3C" w:rsidRDefault="00922304" w:rsidP="003C38D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68,046</w:t>
            </w:r>
          </w:p>
        </w:tc>
        <w:tc>
          <w:tcPr>
            <w:tcW w:w="268" w:type="dxa"/>
          </w:tcPr>
          <w:p w14:paraId="22F815B4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6556B6" w14:textId="63EAB0FE" w:rsidR="00C81A0E" w:rsidRPr="00217A3C" w:rsidRDefault="00922304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75,945</w:t>
            </w:r>
          </w:p>
        </w:tc>
        <w:tc>
          <w:tcPr>
            <w:tcW w:w="270" w:type="dxa"/>
          </w:tcPr>
          <w:p w14:paraId="24BC4010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4F26546" w14:textId="1E96076E" w:rsidR="00C81A0E" w:rsidRPr="00AE4238" w:rsidRDefault="004E0CC6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533,122</w:t>
            </w:r>
          </w:p>
        </w:tc>
        <w:tc>
          <w:tcPr>
            <w:tcW w:w="270" w:type="dxa"/>
          </w:tcPr>
          <w:p w14:paraId="422428DD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040787C" w14:textId="4CDF2238" w:rsidR="00C81A0E" w:rsidRPr="00AE4238" w:rsidRDefault="00FB14D0" w:rsidP="00C81A0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573,582</w:t>
            </w:r>
          </w:p>
        </w:tc>
        <w:tc>
          <w:tcPr>
            <w:tcW w:w="270" w:type="dxa"/>
            <w:gridSpan w:val="2"/>
          </w:tcPr>
          <w:p w14:paraId="445AEA7D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  <w:tcBorders>
              <w:bottom w:val="single" w:sz="4" w:space="0" w:color="auto"/>
            </w:tcBorders>
          </w:tcPr>
          <w:p w14:paraId="6EE29526" w14:textId="5C24D7E6" w:rsidR="00C81A0E" w:rsidRPr="00217A3C" w:rsidRDefault="009243B8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580D5EF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9BE081" w14:textId="5B3BF529" w:rsidR="00C81A0E" w:rsidRPr="00217A3C" w:rsidRDefault="004174A4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0094ED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765DF653" w14:textId="21A3CE65" w:rsidR="00C81A0E" w:rsidRPr="00217A3C" w:rsidRDefault="009243B8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43055">
              <w:rPr>
                <w:rFonts w:ascii="Angsana New" w:hAnsi="Angsana New"/>
                <w:sz w:val="30"/>
                <w:szCs w:val="30"/>
              </w:rPr>
              <w:t>601,16</w:t>
            </w:r>
            <w:r w:rsidR="007B0E12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BFD121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C6A5F3" w14:textId="4D932B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343055">
              <w:rPr>
                <w:rFonts w:ascii="Angsana New" w:hAnsi="Angsana New"/>
                <w:sz w:val="30"/>
                <w:szCs w:val="30"/>
                <w:lang w:bidi="th-TH"/>
              </w:rPr>
              <w:t>649,527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9D90F46" w14:textId="77777777" w:rsidR="00C81A0E" w:rsidRPr="00AE4238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72BF2E1" w14:textId="1803D612" w:rsidR="00C81A0E" w:rsidRPr="00452E01" w:rsidRDefault="009243B8" w:rsidP="00C8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1184A4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471A7ECA" w14:textId="77777777" w:rsidR="00C81A0E" w:rsidRPr="00452E01" w:rsidRDefault="00C81A0E" w:rsidP="00651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1A0E" w:rsidRPr="00D660EC" w14:paraId="63AA81AA" w14:textId="77777777" w:rsidTr="00FB14D0">
        <w:tc>
          <w:tcPr>
            <w:tcW w:w="2772" w:type="dxa"/>
          </w:tcPr>
          <w:p w14:paraId="45210DE5" w14:textId="77777777" w:rsidR="00C81A0E" w:rsidRPr="00AE4238" w:rsidRDefault="00C81A0E" w:rsidP="00C8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201EF411" w14:textId="1A17A200" w:rsidR="00C81A0E" w:rsidRPr="00217A3C" w:rsidRDefault="004E0CC6" w:rsidP="003C38D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1,3</w:t>
            </w:r>
            <w:r w:rsidR="007B0E1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16,719</w:t>
            </w:r>
          </w:p>
        </w:tc>
        <w:tc>
          <w:tcPr>
            <w:tcW w:w="268" w:type="dxa"/>
          </w:tcPr>
          <w:p w14:paraId="5E85FCE7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4403C2" w14:textId="720862C2" w:rsidR="00C81A0E" w:rsidRPr="00217A3C" w:rsidRDefault="004174A4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174A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</w:t>
            </w:r>
            <w:r w:rsidR="0092230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947,703</w:t>
            </w:r>
          </w:p>
        </w:tc>
        <w:tc>
          <w:tcPr>
            <w:tcW w:w="270" w:type="dxa"/>
          </w:tcPr>
          <w:p w14:paraId="2D50FB26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6BFBA32" w14:textId="245F7D86" w:rsidR="00C81A0E" w:rsidRPr="00D660EC" w:rsidRDefault="004E0CC6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3,714,182</w:t>
            </w:r>
          </w:p>
        </w:tc>
        <w:tc>
          <w:tcPr>
            <w:tcW w:w="270" w:type="dxa"/>
          </w:tcPr>
          <w:p w14:paraId="5456DE63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39E6E15" w14:textId="67927193" w:rsidR="00C81A0E" w:rsidRPr="00D660EC" w:rsidRDefault="00FB14D0" w:rsidP="00C81A0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3,392,008</w:t>
            </w:r>
          </w:p>
        </w:tc>
        <w:tc>
          <w:tcPr>
            <w:tcW w:w="270" w:type="dxa"/>
            <w:gridSpan w:val="2"/>
          </w:tcPr>
          <w:p w14:paraId="0FF1E79C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E4F0631" w14:textId="0545BD33" w:rsidR="00C81A0E" w:rsidRPr="009243B8" w:rsidRDefault="00343055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4,721</w:t>
            </w:r>
          </w:p>
        </w:tc>
        <w:tc>
          <w:tcPr>
            <w:tcW w:w="270" w:type="dxa"/>
          </w:tcPr>
          <w:p w14:paraId="48AD5A52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6ED16F" w14:textId="2214C86D" w:rsidR="00C81A0E" w:rsidRPr="00217A3C" w:rsidRDefault="00343055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F655A67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E49FB68" w14:textId="5CC2BBAA" w:rsidR="00C81A0E" w:rsidRPr="009243B8" w:rsidRDefault="009243B8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9243B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B0E12">
              <w:rPr>
                <w:rFonts w:ascii="Angsana New" w:hAnsi="Angsana New"/>
                <w:b/>
                <w:bCs/>
                <w:sz w:val="30"/>
                <w:szCs w:val="30"/>
              </w:rPr>
              <w:t>601,168</w:t>
            </w:r>
            <w:r w:rsidRPr="009243B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3EA465" w14:textId="77777777" w:rsidR="00C81A0E" w:rsidRPr="00051DFA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35617B" w14:textId="4C5A6A18" w:rsidR="00C81A0E" w:rsidRPr="00051DFA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051D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7B0E1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649,527</w:t>
            </w:r>
            <w:r w:rsidRPr="00051DF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FE9544B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53AC52" w14:textId="3FD9A9AF" w:rsidR="00C81A0E" w:rsidRPr="009243B8" w:rsidRDefault="009243B8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243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4,434,454</w:t>
            </w:r>
          </w:p>
        </w:tc>
        <w:tc>
          <w:tcPr>
            <w:tcW w:w="270" w:type="dxa"/>
          </w:tcPr>
          <w:p w14:paraId="46068EEB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04A5B201" w14:textId="77777777" w:rsidR="00C81A0E" w:rsidRPr="00AE4238" w:rsidRDefault="00C81A0E" w:rsidP="00651A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690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184</w:t>
            </w:r>
          </w:p>
        </w:tc>
      </w:tr>
      <w:tr w:rsidR="00C81A0E" w:rsidRPr="00D660EC" w14:paraId="0B096DFC" w14:textId="77777777" w:rsidTr="00FB14D0">
        <w:tc>
          <w:tcPr>
            <w:tcW w:w="2772" w:type="dxa"/>
          </w:tcPr>
          <w:p w14:paraId="1F3D4488" w14:textId="77777777" w:rsidR="00C81A0E" w:rsidRPr="00AE4238" w:rsidRDefault="00C81A0E" w:rsidP="00C8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0C7ACCDB" w14:textId="77777777" w:rsidR="00C81A0E" w:rsidRPr="00061863" w:rsidRDefault="00C81A0E" w:rsidP="003C38D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68" w:type="dxa"/>
          </w:tcPr>
          <w:p w14:paraId="5E11B0EB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rtl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BD0C86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5A9652C2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53F1D3C3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7F55C045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7BE0E81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13F3304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4" w:type="dxa"/>
            <w:gridSpan w:val="3"/>
            <w:tcBorders>
              <w:top w:val="double" w:sz="4" w:space="0" w:color="auto"/>
            </w:tcBorders>
          </w:tcPr>
          <w:p w14:paraId="20951D96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139CC429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01E0302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1A661A5A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5A0DB222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5A77967A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8D4A75A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</w:tcPr>
          <w:p w14:paraId="51250A26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15034792" w14:textId="77777777" w:rsidR="00C81A0E" w:rsidRPr="00D660E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39DD77DE" w14:textId="77777777" w:rsidR="00C81A0E" w:rsidRPr="00AE4238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i/>
                <w:i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</w:tcPr>
          <w:p w14:paraId="004C5299" w14:textId="77777777" w:rsidR="00C81A0E" w:rsidRPr="00061863" w:rsidRDefault="00C81A0E" w:rsidP="00651A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C81A0E" w:rsidRPr="00D660EC" w14:paraId="5035B5C6" w14:textId="77777777" w:rsidTr="00FB14D0">
        <w:tc>
          <w:tcPr>
            <w:tcW w:w="2772" w:type="dxa"/>
          </w:tcPr>
          <w:p w14:paraId="03CD0B15" w14:textId="77777777" w:rsidR="00C81A0E" w:rsidRPr="00AE4238" w:rsidRDefault="00C81A0E" w:rsidP="00C8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49" w:type="dxa"/>
          </w:tcPr>
          <w:p w14:paraId="6C2EDEC3" w14:textId="06A9E9FD" w:rsidR="00C81A0E" w:rsidRPr="00217A3C" w:rsidRDefault="004E0CC6" w:rsidP="003C38D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111</w:t>
            </w:r>
          </w:p>
        </w:tc>
        <w:tc>
          <w:tcPr>
            <w:tcW w:w="268" w:type="dxa"/>
          </w:tcPr>
          <w:p w14:paraId="5D24CDFC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7FF2C1D" w14:textId="22B0199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</w:t>
            </w:r>
            <w:r w:rsidR="004174A4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</w:tcPr>
          <w:p w14:paraId="434C4022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5F452BE5" w14:textId="677CF7B2" w:rsidR="00C81A0E" w:rsidRPr="00D660EC" w:rsidRDefault="007429E3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38,571</w:t>
            </w:r>
          </w:p>
        </w:tc>
        <w:tc>
          <w:tcPr>
            <w:tcW w:w="270" w:type="dxa"/>
          </w:tcPr>
          <w:p w14:paraId="7BB1DE55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1AB6387" w14:textId="011F55F7" w:rsidR="00C81A0E" w:rsidRPr="00D660EC" w:rsidRDefault="006B2366" w:rsidP="00C81A0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39,081</w:t>
            </w:r>
          </w:p>
        </w:tc>
        <w:tc>
          <w:tcPr>
            <w:tcW w:w="270" w:type="dxa"/>
            <w:gridSpan w:val="2"/>
          </w:tcPr>
          <w:p w14:paraId="57162D99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</w:tcPr>
          <w:p w14:paraId="08E034A8" w14:textId="0C7B7264" w:rsidR="00C81A0E" w:rsidRPr="00217A3C" w:rsidRDefault="009243B8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C50BDFE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0956C26" w14:textId="22D8A9D5" w:rsidR="00C81A0E" w:rsidRPr="00217A3C" w:rsidRDefault="004174A4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F62D474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6D7D607F" w14:textId="5A6C26D4" w:rsidR="00C81A0E" w:rsidRPr="00217A3C" w:rsidRDefault="009243B8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(38,241)</w:t>
            </w:r>
          </w:p>
        </w:tc>
        <w:tc>
          <w:tcPr>
            <w:tcW w:w="270" w:type="dxa"/>
          </w:tcPr>
          <w:p w14:paraId="7DEBD9B9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</w:tcPr>
          <w:p w14:paraId="5C0C9C7F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(38,885)</w:t>
            </w:r>
          </w:p>
        </w:tc>
        <w:tc>
          <w:tcPr>
            <w:tcW w:w="270" w:type="dxa"/>
          </w:tcPr>
          <w:p w14:paraId="6ADC8B93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29E385A2" w14:textId="05EE4D56" w:rsidR="00C81A0E" w:rsidRPr="00217A3C" w:rsidRDefault="009243B8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441</w:t>
            </w:r>
          </w:p>
        </w:tc>
        <w:tc>
          <w:tcPr>
            <w:tcW w:w="270" w:type="dxa"/>
          </w:tcPr>
          <w:p w14:paraId="188A5BD0" w14:textId="77777777" w:rsidR="00C81A0E" w:rsidRPr="00AE4238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2" w:type="dxa"/>
          </w:tcPr>
          <w:p w14:paraId="0EF10ABD" w14:textId="2B57F756" w:rsidR="00C81A0E" w:rsidRPr="00217A3C" w:rsidRDefault="00C81A0E" w:rsidP="00651A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7B0E12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C81A0E" w:rsidRPr="00D660EC" w14:paraId="522F4D39" w14:textId="77777777" w:rsidTr="00FB14D0">
        <w:trPr>
          <w:trHeight w:val="198"/>
        </w:trPr>
        <w:tc>
          <w:tcPr>
            <w:tcW w:w="2772" w:type="dxa"/>
          </w:tcPr>
          <w:p w14:paraId="378B40DA" w14:textId="77777777" w:rsidR="00C81A0E" w:rsidRPr="00AE4238" w:rsidRDefault="00C81A0E" w:rsidP="00C8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49" w:type="dxa"/>
          </w:tcPr>
          <w:p w14:paraId="7443AF74" w14:textId="40BB642E" w:rsidR="00C81A0E" w:rsidRPr="00217A3C" w:rsidRDefault="004E0CC6" w:rsidP="003C38D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59,700</w:t>
            </w:r>
          </w:p>
        </w:tc>
        <w:tc>
          <w:tcPr>
            <w:tcW w:w="268" w:type="dxa"/>
          </w:tcPr>
          <w:p w14:paraId="63AEE12F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701C594" w14:textId="6DA6CFA7" w:rsidR="00C81A0E" w:rsidRPr="00217A3C" w:rsidRDefault="004174A4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74A4">
              <w:rPr>
                <w:rFonts w:ascii="Angsana New" w:hAnsi="Angsana New"/>
                <w:sz w:val="30"/>
                <w:szCs w:val="30"/>
                <w:lang w:bidi="th-TH"/>
              </w:rPr>
              <w:t>64,707</w:t>
            </w:r>
          </w:p>
        </w:tc>
        <w:tc>
          <w:tcPr>
            <w:tcW w:w="270" w:type="dxa"/>
          </w:tcPr>
          <w:p w14:paraId="2A05A21F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3529538F" w14:textId="14B067E4" w:rsidR="00C81A0E" w:rsidRPr="00217A3C" w:rsidRDefault="007429E3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116,346</w:t>
            </w:r>
          </w:p>
        </w:tc>
        <w:tc>
          <w:tcPr>
            <w:tcW w:w="270" w:type="dxa"/>
          </w:tcPr>
          <w:p w14:paraId="0D7755B1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61F1861" w14:textId="33A58692" w:rsidR="00C81A0E" w:rsidRPr="00217A3C" w:rsidRDefault="00343055" w:rsidP="00C81A0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132,649</w:t>
            </w:r>
          </w:p>
        </w:tc>
        <w:tc>
          <w:tcPr>
            <w:tcW w:w="270" w:type="dxa"/>
            <w:gridSpan w:val="2"/>
          </w:tcPr>
          <w:p w14:paraId="61F71A1A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</w:tcPr>
          <w:p w14:paraId="5FB1419E" w14:textId="76E02604" w:rsidR="00C81A0E" w:rsidRPr="00217A3C" w:rsidRDefault="009243B8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E2F3300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3C4505A" w14:textId="01F51785" w:rsidR="00C81A0E" w:rsidRPr="00217A3C" w:rsidRDefault="004174A4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D4B863A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556950BC" w14:textId="4F7E49D1" w:rsidR="00C81A0E" w:rsidRPr="00217A3C" w:rsidRDefault="009243B8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(36,266)</w:t>
            </w:r>
          </w:p>
        </w:tc>
        <w:tc>
          <w:tcPr>
            <w:tcW w:w="270" w:type="dxa"/>
          </w:tcPr>
          <w:p w14:paraId="444B2B44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</w:tcPr>
          <w:p w14:paraId="12C7A9EB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(37,043)</w:t>
            </w:r>
          </w:p>
        </w:tc>
        <w:tc>
          <w:tcPr>
            <w:tcW w:w="270" w:type="dxa"/>
          </w:tcPr>
          <w:p w14:paraId="10CE6A86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9D95B76" w14:textId="06D03582" w:rsidR="00C81A0E" w:rsidRPr="00D660EC" w:rsidRDefault="009243B8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139,</w:t>
            </w:r>
            <w:r w:rsidR="007B0E12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296B455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2" w:type="dxa"/>
          </w:tcPr>
          <w:p w14:paraId="6A90DB05" w14:textId="77777777" w:rsidR="00C81A0E" w:rsidRPr="00217A3C" w:rsidRDefault="00C81A0E" w:rsidP="00651A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  <w:r w:rsidRPr="00D660E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313</w:t>
            </w:r>
          </w:p>
        </w:tc>
      </w:tr>
      <w:tr w:rsidR="00C81A0E" w:rsidRPr="00D660EC" w14:paraId="45CABC0C" w14:textId="77777777" w:rsidTr="00FB14D0">
        <w:trPr>
          <w:trHeight w:val="198"/>
        </w:trPr>
        <w:tc>
          <w:tcPr>
            <w:tcW w:w="2772" w:type="dxa"/>
          </w:tcPr>
          <w:p w14:paraId="7BB25E97" w14:textId="77777777" w:rsidR="00C81A0E" w:rsidRPr="00AE4238" w:rsidRDefault="00C81A0E" w:rsidP="00C8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49" w:type="dxa"/>
          </w:tcPr>
          <w:p w14:paraId="04E3D3B9" w14:textId="772C7D10" w:rsidR="00C81A0E" w:rsidRPr="00217A3C" w:rsidRDefault="004E0CC6" w:rsidP="003C38D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92046E">
              <w:rPr>
                <w:rFonts w:ascii="Angsana New" w:hAnsi="Angsana New"/>
                <w:sz w:val="30"/>
                <w:szCs w:val="30"/>
                <w:lang w:bidi="th-TH"/>
              </w:rPr>
              <w:t>34,067</w:t>
            </w:r>
          </w:p>
        </w:tc>
        <w:tc>
          <w:tcPr>
            <w:tcW w:w="268" w:type="dxa"/>
          </w:tcPr>
          <w:p w14:paraId="333E2644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24ED22C" w14:textId="3D20D7DE" w:rsidR="00C81A0E" w:rsidRPr="00217A3C" w:rsidRDefault="004174A4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74A4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922304">
              <w:rPr>
                <w:rFonts w:ascii="Angsana New" w:hAnsi="Angsana New"/>
                <w:sz w:val="30"/>
                <w:szCs w:val="30"/>
                <w:lang w:bidi="th-TH"/>
              </w:rPr>
              <w:t>36,78</w:t>
            </w:r>
            <w:r w:rsidR="007B0E12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54E1C929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74EF0860" w14:textId="5524F839" w:rsidR="00C81A0E" w:rsidRPr="00217A3C" w:rsidRDefault="007429E3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92046E">
              <w:rPr>
                <w:rFonts w:ascii="Angsana New" w:hAnsi="Angsana New"/>
                <w:sz w:val="30"/>
                <w:szCs w:val="30"/>
                <w:lang w:bidi="th-TH"/>
              </w:rPr>
              <w:t>89,099</w:t>
            </w:r>
          </w:p>
        </w:tc>
        <w:tc>
          <w:tcPr>
            <w:tcW w:w="270" w:type="dxa"/>
          </w:tcPr>
          <w:p w14:paraId="11214CF4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4591ECB4" w14:textId="5148F09A" w:rsidR="00C81A0E" w:rsidRPr="00217A3C" w:rsidRDefault="00343055" w:rsidP="00C81A0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271,127</w:t>
            </w:r>
          </w:p>
        </w:tc>
        <w:tc>
          <w:tcPr>
            <w:tcW w:w="270" w:type="dxa"/>
            <w:gridSpan w:val="2"/>
          </w:tcPr>
          <w:p w14:paraId="0A329AD9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</w:tcPr>
          <w:p w14:paraId="526B280F" w14:textId="431A9D8C" w:rsidR="00C81A0E" w:rsidRPr="00AE4238" w:rsidRDefault="009243B8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70" w:type="dxa"/>
          </w:tcPr>
          <w:p w14:paraId="73ECAE3F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59E5AF2E" w14:textId="12C8A04A" w:rsidR="00C81A0E" w:rsidRPr="00AE4238" w:rsidRDefault="004174A4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B7E6122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1A6144FF" w14:textId="264B9CF1" w:rsidR="00C81A0E" w:rsidRPr="00217A3C" w:rsidRDefault="009243B8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(1,741)</w:t>
            </w:r>
          </w:p>
        </w:tc>
        <w:tc>
          <w:tcPr>
            <w:tcW w:w="270" w:type="dxa"/>
          </w:tcPr>
          <w:p w14:paraId="20A0B6D7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</w:tcPr>
          <w:p w14:paraId="50932587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(1,630)</w:t>
            </w:r>
          </w:p>
        </w:tc>
        <w:tc>
          <w:tcPr>
            <w:tcW w:w="270" w:type="dxa"/>
          </w:tcPr>
          <w:p w14:paraId="38139A90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631D5D14" w14:textId="659C69DA" w:rsidR="00C81A0E" w:rsidRPr="00D660EC" w:rsidRDefault="009243B8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  <w:r w:rsidR="0092046E">
              <w:rPr>
                <w:rFonts w:ascii="Angsana New" w:hAnsi="Angsana New"/>
                <w:sz w:val="30"/>
                <w:szCs w:val="30"/>
                <w:lang w:val="en-US" w:bidi="th-TH"/>
              </w:rPr>
              <w:t>1,965</w:t>
            </w:r>
          </w:p>
        </w:tc>
        <w:tc>
          <w:tcPr>
            <w:tcW w:w="270" w:type="dxa"/>
          </w:tcPr>
          <w:p w14:paraId="7888AF24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2" w:type="dxa"/>
          </w:tcPr>
          <w:p w14:paraId="2EB3E0FB" w14:textId="77777777" w:rsidR="00C81A0E" w:rsidRPr="00217A3C" w:rsidRDefault="00C81A0E" w:rsidP="00651A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406</w:t>
            </w:r>
            <w:r w:rsidRPr="00D660E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278</w:t>
            </w:r>
          </w:p>
        </w:tc>
      </w:tr>
      <w:tr w:rsidR="00C81A0E" w:rsidRPr="00D660EC" w14:paraId="145E8FA0" w14:textId="77777777" w:rsidTr="00FB14D0">
        <w:trPr>
          <w:trHeight w:val="198"/>
        </w:trPr>
        <w:tc>
          <w:tcPr>
            <w:tcW w:w="2772" w:type="dxa"/>
          </w:tcPr>
          <w:p w14:paraId="0D9D016A" w14:textId="77777777" w:rsidR="00C81A0E" w:rsidRPr="00AE4238" w:rsidRDefault="00C81A0E" w:rsidP="00C8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กำไร (ขาดทุน) </w:t>
            </w:r>
          </w:p>
        </w:tc>
        <w:tc>
          <w:tcPr>
            <w:tcW w:w="1349" w:type="dxa"/>
          </w:tcPr>
          <w:p w14:paraId="5B4BE5F2" w14:textId="77777777" w:rsidR="00C81A0E" w:rsidRPr="00217A3C" w:rsidRDefault="00C81A0E" w:rsidP="003C38D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09C155BA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590267C2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C53573D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3446B03A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E37E95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07BE7FB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C7F5776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</w:tcPr>
          <w:p w14:paraId="5C4B0416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4E89F00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2B28A921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1ED2091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110742C1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E98A50D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</w:tcPr>
          <w:p w14:paraId="2100D3BE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C7E8B4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0B372293" w14:textId="77777777" w:rsidR="00C81A0E" w:rsidRPr="00D660E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D362B6E" w14:textId="77777777" w:rsidR="00C81A0E" w:rsidRPr="00AE4238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2" w:type="dxa"/>
          </w:tcPr>
          <w:p w14:paraId="022D067D" w14:textId="77777777" w:rsidR="00C81A0E" w:rsidRPr="00217A3C" w:rsidRDefault="00C81A0E" w:rsidP="00651A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81A0E" w:rsidRPr="00D660EC" w14:paraId="4804B81F" w14:textId="77777777" w:rsidTr="00FB14D0">
        <w:trPr>
          <w:trHeight w:val="198"/>
        </w:trPr>
        <w:tc>
          <w:tcPr>
            <w:tcW w:w="2772" w:type="dxa"/>
          </w:tcPr>
          <w:p w14:paraId="0AB8B909" w14:textId="77777777" w:rsidR="00C81A0E" w:rsidRPr="00AE4238" w:rsidRDefault="00C81A0E" w:rsidP="00C8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ก่อนค่าใช้จ่ายภาษีเงินได้</w:t>
            </w:r>
          </w:p>
        </w:tc>
        <w:tc>
          <w:tcPr>
            <w:tcW w:w="1349" w:type="dxa"/>
          </w:tcPr>
          <w:p w14:paraId="6B9F3275" w14:textId="4B866B2B" w:rsidR="00C81A0E" w:rsidRPr="00217A3C" w:rsidRDefault="00922304" w:rsidP="003C38D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71,235</w:t>
            </w:r>
          </w:p>
        </w:tc>
        <w:tc>
          <w:tcPr>
            <w:tcW w:w="268" w:type="dxa"/>
          </w:tcPr>
          <w:p w14:paraId="555FA871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51CDCD4B" w14:textId="1028C06A" w:rsidR="00C81A0E" w:rsidRPr="00217A3C" w:rsidRDefault="004174A4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174A4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343055">
              <w:rPr>
                <w:rFonts w:ascii="Angsana New" w:hAnsi="Angsana New"/>
                <w:sz w:val="30"/>
                <w:szCs w:val="30"/>
                <w:lang w:bidi="th-TH"/>
              </w:rPr>
              <w:t>77,449</w:t>
            </w:r>
            <w:r w:rsidR="00C81A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F4992B5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248E0924" w14:textId="1294A975" w:rsidR="00C81A0E" w:rsidRPr="00217A3C" w:rsidRDefault="00FB14D0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</w:t>
            </w:r>
            <w:r w:rsidR="007B0E12">
              <w:rPr>
                <w:rFonts w:ascii="Angsana New" w:hAnsi="Angsana New"/>
                <w:sz w:val="30"/>
                <w:szCs w:val="30"/>
                <w:lang w:bidi="th-TH"/>
              </w:rPr>
              <w:t>3,593</w:t>
            </w:r>
          </w:p>
        </w:tc>
        <w:tc>
          <w:tcPr>
            <w:tcW w:w="270" w:type="dxa"/>
          </w:tcPr>
          <w:p w14:paraId="78016651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68BF3320" w14:textId="7CE5720A" w:rsidR="00C81A0E" w:rsidRPr="00217A3C" w:rsidRDefault="00343055" w:rsidP="00C81A0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(945)</w:t>
            </w:r>
          </w:p>
        </w:tc>
        <w:tc>
          <w:tcPr>
            <w:tcW w:w="270" w:type="dxa"/>
            <w:gridSpan w:val="2"/>
          </w:tcPr>
          <w:p w14:paraId="0A193CA7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</w:tcPr>
          <w:p w14:paraId="053886F9" w14:textId="2D991838" w:rsidR="00C81A0E" w:rsidRPr="00D660EC" w:rsidRDefault="007B0E12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(103)</w:t>
            </w:r>
          </w:p>
        </w:tc>
        <w:tc>
          <w:tcPr>
            <w:tcW w:w="270" w:type="dxa"/>
          </w:tcPr>
          <w:p w14:paraId="649EA9B0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35E0BDB9" w14:textId="236696BD" w:rsidR="00C81A0E" w:rsidRPr="00D660EC" w:rsidRDefault="00343055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DB348F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397BF6F7" w14:textId="7981FF9F" w:rsidR="00C81A0E" w:rsidRPr="00217A3C" w:rsidRDefault="009243B8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(27</w:t>
            </w:r>
            <w:r w:rsidR="007B0E12">
              <w:rPr>
                <w:rFonts w:ascii="Angsana New" w:hAnsi="Angsana New"/>
                <w:sz w:val="30"/>
                <w:szCs w:val="30"/>
                <w:lang w:bidi="th-TH"/>
              </w:rPr>
              <w:t>5,494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3BE313A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</w:tcPr>
          <w:p w14:paraId="12737390" w14:textId="501E593E" w:rsidR="00C81A0E" w:rsidRPr="00217A3C" w:rsidRDefault="00343055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="00E46011">
              <w:rPr>
                <w:rFonts w:ascii="Angsana New" w:hAnsi="Angsana New"/>
                <w:sz w:val="30"/>
                <w:szCs w:val="30"/>
                <w:lang w:bidi="th-TH"/>
              </w:rPr>
              <w:t>5,839</w:t>
            </w:r>
          </w:p>
        </w:tc>
        <w:tc>
          <w:tcPr>
            <w:tcW w:w="270" w:type="dxa"/>
          </w:tcPr>
          <w:p w14:paraId="72250798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1A13979" w14:textId="13AE26D3" w:rsidR="00C81A0E" w:rsidRPr="00D660EC" w:rsidRDefault="009243B8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E46011">
              <w:rPr>
                <w:rFonts w:ascii="Angsana New" w:hAnsi="Angsana New"/>
                <w:sz w:val="30"/>
                <w:szCs w:val="30"/>
                <w:lang w:val="en-US" w:bidi="th-TH"/>
              </w:rPr>
              <w:t>9,334</w:t>
            </w:r>
          </w:p>
        </w:tc>
        <w:tc>
          <w:tcPr>
            <w:tcW w:w="270" w:type="dxa"/>
          </w:tcPr>
          <w:p w14:paraId="7126961E" w14:textId="77777777" w:rsidR="00C81A0E" w:rsidRPr="00217A3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2" w:type="dxa"/>
          </w:tcPr>
          <w:p w14:paraId="705A01D2" w14:textId="77777777" w:rsidR="00C81A0E" w:rsidRPr="00217A3C" w:rsidRDefault="00C81A0E" w:rsidP="00651A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(42</w:t>
            </w:r>
            <w:r w:rsidRPr="00D660E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555)</w:t>
            </w:r>
          </w:p>
        </w:tc>
      </w:tr>
      <w:tr w:rsidR="00C81A0E" w:rsidRPr="00D660EC" w14:paraId="79A6191B" w14:textId="77777777" w:rsidTr="00FB14D0">
        <w:trPr>
          <w:trHeight w:val="198"/>
        </w:trPr>
        <w:tc>
          <w:tcPr>
            <w:tcW w:w="2772" w:type="dxa"/>
          </w:tcPr>
          <w:p w14:paraId="78184736" w14:textId="77777777" w:rsidR="00C81A0E" w:rsidRPr="00AE4238" w:rsidRDefault="00C81A0E" w:rsidP="00C81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738" w:hanging="180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49" w:type="dxa"/>
          </w:tcPr>
          <w:p w14:paraId="5670ED89" w14:textId="77777777" w:rsidR="00C81A0E" w:rsidRPr="00061863" w:rsidRDefault="00C81A0E" w:rsidP="003C38D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68" w:type="dxa"/>
          </w:tcPr>
          <w:p w14:paraId="4555719E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rtl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9F493DC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36D95A7B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</w:rPr>
            </w:pPr>
          </w:p>
        </w:tc>
        <w:tc>
          <w:tcPr>
            <w:tcW w:w="993" w:type="dxa"/>
          </w:tcPr>
          <w:p w14:paraId="4B70E864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459017A6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3E8148B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968FF26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</w:rPr>
            </w:pPr>
          </w:p>
        </w:tc>
        <w:tc>
          <w:tcPr>
            <w:tcW w:w="994" w:type="dxa"/>
            <w:gridSpan w:val="3"/>
          </w:tcPr>
          <w:p w14:paraId="0C1128CE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09570BB4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B68B9F3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2BB29D02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gridSpan w:val="3"/>
          </w:tcPr>
          <w:p w14:paraId="7E3E27C5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3188ACCC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rtl/>
                <w:cs/>
                <w:lang w:bidi="th-TH"/>
              </w:rPr>
            </w:pPr>
          </w:p>
        </w:tc>
        <w:tc>
          <w:tcPr>
            <w:tcW w:w="1080" w:type="dxa"/>
          </w:tcPr>
          <w:p w14:paraId="6359EE3E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0C159C17" w14:textId="77777777" w:rsidR="00C81A0E" w:rsidRPr="00061863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3411D07C" w14:textId="77777777" w:rsidR="00C81A0E" w:rsidRPr="00D660EC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A77EC61" w14:textId="77777777" w:rsidR="00C81A0E" w:rsidRPr="00AE4238" w:rsidRDefault="00C81A0E" w:rsidP="00C81A0E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092" w:type="dxa"/>
          </w:tcPr>
          <w:p w14:paraId="55B41C14" w14:textId="77777777" w:rsidR="00C81A0E" w:rsidRPr="00061863" w:rsidRDefault="00C81A0E" w:rsidP="00651A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A15186" w:rsidRPr="00D660EC" w14:paraId="7A496ED9" w14:textId="77777777" w:rsidTr="00FB14D0">
        <w:tc>
          <w:tcPr>
            <w:tcW w:w="2772" w:type="dxa"/>
          </w:tcPr>
          <w:p w14:paraId="741E2BF3" w14:textId="77777777" w:rsidR="00A15186" w:rsidRPr="00AE4238" w:rsidRDefault="00A15186" w:rsidP="00A15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รวมสินทรัพย์ส่วนงาน</w:t>
            </w:r>
          </w:p>
        </w:tc>
        <w:tc>
          <w:tcPr>
            <w:tcW w:w="1349" w:type="dxa"/>
          </w:tcPr>
          <w:p w14:paraId="4488EEF5" w14:textId="5A00AEAE" w:rsidR="00A15186" w:rsidRPr="00217A3C" w:rsidRDefault="00A15186" w:rsidP="003C38D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</w:t>
            </w:r>
            <w:r w:rsidR="00922304">
              <w:rPr>
                <w:rFonts w:ascii="Angsana New" w:hAnsi="Angsana New"/>
                <w:sz w:val="30"/>
                <w:szCs w:val="30"/>
                <w:lang w:val="en-US" w:bidi="th-TH"/>
              </w:rPr>
              <w:t>06,372</w:t>
            </w:r>
          </w:p>
        </w:tc>
        <w:tc>
          <w:tcPr>
            <w:tcW w:w="268" w:type="dxa"/>
          </w:tcPr>
          <w:p w14:paraId="5443F336" w14:textId="77777777" w:rsidR="00A15186" w:rsidRPr="00217A3C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D64006" w14:textId="33703BFF" w:rsidR="00A15186" w:rsidRPr="00217A3C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lang w:val="en-US" w:bidi="th-TH"/>
              </w:rPr>
            </w:pPr>
            <w:r w:rsidRPr="004174A4"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7B0E12">
              <w:rPr>
                <w:rFonts w:ascii="Angsana New" w:hAnsi="Angsana New"/>
                <w:sz w:val="30"/>
                <w:szCs w:val="30"/>
                <w:lang w:val="en-US" w:bidi="th-TH"/>
              </w:rPr>
              <w:t>749,183</w:t>
            </w:r>
          </w:p>
        </w:tc>
        <w:tc>
          <w:tcPr>
            <w:tcW w:w="270" w:type="dxa"/>
          </w:tcPr>
          <w:p w14:paraId="2F63051D" w14:textId="77777777" w:rsidR="00A15186" w:rsidRPr="00217A3C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4C808B3" w14:textId="374155D7" w:rsidR="00A15186" w:rsidRPr="00217A3C" w:rsidRDefault="00A15186" w:rsidP="00A151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6,9</w:t>
            </w:r>
            <w:r w:rsidR="00FB14D0">
              <w:rPr>
                <w:rFonts w:ascii="Angsana New" w:hAnsi="Angsana New"/>
                <w:sz w:val="30"/>
                <w:szCs w:val="30"/>
                <w:lang w:bidi="th-TH"/>
              </w:rPr>
              <w:t>20,431</w:t>
            </w:r>
          </w:p>
        </w:tc>
        <w:tc>
          <w:tcPr>
            <w:tcW w:w="270" w:type="dxa"/>
          </w:tcPr>
          <w:p w14:paraId="0902625E" w14:textId="77777777" w:rsidR="00A15186" w:rsidRPr="00217A3C" w:rsidRDefault="00A15186" w:rsidP="00A151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B84717D" w14:textId="3BCA32DD" w:rsidR="00A15186" w:rsidRPr="00217A3C" w:rsidRDefault="00343055" w:rsidP="00A1518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6,720,714</w:t>
            </w:r>
          </w:p>
        </w:tc>
        <w:tc>
          <w:tcPr>
            <w:tcW w:w="270" w:type="dxa"/>
            <w:gridSpan w:val="2"/>
          </w:tcPr>
          <w:p w14:paraId="63028ADF" w14:textId="77777777" w:rsidR="00A15186" w:rsidRPr="00217A3C" w:rsidRDefault="00A15186" w:rsidP="00A151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</w:tcPr>
          <w:p w14:paraId="73966B45" w14:textId="14607B4C" w:rsidR="00A15186" w:rsidRPr="00217A3C" w:rsidRDefault="00343055" w:rsidP="00A151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746,653</w:t>
            </w:r>
          </w:p>
        </w:tc>
        <w:tc>
          <w:tcPr>
            <w:tcW w:w="270" w:type="dxa"/>
          </w:tcPr>
          <w:p w14:paraId="6C9E233C" w14:textId="77777777" w:rsidR="00A15186" w:rsidRPr="00217A3C" w:rsidRDefault="00A15186" w:rsidP="00A151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09BAA7AA" w14:textId="4676B11F" w:rsidR="00A15186" w:rsidRPr="00217A3C" w:rsidRDefault="00A15186" w:rsidP="00A151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8BEE9C4" w14:textId="77777777" w:rsidR="00A15186" w:rsidRPr="00217A3C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2F1AE935" w14:textId="1021B484" w:rsidR="00A15186" w:rsidRPr="00217A3C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(2,871,68</w:t>
            </w:r>
            <w:r w:rsidR="007B0E12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6716A66" w14:textId="77777777" w:rsidR="00A15186" w:rsidRPr="00217A3C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</w:tcPr>
          <w:p w14:paraId="380BA438" w14:textId="77777777" w:rsidR="00A15186" w:rsidRPr="00217A3C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(2,466,426)</w:t>
            </w:r>
          </w:p>
        </w:tc>
        <w:tc>
          <w:tcPr>
            <w:tcW w:w="270" w:type="dxa"/>
          </w:tcPr>
          <w:p w14:paraId="31A7D807" w14:textId="77777777" w:rsidR="00A15186" w:rsidRPr="00217A3C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0F175CA9" w14:textId="7AABC606" w:rsidR="00A15186" w:rsidRPr="00217A3C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6,90</w:t>
            </w:r>
            <w:r w:rsidR="00E46011">
              <w:rPr>
                <w:rFonts w:ascii="Angsana New" w:hAnsi="Angsana New"/>
                <w:sz w:val="30"/>
                <w:szCs w:val="30"/>
                <w:lang w:val="en-US" w:bidi="th-TH"/>
              </w:rPr>
              <w:t>1,771</w:t>
            </w:r>
          </w:p>
        </w:tc>
        <w:tc>
          <w:tcPr>
            <w:tcW w:w="270" w:type="dxa"/>
          </w:tcPr>
          <w:p w14:paraId="0E4A8A40" w14:textId="77777777" w:rsidR="00A15186" w:rsidRPr="00217A3C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2" w:type="dxa"/>
          </w:tcPr>
          <w:p w14:paraId="5CA67E55" w14:textId="77777777" w:rsidR="00A15186" w:rsidRPr="00AE4238" w:rsidRDefault="00A15186" w:rsidP="00651A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D660E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003</w:t>
            </w:r>
            <w:r w:rsidRPr="00D660E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471</w:t>
            </w:r>
          </w:p>
        </w:tc>
      </w:tr>
      <w:tr w:rsidR="00A15186" w:rsidRPr="00D660EC" w14:paraId="10B37BCD" w14:textId="77777777" w:rsidTr="00FB14D0">
        <w:tc>
          <w:tcPr>
            <w:tcW w:w="2772" w:type="dxa"/>
          </w:tcPr>
          <w:p w14:paraId="6E2E7137" w14:textId="77777777" w:rsidR="00A15186" w:rsidRPr="00AE4238" w:rsidRDefault="00A15186" w:rsidP="00A15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รวมหนี้สินส่วนงาน</w:t>
            </w:r>
          </w:p>
        </w:tc>
        <w:tc>
          <w:tcPr>
            <w:tcW w:w="1349" w:type="dxa"/>
            <w:tcBorders>
              <w:bottom w:val="nil"/>
            </w:tcBorders>
          </w:tcPr>
          <w:p w14:paraId="06BA4AE3" w14:textId="157CE618" w:rsidR="00A15186" w:rsidRPr="00217A3C" w:rsidRDefault="00922304" w:rsidP="003C38D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788,246</w:t>
            </w:r>
          </w:p>
        </w:tc>
        <w:tc>
          <w:tcPr>
            <w:tcW w:w="268" w:type="dxa"/>
          </w:tcPr>
          <w:p w14:paraId="33D79C57" w14:textId="77777777" w:rsidR="00A15186" w:rsidRPr="00217A3C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1958015" w14:textId="6944DC92" w:rsidR="00A15186" w:rsidRPr="00217A3C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4174A4">
              <w:rPr>
                <w:rFonts w:ascii="Angsana New" w:hAnsi="Angsana New"/>
                <w:sz w:val="30"/>
                <w:szCs w:val="30"/>
                <w:lang w:bidi="th-TH"/>
              </w:rPr>
              <w:t>1,</w:t>
            </w:r>
            <w:r w:rsidR="00FB14D0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  <w:r w:rsidR="007B0E12">
              <w:rPr>
                <w:rFonts w:ascii="Angsana New" w:hAnsi="Angsana New"/>
                <w:sz w:val="30"/>
                <w:szCs w:val="30"/>
                <w:lang w:bidi="th-TH"/>
              </w:rPr>
              <w:t>54,060</w:t>
            </w:r>
          </w:p>
        </w:tc>
        <w:tc>
          <w:tcPr>
            <w:tcW w:w="270" w:type="dxa"/>
          </w:tcPr>
          <w:p w14:paraId="0F5F949A" w14:textId="77777777" w:rsidR="00A15186" w:rsidRPr="00217A3C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60D48BDE" w14:textId="0DDDF708" w:rsidR="00A15186" w:rsidRPr="00217A3C" w:rsidRDefault="00A15186" w:rsidP="00A151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3,075,712</w:t>
            </w:r>
          </w:p>
        </w:tc>
        <w:tc>
          <w:tcPr>
            <w:tcW w:w="270" w:type="dxa"/>
          </w:tcPr>
          <w:p w14:paraId="5506BF21" w14:textId="77777777" w:rsidR="00A15186" w:rsidRPr="00217A3C" w:rsidRDefault="00A15186" w:rsidP="00A151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EDF3C03" w14:textId="0DE18CD7" w:rsidR="00A15186" w:rsidRPr="00217A3C" w:rsidRDefault="00343055" w:rsidP="00A1518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3,154,784</w:t>
            </w:r>
          </w:p>
        </w:tc>
        <w:tc>
          <w:tcPr>
            <w:tcW w:w="270" w:type="dxa"/>
            <w:gridSpan w:val="2"/>
          </w:tcPr>
          <w:p w14:paraId="550E35ED" w14:textId="77777777" w:rsidR="00A15186" w:rsidRPr="00217A3C" w:rsidRDefault="00A15186" w:rsidP="00A151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  <w:tcBorders>
              <w:bottom w:val="nil"/>
            </w:tcBorders>
          </w:tcPr>
          <w:p w14:paraId="1D37A23C" w14:textId="08C5559A" w:rsidR="00A15186" w:rsidRPr="00217A3C" w:rsidRDefault="00343055" w:rsidP="00A151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103,674</w:t>
            </w:r>
          </w:p>
        </w:tc>
        <w:tc>
          <w:tcPr>
            <w:tcW w:w="270" w:type="dxa"/>
          </w:tcPr>
          <w:p w14:paraId="7A57A92A" w14:textId="77777777" w:rsidR="00A15186" w:rsidRPr="00217A3C" w:rsidRDefault="00A15186" w:rsidP="00A151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001BA81" w14:textId="0CFE494B" w:rsidR="00A15186" w:rsidRPr="00217A3C" w:rsidRDefault="00A15186" w:rsidP="00A151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D5C9F49" w14:textId="77777777" w:rsidR="00A15186" w:rsidRPr="00217A3C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nil"/>
            </w:tcBorders>
          </w:tcPr>
          <w:p w14:paraId="555784BE" w14:textId="760C90B4" w:rsidR="00A15186" w:rsidRPr="00217A3C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121,145</w:t>
            </w:r>
          </w:p>
        </w:tc>
        <w:tc>
          <w:tcPr>
            <w:tcW w:w="270" w:type="dxa"/>
          </w:tcPr>
          <w:p w14:paraId="198C42F8" w14:textId="77777777" w:rsidR="00A15186" w:rsidRPr="00217A3C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4F1E4AF" w14:textId="77777777" w:rsidR="00A15186" w:rsidRPr="00217A3C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(1,071,411)</w:t>
            </w:r>
          </w:p>
        </w:tc>
        <w:tc>
          <w:tcPr>
            <w:tcW w:w="270" w:type="dxa"/>
          </w:tcPr>
          <w:p w14:paraId="3EDED714" w14:textId="77777777" w:rsidR="00A15186" w:rsidRPr="00217A3C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05EDFB60" w14:textId="4A9D4043" w:rsidR="00A15186" w:rsidRPr="00217A3C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3,846,487</w:t>
            </w:r>
          </w:p>
        </w:tc>
        <w:tc>
          <w:tcPr>
            <w:tcW w:w="270" w:type="dxa"/>
          </w:tcPr>
          <w:p w14:paraId="15D154F0" w14:textId="77777777" w:rsidR="00A15186" w:rsidRPr="00217A3C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2" w:type="dxa"/>
            <w:tcBorders>
              <w:bottom w:val="nil"/>
            </w:tcBorders>
          </w:tcPr>
          <w:p w14:paraId="1AB44478" w14:textId="77777777" w:rsidR="00A15186" w:rsidRPr="00AE4238" w:rsidRDefault="00A15186" w:rsidP="00651A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D660E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037</w:t>
            </w:r>
            <w:r w:rsidRPr="00D660E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433</w:t>
            </w:r>
          </w:p>
        </w:tc>
      </w:tr>
      <w:tr w:rsidR="00A15186" w:rsidRPr="00D660EC" w14:paraId="5510C11E" w14:textId="77777777" w:rsidTr="00FB14D0">
        <w:tc>
          <w:tcPr>
            <w:tcW w:w="2772" w:type="dxa"/>
          </w:tcPr>
          <w:p w14:paraId="50A11088" w14:textId="77777777" w:rsidR="00A15186" w:rsidRPr="00AE4238" w:rsidRDefault="00A15186" w:rsidP="00A15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7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349" w:type="dxa"/>
            <w:tcBorders>
              <w:bottom w:val="nil"/>
            </w:tcBorders>
          </w:tcPr>
          <w:p w14:paraId="4E041FED" w14:textId="63C4BFEA" w:rsidR="00A15186" w:rsidRPr="00217A3C" w:rsidRDefault="00A15186" w:rsidP="003C38D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189,</w:t>
            </w:r>
            <w:r w:rsidR="00922304">
              <w:rPr>
                <w:rFonts w:ascii="Angsana New" w:hAnsi="Angsana New"/>
                <w:sz w:val="30"/>
                <w:szCs w:val="30"/>
                <w:lang w:bidi="th-TH"/>
              </w:rPr>
              <w:t>471</w:t>
            </w:r>
          </w:p>
        </w:tc>
        <w:tc>
          <w:tcPr>
            <w:tcW w:w="268" w:type="dxa"/>
          </w:tcPr>
          <w:p w14:paraId="0F499DDE" w14:textId="77777777" w:rsidR="00A15186" w:rsidRPr="00217A3C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63A0E2A" w14:textId="3DAC67E9" w:rsidR="00A15186" w:rsidRPr="00217A3C" w:rsidRDefault="007B0E12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77,459</w:t>
            </w:r>
          </w:p>
        </w:tc>
        <w:tc>
          <w:tcPr>
            <w:tcW w:w="270" w:type="dxa"/>
          </w:tcPr>
          <w:p w14:paraId="4C3E23CB" w14:textId="77777777" w:rsidR="00A15186" w:rsidRPr="00DE53FB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06F007FA" w14:textId="365AED1C" w:rsidR="00A15186" w:rsidRPr="00DE53FB" w:rsidRDefault="00A15186" w:rsidP="00A151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595232">
              <w:rPr>
                <w:rFonts w:ascii="Angsana New" w:hAnsi="Angsana New"/>
                <w:sz w:val="30"/>
                <w:szCs w:val="30"/>
                <w:lang w:bidi="th-TH"/>
              </w:rPr>
              <w:t>70,739</w:t>
            </w:r>
          </w:p>
        </w:tc>
        <w:tc>
          <w:tcPr>
            <w:tcW w:w="270" w:type="dxa"/>
          </w:tcPr>
          <w:p w14:paraId="416EC482" w14:textId="77777777" w:rsidR="00A15186" w:rsidRPr="00DE53FB" w:rsidRDefault="00A15186" w:rsidP="00A151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1757C07" w14:textId="66656D75" w:rsidR="00A15186" w:rsidRPr="00DE53FB" w:rsidRDefault="00A15186" w:rsidP="00A1518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343055">
              <w:rPr>
                <w:rFonts w:ascii="Angsana New" w:hAnsi="Angsana New"/>
                <w:sz w:val="30"/>
                <w:szCs w:val="30"/>
                <w:lang w:bidi="th-TH"/>
              </w:rPr>
              <w:t>36,803</w:t>
            </w:r>
          </w:p>
        </w:tc>
        <w:tc>
          <w:tcPr>
            <w:tcW w:w="270" w:type="dxa"/>
            <w:gridSpan w:val="2"/>
          </w:tcPr>
          <w:p w14:paraId="2323F95A" w14:textId="77777777" w:rsidR="00A15186" w:rsidRPr="00DE53FB" w:rsidRDefault="00A15186" w:rsidP="00A151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gridSpan w:val="3"/>
            <w:tcBorders>
              <w:bottom w:val="nil"/>
            </w:tcBorders>
          </w:tcPr>
          <w:p w14:paraId="3621BF3F" w14:textId="746C3176" w:rsidR="00A15186" w:rsidRPr="00DE53FB" w:rsidRDefault="00A15186" w:rsidP="00A151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7B2ADA7" w14:textId="77777777" w:rsidR="00A15186" w:rsidRPr="00DE53FB" w:rsidRDefault="00A15186" w:rsidP="00A151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CBCAA5F" w14:textId="66045784" w:rsidR="00A15186" w:rsidRPr="00DE53FB" w:rsidRDefault="00A15186" w:rsidP="00A1518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CE0DC05" w14:textId="77777777" w:rsidR="00A15186" w:rsidRPr="00DE53FB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nil"/>
            </w:tcBorders>
          </w:tcPr>
          <w:p w14:paraId="3965A008" w14:textId="17E7BCD6" w:rsidR="00A15186" w:rsidRPr="00DE53FB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(73,864)</w:t>
            </w:r>
          </w:p>
        </w:tc>
        <w:tc>
          <w:tcPr>
            <w:tcW w:w="270" w:type="dxa"/>
          </w:tcPr>
          <w:p w14:paraId="0AB9222F" w14:textId="77777777" w:rsidR="00A15186" w:rsidRPr="00DE53FB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B611F4A" w14:textId="77777777" w:rsidR="00A15186" w:rsidRPr="00DE53FB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(1,809)</w:t>
            </w:r>
          </w:p>
        </w:tc>
        <w:tc>
          <w:tcPr>
            <w:tcW w:w="270" w:type="dxa"/>
          </w:tcPr>
          <w:p w14:paraId="57FA5F41" w14:textId="77777777" w:rsidR="00A15186" w:rsidRPr="00DE53FB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3B2526BE" w14:textId="3A20B16B" w:rsidR="00A15186" w:rsidRPr="00DE53FB" w:rsidRDefault="004128C0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265,039</w:t>
            </w:r>
          </w:p>
        </w:tc>
        <w:tc>
          <w:tcPr>
            <w:tcW w:w="270" w:type="dxa"/>
          </w:tcPr>
          <w:p w14:paraId="1B4C109B" w14:textId="77777777" w:rsidR="00A15186" w:rsidRPr="00DE53FB" w:rsidRDefault="00A15186" w:rsidP="00A1518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92" w:type="dxa"/>
            <w:tcBorders>
              <w:bottom w:val="nil"/>
            </w:tcBorders>
          </w:tcPr>
          <w:p w14:paraId="5025CC05" w14:textId="77777777" w:rsidR="00A15186" w:rsidRPr="00AE4238" w:rsidRDefault="00A15186" w:rsidP="00651AB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5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  <w:r w:rsidRPr="00D660E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453</w:t>
            </w:r>
          </w:p>
        </w:tc>
      </w:tr>
    </w:tbl>
    <w:p w14:paraId="7ECD8BEA" w14:textId="77777777" w:rsidR="00C30C72" w:rsidRPr="00AE4238" w:rsidRDefault="00C30C72" w:rsidP="0006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sectPr w:rsidR="00C30C72" w:rsidRPr="00AE4238" w:rsidSect="00C30C72">
          <w:pgSz w:w="16834" w:h="11909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bookmarkEnd w:id="5"/>
    <w:p w14:paraId="2E7D7F0E" w14:textId="77777777" w:rsidR="00472E8E" w:rsidRPr="00791B16" w:rsidRDefault="00472E8E" w:rsidP="003F3AF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  <w:u w:val="none"/>
        </w:rPr>
      </w:pPr>
      <w:r w:rsidRPr="00AE4238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en-US"/>
        </w:rPr>
        <w:lastRenderedPageBreak/>
        <w:t>ส่วนงานภูมิศาสตร์</w:t>
      </w:r>
    </w:p>
    <w:p w14:paraId="1F7FF70F" w14:textId="77777777" w:rsidR="00472E8E" w:rsidRPr="00D660EC" w:rsidRDefault="00472E8E" w:rsidP="004A75E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B35AC0E" w14:textId="77777777" w:rsidR="00E47A77" w:rsidRPr="00D660EC" w:rsidRDefault="00472E8E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AE4238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ในการนำเสนอจำแนกส่วนงานภูมิศาสตร์</w:t>
      </w:r>
      <w:r w:rsidR="006E06A0" w:rsidRPr="00AE4238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AE4238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รายได้</w:t>
      </w:r>
      <w:r w:rsidR="006E06A0" w:rsidRPr="00AE4238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ตามส่วนงาน </w:t>
      </w:r>
      <w:r w:rsidRPr="00AE4238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แยกแสดงตามสถานที่ตั้งทางภูมิศาสตร์ของลูกค้า</w:t>
      </w:r>
      <w:r w:rsidR="006E06A0" w:rsidRPr="00AE4238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สินทรัพย์ตามส่วนงานแยกตามสถานที่ตั้งทางภูมิศาสตร์ของสินทรัพย์</w:t>
      </w:r>
    </w:p>
    <w:p w14:paraId="25165201" w14:textId="77777777" w:rsidR="00E47A77" w:rsidRPr="00D660EC" w:rsidRDefault="00E47A77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454BDB0" w14:textId="77777777" w:rsidR="00472E8E" w:rsidRPr="00791B16" w:rsidRDefault="00472E8E" w:rsidP="004A75E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  <w:u w:val="none"/>
        </w:rPr>
      </w:pPr>
      <w:r w:rsidRPr="00AE4238">
        <w:rPr>
          <w:rFonts w:asciiTheme="majorBidi" w:hAnsiTheme="majorBidi" w:cstheme="majorBidi"/>
          <w:i/>
          <w:iCs/>
          <w:sz w:val="30"/>
          <w:szCs w:val="30"/>
          <w:u w:val="none"/>
          <w:cs/>
          <w:lang w:val="en-US"/>
        </w:rPr>
        <w:t xml:space="preserve">ข้อมูลเกี่ยวกับส่วนงานภูมิศาสตร์  </w:t>
      </w:r>
    </w:p>
    <w:p w14:paraId="21FDF429" w14:textId="77777777" w:rsidR="008D6512" w:rsidRPr="00791B16" w:rsidRDefault="008D6512" w:rsidP="008D6512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180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879"/>
        <w:gridCol w:w="971"/>
        <w:gridCol w:w="1497"/>
        <w:gridCol w:w="269"/>
        <w:gridCol w:w="1564"/>
      </w:tblGrid>
      <w:tr w:rsidR="00472E8E" w:rsidRPr="00791B16" w14:paraId="6CFBB1C4" w14:textId="77777777" w:rsidTr="008620B1">
        <w:tc>
          <w:tcPr>
            <w:tcW w:w="4879" w:type="dxa"/>
          </w:tcPr>
          <w:p w14:paraId="268C9FF7" w14:textId="77777777" w:rsidR="00472E8E" w:rsidRPr="00791B16" w:rsidRDefault="00472E8E" w:rsidP="004A75EB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71" w:type="dxa"/>
          </w:tcPr>
          <w:p w14:paraId="7BE17CC0" w14:textId="77777777" w:rsidR="00472E8E" w:rsidRPr="00D660EC" w:rsidRDefault="00472E8E" w:rsidP="004A75EB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330" w:type="dxa"/>
            <w:gridSpan w:val="3"/>
          </w:tcPr>
          <w:p w14:paraId="147BD088" w14:textId="77777777" w:rsidR="00472E8E" w:rsidRPr="00791B16" w:rsidRDefault="00472E8E" w:rsidP="004A75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</w:t>
            </w:r>
          </w:p>
        </w:tc>
      </w:tr>
      <w:tr w:rsidR="00472E8E" w:rsidRPr="00D660EC" w14:paraId="46FA8B9F" w14:textId="77777777" w:rsidTr="008620B1">
        <w:tc>
          <w:tcPr>
            <w:tcW w:w="4879" w:type="dxa"/>
          </w:tcPr>
          <w:p w14:paraId="0EDFAD88" w14:textId="77777777" w:rsidR="00472E8E" w:rsidRPr="00791B16" w:rsidRDefault="00472E8E" w:rsidP="004A75EB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71" w:type="dxa"/>
          </w:tcPr>
          <w:p w14:paraId="361101AA" w14:textId="77777777" w:rsidR="00472E8E" w:rsidRPr="00791B16" w:rsidRDefault="00472E8E" w:rsidP="004A75EB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7" w:type="dxa"/>
          </w:tcPr>
          <w:p w14:paraId="4579A6A2" w14:textId="77777777" w:rsidR="00472E8E" w:rsidRPr="00791B16" w:rsidRDefault="008620B1" w:rsidP="004A75E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69" w:type="dxa"/>
          </w:tcPr>
          <w:p w14:paraId="66FA6074" w14:textId="77777777" w:rsidR="00472E8E" w:rsidRPr="00791B16" w:rsidRDefault="00472E8E" w:rsidP="004A75E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14:paraId="2E53268C" w14:textId="77777777" w:rsidR="00472E8E" w:rsidRPr="00791B16" w:rsidRDefault="008620B1" w:rsidP="004A75E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2562</w:t>
            </w:r>
          </w:p>
        </w:tc>
      </w:tr>
      <w:tr w:rsidR="00472E8E" w:rsidRPr="00D660EC" w14:paraId="68C60A2F" w14:textId="77777777" w:rsidTr="008620B1">
        <w:tc>
          <w:tcPr>
            <w:tcW w:w="4879" w:type="dxa"/>
          </w:tcPr>
          <w:p w14:paraId="14CB2689" w14:textId="77777777" w:rsidR="00472E8E" w:rsidRPr="00AE4238" w:rsidRDefault="00472E8E" w:rsidP="004A75EB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71" w:type="dxa"/>
          </w:tcPr>
          <w:p w14:paraId="50920C18" w14:textId="77777777" w:rsidR="00472E8E" w:rsidRPr="00791B16" w:rsidRDefault="00472E8E" w:rsidP="004A75EB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330" w:type="dxa"/>
            <w:gridSpan w:val="3"/>
          </w:tcPr>
          <w:p w14:paraId="0DE6C2A6" w14:textId="77777777" w:rsidR="00472E8E" w:rsidRPr="00791B16" w:rsidRDefault="00472E8E" w:rsidP="004A75EB">
            <w:pPr>
              <w:spacing w:line="240" w:lineRule="auto"/>
              <w:ind w:right="162"/>
              <w:jc w:val="center"/>
              <w:rPr>
                <w:rFonts w:asciiTheme="majorBidi" w:hAnsiTheme="majorBidi" w:cstheme="majorBidi"/>
                <w:i/>
                <w:i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AE423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620B1" w:rsidRPr="00D660EC" w14:paraId="4760D983" w14:textId="77777777" w:rsidTr="008620B1">
        <w:tc>
          <w:tcPr>
            <w:tcW w:w="4879" w:type="dxa"/>
          </w:tcPr>
          <w:p w14:paraId="1081898A" w14:textId="77777777" w:rsidR="008620B1" w:rsidRPr="00791B16" w:rsidRDefault="008620B1" w:rsidP="008620B1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971" w:type="dxa"/>
          </w:tcPr>
          <w:p w14:paraId="54862C27" w14:textId="77777777" w:rsidR="008620B1" w:rsidRPr="00791B16" w:rsidRDefault="008620B1" w:rsidP="008620B1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7" w:type="dxa"/>
          </w:tcPr>
          <w:p w14:paraId="3A58B6C6" w14:textId="6037F9FA" w:rsidR="008620B1" w:rsidRPr="004172BF" w:rsidRDefault="001A07D1" w:rsidP="008620B1">
            <w:pPr>
              <w:spacing w:line="240" w:lineRule="auto"/>
              <w:ind w:right="39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172BF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3,304,</w:t>
            </w:r>
            <w:r w:rsidR="00172692" w:rsidRPr="004172BF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672</w:t>
            </w:r>
          </w:p>
        </w:tc>
        <w:tc>
          <w:tcPr>
            <w:tcW w:w="269" w:type="dxa"/>
          </w:tcPr>
          <w:p w14:paraId="7868A544" w14:textId="77777777" w:rsidR="008620B1" w:rsidRPr="00791B16" w:rsidRDefault="008620B1" w:rsidP="008620B1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14:paraId="61990BA6" w14:textId="77777777" w:rsidR="008620B1" w:rsidRPr="00791B16" w:rsidRDefault="008620B1" w:rsidP="008620B1">
            <w:pPr>
              <w:spacing w:line="240" w:lineRule="auto"/>
              <w:ind w:right="39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  <w:r w:rsidRPr="00D660E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AE4238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932</w:t>
            </w:r>
            <w:r w:rsidRPr="00D660E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AE4238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237</w:t>
            </w:r>
          </w:p>
        </w:tc>
      </w:tr>
      <w:tr w:rsidR="008620B1" w:rsidRPr="00D660EC" w14:paraId="19F06F96" w14:textId="77777777" w:rsidTr="008620B1">
        <w:tc>
          <w:tcPr>
            <w:tcW w:w="4879" w:type="dxa"/>
          </w:tcPr>
          <w:p w14:paraId="69855A3E" w14:textId="77777777" w:rsidR="008620B1" w:rsidRPr="00791B16" w:rsidRDefault="008620B1" w:rsidP="008620B1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สาธารณรัฐประชาชนจีน</w:t>
            </w:r>
          </w:p>
        </w:tc>
        <w:tc>
          <w:tcPr>
            <w:tcW w:w="971" w:type="dxa"/>
          </w:tcPr>
          <w:p w14:paraId="3BE3ECB1" w14:textId="77777777" w:rsidR="008620B1" w:rsidRPr="00791B16" w:rsidRDefault="008620B1" w:rsidP="008620B1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7" w:type="dxa"/>
          </w:tcPr>
          <w:p w14:paraId="31FC18EB" w14:textId="5FD61962" w:rsidR="008620B1" w:rsidRPr="004172BF" w:rsidRDefault="0089502C" w:rsidP="008620B1">
            <w:pPr>
              <w:spacing w:line="240" w:lineRule="auto"/>
              <w:ind w:right="39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172BF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554,159</w:t>
            </w:r>
          </w:p>
        </w:tc>
        <w:tc>
          <w:tcPr>
            <w:tcW w:w="269" w:type="dxa"/>
          </w:tcPr>
          <w:p w14:paraId="2F54C850" w14:textId="77777777" w:rsidR="008620B1" w:rsidRPr="00791B16" w:rsidRDefault="008620B1" w:rsidP="008620B1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14:paraId="62956FD7" w14:textId="77777777" w:rsidR="008620B1" w:rsidRPr="00791B16" w:rsidRDefault="008620B1" w:rsidP="008620B1">
            <w:pPr>
              <w:spacing w:line="240" w:lineRule="auto"/>
              <w:ind w:right="39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868</w:t>
            </w:r>
            <w:r w:rsidRPr="00D660E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AE4238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010</w:t>
            </w:r>
          </w:p>
        </w:tc>
      </w:tr>
      <w:tr w:rsidR="008620B1" w:rsidRPr="00D660EC" w14:paraId="158E19D0" w14:textId="77777777" w:rsidTr="008620B1">
        <w:tc>
          <w:tcPr>
            <w:tcW w:w="4879" w:type="dxa"/>
          </w:tcPr>
          <w:p w14:paraId="37F59739" w14:textId="77777777" w:rsidR="008620B1" w:rsidRPr="00AE4238" w:rsidRDefault="008620B1" w:rsidP="008620B1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E4238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สหรัฐอเมริกา</w:t>
            </w:r>
          </w:p>
        </w:tc>
        <w:tc>
          <w:tcPr>
            <w:tcW w:w="971" w:type="dxa"/>
          </w:tcPr>
          <w:p w14:paraId="63B7355B" w14:textId="77777777" w:rsidR="008620B1" w:rsidRPr="00791B16" w:rsidRDefault="008620B1" w:rsidP="008620B1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7" w:type="dxa"/>
          </w:tcPr>
          <w:p w14:paraId="0686C120" w14:textId="461A2FB5" w:rsidR="008620B1" w:rsidRPr="004172BF" w:rsidRDefault="0089502C" w:rsidP="008620B1">
            <w:pPr>
              <w:spacing w:line="240" w:lineRule="auto"/>
              <w:ind w:right="39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361,118</w:t>
            </w:r>
          </w:p>
        </w:tc>
        <w:tc>
          <w:tcPr>
            <w:tcW w:w="269" w:type="dxa"/>
          </w:tcPr>
          <w:p w14:paraId="7AAB8CAA" w14:textId="77777777" w:rsidR="008620B1" w:rsidRPr="00791B16" w:rsidRDefault="008620B1" w:rsidP="008620B1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14:paraId="22403DC3" w14:textId="77777777" w:rsidR="008620B1" w:rsidRPr="00791B16" w:rsidRDefault="008620B1" w:rsidP="008620B1">
            <w:pPr>
              <w:spacing w:line="240" w:lineRule="auto"/>
              <w:ind w:right="39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676</w:t>
            </w:r>
            <w:r w:rsidRPr="00D660E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AE4238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979</w:t>
            </w:r>
          </w:p>
        </w:tc>
      </w:tr>
      <w:tr w:rsidR="008620B1" w:rsidRPr="00D660EC" w14:paraId="2FF6F66D" w14:textId="77777777" w:rsidTr="008620B1">
        <w:tc>
          <w:tcPr>
            <w:tcW w:w="4879" w:type="dxa"/>
          </w:tcPr>
          <w:p w14:paraId="07810E58" w14:textId="77777777" w:rsidR="008620B1" w:rsidRPr="00791B16" w:rsidRDefault="008620B1" w:rsidP="008620B1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ประเทศอื่น ๆ </w:t>
            </w:r>
          </w:p>
        </w:tc>
        <w:tc>
          <w:tcPr>
            <w:tcW w:w="971" w:type="dxa"/>
          </w:tcPr>
          <w:p w14:paraId="7D0FE7E8" w14:textId="77777777" w:rsidR="008620B1" w:rsidRPr="00791B16" w:rsidRDefault="008620B1" w:rsidP="008620B1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7" w:type="dxa"/>
          </w:tcPr>
          <w:p w14:paraId="6640BA59" w14:textId="4A357164" w:rsidR="008620B1" w:rsidRPr="004172BF" w:rsidRDefault="001A07D1" w:rsidP="008620B1">
            <w:pPr>
              <w:spacing w:line="240" w:lineRule="auto"/>
              <w:ind w:right="39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172BF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21</w:t>
            </w:r>
            <w:r w:rsidR="00172692" w:rsidRPr="004172BF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4,505</w:t>
            </w:r>
          </w:p>
        </w:tc>
        <w:tc>
          <w:tcPr>
            <w:tcW w:w="269" w:type="dxa"/>
          </w:tcPr>
          <w:p w14:paraId="5C39C6F7" w14:textId="77777777" w:rsidR="008620B1" w:rsidRPr="00791B16" w:rsidRDefault="008620B1" w:rsidP="008620B1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</w:tcPr>
          <w:p w14:paraId="2F92DB61" w14:textId="77777777" w:rsidR="008620B1" w:rsidRPr="00791B16" w:rsidRDefault="008620B1" w:rsidP="008620B1">
            <w:pPr>
              <w:spacing w:line="240" w:lineRule="auto"/>
              <w:ind w:right="39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212</w:t>
            </w:r>
            <w:r w:rsidRPr="00D660EC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AE4238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958</w:t>
            </w:r>
          </w:p>
        </w:tc>
      </w:tr>
      <w:tr w:rsidR="008620B1" w:rsidRPr="00D660EC" w14:paraId="16B87529" w14:textId="77777777" w:rsidTr="008620B1">
        <w:tc>
          <w:tcPr>
            <w:tcW w:w="4879" w:type="dxa"/>
          </w:tcPr>
          <w:p w14:paraId="30587370" w14:textId="77777777" w:rsidR="008620B1" w:rsidRPr="00791B16" w:rsidRDefault="008620B1" w:rsidP="008620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1" w:type="dxa"/>
          </w:tcPr>
          <w:p w14:paraId="4C51603C" w14:textId="77777777" w:rsidR="008620B1" w:rsidRPr="00D660EC" w:rsidRDefault="008620B1" w:rsidP="008620B1">
            <w:pPr>
              <w:spacing w:line="240" w:lineRule="auto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</w:tcPr>
          <w:p w14:paraId="68E5C1C0" w14:textId="144075AB" w:rsidR="008620B1" w:rsidRPr="004172BF" w:rsidRDefault="001A07D1" w:rsidP="008620B1">
            <w:pPr>
              <w:spacing w:line="240" w:lineRule="auto"/>
              <w:ind w:right="39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172BF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4,434,454</w:t>
            </w:r>
          </w:p>
        </w:tc>
        <w:tc>
          <w:tcPr>
            <w:tcW w:w="269" w:type="dxa"/>
          </w:tcPr>
          <w:p w14:paraId="5146C86D" w14:textId="77777777" w:rsidR="008620B1" w:rsidRPr="00791B16" w:rsidRDefault="008620B1" w:rsidP="008620B1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2383EA19" w14:textId="37DDD4DC" w:rsidR="008620B1" w:rsidRPr="00AE4238" w:rsidRDefault="008620B1" w:rsidP="008620B1">
            <w:pPr>
              <w:spacing w:line="240" w:lineRule="auto"/>
              <w:ind w:right="39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E4238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4</w:t>
            </w:r>
            <w:r w:rsidRPr="00D660EC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AE4238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690</w:t>
            </w:r>
            <w:r w:rsidRPr="00D660EC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AE4238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184</w:t>
            </w:r>
          </w:p>
        </w:tc>
      </w:tr>
    </w:tbl>
    <w:p w14:paraId="3D736296" w14:textId="77777777" w:rsidR="00711056" w:rsidRPr="00D660EC" w:rsidRDefault="00711056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0E99F348" w14:textId="77777777" w:rsidR="00D7409F" w:rsidRPr="00D660EC" w:rsidRDefault="00D7409F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AE4238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บริษัทมีสินทรัพย์ทางภูมิศาสตร์อยู่ในประเทศไทยเท่านั้น</w:t>
      </w:r>
    </w:p>
    <w:p w14:paraId="4316BC04" w14:textId="77777777" w:rsidR="00D7409F" w:rsidRPr="00D660EC" w:rsidRDefault="00D7409F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sz w:val="30"/>
          <w:szCs w:val="30"/>
        </w:rPr>
      </w:pPr>
    </w:p>
    <w:p w14:paraId="5A37BB65" w14:textId="77777777" w:rsidR="00472E8E" w:rsidRPr="00D660EC" w:rsidRDefault="00472E8E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42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271CF8A5" w14:textId="77777777" w:rsidR="00472E8E" w:rsidRPr="00D660EC" w:rsidRDefault="00472E8E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sz w:val="30"/>
          <w:szCs w:val="30"/>
        </w:rPr>
      </w:pPr>
    </w:p>
    <w:p w14:paraId="1D7B9B73" w14:textId="41E58AD5" w:rsidR="00472E8E" w:rsidRPr="00D660EC" w:rsidRDefault="00472E8E" w:rsidP="00187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4238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กลุ่มบริษัทมีรายได้จากลูกค้ารายใหญ่จำนวน </w:t>
      </w:r>
      <w:r w:rsidR="008620B1" w:rsidRPr="00AE4238">
        <w:rPr>
          <w:rFonts w:asciiTheme="majorBidi" w:hAnsiTheme="majorBidi" w:cstheme="majorBidi"/>
          <w:sz w:val="30"/>
          <w:szCs w:val="30"/>
        </w:rPr>
        <w:t>2</w:t>
      </w:r>
      <w:r w:rsidRPr="00AE4238">
        <w:rPr>
          <w:rFonts w:asciiTheme="majorBidi" w:hAnsiTheme="majorBidi" w:cstheme="majorBidi"/>
          <w:sz w:val="30"/>
          <w:szCs w:val="30"/>
        </w:rPr>
        <w:t xml:space="preserve"> </w:t>
      </w:r>
      <w:r w:rsidRPr="000C369B">
        <w:rPr>
          <w:rFonts w:asciiTheme="majorBidi" w:hAnsiTheme="majorBidi" w:cstheme="majorBidi"/>
          <w:sz w:val="30"/>
          <w:szCs w:val="30"/>
          <w:cs/>
        </w:rPr>
        <w:t>ราย เป็นจำนวนเงินประมาณ</w:t>
      </w:r>
      <w:r w:rsidR="001D79E2" w:rsidRPr="000C36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07D1" w:rsidRPr="000C369B">
        <w:rPr>
          <w:rFonts w:asciiTheme="majorBidi" w:hAnsiTheme="majorBidi" w:cstheme="majorBidi"/>
          <w:sz w:val="30"/>
          <w:szCs w:val="30"/>
        </w:rPr>
        <w:t>1,184</w:t>
      </w:r>
      <w:r w:rsidR="005C28CD" w:rsidRPr="000C369B">
        <w:rPr>
          <w:rFonts w:asciiTheme="majorBidi" w:hAnsiTheme="majorBidi" w:cstheme="majorBidi"/>
          <w:sz w:val="30"/>
          <w:szCs w:val="30"/>
        </w:rPr>
        <w:t xml:space="preserve"> </w:t>
      </w:r>
      <w:r w:rsidR="00B40A14" w:rsidRPr="000C369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E77DE" w:rsidRPr="000C36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0A14" w:rsidRPr="000C369B">
        <w:rPr>
          <w:rFonts w:asciiTheme="majorBidi" w:hAnsiTheme="majorBidi" w:cstheme="majorBidi"/>
          <w:sz w:val="30"/>
          <w:szCs w:val="30"/>
          <w:cs/>
        </w:rPr>
        <w:t>และ</w:t>
      </w:r>
      <w:r w:rsidR="00B40A14" w:rsidRPr="000C369B">
        <w:rPr>
          <w:rFonts w:asciiTheme="majorBidi" w:hAnsiTheme="majorBidi" w:cstheme="majorBidi"/>
          <w:sz w:val="30"/>
          <w:szCs w:val="30"/>
        </w:rPr>
        <w:t xml:space="preserve"> </w:t>
      </w:r>
      <w:r w:rsidR="001A07D1" w:rsidRPr="000C369B">
        <w:rPr>
          <w:rFonts w:asciiTheme="majorBidi" w:hAnsiTheme="majorBidi" w:cstheme="majorBidi"/>
          <w:sz w:val="30"/>
          <w:szCs w:val="30"/>
        </w:rPr>
        <w:t>676</w:t>
      </w:r>
      <w:r w:rsidRPr="000C369B">
        <w:rPr>
          <w:rFonts w:asciiTheme="majorBidi" w:hAnsiTheme="majorBidi" w:cstheme="majorBidi"/>
          <w:sz w:val="30"/>
          <w:szCs w:val="30"/>
        </w:rPr>
        <w:t xml:space="preserve"> </w:t>
      </w:r>
      <w:r w:rsidRPr="000C369B">
        <w:rPr>
          <w:rFonts w:asciiTheme="majorBidi" w:hAnsiTheme="majorBidi" w:cstheme="majorBidi"/>
          <w:sz w:val="30"/>
          <w:szCs w:val="30"/>
          <w:cs/>
        </w:rPr>
        <w:t>ล้านบาท จาก</w:t>
      </w:r>
      <w:r w:rsidRPr="000C369B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รายได้รวมของกลุ่มบริษัท ซึ่งมาจากส่วนงานเอทานอล </w:t>
      </w:r>
      <w:r w:rsidRPr="000C369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8620B1" w:rsidRPr="000C369B">
        <w:rPr>
          <w:rFonts w:asciiTheme="majorBidi" w:hAnsiTheme="majorBidi" w:cstheme="majorBidi"/>
          <w:i/>
          <w:iCs/>
          <w:spacing w:val="-2"/>
          <w:sz w:val="30"/>
          <w:szCs w:val="30"/>
        </w:rPr>
        <w:t>2562</w:t>
      </w:r>
      <w:r w:rsidRPr="000C369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8620B1" w:rsidRPr="000C369B">
        <w:rPr>
          <w:rFonts w:asciiTheme="majorBidi" w:hAnsiTheme="majorBidi" w:cstheme="majorBidi"/>
          <w:i/>
          <w:iCs/>
          <w:spacing w:val="-2"/>
          <w:sz w:val="30"/>
          <w:szCs w:val="30"/>
        </w:rPr>
        <w:t>1,327</w:t>
      </w:r>
      <w:r w:rsidR="006A165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0C369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ล้านบาท และ </w:t>
      </w:r>
      <w:r w:rsidR="008620B1" w:rsidRPr="000C369B">
        <w:rPr>
          <w:rFonts w:asciiTheme="majorBidi" w:hAnsiTheme="majorBidi" w:cstheme="majorBidi"/>
          <w:i/>
          <w:iCs/>
          <w:spacing w:val="-2"/>
          <w:sz w:val="30"/>
          <w:szCs w:val="30"/>
        </w:rPr>
        <w:t>591</w:t>
      </w:r>
      <w:r w:rsidR="006D321C" w:rsidRPr="000C369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0C369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 ซึ่งมาจากส่วนงาน</w:t>
      </w:r>
      <w:r w:rsidRPr="000C369B">
        <w:rPr>
          <w:rFonts w:asciiTheme="majorBidi" w:hAnsiTheme="majorBidi" w:cstheme="majorBidi"/>
          <w:i/>
          <w:iCs/>
          <w:sz w:val="30"/>
          <w:szCs w:val="30"/>
          <w:cs/>
        </w:rPr>
        <w:t>เอทานอล)</w:t>
      </w:r>
    </w:p>
    <w:p w14:paraId="5CD44941" w14:textId="77777777" w:rsidR="002E38C8" w:rsidRDefault="002E38C8" w:rsidP="00F20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402E8BD" w14:textId="64B05C5D" w:rsidR="00F20159" w:rsidRPr="00E704EB" w:rsidRDefault="00F20159" w:rsidP="00F20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ยอดคงเหลือของสัญญา</w:t>
      </w:r>
    </w:p>
    <w:p w14:paraId="2EA78A4E" w14:textId="77777777" w:rsidR="00F20159" w:rsidRPr="00D660EC" w:rsidRDefault="00F20159" w:rsidP="00F20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C719EAF" w14:textId="77777777" w:rsidR="00F20159" w:rsidRPr="00D660EC" w:rsidRDefault="00F20159" w:rsidP="00F201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กลุ่มบริษัทมีรายได้รับล่วงหน้าค่าสินค้าซึ่งตาม </w:t>
      </w:r>
      <w:r w:rsidRPr="00D660EC">
        <w:rPr>
          <w:rFonts w:ascii="Angsana New" w:hAnsi="Angsana New"/>
          <w:sz w:val="30"/>
          <w:szCs w:val="30"/>
        </w:rPr>
        <w:t xml:space="preserve">TFRS </w:t>
      </w:r>
      <w:r w:rsidRPr="00AE4238">
        <w:rPr>
          <w:rFonts w:ascii="Angsana New" w:hAnsi="Angsana New"/>
          <w:sz w:val="30"/>
          <w:szCs w:val="30"/>
        </w:rPr>
        <w:t xml:space="preserve">15 </w:t>
      </w:r>
      <w:r w:rsidRPr="00AE4238">
        <w:rPr>
          <w:rFonts w:ascii="Angsana New" w:hAnsi="Angsana New"/>
          <w:sz w:val="30"/>
          <w:szCs w:val="30"/>
          <w:cs/>
        </w:rPr>
        <w:t xml:space="preserve">กลุ่มบริษัทจะต้องรับรู้เป็นหนี้สินที่เกิดจากสัญญา </w:t>
      </w:r>
      <w:r w:rsidRPr="00D660EC">
        <w:rPr>
          <w:rFonts w:ascii="Angsana New" w:hAnsi="Angsana New"/>
          <w:sz w:val="30"/>
          <w:szCs w:val="30"/>
        </w:rPr>
        <w:br/>
      </w:r>
      <w:r w:rsidRPr="00AE4238">
        <w:rPr>
          <w:rFonts w:ascii="Angsana New" w:hAnsi="Angsana New"/>
          <w:sz w:val="30"/>
          <w:szCs w:val="30"/>
          <w:cs/>
        </w:rPr>
        <w:t>และจะรับรู้หนี้สินที่เกิดจากสัญญาดังกล่าวเป็นรายได้เมื่อส่งมอบการควบคุมสินค้าให้กับลูกค้า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</w:p>
    <w:p w14:paraId="5DE1A34C" w14:textId="77777777" w:rsidR="00F20159" w:rsidRPr="00AE4238" w:rsidRDefault="00F20159" w:rsidP="00F201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0FE4590" w14:textId="77777777" w:rsidR="006E0093" w:rsidRDefault="006E0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42810A" w14:textId="30330973" w:rsidR="00F20159" w:rsidRDefault="00F20159" w:rsidP="00F201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lastRenderedPageBreak/>
        <w:t>การเปลี่ยนแปลงที่สำคัญของยอดคงเหลือหนี้สินที่เกิดจากสัญญาในระหว่างงวดมีดังนี้</w:t>
      </w:r>
    </w:p>
    <w:p w14:paraId="765D1BB8" w14:textId="77777777" w:rsidR="00F20159" w:rsidRPr="00D660EC" w:rsidRDefault="00F20159" w:rsidP="00F20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8975" w:type="dxa"/>
        <w:tblInd w:w="459" w:type="dxa"/>
        <w:tblLook w:val="04A0" w:firstRow="1" w:lastRow="0" w:firstColumn="1" w:lastColumn="0" w:noHBand="0" w:noVBand="1"/>
      </w:tblPr>
      <w:tblGrid>
        <w:gridCol w:w="3775"/>
        <w:gridCol w:w="2610"/>
        <w:gridCol w:w="270"/>
        <w:gridCol w:w="2320"/>
      </w:tblGrid>
      <w:tr w:rsidR="00F20159" w:rsidRPr="00E704EB" w14:paraId="1FDDAB85" w14:textId="77777777" w:rsidTr="00791B16">
        <w:tc>
          <w:tcPr>
            <w:tcW w:w="3775" w:type="dxa"/>
            <w:shd w:val="clear" w:color="auto" w:fill="auto"/>
          </w:tcPr>
          <w:p w14:paraId="6CFD5FCC" w14:textId="77777777" w:rsidR="00F20159" w:rsidRPr="00D660EC" w:rsidRDefault="00F20159" w:rsidP="00E7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shd w:val="clear" w:color="auto" w:fill="auto"/>
          </w:tcPr>
          <w:p w14:paraId="4F50FBFC" w14:textId="77777777" w:rsidR="00F20159" w:rsidRPr="00E704EB" w:rsidRDefault="00F20159" w:rsidP="00E7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0DFDB85" w14:textId="77777777" w:rsidR="00F20159" w:rsidRPr="00D660EC" w:rsidRDefault="00F20159" w:rsidP="00E7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0" w:type="dxa"/>
            <w:shd w:val="clear" w:color="auto" w:fill="auto"/>
          </w:tcPr>
          <w:p w14:paraId="56F56983" w14:textId="77777777" w:rsidR="00F20159" w:rsidRPr="00E704EB" w:rsidRDefault="00F20159" w:rsidP="00E7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F20159" w:rsidRPr="00D660EC" w14:paraId="659FABC2" w14:textId="77777777" w:rsidTr="00791B16">
        <w:tc>
          <w:tcPr>
            <w:tcW w:w="3775" w:type="dxa"/>
            <w:shd w:val="clear" w:color="auto" w:fill="auto"/>
          </w:tcPr>
          <w:p w14:paraId="1609DA7F" w14:textId="77777777" w:rsidR="00F20159" w:rsidRPr="00E704EB" w:rsidRDefault="00F20159" w:rsidP="00E7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00" w:type="dxa"/>
            <w:gridSpan w:val="3"/>
            <w:shd w:val="clear" w:color="auto" w:fill="auto"/>
          </w:tcPr>
          <w:p w14:paraId="130FF110" w14:textId="77777777" w:rsidR="00F20159" w:rsidRPr="00E704EB" w:rsidRDefault="00F20159" w:rsidP="00E7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พันบาท)</w:t>
            </w:r>
          </w:p>
        </w:tc>
      </w:tr>
      <w:tr w:rsidR="00791B16" w:rsidRPr="00D660EC" w14:paraId="25BF338E" w14:textId="77777777" w:rsidTr="00791B16">
        <w:tc>
          <w:tcPr>
            <w:tcW w:w="3775" w:type="dxa"/>
            <w:shd w:val="clear" w:color="auto" w:fill="auto"/>
          </w:tcPr>
          <w:p w14:paraId="398D0D1D" w14:textId="77777777" w:rsidR="00791B16" w:rsidRPr="00E704EB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AE4238">
              <w:rPr>
                <w:rFonts w:ascii="Angsana New" w:hAnsi="Angsana New"/>
                <w:sz w:val="30"/>
                <w:szCs w:val="30"/>
                <w:lang w:eastAsia="en-GB"/>
              </w:rPr>
              <w:t xml:space="preserve">1 </w:t>
            </w:r>
            <w:r w:rsidRPr="00AE423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มกราคม </w:t>
            </w:r>
            <w:r w:rsidRPr="00AE4238">
              <w:rPr>
                <w:rFonts w:ascii="Angsana New" w:hAnsi="Angsana New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610" w:type="dxa"/>
            <w:shd w:val="clear" w:color="auto" w:fill="auto"/>
          </w:tcPr>
          <w:p w14:paraId="733CF0FE" w14:textId="4AF3D954" w:rsidR="00791B16" w:rsidRPr="00791B16" w:rsidRDefault="00AD4FAA" w:rsidP="00E72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91B16" w:rsidRPr="00AE4238">
              <w:rPr>
                <w:rFonts w:ascii="Angsana New" w:hAnsi="Angsana New"/>
                <w:sz w:val="30"/>
                <w:szCs w:val="30"/>
              </w:rPr>
              <w:t>1</w:t>
            </w:r>
            <w:r w:rsidR="00791B16"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="00791B16" w:rsidRPr="00AE4238">
              <w:rPr>
                <w:rFonts w:ascii="Angsana New" w:hAnsi="Angsana New"/>
                <w:sz w:val="30"/>
                <w:szCs w:val="30"/>
              </w:rPr>
              <w:t>783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3F629DA" w14:textId="77777777" w:rsidR="00791B16" w:rsidRPr="00791B16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20" w:type="dxa"/>
            <w:shd w:val="clear" w:color="auto" w:fill="auto"/>
          </w:tcPr>
          <w:p w14:paraId="15B04120" w14:textId="77777777" w:rsidR="00791B16" w:rsidRPr="00791B16" w:rsidRDefault="00791B16" w:rsidP="00E72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1B16" w:rsidRPr="00D660EC" w14:paraId="609FDECA" w14:textId="77777777" w:rsidTr="00791B16">
        <w:trPr>
          <w:trHeight w:val="56"/>
        </w:trPr>
        <w:tc>
          <w:tcPr>
            <w:tcW w:w="3775" w:type="dxa"/>
            <w:shd w:val="clear" w:color="auto" w:fill="auto"/>
          </w:tcPr>
          <w:p w14:paraId="33299AA4" w14:textId="77777777" w:rsidR="00791B16" w:rsidRPr="00E704EB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รับรู้เป็นรายได้ในระหว่างงวด</w:t>
            </w:r>
          </w:p>
        </w:tc>
        <w:tc>
          <w:tcPr>
            <w:tcW w:w="2610" w:type="dxa"/>
            <w:shd w:val="clear" w:color="auto" w:fill="auto"/>
          </w:tcPr>
          <w:p w14:paraId="5E1E4710" w14:textId="4806C69E" w:rsidR="00791B16" w:rsidRPr="00E704EB" w:rsidRDefault="00A86FBF" w:rsidP="00E72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128,721</w:t>
            </w:r>
          </w:p>
        </w:tc>
        <w:tc>
          <w:tcPr>
            <w:tcW w:w="270" w:type="dxa"/>
            <w:shd w:val="clear" w:color="auto" w:fill="auto"/>
          </w:tcPr>
          <w:p w14:paraId="4A992793" w14:textId="77777777" w:rsidR="00791B16" w:rsidRPr="00E704EB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0" w:type="dxa"/>
            <w:shd w:val="clear" w:color="auto" w:fill="auto"/>
          </w:tcPr>
          <w:p w14:paraId="7090086B" w14:textId="7887CE67" w:rsidR="00791B16" w:rsidRPr="00E704EB" w:rsidRDefault="00A86FBF" w:rsidP="00E72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13,625</w:t>
            </w:r>
          </w:p>
        </w:tc>
      </w:tr>
      <w:tr w:rsidR="00791B16" w:rsidRPr="00D660EC" w14:paraId="5617FD92" w14:textId="77777777" w:rsidTr="00791B16">
        <w:trPr>
          <w:trHeight w:val="56"/>
        </w:trPr>
        <w:tc>
          <w:tcPr>
            <w:tcW w:w="3775" w:type="dxa"/>
            <w:shd w:val="clear" w:color="auto" w:fill="auto"/>
          </w:tcPr>
          <w:p w14:paraId="7032D734" w14:textId="77777777" w:rsidR="00791B16" w:rsidRPr="00E704EB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เงินรับล่วงหน้า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6976CE57" w14:textId="5DD9379E" w:rsidR="00791B16" w:rsidRPr="00C602D3" w:rsidRDefault="00AD4FAA" w:rsidP="00E72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(145,694)</w:t>
            </w:r>
          </w:p>
        </w:tc>
        <w:tc>
          <w:tcPr>
            <w:tcW w:w="270" w:type="dxa"/>
            <w:shd w:val="clear" w:color="auto" w:fill="auto"/>
          </w:tcPr>
          <w:p w14:paraId="0DD6C18A" w14:textId="77777777" w:rsidR="00791B16" w:rsidRPr="00E704EB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0" w:type="dxa"/>
            <w:tcBorders>
              <w:bottom w:val="single" w:sz="4" w:space="0" w:color="auto"/>
            </w:tcBorders>
            <w:shd w:val="clear" w:color="auto" w:fill="auto"/>
          </w:tcPr>
          <w:p w14:paraId="02CB8E1F" w14:textId="5EE2C224" w:rsidR="00791B16" w:rsidRPr="00E704EB" w:rsidRDefault="00A86FBF" w:rsidP="00E72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(13,702)</w:t>
            </w:r>
          </w:p>
        </w:tc>
      </w:tr>
      <w:tr w:rsidR="00791B16" w:rsidRPr="00D660EC" w14:paraId="3675877C" w14:textId="77777777" w:rsidTr="00791B16">
        <w:trPr>
          <w:trHeight w:val="46"/>
        </w:trPr>
        <w:tc>
          <w:tcPr>
            <w:tcW w:w="3775" w:type="dxa"/>
            <w:shd w:val="clear" w:color="auto" w:fill="auto"/>
          </w:tcPr>
          <w:p w14:paraId="7167C0BA" w14:textId="77777777" w:rsidR="00791B16" w:rsidRPr="00E704EB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31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ธันวาคม 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6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5985A0" w14:textId="5DC56C3F" w:rsidR="00791B16" w:rsidRPr="009D1AFE" w:rsidRDefault="00AD4FAA" w:rsidP="00E72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0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(18,75</w:t>
            </w:r>
            <w:r w:rsidR="00C363F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680DE2" w14:textId="77777777" w:rsidR="00791B16" w:rsidRPr="00E704EB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E9913C" w14:textId="27105451" w:rsidR="00791B16" w:rsidRPr="00D660EC" w:rsidRDefault="00A86FBF" w:rsidP="00E72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right="1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(76)</w:t>
            </w:r>
          </w:p>
        </w:tc>
      </w:tr>
    </w:tbl>
    <w:p w14:paraId="55DB6DF9" w14:textId="1E0BEE90" w:rsidR="00F20159" w:rsidRDefault="00F20159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sz w:val="30"/>
          <w:szCs w:val="30"/>
        </w:rPr>
      </w:pPr>
    </w:p>
    <w:p w14:paraId="0363C0AF" w14:textId="5B21DF03" w:rsidR="006A1654" w:rsidRDefault="006A1654" w:rsidP="006E0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Pr="00AE4238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รายได้อื่น</w:t>
      </w:r>
    </w:p>
    <w:p w14:paraId="3D7569A1" w14:textId="77777777" w:rsidR="008B70B6" w:rsidRDefault="008B70B6" w:rsidP="006A1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03"/>
        <w:gridCol w:w="1147"/>
        <w:gridCol w:w="283"/>
        <w:gridCol w:w="1208"/>
        <w:gridCol w:w="236"/>
        <w:gridCol w:w="1207"/>
        <w:gridCol w:w="270"/>
        <w:gridCol w:w="1206"/>
      </w:tblGrid>
      <w:tr w:rsidR="008B70B6" w:rsidRPr="00080CC5" w14:paraId="71A1C022" w14:textId="77777777" w:rsidTr="006E4664">
        <w:tc>
          <w:tcPr>
            <w:tcW w:w="3803" w:type="dxa"/>
          </w:tcPr>
          <w:p w14:paraId="1BA4E4AD" w14:textId="77777777" w:rsidR="008B70B6" w:rsidRPr="00080CC5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8" w:type="dxa"/>
            <w:gridSpan w:val="3"/>
          </w:tcPr>
          <w:p w14:paraId="1FE57CCB" w14:textId="77777777" w:rsidR="008B70B6" w:rsidRPr="00AE4238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1F13736" w14:textId="77777777" w:rsidR="008B70B6" w:rsidRPr="00D660EC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3" w:type="dxa"/>
            <w:gridSpan w:val="3"/>
          </w:tcPr>
          <w:p w14:paraId="5DDFE6AF" w14:textId="77777777" w:rsidR="008B70B6" w:rsidRPr="00080CC5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70B6" w:rsidRPr="00080CC5" w14:paraId="39C1163E" w14:textId="77777777" w:rsidTr="006E4664">
        <w:tc>
          <w:tcPr>
            <w:tcW w:w="3803" w:type="dxa"/>
          </w:tcPr>
          <w:p w14:paraId="6554BC27" w14:textId="77777777" w:rsidR="008B70B6" w:rsidRPr="00080CC5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7EC32245" w14:textId="77777777" w:rsidR="008B70B6" w:rsidRPr="00080CC5" w:rsidRDefault="008B70B6" w:rsidP="006E4664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83" w:type="dxa"/>
          </w:tcPr>
          <w:p w14:paraId="1F06A5CF" w14:textId="77777777" w:rsidR="008B70B6" w:rsidRPr="00080CC5" w:rsidRDefault="008B70B6" w:rsidP="006E4664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8" w:type="dxa"/>
          </w:tcPr>
          <w:p w14:paraId="5D13A9AC" w14:textId="77777777" w:rsidR="008B70B6" w:rsidRPr="00080CC5" w:rsidRDefault="008B70B6" w:rsidP="006E4664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36" w:type="dxa"/>
          </w:tcPr>
          <w:p w14:paraId="56612385" w14:textId="77777777" w:rsidR="008B70B6" w:rsidRPr="00080CC5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7" w:type="dxa"/>
          </w:tcPr>
          <w:p w14:paraId="679C7EB4" w14:textId="77777777" w:rsidR="008B70B6" w:rsidRPr="00080CC5" w:rsidRDefault="008B70B6" w:rsidP="006E4664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14:paraId="79B5B3FA" w14:textId="77777777" w:rsidR="008B70B6" w:rsidRPr="00080CC5" w:rsidRDefault="008B70B6" w:rsidP="006E4664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</w:tcPr>
          <w:p w14:paraId="4AC66FF0" w14:textId="77777777" w:rsidR="008B70B6" w:rsidRPr="00080CC5" w:rsidRDefault="008B70B6" w:rsidP="006E4664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2562</w:t>
            </w:r>
          </w:p>
        </w:tc>
      </w:tr>
      <w:tr w:rsidR="008B70B6" w:rsidRPr="00AE4238" w14:paraId="0203C26F" w14:textId="77777777" w:rsidTr="006E4664">
        <w:tc>
          <w:tcPr>
            <w:tcW w:w="3803" w:type="dxa"/>
          </w:tcPr>
          <w:p w14:paraId="3F7F0A03" w14:textId="77777777" w:rsidR="008B70B6" w:rsidRPr="00080CC5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57" w:type="dxa"/>
            <w:gridSpan w:val="7"/>
          </w:tcPr>
          <w:p w14:paraId="07AFE57E" w14:textId="77777777" w:rsidR="008B70B6" w:rsidRPr="00AE4238" w:rsidRDefault="008B70B6" w:rsidP="006E466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พันบาท)</w:t>
            </w:r>
          </w:p>
        </w:tc>
      </w:tr>
      <w:tr w:rsidR="008B70B6" w:rsidRPr="00080CC5" w14:paraId="5184D519" w14:textId="77777777" w:rsidTr="006E4664">
        <w:tc>
          <w:tcPr>
            <w:tcW w:w="3803" w:type="dxa"/>
          </w:tcPr>
          <w:p w14:paraId="6546BD84" w14:textId="7A904308" w:rsidR="008B70B6" w:rsidRPr="00AE4238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47" w:type="dxa"/>
          </w:tcPr>
          <w:p w14:paraId="65E15CB3" w14:textId="73EA75F3" w:rsidR="008B70B6" w:rsidRPr="00BA25C6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B70B6">
              <w:rPr>
                <w:rFonts w:ascii="Angsana New" w:hAnsi="Angsana New"/>
                <w:sz w:val="30"/>
                <w:szCs w:val="30"/>
                <w:cs/>
              </w:rPr>
              <w:t>441</w:t>
            </w:r>
          </w:p>
        </w:tc>
        <w:tc>
          <w:tcPr>
            <w:tcW w:w="283" w:type="dxa"/>
          </w:tcPr>
          <w:p w14:paraId="11AE3784" w14:textId="77777777" w:rsidR="008B70B6" w:rsidRPr="00080CC5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6394796D" w14:textId="4AE59FF2" w:rsidR="008B70B6" w:rsidRPr="00BA25C6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B70B6">
              <w:rPr>
                <w:rFonts w:ascii="Angsana New" w:hAnsi="Angsana New"/>
                <w:sz w:val="30"/>
                <w:szCs w:val="30"/>
              </w:rPr>
              <w:t>2,197</w:t>
            </w:r>
          </w:p>
        </w:tc>
        <w:tc>
          <w:tcPr>
            <w:tcW w:w="236" w:type="dxa"/>
          </w:tcPr>
          <w:p w14:paraId="52032675" w14:textId="77777777" w:rsidR="008B70B6" w:rsidRPr="00080CC5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5DE74ADE" w14:textId="0B6D7398" w:rsidR="008B70B6" w:rsidRPr="00080CC5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B70B6">
              <w:rPr>
                <w:rFonts w:ascii="Angsana New" w:hAnsi="Angsana New"/>
                <w:sz w:val="30"/>
                <w:szCs w:val="30"/>
              </w:rPr>
              <w:t>38,571</w:t>
            </w:r>
          </w:p>
        </w:tc>
        <w:tc>
          <w:tcPr>
            <w:tcW w:w="270" w:type="dxa"/>
          </w:tcPr>
          <w:p w14:paraId="0D3003DD" w14:textId="77777777" w:rsidR="008B70B6" w:rsidRPr="00080CC5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0610E744" w14:textId="64AA3048" w:rsidR="008B70B6" w:rsidRPr="00080CC5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B70B6">
              <w:rPr>
                <w:rFonts w:ascii="Angsana New" w:hAnsi="Angsana New"/>
                <w:sz w:val="30"/>
                <w:szCs w:val="30"/>
              </w:rPr>
              <w:t>39,081</w:t>
            </w:r>
          </w:p>
        </w:tc>
      </w:tr>
      <w:tr w:rsidR="008B70B6" w:rsidRPr="00AE4238" w14:paraId="729537E5" w14:textId="77777777" w:rsidTr="006E4664">
        <w:tc>
          <w:tcPr>
            <w:tcW w:w="3803" w:type="dxa"/>
          </w:tcPr>
          <w:p w14:paraId="6FEFFF2A" w14:textId="5DF07037" w:rsidR="008B70B6" w:rsidRPr="00AE4238" w:rsidRDefault="00EC1594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6E0093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47" w:type="dxa"/>
          </w:tcPr>
          <w:p w14:paraId="651CDB5A" w14:textId="362EF77C" w:rsidR="008B70B6" w:rsidRPr="00BA25C6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B70B6">
              <w:rPr>
                <w:rFonts w:ascii="Angsana New" w:hAnsi="Angsana New"/>
                <w:sz w:val="30"/>
                <w:szCs w:val="30"/>
              </w:rPr>
              <w:t>2,234</w:t>
            </w:r>
          </w:p>
        </w:tc>
        <w:tc>
          <w:tcPr>
            <w:tcW w:w="283" w:type="dxa"/>
          </w:tcPr>
          <w:p w14:paraId="1F17F785" w14:textId="77777777" w:rsidR="008B70B6" w:rsidRPr="00080CC5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57F6B66" w14:textId="3F51D760" w:rsidR="008B70B6" w:rsidRPr="00BA25C6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B70B6">
              <w:rPr>
                <w:rFonts w:ascii="Angsana New" w:hAnsi="Angsana New"/>
                <w:sz w:val="30"/>
                <w:szCs w:val="30"/>
              </w:rPr>
              <w:t>1,711</w:t>
            </w:r>
          </w:p>
        </w:tc>
        <w:tc>
          <w:tcPr>
            <w:tcW w:w="236" w:type="dxa"/>
          </w:tcPr>
          <w:p w14:paraId="34483033" w14:textId="77777777" w:rsidR="008B70B6" w:rsidRPr="00D660EC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506DF004" w14:textId="511C62E5" w:rsidR="008B70B6" w:rsidRPr="00AE4238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70B6">
              <w:rPr>
                <w:rFonts w:ascii="Angsana New" w:hAnsi="Angsana New"/>
                <w:sz w:val="30"/>
                <w:szCs w:val="30"/>
              </w:rPr>
              <w:t>44,689</w:t>
            </w:r>
          </w:p>
        </w:tc>
        <w:tc>
          <w:tcPr>
            <w:tcW w:w="270" w:type="dxa"/>
          </w:tcPr>
          <w:p w14:paraId="249D9AFA" w14:textId="77777777" w:rsidR="008B70B6" w:rsidRPr="00080CC5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D4F3446" w14:textId="77C26480" w:rsidR="008B70B6" w:rsidRPr="00AE4238" w:rsidRDefault="008B70B6" w:rsidP="0090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70B6">
              <w:rPr>
                <w:rFonts w:ascii="Angsana New" w:hAnsi="Angsana New"/>
                <w:sz w:val="30"/>
                <w:szCs w:val="30"/>
              </w:rPr>
              <w:t>34,210</w:t>
            </w:r>
          </w:p>
        </w:tc>
      </w:tr>
      <w:tr w:rsidR="008B70B6" w:rsidRPr="00AE4238" w14:paraId="1CE9994E" w14:textId="77777777" w:rsidTr="006E4664">
        <w:tc>
          <w:tcPr>
            <w:tcW w:w="3803" w:type="dxa"/>
          </w:tcPr>
          <w:p w14:paraId="618E3D8E" w14:textId="41E24188" w:rsidR="008B70B6" w:rsidRPr="00AE4238" w:rsidRDefault="008B70B6" w:rsidP="008B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47" w:type="dxa"/>
          </w:tcPr>
          <w:p w14:paraId="28DC6A0C" w14:textId="320AD602" w:rsidR="008B70B6" w:rsidRPr="00BA25C6" w:rsidRDefault="008B70B6" w:rsidP="008B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ADD12B2" w14:textId="77777777" w:rsidR="008B70B6" w:rsidRPr="00080CC5" w:rsidRDefault="008B70B6" w:rsidP="008B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E230350" w14:textId="25623A20" w:rsidR="008B70B6" w:rsidRPr="00BA25C6" w:rsidRDefault="008B70B6" w:rsidP="008B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430D4C" w14:textId="77777777" w:rsidR="008B70B6" w:rsidRPr="00D660EC" w:rsidRDefault="008B70B6" w:rsidP="008B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4761F28D" w14:textId="3B66D5DD" w:rsidR="008B70B6" w:rsidRPr="00AE4238" w:rsidRDefault="008B70B6" w:rsidP="008B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B70B6">
              <w:rPr>
                <w:rFonts w:ascii="Angsana New" w:hAnsi="Angsana New"/>
                <w:sz w:val="30"/>
                <w:szCs w:val="30"/>
              </w:rPr>
              <w:t>25,999</w:t>
            </w:r>
          </w:p>
        </w:tc>
        <w:tc>
          <w:tcPr>
            <w:tcW w:w="270" w:type="dxa"/>
          </w:tcPr>
          <w:p w14:paraId="13A2F22D" w14:textId="77777777" w:rsidR="008B70B6" w:rsidRPr="00080CC5" w:rsidRDefault="008B70B6" w:rsidP="008B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D3171DA" w14:textId="79D676B7" w:rsidR="008B70B6" w:rsidRPr="00AE4238" w:rsidRDefault="008B70B6" w:rsidP="008B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70B6" w:rsidRPr="00AE4238" w14:paraId="0979B3C7" w14:textId="77777777" w:rsidTr="006E4664">
        <w:tc>
          <w:tcPr>
            <w:tcW w:w="3803" w:type="dxa"/>
          </w:tcPr>
          <w:p w14:paraId="4314A2F4" w14:textId="79EB64F4" w:rsidR="008B70B6" w:rsidRPr="00AE4238" w:rsidRDefault="008B70B6" w:rsidP="008B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B70B6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="008B6C18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1147" w:type="dxa"/>
          </w:tcPr>
          <w:p w14:paraId="09BC3E90" w14:textId="180D2010" w:rsidR="008B70B6" w:rsidRDefault="008B70B6" w:rsidP="008B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5B8DE93" w14:textId="77777777" w:rsidR="008B70B6" w:rsidRPr="00080CC5" w:rsidRDefault="008B70B6" w:rsidP="008B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03F7315" w14:textId="300ECEE9" w:rsidR="008B70B6" w:rsidRPr="00AE4238" w:rsidRDefault="008B70B6" w:rsidP="008B6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2EE9FC" w14:textId="77777777" w:rsidR="008B70B6" w:rsidRPr="00D660EC" w:rsidRDefault="008B70B6" w:rsidP="008B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1BD33E0B" w14:textId="2989C8E9" w:rsidR="008B70B6" w:rsidRDefault="00545A43" w:rsidP="008B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17,947</w:t>
            </w:r>
          </w:p>
        </w:tc>
        <w:tc>
          <w:tcPr>
            <w:tcW w:w="270" w:type="dxa"/>
          </w:tcPr>
          <w:p w14:paraId="11FFE924" w14:textId="77777777" w:rsidR="008B70B6" w:rsidRPr="00080CC5" w:rsidRDefault="008B70B6" w:rsidP="008B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19FC5F3" w14:textId="7DA1B875" w:rsidR="008B70B6" w:rsidRPr="00AE4238" w:rsidRDefault="008B70B6" w:rsidP="008B7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70B6" w:rsidRPr="00AE4238" w14:paraId="524B0D05" w14:textId="77777777" w:rsidTr="006E4664">
        <w:tc>
          <w:tcPr>
            <w:tcW w:w="3803" w:type="dxa"/>
          </w:tcPr>
          <w:p w14:paraId="081665DD" w14:textId="4D817708" w:rsidR="008B70B6" w:rsidRPr="008B70B6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47" w:type="dxa"/>
          </w:tcPr>
          <w:p w14:paraId="5E4E8DD9" w14:textId="750B25E6" w:rsidR="008B70B6" w:rsidRDefault="00024954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2D0F30">
              <w:rPr>
                <w:rFonts w:ascii="Angsana New" w:hAnsi="Angsana New"/>
                <w:sz w:val="30"/>
                <w:szCs w:val="30"/>
              </w:rPr>
              <w:t>9,016</w:t>
            </w:r>
          </w:p>
        </w:tc>
        <w:tc>
          <w:tcPr>
            <w:tcW w:w="283" w:type="dxa"/>
          </w:tcPr>
          <w:p w14:paraId="06A4B160" w14:textId="77777777" w:rsidR="008B70B6" w:rsidRPr="00080CC5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73566CB" w14:textId="10406045" w:rsidR="008B70B6" w:rsidRPr="00AE4238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8B70B6">
              <w:rPr>
                <w:rFonts w:ascii="Angsana New" w:hAnsi="Angsana New"/>
                <w:sz w:val="30"/>
                <w:szCs w:val="30"/>
              </w:rPr>
              <w:t>28,437</w:t>
            </w:r>
          </w:p>
        </w:tc>
        <w:tc>
          <w:tcPr>
            <w:tcW w:w="236" w:type="dxa"/>
          </w:tcPr>
          <w:p w14:paraId="56B57F6B" w14:textId="77777777" w:rsidR="008B70B6" w:rsidRPr="00D660EC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0BE60783" w14:textId="49D9DED8" w:rsidR="008B70B6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B70B6">
              <w:rPr>
                <w:rFonts w:ascii="Angsana New" w:hAnsi="Angsana New"/>
                <w:sz w:val="30"/>
                <w:szCs w:val="30"/>
              </w:rPr>
              <w:t>18,269</w:t>
            </w:r>
          </w:p>
        </w:tc>
        <w:tc>
          <w:tcPr>
            <w:tcW w:w="270" w:type="dxa"/>
          </w:tcPr>
          <w:p w14:paraId="12BAE5B0" w14:textId="77777777" w:rsidR="008B70B6" w:rsidRPr="00080CC5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70A5426" w14:textId="60DF6AA4" w:rsidR="008B70B6" w:rsidRPr="00AE4238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B70B6">
              <w:rPr>
                <w:rFonts w:ascii="Angsana New" w:hAnsi="Angsana New"/>
                <w:sz w:val="30"/>
                <w:szCs w:val="30"/>
              </w:rPr>
              <w:t>12,660</w:t>
            </w:r>
          </w:p>
        </w:tc>
      </w:tr>
      <w:tr w:rsidR="008B70B6" w:rsidRPr="00AE4238" w14:paraId="5F4E550E" w14:textId="77777777" w:rsidTr="006E4664">
        <w:tc>
          <w:tcPr>
            <w:tcW w:w="3803" w:type="dxa"/>
          </w:tcPr>
          <w:p w14:paraId="48AB0866" w14:textId="77777777" w:rsidR="008B70B6" w:rsidRPr="00AE4238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646DFA55" w14:textId="4073517D" w:rsidR="008B70B6" w:rsidRPr="00BA25C6" w:rsidRDefault="002D0F30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51,691</w:t>
            </w:r>
          </w:p>
        </w:tc>
        <w:tc>
          <w:tcPr>
            <w:tcW w:w="283" w:type="dxa"/>
          </w:tcPr>
          <w:p w14:paraId="6A298171" w14:textId="77777777" w:rsidR="008B70B6" w:rsidRPr="00080CC5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5557C1D6" w14:textId="1D369B7F" w:rsidR="008B70B6" w:rsidRPr="00BA25C6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32,345</w:t>
            </w:r>
          </w:p>
        </w:tc>
        <w:tc>
          <w:tcPr>
            <w:tcW w:w="236" w:type="dxa"/>
          </w:tcPr>
          <w:p w14:paraId="22B41D43" w14:textId="77777777" w:rsidR="008B70B6" w:rsidRPr="00D660EC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2D36A1B" w14:textId="346F86CF" w:rsidR="008B70B6" w:rsidRPr="00AE4238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70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45A43">
              <w:rPr>
                <w:rFonts w:ascii="Angsana New" w:hAnsi="Angsana New"/>
                <w:b/>
                <w:bCs/>
                <w:sz w:val="30"/>
                <w:szCs w:val="30"/>
              </w:rPr>
              <w:t>45,475</w:t>
            </w:r>
          </w:p>
        </w:tc>
        <w:tc>
          <w:tcPr>
            <w:tcW w:w="270" w:type="dxa"/>
          </w:tcPr>
          <w:p w14:paraId="339A74B0" w14:textId="77777777" w:rsidR="008B70B6" w:rsidRPr="00080CC5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77B468C" w14:textId="1E6CD814" w:rsidR="008B70B6" w:rsidRPr="00AE4238" w:rsidRDefault="008B70B6" w:rsidP="006E4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70B6">
              <w:rPr>
                <w:rFonts w:ascii="Angsana New" w:hAnsi="Angsana New"/>
                <w:b/>
                <w:bCs/>
                <w:sz w:val="30"/>
                <w:szCs w:val="30"/>
              </w:rPr>
              <w:t>85,951</w:t>
            </w:r>
          </w:p>
        </w:tc>
      </w:tr>
    </w:tbl>
    <w:p w14:paraId="4ACBD457" w14:textId="089DF922" w:rsidR="006A1654" w:rsidRDefault="006A1654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sz w:val="30"/>
          <w:szCs w:val="30"/>
        </w:rPr>
      </w:pPr>
    </w:p>
    <w:p w14:paraId="5E16BFB3" w14:textId="34658A95" w:rsidR="00B50105" w:rsidRPr="00D660EC" w:rsidRDefault="00C20375" w:rsidP="006E0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E4238">
        <w:rPr>
          <w:rFonts w:ascii="Angsana New" w:hAnsi="Angsana New"/>
          <w:b/>
          <w:bCs/>
          <w:sz w:val="30"/>
          <w:szCs w:val="30"/>
        </w:rPr>
        <w:t>2</w:t>
      </w:r>
      <w:r w:rsidR="0070600E">
        <w:rPr>
          <w:rFonts w:ascii="Angsana New" w:hAnsi="Angsana New"/>
          <w:b/>
          <w:bCs/>
          <w:sz w:val="30"/>
          <w:szCs w:val="30"/>
        </w:rPr>
        <w:t>0</w:t>
      </w:r>
      <w:r w:rsidR="00B50105" w:rsidRPr="00AE4238">
        <w:rPr>
          <w:rFonts w:ascii="Angsana New" w:hAnsi="Angsana New"/>
          <w:b/>
          <w:bCs/>
          <w:sz w:val="30"/>
          <w:szCs w:val="30"/>
        </w:rPr>
        <w:tab/>
      </w:r>
      <w:r w:rsidR="00A73FCA" w:rsidRPr="00AE4238">
        <w:rPr>
          <w:rFonts w:ascii="Angsana New" w:hAnsi="Angsana New"/>
          <w:b/>
          <w:bCs/>
          <w:sz w:val="30"/>
          <w:szCs w:val="30"/>
          <w:cs/>
        </w:rPr>
        <w:t>ต้นทุนในการจัดจำหน่าย</w:t>
      </w:r>
    </w:p>
    <w:p w14:paraId="29C5127E" w14:textId="77777777" w:rsidR="008D6512" w:rsidRPr="00D660EC" w:rsidRDefault="008D6512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36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03"/>
        <w:gridCol w:w="1147"/>
        <w:gridCol w:w="283"/>
        <w:gridCol w:w="1208"/>
        <w:gridCol w:w="236"/>
        <w:gridCol w:w="1207"/>
        <w:gridCol w:w="270"/>
        <w:gridCol w:w="1206"/>
      </w:tblGrid>
      <w:tr w:rsidR="00CC01FF" w:rsidRPr="00D660EC" w14:paraId="4D51D341" w14:textId="77777777" w:rsidTr="00791B16">
        <w:tc>
          <w:tcPr>
            <w:tcW w:w="3803" w:type="dxa"/>
          </w:tcPr>
          <w:p w14:paraId="086324CC" w14:textId="77777777" w:rsidR="00CC01FF" w:rsidRPr="00080CC5" w:rsidRDefault="00CC01FF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8" w:type="dxa"/>
            <w:gridSpan w:val="3"/>
          </w:tcPr>
          <w:p w14:paraId="5E87625A" w14:textId="77777777" w:rsidR="00CC01FF" w:rsidRPr="00AE4238" w:rsidRDefault="00CC01FF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AD4F209" w14:textId="77777777" w:rsidR="00CC01FF" w:rsidRPr="00D660EC" w:rsidRDefault="00CC01FF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3" w:type="dxa"/>
            <w:gridSpan w:val="3"/>
          </w:tcPr>
          <w:p w14:paraId="265606DB" w14:textId="77777777" w:rsidR="00CC01FF" w:rsidRPr="00080CC5" w:rsidRDefault="00CC01FF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0FEA" w:rsidRPr="00D660EC" w14:paraId="25A48C93" w14:textId="77777777" w:rsidTr="00791B16">
        <w:tc>
          <w:tcPr>
            <w:tcW w:w="3803" w:type="dxa"/>
          </w:tcPr>
          <w:p w14:paraId="57223A55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5724A0ED" w14:textId="77777777" w:rsidR="00110FEA" w:rsidRPr="00080CC5" w:rsidRDefault="00791B16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83" w:type="dxa"/>
          </w:tcPr>
          <w:p w14:paraId="333E79F7" w14:textId="77777777" w:rsidR="00110FEA" w:rsidRPr="00080CC5" w:rsidRDefault="00110FEA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8" w:type="dxa"/>
          </w:tcPr>
          <w:p w14:paraId="7ED9D8B6" w14:textId="77777777" w:rsidR="00110FEA" w:rsidRPr="00080CC5" w:rsidRDefault="00791B16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36" w:type="dxa"/>
          </w:tcPr>
          <w:p w14:paraId="065BB21C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7" w:type="dxa"/>
          </w:tcPr>
          <w:p w14:paraId="06CC968B" w14:textId="77777777" w:rsidR="00110FEA" w:rsidRPr="00080CC5" w:rsidRDefault="00791B16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14:paraId="71B81913" w14:textId="77777777" w:rsidR="00110FEA" w:rsidRPr="00080CC5" w:rsidRDefault="00110FEA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6" w:type="dxa"/>
          </w:tcPr>
          <w:p w14:paraId="3EA6F227" w14:textId="77777777" w:rsidR="00110FEA" w:rsidRPr="00080CC5" w:rsidRDefault="00791B16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2562</w:t>
            </w:r>
          </w:p>
        </w:tc>
      </w:tr>
      <w:tr w:rsidR="00110FEA" w:rsidRPr="00D660EC" w14:paraId="32834DDF" w14:textId="77777777" w:rsidTr="00791B16">
        <w:tc>
          <w:tcPr>
            <w:tcW w:w="3803" w:type="dxa"/>
          </w:tcPr>
          <w:p w14:paraId="34B1A50A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57" w:type="dxa"/>
            <w:gridSpan w:val="7"/>
          </w:tcPr>
          <w:p w14:paraId="1E154EF8" w14:textId="77777777" w:rsidR="00110FEA" w:rsidRPr="00AE4238" w:rsidRDefault="00110FEA" w:rsidP="00110F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พันบาท)</w:t>
            </w:r>
          </w:p>
        </w:tc>
      </w:tr>
      <w:tr w:rsidR="00791B16" w:rsidRPr="00D660EC" w14:paraId="4FF08DD5" w14:textId="77777777" w:rsidTr="00791B16">
        <w:tc>
          <w:tcPr>
            <w:tcW w:w="3803" w:type="dxa"/>
          </w:tcPr>
          <w:p w14:paraId="724F2C51" w14:textId="77777777" w:rsidR="00791B16" w:rsidRPr="00AE4238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47" w:type="dxa"/>
          </w:tcPr>
          <w:p w14:paraId="62640421" w14:textId="77777777" w:rsidR="00791B16" w:rsidRPr="00BA25C6" w:rsidRDefault="00332FB5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80,975</w:t>
            </w:r>
          </w:p>
        </w:tc>
        <w:tc>
          <w:tcPr>
            <w:tcW w:w="283" w:type="dxa"/>
          </w:tcPr>
          <w:p w14:paraId="31FF44A0" w14:textId="77777777" w:rsidR="00791B16" w:rsidRPr="00080CC5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28F8716A" w14:textId="77777777" w:rsidR="00791B16" w:rsidRPr="00BA25C6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108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236" w:type="dxa"/>
          </w:tcPr>
          <w:p w14:paraId="5E23A754" w14:textId="77777777" w:rsidR="00791B16" w:rsidRPr="00080CC5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18D727B8" w14:textId="77777777" w:rsidR="00791B16" w:rsidRPr="00080CC5" w:rsidRDefault="00332FB5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61,025</w:t>
            </w:r>
          </w:p>
        </w:tc>
        <w:tc>
          <w:tcPr>
            <w:tcW w:w="270" w:type="dxa"/>
          </w:tcPr>
          <w:p w14:paraId="111B8E65" w14:textId="77777777" w:rsidR="00791B16" w:rsidRPr="00080CC5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9327648" w14:textId="77777777" w:rsidR="00791B16" w:rsidRPr="00080CC5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56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178</w:t>
            </w:r>
          </w:p>
        </w:tc>
      </w:tr>
      <w:tr w:rsidR="00791B16" w:rsidRPr="00D660EC" w14:paraId="083B40AD" w14:textId="77777777" w:rsidTr="00791B16">
        <w:tc>
          <w:tcPr>
            <w:tcW w:w="3803" w:type="dxa"/>
          </w:tcPr>
          <w:p w14:paraId="5A7E10E0" w14:textId="77777777" w:rsidR="00791B16" w:rsidRPr="00AE4238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ค่าใช้จ่ายในการส่งออก</w:t>
            </w:r>
          </w:p>
        </w:tc>
        <w:tc>
          <w:tcPr>
            <w:tcW w:w="1147" w:type="dxa"/>
          </w:tcPr>
          <w:p w14:paraId="315A3BD1" w14:textId="77777777" w:rsidR="00791B16" w:rsidRPr="00BA25C6" w:rsidRDefault="00332FB5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52,412</w:t>
            </w:r>
          </w:p>
        </w:tc>
        <w:tc>
          <w:tcPr>
            <w:tcW w:w="283" w:type="dxa"/>
          </w:tcPr>
          <w:p w14:paraId="6DB57D9E" w14:textId="77777777" w:rsidR="00791B16" w:rsidRPr="00080CC5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66A0F52E" w14:textId="77777777" w:rsidR="00791B16" w:rsidRPr="00BA25C6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84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236" w:type="dxa"/>
          </w:tcPr>
          <w:p w14:paraId="47EADD5F" w14:textId="77777777" w:rsidR="00791B16" w:rsidRPr="00D660EC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183B626D" w14:textId="77777777" w:rsidR="00791B16" w:rsidRPr="00AE4238" w:rsidRDefault="00332FB5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3BAC11" w14:textId="77777777" w:rsidR="00791B16" w:rsidRPr="00080CC5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144D20E" w14:textId="77777777" w:rsidR="00791B16" w:rsidRPr="00AE4238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1B16" w:rsidRPr="00D660EC" w14:paraId="7514BC2B" w14:textId="77777777" w:rsidTr="00791B16">
        <w:tc>
          <w:tcPr>
            <w:tcW w:w="3803" w:type="dxa"/>
          </w:tcPr>
          <w:p w14:paraId="642CDB4D" w14:textId="77777777" w:rsidR="00791B16" w:rsidRPr="00AE4238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47" w:type="dxa"/>
          </w:tcPr>
          <w:p w14:paraId="27E60A7E" w14:textId="77777777" w:rsidR="00791B16" w:rsidRPr="00BA25C6" w:rsidRDefault="00332FB5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14,788</w:t>
            </w:r>
          </w:p>
        </w:tc>
        <w:tc>
          <w:tcPr>
            <w:tcW w:w="283" w:type="dxa"/>
          </w:tcPr>
          <w:p w14:paraId="3F2D3E5E" w14:textId="77777777" w:rsidR="00791B16" w:rsidRPr="00080CC5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45BE77A3" w14:textId="77777777" w:rsidR="00791B16" w:rsidRPr="00BA25C6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14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36" w:type="dxa"/>
          </w:tcPr>
          <w:p w14:paraId="370079BD" w14:textId="77777777" w:rsidR="00791B16" w:rsidRPr="00D660EC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284B131D" w14:textId="77777777" w:rsidR="00791B16" w:rsidRPr="00AE4238" w:rsidRDefault="00332FB5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8,478</w:t>
            </w:r>
          </w:p>
        </w:tc>
        <w:tc>
          <w:tcPr>
            <w:tcW w:w="270" w:type="dxa"/>
          </w:tcPr>
          <w:p w14:paraId="63291600" w14:textId="77777777" w:rsidR="00791B16" w:rsidRPr="00080CC5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A3DEF5E" w14:textId="77777777" w:rsidR="00791B16" w:rsidRPr="00AE4238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7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464</w:t>
            </w:r>
          </w:p>
        </w:tc>
      </w:tr>
      <w:tr w:rsidR="00791B16" w:rsidRPr="00D660EC" w14:paraId="2C94BFF3" w14:textId="77777777" w:rsidTr="00791B16">
        <w:tc>
          <w:tcPr>
            <w:tcW w:w="3803" w:type="dxa"/>
          </w:tcPr>
          <w:p w14:paraId="3783A15A" w14:textId="77777777" w:rsidR="00791B16" w:rsidRPr="00AE4238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4FD1CA8B" w14:textId="77777777" w:rsidR="00791B16" w:rsidRPr="00BA25C6" w:rsidRDefault="00332FB5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148,175</w:t>
            </w:r>
          </w:p>
        </w:tc>
        <w:tc>
          <w:tcPr>
            <w:tcW w:w="283" w:type="dxa"/>
          </w:tcPr>
          <w:p w14:paraId="3E540FF6" w14:textId="77777777" w:rsidR="00791B16" w:rsidRPr="00080CC5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39F52590" w14:textId="77777777" w:rsidR="00791B16" w:rsidRPr="00BA25C6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207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076</w:t>
            </w:r>
          </w:p>
        </w:tc>
        <w:tc>
          <w:tcPr>
            <w:tcW w:w="236" w:type="dxa"/>
          </w:tcPr>
          <w:p w14:paraId="0CAECCF3" w14:textId="77777777" w:rsidR="00791B16" w:rsidRPr="00D660EC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28F92C45" w14:textId="77777777" w:rsidR="00791B16" w:rsidRPr="00AE4238" w:rsidRDefault="00332FB5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69,503</w:t>
            </w:r>
          </w:p>
        </w:tc>
        <w:tc>
          <w:tcPr>
            <w:tcW w:w="270" w:type="dxa"/>
          </w:tcPr>
          <w:p w14:paraId="7A240A10" w14:textId="77777777" w:rsidR="00791B16" w:rsidRPr="00080CC5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53A2EE17" w14:textId="77777777" w:rsidR="00791B16" w:rsidRPr="00AE4238" w:rsidRDefault="00791B16" w:rsidP="00791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642</w:t>
            </w:r>
          </w:p>
        </w:tc>
      </w:tr>
    </w:tbl>
    <w:p w14:paraId="1B0D876A" w14:textId="549939F1" w:rsidR="00DE1B49" w:rsidRDefault="00DE1B49" w:rsidP="002B7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110B07E" w14:textId="3C549C08" w:rsidR="00B50105" w:rsidRPr="00D660EC" w:rsidRDefault="00C20375" w:rsidP="00DB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E4238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70600E">
        <w:rPr>
          <w:rFonts w:ascii="Angsana New" w:hAnsi="Angsana New"/>
          <w:b/>
          <w:bCs/>
          <w:sz w:val="30"/>
          <w:szCs w:val="30"/>
        </w:rPr>
        <w:t>1</w:t>
      </w:r>
      <w:r w:rsidR="00BF3D8A" w:rsidRPr="00AE4238">
        <w:rPr>
          <w:rFonts w:ascii="Angsana New" w:hAnsi="Angsana New"/>
          <w:b/>
          <w:bCs/>
          <w:sz w:val="30"/>
          <w:szCs w:val="30"/>
        </w:rPr>
        <w:t xml:space="preserve">      </w:t>
      </w:r>
      <w:r w:rsidR="00791B16" w:rsidRPr="00AE4238">
        <w:rPr>
          <w:rFonts w:ascii="Angsana New" w:hAnsi="Angsana New"/>
          <w:b/>
          <w:bCs/>
          <w:sz w:val="30"/>
          <w:szCs w:val="30"/>
        </w:rPr>
        <w:tab/>
      </w:r>
      <w:r w:rsidR="00B50105" w:rsidRPr="00AE4238">
        <w:rPr>
          <w:rFonts w:ascii="Angsana New" w:hAnsi="Angsana New"/>
          <w:b/>
          <w:bCs/>
          <w:sz w:val="30"/>
          <w:szCs w:val="30"/>
          <w:cs/>
        </w:rPr>
        <w:t xml:space="preserve">ค่าใช้จ่ายในการบริหาร </w:t>
      </w:r>
    </w:p>
    <w:p w14:paraId="284FBA73" w14:textId="77777777" w:rsidR="008D6512" w:rsidRPr="00D660EC" w:rsidRDefault="008D6512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58"/>
        <w:gridCol w:w="1084"/>
        <w:gridCol w:w="283"/>
        <w:gridCol w:w="1067"/>
        <w:gridCol w:w="236"/>
        <w:gridCol w:w="1090"/>
        <w:gridCol w:w="236"/>
        <w:gridCol w:w="34"/>
        <w:gridCol w:w="1085"/>
      </w:tblGrid>
      <w:tr w:rsidR="00CC01FF" w:rsidRPr="00D660EC" w14:paraId="3893B833" w14:textId="77777777" w:rsidTr="00791B16">
        <w:tc>
          <w:tcPr>
            <w:tcW w:w="4158" w:type="dxa"/>
          </w:tcPr>
          <w:p w14:paraId="15B09E2E" w14:textId="77777777" w:rsidR="00CC01FF" w:rsidRPr="00080CC5" w:rsidRDefault="00CC01FF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3"/>
          </w:tcPr>
          <w:p w14:paraId="33B0FA5E" w14:textId="77777777" w:rsidR="00CC01FF" w:rsidRPr="00AE4238" w:rsidRDefault="00CC01FF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781AFB5" w14:textId="77777777" w:rsidR="00CC01FF" w:rsidRPr="00D660EC" w:rsidRDefault="00CC01FF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5" w:type="dxa"/>
            <w:gridSpan w:val="4"/>
          </w:tcPr>
          <w:p w14:paraId="353E7823" w14:textId="77777777" w:rsidR="00CC01FF" w:rsidRPr="00080CC5" w:rsidRDefault="00CC01FF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0FEA" w:rsidRPr="00D660EC" w14:paraId="673D5294" w14:textId="77777777" w:rsidTr="00791B16">
        <w:tc>
          <w:tcPr>
            <w:tcW w:w="4158" w:type="dxa"/>
          </w:tcPr>
          <w:p w14:paraId="160E3C12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3B233337" w14:textId="77777777" w:rsidR="00110FEA" w:rsidRPr="00080CC5" w:rsidRDefault="00E54AFF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83" w:type="dxa"/>
          </w:tcPr>
          <w:p w14:paraId="5070930E" w14:textId="77777777" w:rsidR="00110FEA" w:rsidRPr="00080CC5" w:rsidRDefault="00110FEA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67" w:type="dxa"/>
          </w:tcPr>
          <w:p w14:paraId="09C66445" w14:textId="77777777" w:rsidR="00110FEA" w:rsidRPr="00080CC5" w:rsidRDefault="00E54AFF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36" w:type="dxa"/>
          </w:tcPr>
          <w:p w14:paraId="1B0158ED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1DBD35DF" w14:textId="77777777" w:rsidR="00110FEA" w:rsidRPr="00080CC5" w:rsidRDefault="00E54AFF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36" w:type="dxa"/>
          </w:tcPr>
          <w:p w14:paraId="7EC86135" w14:textId="77777777" w:rsidR="00110FEA" w:rsidRPr="00080CC5" w:rsidRDefault="00110FEA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19" w:type="dxa"/>
            <w:gridSpan w:val="2"/>
          </w:tcPr>
          <w:p w14:paraId="68462D1B" w14:textId="77777777" w:rsidR="00110FEA" w:rsidRPr="00080CC5" w:rsidRDefault="00E54AFF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2562</w:t>
            </w:r>
          </w:p>
        </w:tc>
      </w:tr>
      <w:tr w:rsidR="00110FEA" w:rsidRPr="00D660EC" w14:paraId="0B6E7AC8" w14:textId="77777777" w:rsidTr="00791B16">
        <w:tc>
          <w:tcPr>
            <w:tcW w:w="4158" w:type="dxa"/>
          </w:tcPr>
          <w:p w14:paraId="3695D594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15" w:type="dxa"/>
            <w:gridSpan w:val="8"/>
          </w:tcPr>
          <w:p w14:paraId="2D2F5221" w14:textId="77777777" w:rsidR="00110FEA" w:rsidRPr="00080CC5" w:rsidRDefault="00110FEA" w:rsidP="00110F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พันบาท)</w:t>
            </w:r>
          </w:p>
        </w:tc>
      </w:tr>
      <w:tr w:rsidR="00E54AFF" w:rsidRPr="00D660EC" w14:paraId="5E3C05B7" w14:textId="77777777" w:rsidTr="00791B16">
        <w:tc>
          <w:tcPr>
            <w:tcW w:w="4158" w:type="dxa"/>
          </w:tcPr>
          <w:p w14:paraId="28690660" w14:textId="77777777" w:rsidR="00E54AFF" w:rsidRPr="00AE4238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ค่าใช้จ่ายเกี่ยวกับบุคคลากร</w:t>
            </w:r>
          </w:p>
        </w:tc>
        <w:tc>
          <w:tcPr>
            <w:tcW w:w="1084" w:type="dxa"/>
          </w:tcPr>
          <w:p w14:paraId="602661CC" w14:textId="145569AF" w:rsidR="00E54AFF" w:rsidRPr="00F25A6C" w:rsidRDefault="00FC51CE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F25A6C">
              <w:rPr>
                <w:rFonts w:ascii="Angsana New" w:hAnsi="Angsana New"/>
                <w:sz w:val="30"/>
                <w:szCs w:val="30"/>
              </w:rPr>
              <w:t>99,808</w:t>
            </w:r>
          </w:p>
        </w:tc>
        <w:tc>
          <w:tcPr>
            <w:tcW w:w="283" w:type="dxa"/>
          </w:tcPr>
          <w:p w14:paraId="3B82AF8B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1F953892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1B2649">
              <w:rPr>
                <w:rFonts w:ascii="Angsana New" w:hAnsi="Angsana New"/>
                <w:sz w:val="30"/>
                <w:szCs w:val="30"/>
              </w:rPr>
              <w:t>86,753</w:t>
            </w:r>
          </w:p>
        </w:tc>
        <w:tc>
          <w:tcPr>
            <w:tcW w:w="236" w:type="dxa"/>
          </w:tcPr>
          <w:p w14:paraId="3AA8010C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A3CF230" w14:textId="3DD3B0B6" w:rsidR="00E54AFF" w:rsidRPr="001B2649" w:rsidRDefault="00AE7D22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B2649">
              <w:rPr>
                <w:rFonts w:ascii="Angsana New" w:hAnsi="Angsana New"/>
                <w:sz w:val="30"/>
                <w:szCs w:val="30"/>
              </w:rPr>
              <w:t>100,</w:t>
            </w:r>
            <w:r w:rsidR="001B2649" w:rsidRPr="001B2649"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270" w:type="dxa"/>
            <w:gridSpan w:val="2"/>
          </w:tcPr>
          <w:p w14:paraId="6F240A8E" w14:textId="77777777" w:rsidR="00E54AFF" w:rsidRPr="00080CC5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5" w:type="dxa"/>
          </w:tcPr>
          <w:p w14:paraId="54B5D1BC" w14:textId="77777777" w:rsidR="00E54AFF" w:rsidRPr="007504A5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87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427</w:t>
            </w:r>
          </w:p>
        </w:tc>
      </w:tr>
      <w:tr w:rsidR="00E54AFF" w:rsidRPr="00D660EC" w14:paraId="5A89639F" w14:textId="77777777" w:rsidTr="00791B16">
        <w:tc>
          <w:tcPr>
            <w:tcW w:w="4158" w:type="dxa"/>
          </w:tcPr>
          <w:p w14:paraId="44EBD473" w14:textId="77777777" w:rsidR="00E54AFF" w:rsidRPr="00AE4238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ขาดทุนจากการขายและตัดจำหน่ายสินทรัพย์</w:t>
            </w:r>
          </w:p>
        </w:tc>
        <w:tc>
          <w:tcPr>
            <w:tcW w:w="1084" w:type="dxa"/>
          </w:tcPr>
          <w:p w14:paraId="26422575" w14:textId="3EEDAC41" w:rsidR="00E54AFF" w:rsidRPr="00F25A6C" w:rsidRDefault="007E3265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16,494</w:t>
            </w:r>
          </w:p>
        </w:tc>
        <w:tc>
          <w:tcPr>
            <w:tcW w:w="283" w:type="dxa"/>
          </w:tcPr>
          <w:p w14:paraId="52A3BFA3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6EFBAAA7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1B2649">
              <w:rPr>
                <w:rFonts w:ascii="Angsana New" w:hAnsi="Angsana New"/>
                <w:sz w:val="30"/>
                <w:szCs w:val="30"/>
              </w:rPr>
              <w:t>27,044</w:t>
            </w:r>
          </w:p>
        </w:tc>
        <w:tc>
          <w:tcPr>
            <w:tcW w:w="236" w:type="dxa"/>
          </w:tcPr>
          <w:p w14:paraId="47CEABB9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E9EB724" w14:textId="136241D9" w:rsidR="00E54AFF" w:rsidRPr="001B2649" w:rsidRDefault="005435E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1,416</w:t>
            </w:r>
          </w:p>
        </w:tc>
        <w:tc>
          <w:tcPr>
            <w:tcW w:w="270" w:type="dxa"/>
            <w:gridSpan w:val="2"/>
          </w:tcPr>
          <w:p w14:paraId="09E4BF3E" w14:textId="77777777" w:rsidR="00E54AFF" w:rsidRPr="00080CC5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78954DD" w14:textId="77777777" w:rsidR="00E54AFF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7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  <w:tr w:rsidR="00E54AFF" w:rsidRPr="00D660EC" w14:paraId="47E2D0C9" w14:textId="77777777" w:rsidTr="00791B16">
        <w:tc>
          <w:tcPr>
            <w:tcW w:w="4158" w:type="dxa"/>
          </w:tcPr>
          <w:p w14:paraId="63BFB396" w14:textId="774E331A" w:rsidR="00E54AFF" w:rsidRPr="00AE4238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</w:t>
            </w:r>
            <w:r w:rsidR="007E4B82">
              <w:rPr>
                <w:rFonts w:ascii="Angsana New" w:hAnsi="Angsana New" w:hint="cs"/>
                <w:sz w:val="30"/>
                <w:szCs w:val="30"/>
                <w:cs/>
              </w:rPr>
              <w:t>การขนส่งและ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การจัดเก็บสินค้า</w:t>
            </w:r>
          </w:p>
        </w:tc>
        <w:tc>
          <w:tcPr>
            <w:tcW w:w="1084" w:type="dxa"/>
          </w:tcPr>
          <w:p w14:paraId="4C595FC0" w14:textId="7E6F30F1" w:rsidR="00E54AFF" w:rsidRPr="00F25A6C" w:rsidRDefault="007E3265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48,549</w:t>
            </w:r>
          </w:p>
        </w:tc>
        <w:tc>
          <w:tcPr>
            <w:tcW w:w="283" w:type="dxa"/>
          </w:tcPr>
          <w:p w14:paraId="1BBB35EC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78106B28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1B2649">
              <w:rPr>
                <w:rFonts w:ascii="Angsana New" w:hAnsi="Angsana New"/>
                <w:sz w:val="30"/>
                <w:szCs w:val="30"/>
              </w:rPr>
              <w:t>18,557</w:t>
            </w:r>
          </w:p>
        </w:tc>
        <w:tc>
          <w:tcPr>
            <w:tcW w:w="236" w:type="dxa"/>
          </w:tcPr>
          <w:p w14:paraId="28EBE83A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7D38B4EF" w14:textId="77777777" w:rsidR="00E54AFF" w:rsidRPr="001B2649" w:rsidRDefault="003001F4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B26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3823A0D" w14:textId="77777777" w:rsidR="00E54AFF" w:rsidRPr="00080CC5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5F9B6B3" w14:textId="77777777" w:rsidR="00E54AFF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4AFF" w:rsidRPr="00D660EC" w14:paraId="15938F8B" w14:textId="77777777" w:rsidTr="00791B16">
        <w:tc>
          <w:tcPr>
            <w:tcW w:w="4158" w:type="dxa"/>
          </w:tcPr>
          <w:p w14:paraId="63708E1A" w14:textId="77777777" w:rsidR="00E54AFF" w:rsidRPr="00AE4238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084" w:type="dxa"/>
          </w:tcPr>
          <w:p w14:paraId="7008688A" w14:textId="6BCCFC92" w:rsidR="00E54AFF" w:rsidRPr="00F25A6C" w:rsidRDefault="00F25A6C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11,584</w:t>
            </w:r>
          </w:p>
        </w:tc>
        <w:tc>
          <w:tcPr>
            <w:tcW w:w="283" w:type="dxa"/>
          </w:tcPr>
          <w:p w14:paraId="0D9F61F5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367DB62B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1B2649">
              <w:rPr>
                <w:rFonts w:ascii="Angsana New" w:hAnsi="Angsana New"/>
                <w:sz w:val="30"/>
                <w:szCs w:val="30"/>
              </w:rPr>
              <w:t>9,571</w:t>
            </w:r>
          </w:p>
        </w:tc>
        <w:tc>
          <w:tcPr>
            <w:tcW w:w="236" w:type="dxa"/>
          </w:tcPr>
          <w:p w14:paraId="0FC25203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2CD0EE05" w14:textId="77777777" w:rsidR="00E54AFF" w:rsidRPr="001B2649" w:rsidRDefault="003001F4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B2649">
              <w:rPr>
                <w:rFonts w:ascii="Angsana New" w:hAnsi="Angsana New"/>
                <w:sz w:val="30"/>
                <w:szCs w:val="30"/>
              </w:rPr>
              <w:t>10,017</w:t>
            </w:r>
          </w:p>
        </w:tc>
        <w:tc>
          <w:tcPr>
            <w:tcW w:w="270" w:type="dxa"/>
            <w:gridSpan w:val="2"/>
          </w:tcPr>
          <w:p w14:paraId="664800BE" w14:textId="77777777" w:rsidR="00E54AFF" w:rsidRPr="00080CC5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3516B70" w14:textId="77777777" w:rsidR="00E54AFF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7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662</w:t>
            </w:r>
          </w:p>
        </w:tc>
      </w:tr>
      <w:tr w:rsidR="00E54AFF" w:rsidRPr="00D660EC" w14:paraId="69885B49" w14:textId="77777777" w:rsidTr="00791B16">
        <w:tc>
          <w:tcPr>
            <w:tcW w:w="4158" w:type="dxa"/>
          </w:tcPr>
          <w:p w14:paraId="58F671AE" w14:textId="77777777" w:rsidR="00E54AFF" w:rsidRPr="00AE4238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84" w:type="dxa"/>
          </w:tcPr>
          <w:p w14:paraId="0174042B" w14:textId="4525C006" w:rsidR="00E54AFF" w:rsidRPr="00F25A6C" w:rsidRDefault="00F25A6C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4,632</w:t>
            </w:r>
          </w:p>
        </w:tc>
        <w:tc>
          <w:tcPr>
            <w:tcW w:w="283" w:type="dxa"/>
          </w:tcPr>
          <w:p w14:paraId="5AD0A4EF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11545153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1B2649">
              <w:rPr>
                <w:rFonts w:ascii="Angsana New" w:hAnsi="Angsana New"/>
                <w:sz w:val="30"/>
                <w:szCs w:val="30"/>
              </w:rPr>
              <w:t>9,411</w:t>
            </w:r>
          </w:p>
        </w:tc>
        <w:tc>
          <w:tcPr>
            <w:tcW w:w="236" w:type="dxa"/>
          </w:tcPr>
          <w:p w14:paraId="6AC09CB0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7A480D56" w14:textId="77777777" w:rsidR="00E54AFF" w:rsidRPr="001B2649" w:rsidRDefault="003001F4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B2649">
              <w:rPr>
                <w:rFonts w:ascii="Angsana New" w:hAnsi="Angsana New"/>
                <w:sz w:val="30"/>
                <w:szCs w:val="30"/>
              </w:rPr>
              <w:t>4,63</w:t>
            </w:r>
            <w:r w:rsidR="00FC5869" w:rsidRPr="001B264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393490AE" w14:textId="77777777" w:rsidR="00E54AFF" w:rsidRPr="00080CC5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09F478B" w14:textId="77777777" w:rsidR="00E54AFF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9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324</w:t>
            </w:r>
          </w:p>
        </w:tc>
      </w:tr>
      <w:tr w:rsidR="00E54AFF" w:rsidRPr="00D660EC" w14:paraId="38199BF0" w14:textId="77777777" w:rsidTr="00791B16">
        <w:tc>
          <w:tcPr>
            <w:tcW w:w="4158" w:type="dxa"/>
          </w:tcPr>
          <w:p w14:paraId="2F22FDC6" w14:textId="77777777" w:rsidR="00E54AFF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ค่าที่ปรึกษาและกฎหมาย</w:t>
            </w:r>
          </w:p>
        </w:tc>
        <w:tc>
          <w:tcPr>
            <w:tcW w:w="1084" w:type="dxa"/>
          </w:tcPr>
          <w:p w14:paraId="6C6E713D" w14:textId="3C8573E6" w:rsidR="00E54AFF" w:rsidRPr="00F25A6C" w:rsidRDefault="00F25A6C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7,063</w:t>
            </w:r>
          </w:p>
        </w:tc>
        <w:tc>
          <w:tcPr>
            <w:tcW w:w="283" w:type="dxa"/>
          </w:tcPr>
          <w:p w14:paraId="63FB28F8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355F9D04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1B2649">
              <w:rPr>
                <w:rFonts w:ascii="Angsana New" w:hAnsi="Angsana New"/>
                <w:sz w:val="30"/>
                <w:szCs w:val="30"/>
              </w:rPr>
              <w:t>6,292</w:t>
            </w:r>
          </w:p>
        </w:tc>
        <w:tc>
          <w:tcPr>
            <w:tcW w:w="236" w:type="dxa"/>
          </w:tcPr>
          <w:p w14:paraId="30178403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1302D9A" w14:textId="77777777" w:rsidR="00E54AFF" w:rsidRPr="001B2649" w:rsidRDefault="003001F4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B2649">
              <w:rPr>
                <w:rFonts w:ascii="Angsana New" w:hAnsi="Angsana New"/>
                <w:sz w:val="30"/>
                <w:szCs w:val="30"/>
              </w:rPr>
              <w:t>6,0</w:t>
            </w:r>
            <w:r w:rsidR="00FC5869" w:rsidRPr="001B2649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  <w:gridSpan w:val="2"/>
          </w:tcPr>
          <w:p w14:paraId="00521D81" w14:textId="77777777" w:rsidR="00E54AFF" w:rsidRPr="00080CC5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94285F3" w14:textId="77777777" w:rsidR="00E54AFF" w:rsidRPr="007504A5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014</w:t>
            </w:r>
          </w:p>
        </w:tc>
      </w:tr>
      <w:tr w:rsidR="00E54AFF" w:rsidRPr="00D660EC" w14:paraId="34BDFCC5" w14:textId="77777777" w:rsidTr="00791B16">
        <w:tc>
          <w:tcPr>
            <w:tcW w:w="4158" w:type="dxa"/>
          </w:tcPr>
          <w:p w14:paraId="49801430" w14:textId="77777777" w:rsidR="00E54AFF" w:rsidRPr="00AE4238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4" w:type="dxa"/>
          </w:tcPr>
          <w:p w14:paraId="519352A6" w14:textId="4C6182AB" w:rsidR="00E54AFF" w:rsidRPr="00F25A6C" w:rsidRDefault="00F25A6C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9,919</w:t>
            </w:r>
          </w:p>
        </w:tc>
        <w:tc>
          <w:tcPr>
            <w:tcW w:w="283" w:type="dxa"/>
          </w:tcPr>
          <w:p w14:paraId="1BD682A6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0F5ED3B4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1B2649">
              <w:rPr>
                <w:rFonts w:ascii="Angsana New" w:hAnsi="Angsana New"/>
                <w:sz w:val="30"/>
                <w:szCs w:val="30"/>
              </w:rPr>
              <w:t>6,120</w:t>
            </w:r>
          </w:p>
        </w:tc>
        <w:tc>
          <w:tcPr>
            <w:tcW w:w="236" w:type="dxa"/>
          </w:tcPr>
          <w:p w14:paraId="43EC591D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D237444" w14:textId="77777777" w:rsidR="00E54AFF" w:rsidRPr="001B2649" w:rsidRDefault="003001F4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B2649">
              <w:rPr>
                <w:rFonts w:ascii="Angsana New" w:hAnsi="Angsana New"/>
                <w:sz w:val="30"/>
                <w:szCs w:val="30"/>
              </w:rPr>
              <w:t>7,834</w:t>
            </w:r>
          </w:p>
        </w:tc>
        <w:tc>
          <w:tcPr>
            <w:tcW w:w="270" w:type="dxa"/>
            <w:gridSpan w:val="2"/>
          </w:tcPr>
          <w:p w14:paraId="34304087" w14:textId="77777777" w:rsidR="00E54AFF" w:rsidRPr="00080CC5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A283D21" w14:textId="77777777" w:rsidR="00E54AFF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5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379</w:t>
            </w:r>
          </w:p>
        </w:tc>
      </w:tr>
      <w:tr w:rsidR="00E54AFF" w:rsidRPr="00D660EC" w14:paraId="2CD66DA6" w14:textId="77777777" w:rsidTr="00791B16">
        <w:tc>
          <w:tcPr>
            <w:tcW w:w="4158" w:type="dxa"/>
          </w:tcPr>
          <w:p w14:paraId="7796ECFA" w14:textId="77777777" w:rsidR="00E54AFF" w:rsidRPr="00AE4238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40E23BC" w14:textId="4BBDBF6A" w:rsidR="00E54AFF" w:rsidRPr="00F25A6C" w:rsidRDefault="007E3265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118,041</w:t>
            </w:r>
          </w:p>
        </w:tc>
        <w:tc>
          <w:tcPr>
            <w:tcW w:w="283" w:type="dxa"/>
          </w:tcPr>
          <w:p w14:paraId="5D7DD94F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400688D6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 w:rsidRPr="001B2649">
              <w:rPr>
                <w:rFonts w:ascii="Angsana New" w:hAnsi="Angsana New"/>
                <w:sz w:val="30"/>
                <w:szCs w:val="30"/>
              </w:rPr>
              <w:t>57,117</w:t>
            </w:r>
          </w:p>
        </w:tc>
        <w:tc>
          <w:tcPr>
            <w:tcW w:w="236" w:type="dxa"/>
          </w:tcPr>
          <w:p w14:paraId="55BC4B1D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339A7B6A" w14:textId="615B0ACC" w:rsidR="00E54AFF" w:rsidRPr="001B2649" w:rsidRDefault="003001F4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1B2649">
              <w:rPr>
                <w:rFonts w:ascii="Angsana New" w:hAnsi="Angsana New"/>
                <w:sz w:val="30"/>
                <w:szCs w:val="30"/>
              </w:rPr>
              <w:t>57,22</w:t>
            </w:r>
            <w:r w:rsidR="0027161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487D7038" w14:textId="77777777" w:rsidR="00E54AFF" w:rsidRPr="00080CC5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F46DE9A" w14:textId="77777777" w:rsidR="00E54AFF" w:rsidRPr="007504A5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32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803</w:t>
            </w:r>
          </w:p>
        </w:tc>
      </w:tr>
      <w:tr w:rsidR="00E54AFF" w:rsidRPr="00D660EC" w14:paraId="200147D7" w14:textId="77777777" w:rsidTr="00791B16">
        <w:tc>
          <w:tcPr>
            <w:tcW w:w="4158" w:type="dxa"/>
          </w:tcPr>
          <w:p w14:paraId="39393985" w14:textId="77777777" w:rsidR="00E54AFF" w:rsidRPr="00AE4238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3607057" w14:textId="6E48AD73" w:rsidR="00E54AFF" w:rsidRPr="00F25A6C" w:rsidRDefault="00F25A6C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E3265">
              <w:rPr>
                <w:rFonts w:ascii="Angsana New" w:hAnsi="Angsana New"/>
                <w:b/>
                <w:bCs/>
                <w:sz w:val="30"/>
                <w:szCs w:val="30"/>
              </w:rPr>
              <w:t>16,090</w:t>
            </w:r>
          </w:p>
        </w:tc>
        <w:tc>
          <w:tcPr>
            <w:tcW w:w="283" w:type="dxa"/>
          </w:tcPr>
          <w:p w14:paraId="05C2AF52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18CC9DFB" w14:textId="3B2E95E0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264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C51CE">
              <w:rPr>
                <w:rFonts w:ascii="Angsana New" w:hAnsi="Angsana New"/>
                <w:b/>
                <w:bCs/>
                <w:sz w:val="30"/>
                <w:szCs w:val="30"/>
              </w:rPr>
              <w:t>20,865</w:t>
            </w:r>
          </w:p>
        </w:tc>
        <w:tc>
          <w:tcPr>
            <w:tcW w:w="236" w:type="dxa"/>
          </w:tcPr>
          <w:p w14:paraId="7CD55AB4" w14:textId="77777777" w:rsidR="00E54AFF" w:rsidRPr="001B2649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2005B842" w14:textId="5C562692" w:rsidR="00E54AFF" w:rsidRPr="001B2649" w:rsidRDefault="00FC5869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264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435EF">
              <w:rPr>
                <w:rFonts w:ascii="Angsana New" w:hAnsi="Angsana New"/>
                <w:b/>
                <w:bCs/>
                <w:sz w:val="30"/>
                <w:szCs w:val="30"/>
              </w:rPr>
              <w:t>88,071</w:t>
            </w:r>
          </w:p>
        </w:tc>
        <w:tc>
          <w:tcPr>
            <w:tcW w:w="270" w:type="dxa"/>
            <w:gridSpan w:val="2"/>
          </w:tcPr>
          <w:p w14:paraId="167A820A" w14:textId="77777777" w:rsidR="00E54AFF" w:rsidRPr="00080CC5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74DB66BD" w14:textId="7224BE65" w:rsidR="00E54AFF" w:rsidRPr="00AE4238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C51CE">
              <w:rPr>
                <w:rFonts w:ascii="Angsana New" w:hAnsi="Angsana New"/>
                <w:b/>
                <w:bCs/>
                <w:sz w:val="30"/>
                <w:szCs w:val="30"/>
              </w:rPr>
              <w:t>51,816</w:t>
            </w:r>
          </w:p>
        </w:tc>
      </w:tr>
    </w:tbl>
    <w:p w14:paraId="6C2DBB39" w14:textId="77777777" w:rsidR="00DD7D93" w:rsidRPr="00D660EC" w:rsidRDefault="00DD7D93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</w:p>
    <w:p w14:paraId="31747BC9" w14:textId="23DC2F24" w:rsidR="00B50105" w:rsidRPr="00D660EC" w:rsidRDefault="00E43871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AE4238">
        <w:rPr>
          <w:rFonts w:ascii="Angsana New" w:hAnsi="Angsana New"/>
          <w:b/>
          <w:bCs/>
          <w:sz w:val="30"/>
          <w:szCs w:val="30"/>
        </w:rPr>
        <w:br w:type="page"/>
      </w:r>
      <w:r w:rsidR="00402EAD" w:rsidRPr="00AE4238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F25A6C">
        <w:rPr>
          <w:rFonts w:ascii="Angsana New" w:hAnsi="Angsana New"/>
          <w:b/>
          <w:bCs/>
          <w:sz w:val="30"/>
          <w:szCs w:val="30"/>
        </w:rPr>
        <w:t>2</w:t>
      </w:r>
      <w:r w:rsidR="00402EAD" w:rsidRPr="00AE4238">
        <w:rPr>
          <w:rFonts w:ascii="Angsana New" w:hAnsi="Angsana New"/>
          <w:b/>
          <w:bCs/>
          <w:sz w:val="30"/>
          <w:szCs w:val="30"/>
        </w:rPr>
        <w:tab/>
      </w:r>
      <w:r w:rsidR="00B50105" w:rsidRPr="007B320A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ค่าใช้จ่ายผลประโยชน์พนักงาน</w:t>
      </w:r>
    </w:p>
    <w:p w14:paraId="5CBD8E15" w14:textId="77777777" w:rsidR="00B50105" w:rsidRPr="00D660EC" w:rsidRDefault="00B50105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99"/>
        <w:gridCol w:w="241"/>
        <w:gridCol w:w="1289"/>
        <w:gridCol w:w="236"/>
        <w:gridCol w:w="1155"/>
        <w:gridCol w:w="270"/>
        <w:gridCol w:w="1143"/>
      </w:tblGrid>
      <w:tr w:rsidR="00B50105" w:rsidRPr="00080CC5" w14:paraId="189A6DC1" w14:textId="77777777" w:rsidTr="00E54AFF">
        <w:trPr>
          <w:cantSplit/>
        </w:trPr>
        <w:tc>
          <w:tcPr>
            <w:tcW w:w="3600" w:type="dxa"/>
          </w:tcPr>
          <w:p w14:paraId="6F00A114" w14:textId="77777777" w:rsidR="00B50105" w:rsidRPr="00080CC5" w:rsidRDefault="00B50105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highlight w:val="yellow"/>
                <w:cs/>
                <w:lang w:val="th-TH" w:eastAsia="th-TH"/>
              </w:rPr>
            </w:pPr>
          </w:p>
        </w:tc>
        <w:tc>
          <w:tcPr>
            <w:tcW w:w="2729" w:type="dxa"/>
            <w:gridSpan w:val="3"/>
          </w:tcPr>
          <w:p w14:paraId="06307A39" w14:textId="77777777" w:rsidR="00B50105" w:rsidRPr="00080CC5" w:rsidRDefault="00B50105" w:rsidP="004A75EB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AE4238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0CCD9D39" w14:textId="77777777" w:rsidR="00B50105" w:rsidRPr="00080CC5" w:rsidRDefault="00B50105" w:rsidP="004A75EB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highlight w:val="yellow"/>
                <w:cs/>
                <w:lang w:eastAsia="th-TH"/>
              </w:rPr>
            </w:pPr>
          </w:p>
        </w:tc>
        <w:tc>
          <w:tcPr>
            <w:tcW w:w="2568" w:type="dxa"/>
            <w:gridSpan w:val="3"/>
          </w:tcPr>
          <w:p w14:paraId="4715563E" w14:textId="77777777" w:rsidR="00B50105" w:rsidRPr="00AE4238" w:rsidRDefault="00B50105" w:rsidP="004A75EB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AE4238"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10FEA" w:rsidRPr="00D660EC" w14:paraId="59890CB4" w14:textId="77777777" w:rsidTr="00E54AFF">
        <w:trPr>
          <w:cantSplit/>
        </w:trPr>
        <w:tc>
          <w:tcPr>
            <w:tcW w:w="3600" w:type="dxa"/>
          </w:tcPr>
          <w:p w14:paraId="777147CC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highlight w:val="yellow"/>
                <w:lang w:eastAsia="th-TH"/>
              </w:rPr>
            </w:pPr>
          </w:p>
        </w:tc>
        <w:tc>
          <w:tcPr>
            <w:tcW w:w="1199" w:type="dxa"/>
          </w:tcPr>
          <w:p w14:paraId="4FDC5046" w14:textId="77777777" w:rsidR="00110FEA" w:rsidRPr="00080CC5" w:rsidRDefault="00E54AFF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41" w:type="dxa"/>
          </w:tcPr>
          <w:p w14:paraId="52006E50" w14:textId="77777777" w:rsidR="00110FEA" w:rsidRPr="00080CC5" w:rsidRDefault="00110FEA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89" w:type="dxa"/>
          </w:tcPr>
          <w:p w14:paraId="7594C794" w14:textId="77777777" w:rsidR="00110FEA" w:rsidRPr="00080CC5" w:rsidRDefault="00E54AFF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36" w:type="dxa"/>
          </w:tcPr>
          <w:p w14:paraId="67B974C5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5" w:type="dxa"/>
          </w:tcPr>
          <w:p w14:paraId="50C19B15" w14:textId="77777777" w:rsidR="00110FEA" w:rsidRPr="00080CC5" w:rsidRDefault="00E54AFF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14:paraId="2E675596" w14:textId="77777777" w:rsidR="00110FEA" w:rsidRPr="00080CC5" w:rsidRDefault="00110FEA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</w:tcPr>
          <w:p w14:paraId="4D4B36FB" w14:textId="77777777" w:rsidR="00110FEA" w:rsidRPr="00080CC5" w:rsidRDefault="00E54AFF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2562</w:t>
            </w:r>
          </w:p>
        </w:tc>
      </w:tr>
      <w:tr w:rsidR="00110FEA" w:rsidRPr="00D660EC" w14:paraId="5C228E5C" w14:textId="77777777" w:rsidTr="00E54AFF">
        <w:trPr>
          <w:cantSplit/>
        </w:trPr>
        <w:tc>
          <w:tcPr>
            <w:tcW w:w="3600" w:type="dxa"/>
          </w:tcPr>
          <w:p w14:paraId="79B94734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eastAsia="Cordia New" w:hAnsi="Angsana New"/>
                <w:b/>
                <w:bCs/>
                <w:snapToGrid w:val="0"/>
                <w:sz w:val="30"/>
                <w:szCs w:val="30"/>
                <w:highlight w:val="yellow"/>
                <w:cs/>
                <w:lang w:val="th-TH" w:eastAsia="th-TH"/>
              </w:rPr>
            </w:pPr>
          </w:p>
        </w:tc>
        <w:tc>
          <w:tcPr>
            <w:tcW w:w="5533" w:type="dxa"/>
            <w:gridSpan w:val="7"/>
          </w:tcPr>
          <w:p w14:paraId="53ED92B8" w14:textId="77777777" w:rsidR="00110FEA" w:rsidRPr="00AE4238" w:rsidRDefault="00110FEA" w:rsidP="00110FEA">
            <w:pPr>
              <w:pStyle w:val="3"/>
              <w:tabs>
                <w:tab w:val="clear" w:pos="360"/>
                <w:tab w:val="clear" w:pos="720"/>
              </w:tabs>
              <w:ind w:lef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  <w:r w:rsidRPr="00AE4238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  <w:t>(</w:t>
            </w:r>
            <w:r w:rsidRPr="00AE4238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พันบาท)</w:t>
            </w:r>
          </w:p>
        </w:tc>
      </w:tr>
      <w:tr w:rsidR="00110FEA" w:rsidRPr="00D660EC" w14:paraId="6D5EA0A6" w14:textId="77777777" w:rsidTr="00E54AFF">
        <w:trPr>
          <w:cantSplit/>
        </w:trPr>
        <w:tc>
          <w:tcPr>
            <w:tcW w:w="3600" w:type="dxa"/>
          </w:tcPr>
          <w:p w14:paraId="34BC4061" w14:textId="77777777" w:rsidR="00110FEA" w:rsidRPr="00AE4238" w:rsidRDefault="00110FEA" w:rsidP="00110FEA">
            <w:pPr>
              <w:pStyle w:val="3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ผู้บริหาร</w:t>
            </w:r>
          </w:p>
        </w:tc>
        <w:tc>
          <w:tcPr>
            <w:tcW w:w="1199" w:type="dxa"/>
          </w:tcPr>
          <w:p w14:paraId="34FEA4BA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8024518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14:paraId="7A21752B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098EF73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</w:tcPr>
          <w:p w14:paraId="3627004B" w14:textId="77777777" w:rsidR="00110FEA" w:rsidRPr="00D660EC" w:rsidRDefault="00110FEA" w:rsidP="00110FEA">
            <w:pPr>
              <w:pStyle w:val="3"/>
              <w:tabs>
                <w:tab w:val="clear" w:pos="360"/>
                <w:tab w:val="clear" w:pos="720"/>
                <w:tab w:val="decimal" w:pos="83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431E48" w14:textId="77777777" w:rsidR="00110FEA" w:rsidRPr="00080CC5" w:rsidRDefault="00110FEA" w:rsidP="00110FE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56ED6C3F" w14:textId="77777777" w:rsidR="00110FEA" w:rsidRPr="00AE4238" w:rsidRDefault="00110FEA" w:rsidP="00110FEA">
            <w:pPr>
              <w:pStyle w:val="3"/>
              <w:tabs>
                <w:tab w:val="clear" w:pos="360"/>
                <w:tab w:val="clear" w:pos="720"/>
                <w:tab w:val="decimal" w:pos="83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A486A" w:rsidRPr="00D660EC" w14:paraId="6BD4E9FC" w14:textId="77777777" w:rsidTr="00E54AFF">
        <w:trPr>
          <w:cantSplit/>
        </w:trPr>
        <w:tc>
          <w:tcPr>
            <w:tcW w:w="3600" w:type="dxa"/>
          </w:tcPr>
          <w:p w14:paraId="6245F27E" w14:textId="77777777" w:rsidR="00DA486A" w:rsidRPr="00080CC5" w:rsidRDefault="00DA486A" w:rsidP="00DA486A">
            <w:pPr>
              <w:pStyle w:val="3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เงินเดือนและค่าแรง</w:t>
            </w:r>
          </w:p>
        </w:tc>
        <w:tc>
          <w:tcPr>
            <w:tcW w:w="1199" w:type="dxa"/>
          </w:tcPr>
          <w:p w14:paraId="3074C515" w14:textId="2D934B8D" w:rsidR="00DA486A" w:rsidRPr="00AE4238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23,540</w:t>
            </w:r>
          </w:p>
        </w:tc>
        <w:tc>
          <w:tcPr>
            <w:tcW w:w="241" w:type="dxa"/>
          </w:tcPr>
          <w:p w14:paraId="0AB99365" w14:textId="77777777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14:paraId="0C58383A" w14:textId="73BF91D1" w:rsidR="00DA486A" w:rsidRPr="00AE4238" w:rsidRDefault="00121309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22,672</w:t>
            </w:r>
          </w:p>
        </w:tc>
        <w:tc>
          <w:tcPr>
            <w:tcW w:w="236" w:type="dxa"/>
          </w:tcPr>
          <w:p w14:paraId="2F71B4D4" w14:textId="77777777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83305DA" w14:textId="332DD874" w:rsidR="00DA486A" w:rsidRPr="00D660EC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23,540</w:t>
            </w:r>
          </w:p>
        </w:tc>
        <w:tc>
          <w:tcPr>
            <w:tcW w:w="270" w:type="dxa"/>
          </w:tcPr>
          <w:p w14:paraId="1874580F" w14:textId="77777777" w:rsidR="00DA486A" w:rsidRPr="00080CC5" w:rsidRDefault="00DA486A" w:rsidP="00DA486A">
            <w:pPr>
              <w:pStyle w:val="3"/>
              <w:tabs>
                <w:tab w:val="clear" w:pos="360"/>
                <w:tab w:val="clear" w:pos="720"/>
                <w:tab w:val="decimal" w:pos="929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43" w:type="dxa"/>
          </w:tcPr>
          <w:p w14:paraId="42630573" w14:textId="53ED3AEB" w:rsidR="00DA486A" w:rsidRPr="00080CC5" w:rsidRDefault="00121309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22,672</w:t>
            </w:r>
          </w:p>
        </w:tc>
      </w:tr>
      <w:tr w:rsidR="00DA486A" w:rsidRPr="00D660EC" w14:paraId="63FD5E37" w14:textId="77777777" w:rsidTr="00E54AFF">
        <w:trPr>
          <w:cantSplit/>
        </w:trPr>
        <w:tc>
          <w:tcPr>
            <w:tcW w:w="3600" w:type="dxa"/>
          </w:tcPr>
          <w:p w14:paraId="62216740" w14:textId="77777777" w:rsidR="00DA486A" w:rsidRPr="00AE4238" w:rsidRDefault="00DA486A" w:rsidP="00DA486A">
            <w:pPr>
              <w:pStyle w:val="3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เงินสมทบกองทุนสำรองเลี้ยงชีพ</w:t>
            </w:r>
          </w:p>
        </w:tc>
        <w:tc>
          <w:tcPr>
            <w:tcW w:w="1199" w:type="dxa"/>
          </w:tcPr>
          <w:p w14:paraId="3682E216" w14:textId="12B1A72C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2,055</w:t>
            </w:r>
          </w:p>
        </w:tc>
        <w:tc>
          <w:tcPr>
            <w:tcW w:w="241" w:type="dxa"/>
          </w:tcPr>
          <w:p w14:paraId="562825AE" w14:textId="77777777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14:paraId="5D3A6D2F" w14:textId="7B9FC095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="00121309">
              <w:rPr>
                <w:rFonts w:ascii="Angsana New" w:hAnsi="Angsana New"/>
                <w:sz w:val="30"/>
                <w:szCs w:val="30"/>
              </w:rPr>
              <w:t>798</w:t>
            </w:r>
          </w:p>
        </w:tc>
        <w:tc>
          <w:tcPr>
            <w:tcW w:w="236" w:type="dxa"/>
          </w:tcPr>
          <w:p w14:paraId="257B9046" w14:textId="77777777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05A8C00" w14:textId="00D5BB40" w:rsidR="00DA486A" w:rsidRPr="00D660EC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2,055</w:t>
            </w:r>
          </w:p>
        </w:tc>
        <w:tc>
          <w:tcPr>
            <w:tcW w:w="270" w:type="dxa"/>
          </w:tcPr>
          <w:p w14:paraId="7CB982CF" w14:textId="77777777" w:rsidR="00DA486A" w:rsidRPr="00080CC5" w:rsidRDefault="00DA486A" w:rsidP="00DA486A">
            <w:pPr>
              <w:pStyle w:val="3"/>
              <w:tabs>
                <w:tab w:val="clear" w:pos="360"/>
                <w:tab w:val="clear" w:pos="720"/>
                <w:tab w:val="decimal" w:pos="92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73DC42D8" w14:textId="225F6EB8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</w:t>
            </w:r>
            <w:r w:rsidR="00121309">
              <w:rPr>
                <w:rFonts w:ascii="Angsana New" w:hAnsi="Angsana New"/>
                <w:sz w:val="30"/>
                <w:szCs w:val="30"/>
              </w:rPr>
              <w:t>,798</w:t>
            </w:r>
          </w:p>
        </w:tc>
      </w:tr>
      <w:tr w:rsidR="00DA486A" w:rsidRPr="00D660EC" w14:paraId="7FC2C1A3" w14:textId="77777777" w:rsidTr="00E54AFF">
        <w:trPr>
          <w:cantSplit/>
        </w:trPr>
        <w:tc>
          <w:tcPr>
            <w:tcW w:w="3600" w:type="dxa"/>
          </w:tcPr>
          <w:p w14:paraId="0A1446AA" w14:textId="77777777" w:rsidR="00DA486A" w:rsidRPr="00080CC5" w:rsidRDefault="00DA486A" w:rsidP="00DA486A">
            <w:pPr>
              <w:pStyle w:val="3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โบนัสและอื่นๆ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46E7A3B3" w14:textId="4E44F6D3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13,264</w:t>
            </w:r>
          </w:p>
        </w:tc>
        <w:tc>
          <w:tcPr>
            <w:tcW w:w="241" w:type="dxa"/>
          </w:tcPr>
          <w:p w14:paraId="3F7FEFDB" w14:textId="77777777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A2178A1" w14:textId="4284B8FB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7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="00121309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236" w:type="dxa"/>
          </w:tcPr>
          <w:p w14:paraId="611D8AAF" w14:textId="77777777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455E3F61" w14:textId="227D4950" w:rsidR="00DA486A" w:rsidRPr="00D660EC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13,264</w:t>
            </w:r>
          </w:p>
        </w:tc>
        <w:tc>
          <w:tcPr>
            <w:tcW w:w="270" w:type="dxa"/>
          </w:tcPr>
          <w:p w14:paraId="4BB243FB" w14:textId="77777777" w:rsidR="00DA486A" w:rsidRPr="00080CC5" w:rsidRDefault="00DA486A" w:rsidP="00DA486A">
            <w:pPr>
              <w:pStyle w:val="3"/>
              <w:tabs>
                <w:tab w:val="clear" w:pos="360"/>
                <w:tab w:val="clear" w:pos="720"/>
                <w:tab w:val="decimal" w:pos="92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0E6C290" w14:textId="1D6490C2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7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="00121309">
              <w:rPr>
                <w:rFonts w:ascii="Angsana New" w:hAnsi="Angsana New"/>
                <w:sz w:val="30"/>
                <w:szCs w:val="30"/>
              </w:rPr>
              <w:t>681</w:t>
            </w:r>
          </w:p>
        </w:tc>
      </w:tr>
      <w:tr w:rsidR="00DA486A" w:rsidRPr="00D660EC" w14:paraId="0BD20B84" w14:textId="77777777" w:rsidTr="00E54AFF">
        <w:trPr>
          <w:cantSplit/>
        </w:trPr>
        <w:tc>
          <w:tcPr>
            <w:tcW w:w="3600" w:type="dxa"/>
          </w:tcPr>
          <w:p w14:paraId="6D8B7450" w14:textId="77777777" w:rsidR="00DA486A" w:rsidRPr="00AE4238" w:rsidRDefault="00DA486A" w:rsidP="00DA486A">
            <w:pPr>
              <w:pStyle w:val="3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19FA02B2" w14:textId="274B50FA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38,859</w:t>
            </w:r>
          </w:p>
        </w:tc>
        <w:tc>
          <w:tcPr>
            <w:tcW w:w="241" w:type="dxa"/>
          </w:tcPr>
          <w:p w14:paraId="27463437" w14:textId="77777777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4B4DFBBF" w14:textId="2608BB1F" w:rsidR="00DA486A" w:rsidRPr="00080CC5" w:rsidRDefault="00121309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32,151</w:t>
            </w:r>
          </w:p>
        </w:tc>
        <w:tc>
          <w:tcPr>
            <w:tcW w:w="236" w:type="dxa"/>
          </w:tcPr>
          <w:p w14:paraId="09BF9918" w14:textId="77777777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1660E4DE" w14:textId="3B724B58" w:rsidR="00DA486A" w:rsidRPr="00D660EC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38,859</w:t>
            </w:r>
          </w:p>
        </w:tc>
        <w:tc>
          <w:tcPr>
            <w:tcW w:w="270" w:type="dxa"/>
          </w:tcPr>
          <w:p w14:paraId="1E38E680" w14:textId="77777777" w:rsidR="00DA486A" w:rsidRPr="00080CC5" w:rsidRDefault="00DA486A" w:rsidP="00DA486A">
            <w:pPr>
              <w:pStyle w:val="3"/>
              <w:tabs>
                <w:tab w:val="clear" w:pos="360"/>
                <w:tab w:val="clear" w:pos="720"/>
                <w:tab w:val="decimal" w:pos="92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07EF8BC7" w14:textId="10A14C31" w:rsidR="00DA486A" w:rsidRPr="00080CC5" w:rsidRDefault="00121309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32,151</w:t>
            </w:r>
          </w:p>
        </w:tc>
      </w:tr>
      <w:tr w:rsidR="00E54AFF" w:rsidRPr="00D660EC" w14:paraId="6D9D5B05" w14:textId="77777777" w:rsidTr="00E54AFF">
        <w:trPr>
          <w:cantSplit/>
        </w:trPr>
        <w:tc>
          <w:tcPr>
            <w:tcW w:w="3600" w:type="dxa"/>
          </w:tcPr>
          <w:p w14:paraId="14107F9A" w14:textId="77777777" w:rsidR="00E54AFF" w:rsidRPr="00AE4238" w:rsidRDefault="00E54AFF" w:rsidP="00E54AFF">
            <w:pPr>
              <w:pStyle w:val="3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99" w:type="dxa"/>
          </w:tcPr>
          <w:p w14:paraId="57FBF6B5" w14:textId="77777777" w:rsidR="00E54AFF" w:rsidRPr="00080CC5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41" w:type="dxa"/>
          </w:tcPr>
          <w:p w14:paraId="78346DB2" w14:textId="77777777" w:rsidR="00E54AFF" w:rsidRPr="00080CC5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289" w:type="dxa"/>
          </w:tcPr>
          <w:p w14:paraId="0E612DBE" w14:textId="77777777" w:rsidR="00E54AFF" w:rsidRPr="00080CC5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</w:tcPr>
          <w:p w14:paraId="4124910A" w14:textId="77777777" w:rsidR="00E54AFF" w:rsidRPr="00080CC5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155" w:type="dxa"/>
          </w:tcPr>
          <w:p w14:paraId="32DCFD42" w14:textId="77777777" w:rsidR="00E54AFF" w:rsidRPr="00D660EC" w:rsidRDefault="00E54AFF" w:rsidP="00E54AFF">
            <w:pPr>
              <w:pStyle w:val="3"/>
              <w:tabs>
                <w:tab w:val="clear" w:pos="360"/>
                <w:tab w:val="clear" w:pos="720"/>
                <w:tab w:val="decimal" w:pos="93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EC9189" w14:textId="77777777" w:rsidR="00E54AFF" w:rsidRPr="00AE4238" w:rsidRDefault="00E54AFF" w:rsidP="00E54AFF">
            <w:pPr>
              <w:pStyle w:val="3"/>
              <w:tabs>
                <w:tab w:val="clear" w:pos="360"/>
                <w:tab w:val="clear" w:pos="720"/>
                <w:tab w:val="decimal" w:pos="92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28981654" w14:textId="77777777" w:rsidR="00E54AFF" w:rsidRPr="00080CC5" w:rsidRDefault="00E54AFF" w:rsidP="00E54AFF">
            <w:pPr>
              <w:pStyle w:val="3"/>
              <w:tabs>
                <w:tab w:val="clear" w:pos="360"/>
                <w:tab w:val="clear" w:pos="720"/>
                <w:tab w:val="decimal" w:pos="93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54AFF" w:rsidRPr="00D660EC" w14:paraId="4F282C74" w14:textId="77777777" w:rsidTr="00E54AFF">
        <w:trPr>
          <w:cantSplit/>
        </w:trPr>
        <w:tc>
          <w:tcPr>
            <w:tcW w:w="3600" w:type="dxa"/>
          </w:tcPr>
          <w:p w14:paraId="48B9CC19" w14:textId="77777777" w:rsidR="00E54AFF" w:rsidRPr="00AE4238" w:rsidRDefault="00E54AFF" w:rsidP="00E54AFF">
            <w:pPr>
              <w:pStyle w:val="3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พนักงานอื่น</w:t>
            </w:r>
          </w:p>
        </w:tc>
        <w:tc>
          <w:tcPr>
            <w:tcW w:w="1199" w:type="dxa"/>
          </w:tcPr>
          <w:p w14:paraId="1AD7A989" w14:textId="77777777" w:rsidR="00E54AFF" w:rsidRPr="00080CC5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41" w:type="dxa"/>
          </w:tcPr>
          <w:p w14:paraId="5E8FA710" w14:textId="77777777" w:rsidR="00E54AFF" w:rsidRPr="00080CC5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289" w:type="dxa"/>
          </w:tcPr>
          <w:p w14:paraId="4808F6CA" w14:textId="77777777" w:rsidR="00E54AFF" w:rsidRPr="00080CC5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36" w:type="dxa"/>
          </w:tcPr>
          <w:p w14:paraId="1AF08564" w14:textId="77777777" w:rsidR="00E54AFF" w:rsidRPr="00080CC5" w:rsidRDefault="00E54AFF" w:rsidP="00E54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155" w:type="dxa"/>
          </w:tcPr>
          <w:p w14:paraId="183A1749" w14:textId="77777777" w:rsidR="00E54AFF" w:rsidRPr="00D660EC" w:rsidRDefault="00E54AFF" w:rsidP="00E54AFF">
            <w:pPr>
              <w:pStyle w:val="3"/>
              <w:tabs>
                <w:tab w:val="clear" w:pos="360"/>
                <w:tab w:val="clear" w:pos="720"/>
                <w:tab w:val="decimal" w:pos="93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9C09B7" w14:textId="77777777" w:rsidR="00E54AFF" w:rsidRPr="00AE4238" w:rsidRDefault="00E54AFF" w:rsidP="00E54AFF">
            <w:pPr>
              <w:pStyle w:val="3"/>
              <w:tabs>
                <w:tab w:val="clear" w:pos="360"/>
                <w:tab w:val="clear" w:pos="720"/>
                <w:tab w:val="decimal" w:pos="92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082D5BD2" w14:textId="77777777" w:rsidR="00E54AFF" w:rsidRPr="00080CC5" w:rsidRDefault="00E54AFF" w:rsidP="00E54AFF">
            <w:pPr>
              <w:pStyle w:val="3"/>
              <w:tabs>
                <w:tab w:val="clear" w:pos="360"/>
                <w:tab w:val="clear" w:pos="720"/>
                <w:tab w:val="decimal" w:pos="93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486A" w:rsidRPr="00D660EC" w14:paraId="3418B772" w14:textId="77777777" w:rsidTr="00E54AFF">
        <w:trPr>
          <w:cantSplit/>
        </w:trPr>
        <w:tc>
          <w:tcPr>
            <w:tcW w:w="3600" w:type="dxa"/>
          </w:tcPr>
          <w:p w14:paraId="533E3B93" w14:textId="77777777" w:rsidR="00DA486A" w:rsidRPr="00AE4238" w:rsidRDefault="00DA486A" w:rsidP="00DA486A">
            <w:pPr>
              <w:pStyle w:val="3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เงินเดือนและค่าแรง</w:t>
            </w:r>
          </w:p>
        </w:tc>
        <w:tc>
          <w:tcPr>
            <w:tcW w:w="1199" w:type="dxa"/>
          </w:tcPr>
          <w:p w14:paraId="158063A7" w14:textId="0644EE44" w:rsidR="00DA486A" w:rsidRPr="00080CC5" w:rsidRDefault="00121309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73,913</w:t>
            </w:r>
          </w:p>
        </w:tc>
        <w:tc>
          <w:tcPr>
            <w:tcW w:w="241" w:type="dxa"/>
          </w:tcPr>
          <w:p w14:paraId="797BAAB2" w14:textId="77777777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14:paraId="1850753D" w14:textId="1B197360" w:rsidR="00DA486A" w:rsidRPr="00080CC5" w:rsidRDefault="00121309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69,751</w:t>
            </w:r>
          </w:p>
        </w:tc>
        <w:tc>
          <w:tcPr>
            <w:tcW w:w="236" w:type="dxa"/>
          </w:tcPr>
          <w:p w14:paraId="61AE6153" w14:textId="77777777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155" w:type="dxa"/>
          </w:tcPr>
          <w:p w14:paraId="79D8A7E2" w14:textId="09B44902" w:rsidR="00DA486A" w:rsidRPr="00D660EC" w:rsidRDefault="00121309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73,913</w:t>
            </w:r>
          </w:p>
        </w:tc>
        <w:tc>
          <w:tcPr>
            <w:tcW w:w="270" w:type="dxa"/>
          </w:tcPr>
          <w:p w14:paraId="07AD772D" w14:textId="77777777" w:rsidR="00DA486A" w:rsidRPr="00080CC5" w:rsidRDefault="00DA486A" w:rsidP="00DA486A">
            <w:pPr>
              <w:pStyle w:val="3"/>
              <w:tabs>
                <w:tab w:val="clear" w:pos="360"/>
                <w:tab w:val="clear" w:pos="720"/>
                <w:tab w:val="decimal" w:pos="92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24C1A662" w14:textId="0792FB3A" w:rsidR="00DA486A" w:rsidRPr="00080CC5" w:rsidRDefault="00121309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69,751</w:t>
            </w:r>
          </w:p>
        </w:tc>
      </w:tr>
      <w:tr w:rsidR="00DA486A" w:rsidRPr="00D660EC" w14:paraId="0E278FDB" w14:textId="77777777" w:rsidTr="00E54AFF">
        <w:trPr>
          <w:cantSplit/>
        </w:trPr>
        <w:tc>
          <w:tcPr>
            <w:tcW w:w="3600" w:type="dxa"/>
          </w:tcPr>
          <w:p w14:paraId="334272F2" w14:textId="77777777" w:rsidR="00DA486A" w:rsidRPr="00AE4238" w:rsidRDefault="00DA486A" w:rsidP="00DA486A">
            <w:pPr>
              <w:pStyle w:val="3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เงินสมทบกองทุนสำรองเลี้ยงชีพ</w:t>
            </w:r>
          </w:p>
        </w:tc>
        <w:tc>
          <w:tcPr>
            <w:tcW w:w="1199" w:type="dxa"/>
          </w:tcPr>
          <w:p w14:paraId="17408249" w14:textId="165C95F4" w:rsidR="00DA486A" w:rsidRPr="00080CC5" w:rsidRDefault="00121309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4,378</w:t>
            </w:r>
          </w:p>
        </w:tc>
        <w:tc>
          <w:tcPr>
            <w:tcW w:w="241" w:type="dxa"/>
          </w:tcPr>
          <w:p w14:paraId="20D2F23A" w14:textId="77777777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14:paraId="57A36E64" w14:textId="2E0377ED" w:rsidR="00DA486A" w:rsidRPr="00080CC5" w:rsidRDefault="00121309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3,882</w:t>
            </w:r>
          </w:p>
        </w:tc>
        <w:tc>
          <w:tcPr>
            <w:tcW w:w="236" w:type="dxa"/>
          </w:tcPr>
          <w:p w14:paraId="33CECB92" w14:textId="77777777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155" w:type="dxa"/>
          </w:tcPr>
          <w:p w14:paraId="1F646054" w14:textId="12447AE8" w:rsidR="00DA486A" w:rsidRPr="00D660EC" w:rsidRDefault="00121309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4,378</w:t>
            </w:r>
          </w:p>
        </w:tc>
        <w:tc>
          <w:tcPr>
            <w:tcW w:w="270" w:type="dxa"/>
          </w:tcPr>
          <w:p w14:paraId="68D04A82" w14:textId="77777777" w:rsidR="00DA486A" w:rsidRPr="00080CC5" w:rsidRDefault="00DA486A" w:rsidP="00DA486A">
            <w:pPr>
              <w:pStyle w:val="3"/>
              <w:tabs>
                <w:tab w:val="clear" w:pos="360"/>
                <w:tab w:val="clear" w:pos="720"/>
                <w:tab w:val="decimal" w:pos="92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19C74ED2" w14:textId="3286A7CA" w:rsidR="00DA486A" w:rsidRPr="00080CC5" w:rsidRDefault="00121309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3,882</w:t>
            </w:r>
          </w:p>
        </w:tc>
      </w:tr>
      <w:tr w:rsidR="00DA486A" w:rsidRPr="00D660EC" w14:paraId="72E3DB29" w14:textId="77777777" w:rsidTr="00E54AFF">
        <w:trPr>
          <w:cantSplit/>
        </w:trPr>
        <w:tc>
          <w:tcPr>
            <w:tcW w:w="3600" w:type="dxa"/>
          </w:tcPr>
          <w:p w14:paraId="1EC67590" w14:textId="77777777" w:rsidR="00DA486A" w:rsidRPr="00080CC5" w:rsidRDefault="00DA486A" w:rsidP="00DA486A">
            <w:pPr>
              <w:pStyle w:val="3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โบนัสและอื่นๆ 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E98E736" w14:textId="1E6ABC98" w:rsidR="00DA486A" w:rsidRPr="00080CC5" w:rsidRDefault="00121309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45,774</w:t>
            </w:r>
          </w:p>
        </w:tc>
        <w:tc>
          <w:tcPr>
            <w:tcW w:w="241" w:type="dxa"/>
          </w:tcPr>
          <w:p w14:paraId="0AEACA8D" w14:textId="77777777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C694515" w14:textId="7485B89D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40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="00121309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36" w:type="dxa"/>
          </w:tcPr>
          <w:p w14:paraId="1D8C29DF" w14:textId="77777777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252F1193" w14:textId="2ABA6DFA" w:rsidR="00DA486A" w:rsidRPr="00D660EC" w:rsidRDefault="00121309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45,774</w:t>
            </w:r>
          </w:p>
        </w:tc>
        <w:tc>
          <w:tcPr>
            <w:tcW w:w="270" w:type="dxa"/>
          </w:tcPr>
          <w:p w14:paraId="19C20BC5" w14:textId="77777777" w:rsidR="00DA486A" w:rsidRPr="00080CC5" w:rsidRDefault="00DA486A" w:rsidP="00DA486A">
            <w:pPr>
              <w:pStyle w:val="3"/>
              <w:tabs>
                <w:tab w:val="clear" w:pos="360"/>
                <w:tab w:val="clear" w:pos="720"/>
                <w:tab w:val="decimal" w:pos="92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44A5677" w14:textId="274394F5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40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="00121309">
              <w:rPr>
                <w:rFonts w:ascii="Angsana New" w:hAnsi="Angsana New"/>
                <w:sz w:val="30"/>
                <w:szCs w:val="30"/>
              </w:rPr>
              <w:t>268</w:t>
            </w:r>
          </w:p>
        </w:tc>
      </w:tr>
      <w:tr w:rsidR="00DA486A" w:rsidRPr="00D660EC" w14:paraId="6C4D8DC3" w14:textId="77777777" w:rsidTr="00E54AFF">
        <w:trPr>
          <w:cantSplit/>
        </w:trPr>
        <w:tc>
          <w:tcPr>
            <w:tcW w:w="3600" w:type="dxa"/>
          </w:tcPr>
          <w:p w14:paraId="2A5B9C1F" w14:textId="77777777" w:rsidR="00DA486A" w:rsidRPr="00AE4238" w:rsidRDefault="00DA486A" w:rsidP="00DA486A">
            <w:pPr>
              <w:pStyle w:val="3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7811E37" w14:textId="1811B989" w:rsidR="00DA486A" w:rsidRPr="00080CC5" w:rsidRDefault="00121309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124,065</w:t>
            </w:r>
          </w:p>
        </w:tc>
        <w:tc>
          <w:tcPr>
            <w:tcW w:w="241" w:type="dxa"/>
          </w:tcPr>
          <w:p w14:paraId="4F70EC5C" w14:textId="77777777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A287118" w14:textId="56D9EECC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121309">
              <w:rPr>
                <w:rFonts w:ascii="Angsana New" w:hAnsi="Angsana New"/>
                <w:b/>
                <w:bCs/>
                <w:sz w:val="30"/>
                <w:szCs w:val="30"/>
              </w:rPr>
              <w:t>3,901</w:t>
            </w:r>
          </w:p>
        </w:tc>
        <w:tc>
          <w:tcPr>
            <w:tcW w:w="236" w:type="dxa"/>
          </w:tcPr>
          <w:p w14:paraId="3C87803C" w14:textId="77777777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354F4175" w14:textId="6CBE6F82" w:rsidR="00DA486A" w:rsidRPr="00D660EC" w:rsidRDefault="00121309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124,065</w:t>
            </w:r>
          </w:p>
        </w:tc>
        <w:tc>
          <w:tcPr>
            <w:tcW w:w="270" w:type="dxa"/>
          </w:tcPr>
          <w:p w14:paraId="3C8F002B" w14:textId="77777777" w:rsidR="00DA486A" w:rsidRPr="00080CC5" w:rsidRDefault="00DA486A" w:rsidP="00DA486A">
            <w:pPr>
              <w:pStyle w:val="3"/>
              <w:tabs>
                <w:tab w:val="clear" w:pos="360"/>
                <w:tab w:val="clear" w:pos="720"/>
                <w:tab w:val="decimal" w:pos="92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5064338" w14:textId="68F243BA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121309">
              <w:rPr>
                <w:rFonts w:ascii="Angsana New" w:hAnsi="Angsana New"/>
                <w:b/>
                <w:bCs/>
                <w:sz w:val="30"/>
                <w:szCs w:val="30"/>
              </w:rPr>
              <w:t>3,901</w:t>
            </w:r>
          </w:p>
        </w:tc>
      </w:tr>
      <w:tr w:rsidR="00DA486A" w:rsidRPr="00D660EC" w14:paraId="593F1D60" w14:textId="77777777" w:rsidTr="00E54AFF">
        <w:trPr>
          <w:cantSplit/>
        </w:trPr>
        <w:tc>
          <w:tcPr>
            <w:tcW w:w="3600" w:type="dxa"/>
          </w:tcPr>
          <w:p w14:paraId="76446A8C" w14:textId="77777777" w:rsidR="00DA486A" w:rsidRPr="00AE4238" w:rsidRDefault="00DA486A" w:rsidP="00DA486A">
            <w:pPr>
              <w:pStyle w:val="3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39B86EAD" w14:textId="62B8FF8F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21309">
              <w:rPr>
                <w:rFonts w:ascii="Angsana New" w:hAnsi="Angsana New"/>
                <w:b/>
                <w:bCs/>
                <w:sz w:val="30"/>
                <w:szCs w:val="30"/>
              </w:rPr>
              <w:t>62,924</w:t>
            </w:r>
          </w:p>
        </w:tc>
        <w:tc>
          <w:tcPr>
            <w:tcW w:w="241" w:type="dxa"/>
          </w:tcPr>
          <w:p w14:paraId="737AB963" w14:textId="77777777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4627034D" w14:textId="77777777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146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052</w:t>
            </w:r>
          </w:p>
        </w:tc>
        <w:tc>
          <w:tcPr>
            <w:tcW w:w="236" w:type="dxa"/>
          </w:tcPr>
          <w:p w14:paraId="61B67005" w14:textId="77777777" w:rsidR="00DA486A" w:rsidRPr="00D660EC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2EF461DC" w14:textId="5ED3A02E" w:rsidR="00DA486A" w:rsidRPr="00080CC5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21309">
              <w:rPr>
                <w:rFonts w:ascii="Angsana New" w:hAnsi="Angsana New"/>
                <w:b/>
                <w:bCs/>
                <w:sz w:val="30"/>
                <w:szCs w:val="30"/>
              </w:rPr>
              <w:t>62,924</w:t>
            </w:r>
          </w:p>
        </w:tc>
        <w:tc>
          <w:tcPr>
            <w:tcW w:w="270" w:type="dxa"/>
          </w:tcPr>
          <w:p w14:paraId="705AF9EE" w14:textId="77777777" w:rsidR="00DA486A" w:rsidRPr="00080CC5" w:rsidRDefault="00DA486A" w:rsidP="00DA486A">
            <w:pPr>
              <w:pStyle w:val="3"/>
              <w:tabs>
                <w:tab w:val="clear" w:pos="360"/>
                <w:tab w:val="clear" w:pos="720"/>
                <w:tab w:val="decimal" w:pos="92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D330476" w14:textId="77777777" w:rsidR="00DA486A" w:rsidRPr="00AE4238" w:rsidRDefault="00DA486A" w:rsidP="00DA4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146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052</w:t>
            </w:r>
          </w:p>
        </w:tc>
      </w:tr>
    </w:tbl>
    <w:p w14:paraId="6556C51D" w14:textId="77777777" w:rsidR="00611169" w:rsidRPr="00D660EC" w:rsidRDefault="00611169" w:rsidP="000F7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D4D030" w14:textId="77777777" w:rsidR="00B50105" w:rsidRPr="00D660EC" w:rsidRDefault="00BA5664" w:rsidP="00D13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กลุ่มบริษัท</w:t>
      </w:r>
      <w:r w:rsidR="00B50105" w:rsidRPr="00AE4238">
        <w:rPr>
          <w:rFonts w:ascii="Angsana New" w:hAnsi="Angsana New"/>
          <w:sz w:val="30"/>
          <w:szCs w:val="30"/>
          <w:cs/>
        </w:rPr>
        <w:t>ได้จัดตั้งกองทุนสำรองเลี้ยงชีพสำหรับพนักงานของ</w:t>
      </w:r>
      <w:r w:rsidR="003458D1" w:rsidRPr="00AE4238">
        <w:rPr>
          <w:rFonts w:ascii="Angsana New" w:hAnsi="Angsana New"/>
          <w:sz w:val="30"/>
          <w:szCs w:val="30"/>
          <w:cs/>
        </w:rPr>
        <w:t>กลุ่ม</w:t>
      </w:r>
      <w:r w:rsidR="00B50105" w:rsidRPr="00AE4238">
        <w:rPr>
          <w:rFonts w:ascii="Angsana New" w:hAnsi="Angsana New"/>
          <w:sz w:val="30"/>
          <w:szCs w:val="30"/>
          <w:cs/>
        </w:rPr>
        <w:t>บริษัทบนพื้นฐานความสมัครใจของพนักงานในการเข้าเป็นสมาชิกของกองทุนสำรองเลี้ยงชีพ โดยพนักงานจ่ายเงินสะสมในอัตรา</w:t>
      </w:r>
      <w:r w:rsidR="00EC6D60" w:rsidRPr="00AE4238">
        <w:rPr>
          <w:rFonts w:ascii="Angsana New" w:hAnsi="Angsana New"/>
          <w:sz w:val="30"/>
          <w:szCs w:val="30"/>
          <w:cs/>
        </w:rPr>
        <w:t>ระหว่าง</w:t>
      </w:r>
      <w:r w:rsidR="00B50105" w:rsidRPr="00AE4238">
        <w:rPr>
          <w:rFonts w:ascii="Angsana New" w:hAnsi="Angsana New"/>
          <w:sz w:val="30"/>
          <w:szCs w:val="30"/>
          <w:cs/>
        </w:rPr>
        <w:t xml:space="preserve">ร้อยละ </w:t>
      </w:r>
      <w:r w:rsidR="00B50105" w:rsidRPr="00AE4238">
        <w:rPr>
          <w:rFonts w:ascii="Angsana New" w:hAnsi="Angsana New"/>
          <w:sz w:val="30"/>
          <w:szCs w:val="30"/>
        </w:rPr>
        <w:t>5</w:t>
      </w:r>
      <w:r w:rsidR="00EC6D60" w:rsidRPr="00AE4238">
        <w:rPr>
          <w:rFonts w:ascii="Angsana New" w:hAnsi="Angsana New"/>
          <w:sz w:val="30"/>
          <w:szCs w:val="30"/>
        </w:rPr>
        <w:t xml:space="preserve"> </w:t>
      </w:r>
      <w:r w:rsidR="00EC6D60" w:rsidRPr="00AE4238">
        <w:rPr>
          <w:rFonts w:ascii="Angsana New" w:hAnsi="Angsana New"/>
          <w:sz w:val="30"/>
          <w:szCs w:val="30"/>
          <w:cs/>
        </w:rPr>
        <w:t xml:space="preserve">ถึงอัตรา    ร้อยละ </w:t>
      </w:r>
      <w:r w:rsidR="00EC6D60" w:rsidRPr="00AE4238">
        <w:rPr>
          <w:rFonts w:ascii="Angsana New" w:hAnsi="Angsana New"/>
          <w:sz w:val="30"/>
          <w:szCs w:val="30"/>
        </w:rPr>
        <w:t>10</w:t>
      </w:r>
      <w:r w:rsidR="00B50105" w:rsidRPr="00AE4238">
        <w:rPr>
          <w:rFonts w:ascii="Angsana New" w:hAnsi="Angsana New"/>
          <w:sz w:val="30"/>
          <w:szCs w:val="30"/>
        </w:rPr>
        <w:t xml:space="preserve"> </w:t>
      </w:r>
      <w:r w:rsidR="00B50105" w:rsidRPr="00AE4238">
        <w:rPr>
          <w:rFonts w:ascii="Angsana New" w:hAnsi="Angsana New"/>
          <w:sz w:val="30"/>
          <w:szCs w:val="30"/>
          <w:cs/>
        </w:rPr>
        <w:t>ของเงินเดือนทุกเดือน และ</w:t>
      </w:r>
      <w:r w:rsidR="003458D1" w:rsidRPr="00AE4238">
        <w:rPr>
          <w:rFonts w:ascii="Angsana New" w:hAnsi="Angsana New"/>
          <w:sz w:val="30"/>
          <w:szCs w:val="30"/>
          <w:cs/>
        </w:rPr>
        <w:t>กลุ่ม</w:t>
      </w:r>
      <w:r w:rsidR="00B50105" w:rsidRPr="00AE4238">
        <w:rPr>
          <w:rFonts w:ascii="Angsana New" w:hAnsi="Angsana New"/>
          <w:sz w:val="30"/>
          <w:szCs w:val="30"/>
          <w:cs/>
        </w:rPr>
        <w:t>บริษัทจ่ายเงินสมทบเป็นรายเดือนในอัตรา</w:t>
      </w:r>
      <w:r w:rsidR="00EC6D60" w:rsidRPr="00AE4238">
        <w:rPr>
          <w:rFonts w:ascii="Angsana New" w:hAnsi="Angsana New"/>
          <w:sz w:val="30"/>
          <w:szCs w:val="30"/>
          <w:cs/>
        </w:rPr>
        <w:t xml:space="preserve">ระหว่างร้อยละ </w:t>
      </w:r>
      <w:r w:rsidR="00EC6D60" w:rsidRPr="00AE4238">
        <w:rPr>
          <w:rFonts w:ascii="Angsana New" w:hAnsi="Angsana New"/>
          <w:sz w:val="30"/>
          <w:szCs w:val="30"/>
        </w:rPr>
        <w:t xml:space="preserve">5 </w:t>
      </w:r>
      <w:r w:rsidR="00EC6D60" w:rsidRPr="00AE4238">
        <w:rPr>
          <w:rFonts w:ascii="Angsana New" w:hAnsi="Angsana New"/>
          <w:sz w:val="30"/>
          <w:szCs w:val="30"/>
          <w:cs/>
        </w:rPr>
        <w:t xml:space="preserve">ถึงอัตรา    ร้อยละ </w:t>
      </w:r>
      <w:r w:rsidR="00EC6D60" w:rsidRPr="00AE4238">
        <w:rPr>
          <w:rFonts w:ascii="Angsana New" w:hAnsi="Angsana New"/>
          <w:sz w:val="30"/>
          <w:szCs w:val="30"/>
        </w:rPr>
        <w:t xml:space="preserve">10 </w:t>
      </w:r>
      <w:r w:rsidR="00B50105" w:rsidRPr="00AE4238">
        <w:rPr>
          <w:rFonts w:ascii="Angsana New" w:hAnsi="Angsana New"/>
          <w:spacing w:val="-6"/>
          <w:sz w:val="30"/>
          <w:szCs w:val="30"/>
          <w:cs/>
        </w:rPr>
        <w:t>ของเงินเดือนของพนักงาน กองทุนสำรองเลี้ยงชีพนี้ได้จดทะเบียนเป็นกองทุนสำรองเลี้ยงชีพตาม</w:t>
      </w:r>
      <w:r w:rsidR="00B50105" w:rsidRPr="00AE4238">
        <w:rPr>
          <w:rFonts w:ascii="Angsana New" w:hAnsi="Angsana New"/>
          <w:sz w:val="30"/>
          <w:szCs w:val="30"/>
          <w:cs/>
        </w:rPr>
        <w:t>ข้อกำหนดของกระทรวงการคลัง และบริหารกองทุนโดยผู้จัดการกองทุนที่ได้รับอนุญาตแห่งหนึ่ง</w:t>
      </w:r>
    </w:p>
    <w:p w14:paraId="1B43956F" w14:textId="77777777" w:rsidR="00AE04B8" w:rsidRPr="00D660EC" w:rsidRDefault="00AE04B8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AC88E8E" w14:textId="77777777" w:rsidR="00B446A8" w:rsidRPr="00D660EC" w:rsidRDefault="00B446A8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B119F26" w14:textId="77777777" w:rsidR="00B446A8" w:rsidRPr="00D660EC" w:rsidRDefault="00B446A8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E134C2B" w14:textId="77777777" w:rsidR="00B446A8" w:rsidRPr="00D660EC" w:rsidRDefault="00B446A8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55E05E2" w14:textId="77777777" w:rsidR="00DE1B49" w:rsidRDefault="00DE1B49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314771C" w14:textId="6B1772E1" w:rsidR="00B50105" w:rsidRPr="00D660EC" w:rsidRDefault="00F626A4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E4238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F25A6C">
        <w:rPr>
          <w:rFonts w:ascii="Angsana New" w:hAnsi="Angsana New"/>
          <w:b/>
          <w:bCs/>
          <w:sz w:val="30"/>
          <w:szCs w:val="30"/>
        </w:rPr>
        <w:t>3</w:t>
      </w:r>
      <w:r w:rsidR="00B50105" w:rsidRPr="00AE4238">
        <w:rPr>
          <w:rFonts w:ascii="Angsana New" w:hAnsi="Angsana New"/>
          <w:b/>
          <w:bCs/>
          <w:sz w:val="30"/>
          <w:szCs w:val="30"/>
        </w:rPr>
        <w:tab/>
      </w:r>
      <w:r w:rsidR="00B50105" w:rsidRPr="007C3197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032A3602" w14:textId="77777777" w:rsidR="00B50105" w:rsidRPr="00D660EC" w:rsidRDefault="00B50105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5668D1F" w14:textId="77777777" w:rsidR="00B50105" w:rsidRPr="00D660EC" w:rsidRDefault="00B50105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งบกำไรขาดทุนเบ็ดเสร็จได้รวมการวิเคราะห์ค่าใช้จ่ายตามหน้าที่ สำหรับค่าใช้จ่ายตามลักษณะที่สำคัญมีรายละเอียด ดังนี้</w:t>
      </w:r>
    </w:p>
    <w:p w14:paraId="4A40A00D" w14:textId="77777777" w:rsidR="008D6512" w:rsidRPr="00D660EC" w:rsidRDefault="008D6512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bookmarkEnd w:id="6"/>
    <w:tbl>
      <w:tblPr>
        <w:tblW w:w="9594" w:type="dxa"/>
        <w:tblInd w:w="450" w:type="dxa"/>
        <w:tblLook w:val="0000" w:firstRow="0" w:lastRow="0" w:firstColumn="0" w:lastColumn="0" w:noHBand="0" w:noVBand="0"/>
      </w:tblPr>
      <w:tblGrid>
        <w:gridCol w:w="3330"/>
        <w:gridCol w:w="984"/>
        <w:gridCol w:w="1176"/>
        <w:gridCol w:w="270"/>
        <w:gridCol w:w="1176"/>
        <w:gridCol w:w="270"/>
        <w:gridCol w:w="1026"/>
        <w:gridCol w:w="270"/>
        <w:gridCol w:w="1092"/>
      </w:tblGrid>
      <w:tr w:rsidR="00F76C34" w:rsidRPr="00D660EC" w14:paraId="36BD2565" w14:textId="77777777" w:rsidTr="00C41E1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8EFA0" w14:textId="77777777" w:rsidR="00F76C34" w:rsidRPr="00080CC5" w:rsidRDefault="00F76C3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</w:tcPr>
          <w:p w14:paraId="30442E7F" w14:textId="77777777" w:rsidR="00F76C34" w:rsidRPr="00AE4238" w:rsidRDefault="00F76C3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1DA0AD" w14:textId="2A022B4F" w:rsidR="00F76C34" w:rsidRPr="00AE4238" w:rsidRDefault="00F76C3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CA9AE44" w14:textId="77777777" w:rsidR="00F76C34" w:rsidRPr="00D660EC" w:rsidRDefault="00F76C3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8F40FD" w14:textId="77777777" w:rsidR="00F76C34" w:rsidRPr="00AE4238" w:rsidRDefault="00F76C3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C34" w:rsidRPr="00D660EC" w14:paraId="4064CAE3" w14:textId="77777777" w:rsidTr="00C41E1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50545C" w14:textId="77777777" w:rsidR="00F76C34" w:rsidRPr="00080CC5" w:rsidRDefault="00F76C34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</w:tcPr>
          <w:p w14:paraId="3F015F9D" w14:textId="1DAD7E3E" w:rsidR="00F76C34" w:rsidRPr="00307465" w:rsidRDefault="00F76C34" w:rsidP="00110FE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307465">
              <w:rPr>
                <w:rFonts w:ascii="Angsana New" w:hAnsi="Angsana New" w:hint="cs"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C0F788" w14:textId="42B89A39" w:rsidR="00F76C34" w:rsidRPr="00080CC5" w:rsidRDefault="00F76C34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E4F964" w14:textId="77777777" w:rsidR="00F76C34" w:rsidRPr="00080CC5" w:rsidRDefault="00F76C34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405B20" w14:textId="77777777" w:rsidR="00F76C34" w:rsidRPr="00080CC5" w:rsidRDefault="00F76C34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F4C6C0" w14:textId="77777777" w:rsidR="00F76C34" w:rsidRPr="00080CC5" w:rsidRDefault="00F76C34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796B58" w14:textId="77777777" w:rsidR="00F76C34" w:rsidRPr="00080CC5" w:rsidRDefault="00F76C34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1806A0" w14:textId="77777777" w:rsidR="00F76C34" w:rsidRPr="00080CC5" w:rsidRDefault="00F76C34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C32B67" w14:textId="77777777" w:rsidR="00F76C34" w:rsidRPr="00080CC5" w:rsidRDefault="00F76C34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2562</w:t>
            </w:r>
          </w:p>
        </w:tc>
      </w:tr>
      <w:tr w:rsidR="00F76C34" w:rsidRPr="00D660EC" w14:paraId="6724857A" w14:textId="77777777" w:rsidTr="00C41E1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83057" w14:textId="77777777" w:rsidR="00F76C34" w:rsidRPr="00080CC5" w:rsidRDefault="00F76C34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</w:tcPr>
          <w:p w14:paraId="3882E991" w14:textId="77777777" w:rsidR="00F76C34" w:rsidRPr="00AE4238" w:rsidRDefault="00F76C34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80" w:type="dxa"/>
            <w:gridSpan w:val="7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1BF37D8F" w14:textId="32BDDAE2" w:rsidR="00F76C34" w:rsidRPr="00080CC5" w:rsidRDefault="00F76C34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76C34" w:rsidRPr="00080CC5" w14:paraId="03028CA0" w14:textId="77777777" w:rsidTr="00C41E1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2191CD" w14:textId="77777777" w:rsidR="00F76C34" w:rsidRPr="00AE4238" w:rsidRDefault="00F76C34" w:rsidP="00110FEA">
            <w:pPr>
              <w:spacing w:line="240" w:lineRule="auto"/>
              <w:ind w:left="-4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</w:tcPr>
          <w:p w14:paraId="73C416A4" w14:textId="77777777" w:rsidR="00F76C34" w:rsidRPr="00080CC5" w:rsidRDefault="00F76C34" w:rsidP="00110FE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E368AC" w14:textId="114734DF" w:rsidR="00F76C34" w:rsidRPr="00080CC5" w:rsidRDefault="00F76C34" w:rsidP="00110FE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336A6C" w14:textId="77777777" w:rsidR="00F76C34" w:rsidRPr="00D660EC" w:rsidRDefault="00F76C34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868635" w14:textId="77777777" w:rsidR="00F76C34" w:rsidRPr="00080CC5" w:rsidRDefault="00F76C34" w:rsidP="00110FE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D751FB" w14:textId="77777777" w:rsidR="00F76C34" w:rsidRPr="00D660EC" w:rsidRDefault="00F76C34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70E2E5" w14:textId="77777777" w:rsidR="00F76C34" w:rsidRPr="00AE4238" w:rsidRDefault="00F76C34" w:rsidP="00110FE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BD6DCA" w14:textId="77777777" w:rsidR="00F76C34" w:rsidRPr="00D660EC" w:rsidRDefault="00F76C34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29CF4C" w14:textId="77777777" w:rsidR="00F76C34" w:rsidRPr="00080CC5" w:rsidRDefault="00F76C34" w:rsidP="00110FE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C34" w:rsidRPr="00D660EC" w14:paraId="3C582CCD" w14:textId="77777777" w:rsidTr="00C41E1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98CE7" w14:textId="77777777" w:rsidR="00F76C34" w:rsidRPr="00080CC5" w:rsidRDefault="00F76C34" w:rsidP="00D13127">
            <w:pPr>
              <w:spacing w:line="240" w:lineRule="auto"/>
              <w:ind w:left="-45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และสินค้าระหว่างผลิต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1CD10EAF" w14:textId="77777777" w:rsidR="00F76C34" w:rsidRDefault="00F76C34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FF24EF" w14:textId="68394B09" w:rsidR="00F76C34" w:rsidRPr="00080CC5" w:rsidRDefault="00F76C34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27389">
              <w:rPr>
                <w:rFonts w:ascii="Angsana New" w:hAnsi="Angsana New"/>
                <w:sz w:val="30"/>
                <w:szCs w:val="30"/>
              </w:rPr>
              <w:t>39,137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63892FB" w14:textId="77777777" w:rsidR="00F76C34" w:rsidRPr="00080CC5" w:rsidRDefault="00F76C34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6B7CD3" w14:textId="0711B0B4" w:rsidR="00F76C34" w:rsidRPr="00080CC5" w:rsidRDefault="00A5714F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107,946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A09C18" w14:textId="77777777" w:rsidR="00F76C34" w:rsidRPr="00080CC5" w:rsidRDefault="00F76C34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911EB6" w14:textId="533E93DC" w:rsidR="00F76C34" w:rsidRPr="00080CC5" w:rsidRDefault="00F76C34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D27389">
              <w:rPr>
                <w:rFonts w:ascii="Angsana New" w:hAnsi="Angsana New"/>
                <w:sz w:val="30"/>
                <w:szCs w:val="30"/>
              </w:rPr>
              <w:t>3,055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53E55D" w14:textId="77777777" w:rsidR="00F76C34" w:rsidRPr="00080CC5" w:rsidRDefault="00F76C34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C92F1EF" w14:textId="77777777" w:rsidR="00F76C34" w:rsidRPr="00080CC5" w:rsidRDefault="00F76C34" w:rsidP="00F7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(109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570)</w:t>
            </w:r>
          </w:p>
        </w:tc>
      </w:tr>
      <w:tr w:rsidR="00F76C34" w:rsidRPr="00D660EC" w14:paraId="36456DF7" w14:textId="77777777" w:rsidTr="00C41E1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BB792F" w14:textId="77777777" w:rsidR="00F76C34" w:rsidRPr="00080CC5" w:rsidRDefault="00F76C34" w:rsidP="00D13127">
            <w:pPr>
              <w:spacing w:line="240" w:lineRule="auto"/>
              <w:ind w:left="-45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2BC359E7" w14:textId="77777777" w:rsidR="00F76C34" w:rsidRDefault="00F76C34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24C934" w14:textId="1B2D1675" w:rsidR="00F76C34" w:rsidRPr="00080CC5" w:rsidRDefault="00F76C34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2,289,865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47B484" w14:textId="77777777" w:rsidR="00F76C34" w:rsidRPr="00080CC5" w:rsidRDefault="00F76C34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BE529FB" w14:textId="77777777" w:rsidR="00F76C34" w:rsidRPr="00080CC5" w:rsidRDefault="00F76C34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994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1886FF5" w14:textId="77777777" w:rsidR="00F76C34" w:rsidRPr="00080CC5" w:rsidRDefault="00F76C34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A3BC173" w14:textId="5EF457E1" w:rsidR="00F76C34" w:rsidRPr="00080CC5" w:rsidRDefault="00F76C34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2,103,962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794281" w14:textId="77777777" w:rsidR="00F76C34" w:rsidRPr="00080CC5" w:rsidRDefault="00F76C34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F9191D" w14:textId="77777777" w:rsidR="00F76C34" w:rsidRPr="00080CC5" w:rsidRDefault="00F76C34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439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056</w:t>
            </w:r>
          </w:p>
        </w:tc>
      </w:tr>
      <w:tr w:rsidR="00C41E19" w:rsidRPr="00D660EC" w14:paraId="1D5969FD" w14:textId="77777777" w:rsidTr="00C41E1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85D19" w14:textId="77777777" w:rsidR="00C41E19" w:rsidRPr="00AE4238" w:rsidRDefault="00C41E19" w:rsidP="00C41E19">
            <w:pPr>
              <w:spacing w:line="240" w:lineRule="auto"/>
              <w:ind w:left="-4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7E5C975E" w14:textId="1484526A" w:rsidR="00C41E19" w:rsidRPr="00307465" w:rsidRDefault="00C41E19" w:rsidP="00C41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 w:right="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22</w:t>
            </w: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383CAF" w14:textId="11721EDD" w:rsidR="00C41E19" w:rsidRPr="00A54248" w:rsidRDefault="00C41E19" w:rsidP="00C41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162,924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7CCCAE" w14:textId="77777777" w:rsidR="00C41E19" w:rsidRPr="00080CC5" w:rsidRDefault="00C41E19" w:rsidP="00C41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C51783" w14:textId="77777777" w:rsidR="00C41E19" w:rsidRPr="00A54248" w:rsidRDefault="00C41E19" w:rsidP="00C41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146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052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23D070" w14:textId="77777777" w:rsidR="00C41E19" w:rsidRPr="00080CC5" w:rsidRDefault="00C41E19" w:rsidP="00C41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30015FC" w14:textId="085BDC39" w:rsidR="00C41E19" w:rsidRPr="00D660EC" w:rsidRDefault="00C41E19" w:rsidP="00C41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162,924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55807FD" w14:textId="77777777" w:rsidR="00C41E19" w:rsidRPr="00080CC5" w:rsidRDefault="00C41E19" w:rsidP="00C41E19">
            <w:pPr>
              <w:pStyle w:val="3"/>
              <w:tabs>
                <w:tab w:val="clear" w:pos="360"/>
                <w:tab w:val="clear" w:pos="720"/>
                <w:tab w:val="decimal" w:pos="879"/>
              </w:tabs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374B88" w14:textId="77777777" w:rsidR="00C41E19" w:rsidRPr="00A54248" w:rsidRDefault="00C41E19" w:rsidP="00C41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146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052</w:t>
            </w:r>
          </w:p>
        </w:tc>
      </w:tr>
      <w:tr w:rsidR="00C41E19" w:rsidRPr="00D660EC" w14:paraId="35091A6D" w14:textId="77777777" w:rsidTr="00C41E1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43D0A0" w14:textId="77777777" w:rsidR="00C41E19" w:rsidRPr="00D660EC" w:rsidRDefault="00C41E19" w:rsidP="00C41E19">
            <w:pPr>
              <w:spacing w:line="240" w:lineRule="auto"/>
              <w:ind w:left="-45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33911332" w14:textId="77777777" w:rsidR="00C41E19" w:rsidRDefault="00C41E19" w:rsidP="00C41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A74910" w14:textId="4CA5B0C3" w:rsidR="00C41E19" w:rsidRPr="00AE4238" w:rsidRDefault="00C41E19" w:rsidP="00C41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  <w:r w:rsidR="00D27389">
              <w:rPr>
                <w:rFonts w:ascii="Angsana New" w:hAnsi="Angsana New"/>
                <w:sz w:val="30"/>
                <w:szCs w:val="30"/>
              </w:rPr>
              <w:t>7,343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AADAD5" w14:textId="77777777" w:rsidR="00C41E19" w:rsidRPr="00080CC5" w:rsidRDefault="00C41E19" w:rsidP="00C41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799E60F" w14:textId="77777777" w:rsidR="00C41E19" w:rsidRPr="00AE4238" w:rsidRDefault="00C41E19" w:rsidP="00C41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406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1BAEA1" w14:textId="77777777" w:rsidR="00C41E19" w:rsidRPr="00080CC5" w:rsidRDefault="00C41E19" w:rsidP="00C41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0746E2" w14:textId="515880E3" w:rsidR="00C41E19" w:rsidRPr="00080CC5" w:rsidRDefault="00C41E19" w:rsidP="00C41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D27389">
              <w:rPr>
                <w:rFonts w:ascii="Angsana New" w:hAnsi="Angsana New"/>
                <w:sz w:val="30"/>
                <w:szCs w:val="30"/>
              </w:rPr>
              <w:t>88,406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5371142" w14:textId="77777777" w:rsidR="00C41E19" w:rsidRPr="00080CC5" w:rsidRDefault="00C41E19" w:rsidP="00C41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5C9E03EA" w14:textId="77777777" w:rsidR="00C41E19" w:rsidRPr="00080CC5" w:rsidRDefault="00C41E19" w:rsidP="00C41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271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  <w:tr w:rsidR="00C41E19" w:rsidRPr="00D660EC" w14:paraId="264E0F92" w14:textId="77777777" w:rsidTr="00C41E1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478916" w14:textId="77777777" w:rsidR="00C41E19" w:rsidRPr="00AE4238" w:rsidRDefault="00C41E19" w:rsidP="00C41E19">
            <w:pPr>
              <w:spacing w:line="240" w:lineRule="auto"/>
              <w:ind w:left="-4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39BDCE90" w14:textId="77777777" w:rsidR="00C41E19" w:rsidRDefault="00C41E19" w:rsidP="00C41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62E165" w14:textId="5F9A33B0" w:rsidR="00C41E19" w:rsidRDefault="00C41E19" w:rsidP="00C41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192,705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46D8F58" w14:textId="77777777" w:rsidR="00C41E19" w:rsidRPr="00080CC5" w:rsidRDefault="00C41E19" w:rsidP="00C41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2110E4" w14:textId="77777777" w:rsidR="00C41E19" w:rsidRDefault="00C41E19" w:rsidP="00C41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8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218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91C037" w14:textId="77777777" w:rsidR="00C41E19" w:rsidRPr="00080CC5" w:rsidRDefault="00C41E19" w:rsidP="00C41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F87B919" w14:textId="16D2D4B1" w:rsidR="00C41E19" w:rsidRDefault="00C41E19" w:rsidP="00C41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113,182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4D4D9FC" w14:textId="77777777" w:rsidR="00C41E19" w:rsidRPr="00080CC5" w:rsidRDefault="00C41E19" w:rsidP="00C41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4BB7397" w14:textId="77777777" w:rsidR="00C41E19" w:rsidRPr="00D660EC" w:rsidRDefault="00C41E19" w:rsidP="00C41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116,868</w:t>
            </w:r>
          </w:p>
        </w:tc>
      </w:tr>
    </w:tbl>
    <w:p w14:paraId="1BB811DC" w14:textId="77777777" w:rsidR="00B446A8" w:rsidRPr="00D660EC" w:rsidRDefault="00B446A8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F91D2C6" w14:textId="5C92901F" w:rsidR="00221DB4" w:rsidRPr="00D660EC" w:rsidRDefault="00571BFA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E4238">
        <w:rPr>
          <w:rFonts w:ascii="Angsana New" w:hAnsi="Angsana New"/>
          <w:b/>
          <w:bCs/>
          <w:sz w:val="30"/>
          <w:szCs w:val="30"/>
        </w:rPr>
        <w:t>2</w:t>
      </w:r>
      <w:r w:rsidR="00F25A6C">
        <w:rPr>
          <w:rFonts w:ascii="Angsana New" w:hAnsi="Angsana New"/>
          <w:b/>
          <w:bCs/>
          <w:sz w:val="30"/>
          <w:szCs w:val="30"/>
        </w:rPr>
        <w:t>4</w:t>
      </w:r>
      <w:r w:rsidR="00C0705B" w:rsidRPr="00AE4238">
        <w:rPr>
          <w:rFonts w:ascii="Angsana New" w:hAnsi="Angsana New"/>
          <w:b/>
          <w:bCs/>
          <w:sz w:val="30"/>
          <w:szCs w:val="30"/>
        </w:rPr>
        <w:tab/>
      </w:r>
      <w:r w:rsidR="00BB7C7C" w:rsidRPr="007B320A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  <w:r w:rsidR="00221DB4" w:rsidRPr="007B320A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184FFC6E" w14:textId="77777777" w:rsidR="00D17033" w:rsidRPr="00D660EC" w:rsidRDefault="00D17033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177"/>
        <w:gridCol w:w="783"/>
        <w:gridCol w:w="1170"/>
        <w:gridCol w:w="270"/>
        <w:gridCol w:w="1087"/>
        <w:gridCol w:w="283"/>
        <w:gridCol w:w="1134"/>
        <w:gridCol w:w="236"/>
        <w:gridCol w:w="1040"/>
      </w:tblGrid>
      <w:tr w:rsidR="00221DB4" w:rsidRPr="00D660EC" w14:paraId="14C36B57" w14:textId="77777777" w:rsidTr="00D13127">
        <w:trPr>
          <w:cantSplit/>
        </w:trPr>
        <w:tc>
          <w:tcPr>
            <w:tcW w:w="3177" w:type="dxa"/>
            <w:vAlign w:val="bottom"/>
          </w:tcPr>
          <w:p w14:paraId="4F93BD3C" w14:textId="77777777" w:rsidR="00221DB4" w:rsidRPr="00080CC5" w:rsidRDefault="00221DB4" w:rsidP="004A75EB">
            <w:pPr>
              <w:pStyle w:val="Heading7"/>
              <w:ind w:right="-2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14:paraId="71CF8641" w14:textId="77777777" w:rsidR="00221DB4" w:rsidRPr="00080CC5" w:rsidRDefault="00221DB4" w:rsidP="004A75EB">
            <w:pPr>
              <w:pStyle w:val="Heading7"/>
              <w:ind w:left="-108" w:right="-2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7" w:type="dxa"/>
            <w:gridSpan w:val="3"/>
            <w:vAlign w:val="bottom"/>
          </w:tcPr>
          <w:p w14:paraId="415E5530" w14:textId="77777777" w:rsidR="00221DB4" w:rsidRPr="00080CC5" w:rsidRDefault="00221DB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vAlign w:val="bottom"/>
          </w:tcPr>
          <w:p w14:paraId="5AF6E9BA" w14:textId="77777777" w:rsidR="00221DB4" w:rsidRPr="00D660EC" w:rsidRDefault="00221DB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4D7175DD" w14:textId="77777777" w:rsidR="00221DB4" w:rsidRPr="00080CC5" w:rsidRDefault="00221DB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0FEA" w:rsidRPr="00D660EC" w14:paraId="418E0CA1" w14:textId="77777777" w:rsidTr="00D13127">
        <w:trPr>
          <w:cantSplit/>
        </w:trPr>
        <w:tc>
          <w:tcPr>
            <w:tcW w:w="3177" w:type="dxa"/>
            <w:vAlign w:val="bottom"/>
          </w:tcPr>
          <w:p w14:paraId="27F9AA18" w14:textId="77777777" w:rsidR="00110FEA" w:rsidRPr="00080CC5" w:rsidRDefault="00110FEA" w:rsidP="00110FEA">
            <w:pPr>
              <w:pStyle w:val="Heading7"/>
              <w:ind w:right="-2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14:paraId="2FFF2B1E" w14:textId="77777777" w:rsidR="00110FEA" w:rsidRPr="00080CC5" w:rsidRDefault="00110FEA" w:rsidP="00110FEA">
            <w:pPr>
              <w:pStyle w:val="Heading7"/>
              <w:ind w:left="-108" w:right="-46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B25F3EA" w14:textId="77777777" w:rsidR="00110FEA" w:rsidRPr="00080CC5" w:rsidRDefault="00D13127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14:paraId="2A0B45EE" w14:textId="77777777" w:rsidR="00110FEA" w:rsidRPr="00080CC5" w:rsidRDefault="00110FEA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7" w:type="dxa"/>
          </w:tcPr>
          <w:p w14:paraId="0D8680EC" w14:textId="77777777" w:rsidR="00110FEA" w:rsidRPr="00080CC5" w:rsidRDefault="00D13127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83" w:type="dxa"/>
          </w:tcPr>
          <w:p w14:paraId="7C0C9FD1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0B5C1D13" w14:textId="77777777" w:rsidR="00110FEA" w:rsidRPr="00080CC5" w:rsidRDefault="00D13127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36" w:type="dxa"/>
          </w:tcPr>
          <w:p w14:paraId="67D41706" w14:textId="77777777" w:rsidR="00110FEA" w:rsidRPr="00080CC5" w:rsidRDefault="00110FEA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40" w:type="dxa"/>
          </w:tcPr>
          <w:p w14:paraId="4E843910" w14:textId="77777777" w:rsidR="00110FEA" w:rsidRPr="00080CC5" w:rsidRDefault="00D13127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2562</w:t>
            </w:r>
          </w:p>
        </w:tc>
      </w:tr>
      <w:tr w:rsidR="00110FEA" w:rsidRPr="00D660EC" w14:paraId="1C157D95" w14:textId="77777777" w:rsidTr="00D13127">
        <w:trPr>
          <w:cantSplit/>
        </w:trPr>
        <w:tc>
          <w:tcPr>
            <w:tcW w:w="3177" w:type="dxa"/>
            <w:vAlign w:val="bottom"/>
          </w:tcPr>
          <w:p w14:paraId="018752F6" w14:textId="77777777" w:rsidR="00110FEA" w:rsidRPr="00080CC5" w:rsidRDefault="00110FEA" w:rsidP="00110FEA">
            <w:pPr>
              <w:pStyle w:val="Heading7"/>
              <w:ind w:right="-2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14:paraId="3F864C02" w14:textId="77777777" w:rsidR="00110FEA" w:rsidRPr="00080CC5" w:rsidRDefault="00110FEA" w:rsidP="00110FEA">
            <w:pPr>
              <w:pStyle w:val="Heading7"/>
              <w:ind w:left="-108" w:right="-46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1E1EBBC0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10FEA" w:rsidRPr="00D660EC" w14:paraId="46138939" w14:textId="77777777" w:rsidTr="00D13127">
        <w:trPr>
          <w:cantSplit/>
        </w:trPr>
        <w:tc>
          <w:tcPr>
            <w:tcW w:w="3177" w:type="dxa"/>
          </w:tcPr>
          <w:p w14:paraId="7F7F85E1" w14:textId="77777777" w:rsidR="00110FEA" w:rsidRPr="00080CC5" w:rsidRDefault="00110FEA" w:rsidP="00110FE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83" w:type="dxa"/>
          </w:tcPr>
          <w:p w14:paraId="5A401740" w14:textId="77777777" w:rsidR="00110FEA" w:rsidRPr="00AE4238" w:rsidRDefault="00110FEA" w:rsidP="00110FEA">
            <w:pPr>
              <w:tabs>
                <w:tab w:val="clear" w:pos="680"/>
                <w:tab w:val="clear" w:pos="907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C8DEAB" w14:textId="77777777" w:rsidR="00110FEA" w:rsidRPr="00FC7474" w:rsidRDefault="00110FEA" w:rsidP="00110FEA">
            <w:pPr>
              <w:pStyle w:val="a"/>
              <w:tabs>
                <w:tab w:val="clear" w:pos="1080"/>
                <w:tab w:val="decimal" w:pos="88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20133FF5" w14:textId="77777777" w:rsidR="00110FEA" w:rsidRPr="00FC7474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D895AD2" w14:textId="77777777" w:rsidR="00110FEA" w:rsidRPr="00080CC5" w:rsidRDefault="00110FEA" w:rsidP="00110FEA">
            <w:pPr>
              <w:pStyle w:val="a"/>
              <w:tabs>
                <w:tab w:val="clear" w:pos="1080"/>
                <w:tab w:val="decimal" w:pos="106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83" w:type="dxa"/>
          </w:tcPr>
          <w:p w14:paraId="396DE256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90D1FC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D49B19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C4ECCCD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D29" w:rsidRPr="00D660EC" w14:paraId="4281F975" w14:textId="77777777" w:rsidTr="00D13127">
        <w:trPr>
          <w:cantSplit/>
        </w:trPr>
        <w:tc>
          <w:tcPr>
            <w:tcW w:w="3177" w:type="dxa"/>
          </w:tcPr>
          <w:p w14:paraId="768424BF" w14:textId="77777777" w:rsidR="00D73D29" w:rsidRPr="00080CC5" w:rsidRDefault="00D73D29" w:rsidP="00D73D2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783" w:type="dxa"/>
          </w:tcPr>
          <w:p w14:paraId="4682B9CF" w14:textId="77777777" w:rsidR="00D73D29" w:rsidRPr="00080CC5" w:rsidRDefault="00D73D29" w:rsidP="00D73D29">
            <w:pPr>
              <w:tabs>
                <w:tab w:val="clear" w:pos="680"/>
                <w:tab w:val="clear" w:pos="907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1F0EF2" w14:textId="139711E8" w:rsidR="00D73D29" w:rsidRPr="00AE4238" w:rsidRDefault="00D73D29" w:rsidP="00D73D29">
            <w:pPr>
              <w:pStyle w:val="a"/>
              <w:tabs>
                <w:tab w:val="clear" w:pos="1080"/>
                <w:tab w:val="decimal" w:pos="882"/>
              </w:tabs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AE423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628D1E19" w14:textId="77777777" w:rsidR="00D73D29" w:rsidRPr="00FC7474" w:rsidRDefault="00D73D29" w:rsidP="00D7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AC88A29" w14:textId="77777777" w:rsidR="00D73D29" w:rsidRPr="00AE4238" w:rsidRDefault="00D73D29" w:rsidP="00D73D29">
            <w:pPr>
              <w:pStyle w:val="a"/>
              <w:tabs>
                <w:tab w:val="clear" w:pos="1080"/>
                <w:tab w:val="decimal" w:pos="882"/>
              </w:tabs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AE423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83" w:type="dxa"/>
          </w:tcPr>
          <w:p w14:paraId="5A692202" w14:textId="77777777" w:rsidR="00D73D29" w:rsidRPr="00080CC5" w:rsidRDefault="00D73D29" w:rsidP="00D7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134" w:type="dxa"/>
          </w:tcPr>
          <w:p w14:paraId="0E4A7BC6" w14:textId="0694B13D" w:rsidR="00D73D29" w:rsidRPr="00D73D29" w:rsidRDefault="00D73D29" w:rsidP="00D73D29">
            <w:pPr>
              <w:pStyle w:val="a"/>
              <w:tabs>
                <w:tab w:val="clear" w:pos="1080"/>
                <w:tab w:val="decimal" w:pos="88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E423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5A7B14A0" w14:textId="77777777" w:rsidR="00D73D29" w:rsidRPr="00080CC5" w:rsidRDefault="00D73D29" w:rsidP="00D7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ED312B8" w14:textId="77777777" w:rsidR="00D73D29" w:rsidRPr="00080CC5" w:rsidRDefault="00D73D29" w:rsidP="00D7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3D29" w:rsidRPr="00D660EC" w14:paraId="4306133F" w14:textId="77777777" w:rsidTr="00D13127">
        <w:trPr>
          <w:cantSplit/>
          <w:trHeight w:val="46"/>
        </w:trPr>
        <w:tc>
          <w:tcPr>
            <w:tcW w:w="3177" w:type="dxa"/>
          </w:tcPr>
          <w:p w14:paraId="0F4BC477" w14:textId="77777777" w:rsidR="00D73D29" w:rsidRPr="00080CC5" w:rsidRDefault="00D73D29" w:rsidP="00D73D2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14:paraId="68BCBD3B" w14:textId="77777777" w:rsidR="00D73D29" w:rsidRPr="00080CC5" w:rsidRDefault="00D73D29" w:rsidP="00D73D29">
            <w:pPr>
              <w:tabs>
                <w:tab w:val="clear" w:pos="680"/>
                <w:tab w:val="clear" w:pos="907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B45C86" w14:textId="2596B1DF" w:rsidR="00D73D29" w:rsidRPr="00AE4238" w:rsidRDefault="00D73D29" w:rsidP="00D73D29">
            <w:pPr>
              <w:pStyle w:val="a"/>
              <w:tabs>
                <w:tab w:val="clear" w:pos="1080"/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E4238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</w:tcPr>
          <w:p w14:paraId="414E3D39" w14:textId="77777777" w:rsidR="00D73D29" w:rsidRPr="00FC7474" w:rsidRDefault="00D73D29" w:rsidP="00D7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18F848D" w14:textId="77777777" w:rsidR="00D73D29" w:rsidRPr="00AE4238" w:rsidRDefault="00D73D29" w:rsidP="00D73D29">
            <w:pPr>
              <w:pStyle w:val="a"/>
              <w:tabs>
                <w:tab w:val="clear" w:pos="1080"/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E4238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83" w:type="dxa"/>
          </w:tcPr>
          <w:p w14:paraId="29DD150D" w14:textId="77777777" w:rsidR="00D73D29" w:rsidRPr="00D660EC" w:rsidRDefault="00D73D29" w:rsidP="00D7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17D6911" w14:textId="11601A39" w:rsidR="00D73D29" w:rsidRPr="00D73D29" w:rsidRDefault="00D73D29" w:rsidP="00D73D29">
            <w:pPr>
              <w:pStyle w:val="a"/>
              <w:tabs>
                <w:tab w:val="clear" w:pos="1080"/>
                <w:tab w:val="decimal" w:pos="882"/>
              </w:tabs>
              <w:ind w:left="-108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73D29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633486BE" w14:textId="77777777" w:rsidR="00D73D29" w:rsidRPr="00D73D29" w:rsidRDefault="00D73D29" w:rsidP="00D7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7122117E" w14:textId="77777777" w:rsidR="00D73D29" w:rsidRPr="00D660EC" w:rsidRDefault="00D73D29" w:rsidP="00D73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B1D371F" w14:textId="77777777" w:rsidR="00D17033" w:rsidRPr="00D660EC" w:rsidRDefault="00D17033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0AD874EF" w14:textId="77777777" w:rsidR="009C1896" w:rsidRPr="00D660EC" w:rsidRDefault="005D22C0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9C1896"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2D0AB20B" w14:textId="77777777" w:rsidR="00D17033" w:rsidRPr="00D660EC" w:rsidRDefault="00D17033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1170"/>
        <w:gridCol w:w="270"/>
        <w:gridCol w:w="1170"/>
        <w:gridCol w:w="270"/>
        <w:gridCol w:w="1170"/>
        <w:gridCol w:w="270"/>
        <w:gridCol w:w="1170"/>
      </w:tblGrid>
      <w:tr w:rsidR="00D1639D" w:rsidRPr="00D660EC" w14:paraId="0B166778" w14:textId="77777777" w:rsidTr="00D13127">
        <w:trPr>
          <w:cantSplit/>
        </w:trPr>
        <w:tc>
          <w:tcPr>
            <w:tcW w:w="3744" w:type="dxa"/>
          </w:tcPr>
          <w:p w14:paraId="0E5D12D6" w14:textId="77777777" w:rsidR="00D1639D" w:rsidRPr="00080CC5" w:rsidRDefault="00D1639D" w:rsidP="004A75EB">
            <w:pPr>
              <w:pStyle w:val="Heading7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23A8501E" w14:textId="77777777" w:rsidR="00D1639D" w:rsidRPr="00AE4238" w:rsidRDefault="00D1639D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10FEA" w:rsidRPr="00D660EC" w14:paraId="74B14691" w14:textId="77777777" w:rsidTr="00D13127">
        <w:trPr>
          <w:cantSplit/>
        </w:trPr>
        <w:tc>
          <w:tcPr>
            <w:tcW w:w="3744" w:type="dxa"/>
          </w:tcPr>
          <w:p w14:paraId="758C0E87" w14:textId="77777777" w:rsidR="00110FEA" w:rsidRPr="00080CC5" w:rsidRDefault="00110FEA" w:rsidP="00110FEA">
            <w:pPr>
              <w:pStyle w:val="Heading7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</w:tcPr>
          <w:p w14:paraId="19164A21" w14:textId="77777777" w:rsidR="00110FEA" w:rsidRPr="00080CC5" w:rsidRDefault="00D13127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14:paraId="07269BD9" w14:textId="77777777" w:rsidR="00110FEA" w:rsidRPr="00080CC5" w:rsidRDefault="00110FEA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</w:tcPr>
          <w:p w14:paraId="6F358EB9" w14:textId="77777777" w:rsidR="00110FEA" w:rsidRPr="00080CC5" w:rsidRDefault="00D13127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2562</w:t>
            </w:r>
          </w:p>
        </w:tc>
      </w:tr>
      <w:tr w:rsidR="00110FEA" w:rsidRPr="00D660EC" w14:paraId="2BD89CF0" w14:textId="77777777" w:rsidTr="00D13127">
        <w:trPr>
          <w:cantSplit/>
        </w:trPr>
        <w:tc>
          <w:tcPr>
            <w:tcW w:w="3744" w:type="dxa"/>
          </w:tcPr>
          <w:p w14:paraId="4FED1027" w14:textId="77777777" w:rsidR="00110FEA" w:rsidRPr="00080CC5" w:rsidRDefault="00110FEA" w:rsidP="00110FEA">
            <w:pPr>
              <w:pStyle w:val="Heading7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4917C29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270" w:type="dxa"/>
          </w:tcPr>
          <w:p w14:paraId="6C55227C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18D6FA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FBE5E5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F816C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270" w:type="dxa"/>
          </w:tcPr>
          <w:p w14:paraId="4204D00B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AE1E98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0FEA" w:rsidRPr="00D660EC" w14:paraId="043C0A3B" w14:textId="77777777" w:rsidTr="00D13127">
        <w:trPr>
          <w:cantSplit/>
        </w:trPr>
        <w:tc>
          <w:tcPr>
            <w:tcW w:w="3744" w:type="dxa"/>
          </w:tcPr>
          <w:p w14:paraId="3009765C" w14:textId="77777777" w:rsidR="00110FEA" w:rsidRPr="00080CC5" w:rsidRDefault="00110FEA" w:rsidP="00110FEA">
            <w:pPr>
              <w:pStyle w:val="Heading7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60E72B9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2354121A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4742B0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  <w:vAlign w:val="bottom"/>
          </w:tcPr>
          <w:p w14:paraId="27D65293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2A95F6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50C7DFEC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64D9C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13127" w:rsidRPr="00D660EC" w14:paraId="3071FD9F" w14:textId="77777777" w:rsidTr="00D13127">
        <w:trPr>
          <w:cantSplit/>
        </w:trPr>
        <w:tc>
          <w:tcPr>
            <w:tcW w:w="3744" w:type="dxa"/>
          </w:tcPr>
          <w:p w14:paraId="0E612186" w14:textId="77777777" w:rsidR="00D13127" w:rsidRPr="00AE4238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กำไร(ขาดทุน) ก่อนค่าใช้จ่ายภาษีเงินได้</w:t>
            </w:r>
          </w:p>
        </w:tc>
        <w:tc>
          <w:tcPr>
            <w:tcW w:w="1170" w:type="dxa"/>
          </w:tcPr>
          <w:p w14:paraId="3F4FCBF9" w14:textId="77777777" w:rsidR="00D13127" w:rsidRPr="00D660E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50F56E" w14:textId="77777777" w:rsidR="00D13127" w:rsidRPr="00AE4238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E48556" w14:textId="46243812" w:rsidR="00D13127" w:rsidRPr="00D660EC" w:rsidRDefault="00A6230C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99,33</w:t>
            </w:r>
            <w:r w:rsidR="00EB41C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DBD7D5" w14:textId="77777777" w:rsidR="00D13127" w:rsidRPr="00AE4238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CF3EAEF" w14:textId="77777777" w:rsidR="00D13127" w:rsidRPr="00D660E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8A3AB" w14:textId="77777777" w:rsidR="00D13127" w:rsidRPr="00080CC5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FBD6F3" w14:textId="77777777" w:rsidR="00D13127" w:rsidRPr="00080CC5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(42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555)</w:t>
            </w:r>
          </w:p>
        </w:tc>
      </w:tr>
      <w:tr w:rsidR="00D13127" w:rsidRPr="00D660EC" w14:paraId="7B5140CC" w14:textId="77777777" w:rsidTr="00D13127">
        <w:trPr>
          <w:cantSplit/>
        </w:trPr>
        <w:tc>
          <w:tcPr>
            <w:tcW w:w="3744" w:type="dxa"/>
          </w:tcPr>
          <w:p w14:paraId="201B9255" w14:textId="77777777" w:rsidR="00D13127" w:rsidRPr="00AE4238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จำนวนภาษีเงินได้ตามอัตราภาษีเงินได้</w:t>
            </w:r>
          </w:p>
        </w:tc>
        <w:tc>
          <w:tcPr>
            <w:tcW w:w="1170" w:type="dxa"/>
          </w:tcPr>
          <w:p w14:paraId="5CC98AFD" w14:textId="72E61ACE" w:rsidR="00D13127" w:rsidRPr="00D660E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5EA05" w14:textId="77777777" w:rsidR="00D13127" w:rsidRPr="00AE4238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14FA10D" w14:textId="15930FC3" w:rsidR="00D13127" w:rsidRPr="00D660E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24465" w14:textId="77777777" w:rsidR="00D13127" w:rsidRPr="00AE4238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16693E9" w14:textId="77777777" w:rsidR="00D13127" w:rsidRPr="00D660E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5147B" w14:textId="77777777" w:rsidR="00D13127" w:rsidRPr="00AE4238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02F8D6C" w14:textId="77777777" w:rsidR="00D13127" w:rsidRPr="00080CC5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3127" w:rsidRPr="00D660EC" w14:paraId="710A0A50" w14:textId="77777777" w:rsidTr="00D13127">
        <w:trPr>
          <w:cantSplit/>
        </w:trPr>
        <w:tc>
          <w:tcPr>
            <w:tcW w:w="3744" w:type="dxa"/>
          </w:tcPr>
          <w:p w14:paraId="772FC6C5" w14:textId="77777777" w:rsidR="00D13127" w:rsidRPr="00AE4238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นิติบุคคล</w:t>
            </w:r>
          </w:p>
        </w:tc>
        <w:tc>
          <w:tcPr>
            <w:tcW w:w="1170" w:type="dxa"/>
          </w:tcPr>
          <w:p w14:paraId="7EE96CB9" w14:textId="7B36DB7A" w:rsidR="00D13127" w:rsidRPr="00D660EC" w:rsidRDefault="00E57D31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5BFCEA78" w14:textId="77777777" w:rsidR="00D13127" w:rsidRPr="00080CC5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BBE1C7" w14:textId="45D0599F" w:rsidR="00D13127" w:rsidRPr="00080CC5" w:rsidRDefault="00F370FD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19,867</w:t>
            </w:r>
          </w:p>
        </w:tc>
        <w:tc>
          <w:tcPr>
            <w:tcW w:w="270" w:type="dxa"/>
          </w:tcPr>
          <w:p w14:paraId="12D13D27" w14:textId="77777777" w:rsidR="00D13127" w:rsidRPr="00080CC5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23BAF1" w14:textId="77777777" w:rsidR="00D13127" w:rsidRPr="00D660E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75C764BF" w14:textId="77777777" w:rsidR="00D13127" w:rsidRPr="00080CC5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D70F23D" w14:textId="77777777" w:rsidR="00D13127" w:rsidRPr="00AE4238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(8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511)</w:t>
            </w:r>
          </w:p>
        </w:tc>
      </w:tr>
      <w:tr w:rsidR="00BE658B" w:rsidRPr="00D660EC" w14:paraId="445D0123" w14:textId="77777777" w:rsidTr="00D13127">
        <w:trPr>
          <w:cantSplit/>
        </w:trPr>
        <w:tc>
          <w:tcPr>
            <w:tcW w:w="3744" w:type="dxa"/>
          </w:tcPr>
          <w:p w14:paraId="293A9E84" w14:textId="77777777" w:rsidR="00BE658B" w:rsidRPr="00AE4238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70" w:type="dxa"/>
          </w:tcPr>
          <w:p w14:paraId="48E006BE" w14:textId="77777777" w:rsidR="00BE658B" w:rsidRPr="00D660E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F8A3A" w14:textId="77777777" w:rsidR="00BE658B" w:rsidRPr="00AE4238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316BFCB" w14:textId="2266C5A0" w:rsidR="00BE658B" w:rsidRPr="00D660E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370FD">
              <w:rPr>
                <w:rFonts w:ascii="Angsana New" w:hAnsi="Angsana New"/>
                <w:sz w:val="30"/>
                <w:szCs w:val="30"/>
              </w:rPr>
              <w:t>93,684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C897BB" w14:textId="77777777" w:rsidR="00BE658B" w:rsidRPr="00AE4238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C719143" w14:textId="77777777" w:rsidR="00BE658B" w:rsidRPr="00D660E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DE9740" w14:textId="77777777" w:rsidR="00BE658B" w:rsidRPr="00080CC5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55D38E8" w14:textId="77777777" w:rsidR="00BE658B" w:rsidRPr="00080CC5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(108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950)</w:t>
            </w:r>
          </w:p>
        </w:tc>
      </w:tr>
      <w:tr w:rsidR="00BE658B" w:rsidRPr="00D660EC" w14:paraId="630C42B8" w14:textId="77777777" w:rsidTr="00D13127">
        <w:trPr>
          <w:cantSplit/>
        </w:trPr>
        <w:tc>
          <w:tcPr>
            <w:tcW w:w="3744" w:type="dxa"/>
          </w:tcPr>
          <w:p w14:paraId="3F0161EC" w14:textId="77777777" w:rsidR="00BE658B" w:rsidRPr="00AE4238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</w:tcPr>
          <w:p w14:paraId="33167C24" w14:textId="77777777" w:rsidR="00BE658B" w:rsidRPr="00D660E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A55004" w14:textId="77777777" w:rsidR="00BE658B" w:rsidRPr="00AE4238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0FB623F" w14:textId="3A8ECBD9" w:rsidR="00BE658B" w:rsidRPr="00D660E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13,543</w:t>
            </w:r>
          </w:p>
        </w:tc>
        <w:tc>
          <w:tcPr>
            <w:tcW w:w="270" w:type="dxa"/>
          </w:tcPr>
          <w:p w14:paraId="26F4FEF4" w14:textId="77777777" w:rsidR="00BE658B" w:rsidRPr="00AE4238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</w:p>
        </w:tc>
        <w:tc>
          <w:tcPr>
            <w:tcW w:w="1170" w:type="dxa"/>
          </w:tcPr>
          <w:p w14:paraId="1FE5A372" w14:textId="77777777" w:rsidR="00BE658B" w:rsidRPr="00D660E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BC06DC" w14:textId="77777777" w:rsidR="00BE658B" w:rsidRPr="00080CC5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5FF37A" w14:textId="77777777" w:rsidR="00BE658B" w:rsidRPr="00080CC5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6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516</w:t>
            </w:r>
          </w:p>
        </w:tc>
      </w:tr>
      <w:tr w:rsidR="00BE658B" w:rsidRPr="00D660EC" w14:paraId="7C7AC853" w14:textId="77777777" w:rsidTr="00D13127">
        <w:trPr>
          <w:cantSplit/>
        </w:trPr>
        <w:tc>
          <w:tcPr>
            <w:tcW w:w="3744" w:type="dxa"/>
          </w:tcPr>
          <w:p w14:paraId="68687DE9" w14:textId="77777777" w:rsidR="00BE658B" w:rsidRPr="00AE4238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สิทธิประโยชน์ทางภาษี</w:t>
            </w:r>
          </w:p>
        </w:tc>
        <w:tc>
          <w:tcPr>
            <w:tcW w:w="1170" w:type="dxa"/>
          </w:tcPr>
          <w:p w14:paraId="0BB33129" w14:textId="77777777" w:rsidR="00BE658B" w:rsidRPr="00D660E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719961" w14:textId="77777777" w:rsidR="00BE658B" w:rsidRPr="00AE4238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51613E0" w14:textId="1573A551" w:rsidR="00BE658B" w:rsidRPr="00D660EC" w:rsidRDefault="00F370FD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05591B" w14:textId="77777777" w:rsidR="00BE658B" w:rsidRPr="00AE4238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7384DC2" w14:textId="77777777" w:rsidR="00BE658B" w:rsidRPr="00D660E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BC325" w14:textId="77777777" w:rsidR="00BE658B" w:rsidRPr="00080CC5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C4A6111" w14:textId="77777777" w:rsidR="00BE658B" w:rsidRPr="00080CC5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(6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233)</w:t>
            </w:r>
          </w:p>
        </w:tc>
      </w:tr>
      <w:tr w:rsidR="00BE658B" w:rsidRPr="00D660EC" w14:paraId="1A977C7A" w14:textId="77777777" w:rsidTr="00D13127">
        <w:trPr>
          <w:cantSplit/>
        </w:trPr>
        <w:tc>
          <w:tcPr>
            <w:tcW w:w="3744" w:type="dxa"/>
          </w:tcPr>
          <w:p w14:paraId="0D6421CD" w14:textId="77777777" w:rsidR="00BE658B" w:rsidRPr="00AE4238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การใช้ผลขาดทุนทางภาษีที่เดิมไม่ได้บันทึก</w:t>
            </w:r>
          </w:p>
        </w:tc>
        <w:tc>
          <w:tcPr>
            <w:tcW w:w="1170" w:type="dxa"/>
          </w:tcPr>
          <w:p w14:paraId="55715C82" w14:textId="77777777" w:rsidR="00BE658B" w:rsidRPr="00D660E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F6D96A" w14:textId="77777777" w:rsidR="00BE658B" w:rsidRPr="00AE4238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0FFB0D1" w14:textId="1202531E" w:rsidR="00BE658B" w:rsidRPr="00D660E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(2,555)</w:t>
            </w:r>
          </w:p>
        </w:tc>
        <w:tc>
          <w:tcPr>
            <w:tcW w:w="270" w:type="dxa"/>
          </w:tcPr>
          <w:p w14:paraId="5C2F1EC3" w14:textId="77777777" w:rsidR="00BE658B" w:rsidRPr="00AE4238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6BBFAB4" w14:textId="77777777" w:rsidR="00BE658B" w:rsidRPr="00D660E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D9964" w14:textId="77777777" w:rsidR="00BE658B" w:rsidRPr="00080CC5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7426E8B" w14:textId="77777777" w:rsidR="00BE658B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(4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254)</w:t>
            </w:r>
          </w:p>
        </w:tc>
      </w:tr>
      <w:tr w:rsidR="00BE658B" w:rsidRPr="00D660EC" w14:paraId="320307E3" w14:textId="77777777" w:rsidTr="00D13127">
        <w:trPr>
          <w:cantSplit/>
        </w:trPr>
        <w:tc>
          <w:tcPr>
            <w:tcW w:w="3744" w:type="dxa"/>
          </w:tcPr>
          <w:p w14:paraId="408F0DB7" w14:textId="77777777" w:rsidR="00BE658B" w:rsidRPr="00D660E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  <w:p w14:paraId="4B0E0490" w14:textId="77777777" w:rsidR="00BE658B" w:rsidRPr="00AE4238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D1F568" w14:textId="77777777" w:rsidR="00BE658B" w:rsidRPr="00D660E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0829A" w14:textId="77777777" w:rsidR="00BE658B" w:rsidRPr="00AE4238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731187" w14:textId="77777777" w:rsidR="00BE658B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  <w:p w14:paraId="6C5F3678" w14:textId="48D4854D" w:rsidR="00BE658B" w:rsidRPr="00D660EC" w:rsidRDefault="00F370FD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62,829</w:t>
            </w:r>
          </w:p>
        </w:tc>
        <w:tc>
          <w:tcPr>
            <w:tcW w:w="270" w:type="dxa"/>
          </w:tcPr>
          <w:p w14:paraId="1BB98259" w14:textId="77777777" w:rsidR="00BE658B" w:rsidRPr="00AE4238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CA4169" w14:textId="77777777" w:rsidR="00BE658B" w:rsidRPr="00D660E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3C3203" w14:textId="77777777" w:rsidR="00BE658B" w:rsidRPr="00AE4238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5760E7" w14:textId="77777777" w:rsidR="00BE658B" w:rsidRPr="00D660E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  <w:p w14:paraId="1B2D4028" w14:textId="77777777" w:rsidR="00BE658B" w:rsidRPr="00080CC5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121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430</w:t>
            </w:r>
          </w:p>
        </w:tc>
      </w:tr>
      <w:tr w:rsidR="00BE658B" w:rsidRPr="00D660EC" w14:paraId="202BC1D8" w14:textId="77777777" w:rsidTr="00D13127">
        <w:trPr>
          <w:cantSplit/>
        </w:trPr>
        <w:tc>
          <w:tcPr>
            <w:tcW w:w="3744" w:type="dxa"/>
          </w:tcPr>
          <w:p w14:paraId="395262A3" w14:textId="77777777" w:rsidR="00BE658B" w:rsidRPr="00AE4238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9ED285" w14:textId="540ABB54" w:rsidR="00BE658B" w:rsidRPr="00D660E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FF00D8" w14:textId="77777777" w:rsidR="00BE658B" w:rsidRPr="00AE4238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D05814" w14:textId="6D5DE01C" w:rsidR="00BE658B" w:rsidRPr="00D660EC" w:rsidRDefault="00DF55B3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4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CFC99C" w14:textId="77777777" w:rsidR="00BE658B" w:rsidRPr="00080CC5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76576A" w14:textId="77777777" w:rsidR="00BE658B" w:rsidRPr="00D660E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044D02" w14:textId="77777777" w:rsidR="00BE658B" w:rsidRPr="00080CC5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B14DB" w14:textId="77777777" w:rsidR="00BE658B" w:rsidRPr="00080CC5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4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E658B" w:rsidRPr="00080CC5" w14:paraId="1A0424DE" w14:textId="77777777" w:rsidTr="00D13127">
        <w:trPr>
          <w:cantSplit/>
        </w:trPr>
        <w:tc>
          <w:tcPr>
            <w:tcW w:w="3744" w:type="dxa"/>
          </w:tcPr>
          <w:p w14:paraId="49B83C5B" w14:textId="77777777" w:rsidR="00BE658B" w:rsidRPr="00AE4238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F05470" w14:textId="77777777" w:rsidR="00BE658B" w:rsidRPr="00D660E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41D50" w14:textId="77777777" w:rsidR="00BE658B" w:rsidRPr="00AE4238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454AA0" w14:textId="77777777" w:rsidR="00BE658B" w:rsidRPr="00D660E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C9752" w14:textId="77777777" w:rsidR="00BE658B" w:rsidRPr="00AE4238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55EB4C" w14:textId="77777777" w:rsidR="00BE658B" w:rsidRPr="00D660E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30B087" w14:textId="77777777" w:rsidR="00BE658B" w:rsidRPr="00AE4238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6F116C9" w14:textId="77777777" w:rsidR="00BE658B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3127" w:rsidRPr="00D660EC" w14:paraId="0FBFB44A" w14:textId="77777777" w:rsidTr="00D13127">
        <w:trPr>
          <w:cantSplit/>
        </w:trPr>
        <w:tc>
          <w:tcPr>
            <w:tcW w:w="3744" w:type="dxa"/>
          </w:tcPr>
          <w:p w14:paraId="2C071844" w14:textId="77777777" w:rsidR="00D13127" w:rsidRPr="00080CC5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490" w:type="dxa"/>
            <w:gridSpan w:val="7"/>
          </w:tcPr>
          <w:p w14:paraId="273AA459" w14:textId="77777777" w:rsidR="00D13127" w:rsidRPr="00080CC5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3127" w:rsidRPr="00D660EC" w14:paraId="532D79A6" w14:textId="77777777" w:rsidTr="00D13127">
        <w:trPr>
          <w:cantSplit/>
        </w:trPr>
        <w:tc>
          <w:tcPr>
            <w:tcW w:w="3744" w:type="dxa"/>
          </w:tcPr>
          <w:p w14:paraId="48743913" w14:textId="77777777" w:rsidR="00D13127" w:rsidRPr="00080CC5" w:rsidRDefault="00D13127" w:rsidP="00D13127">
            <w:pPr>
              <w:pStyle w:val="Heading7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</w:tcPr>
          <w:p w14:paraId="2DBE5E9A" w14:textId="77777777" w:rsidR="00D13127" w:rsidRPr="00080CC5" w:rsidRDefault="00D13127" w:rsidP="00D13127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14:paraId="7B400578" w14:textId="77777777" w:rsidR="00D13127" w:rsidRPr="00080CC5" w:rsidRDefault="00D13127" w:rsidP="00D13127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</w:tcPr>
          <w:p w14:paraId="621ED064" w14:textId="77777777" w:rsidR="00D13127" w:rsidRPr="00080CC5" w:rsidRDefault="00D13127" w:rsidP="00D13127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2562</w:t>
            </w:r>
          </w:p>
        </w:tc>
      </w:tr>
      <w:tr w:rsidR="00D13127" w:rsidRPr="00D660EC" w14:paraId="3AE35A4D" w14:textId="77777777" w:rsidTr="00D13127">
        <w:trPr>
          <w:cantSplit/>
        </w:trPr>
        <w:tc>
          <w:tcPr>
            <w:tcW w:w="3744" w:type="dxa"/>
          </w:tcPr>
          <w:p w14:paraId="12A0AFAC" w14:textId="77777777" w:rsidR="00D13127" w:rsidRPr="00080CC5" w:rsidRDefault="00D13127" w:rsidP="00D13127">
            <w:pPr>
              <w:pStyle w:val="Heading7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9800F35" w14:textId="77777777" w:rsidR="00D13127" w:rsidRPr="00AE4238" w:rsidRDefault="00D13127" w:rsidP="00D13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270" w:type="dxa"/>
          </w:tcPr>
          <w:p w14:paraId="00D4472A" w14:textId="77777777" w:rsidR="00D13127" w:rsidRPr="00080CC5" w:rsidRDefault="00D13127" w:rsidP="00D13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BAC0BD" w14:textId="77777777" w:rsidR="00D13127" w:rsidRPr="00080CC5" w:rsidRDefault="00D13127" w:rsidP="00D13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81127E" w14:textId="77777777" w:rsidR="00D13127" w:rsidRPr="00D660E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AF2612" w14:textId="77777777" w:rsidR="00D13127" w:rsidRPr="00080CC5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270" w:type="dxa"/>
          </w:tcPr>
          <w:p w14:paraId="65544027" w14:textId="77777777" w:rsidR="00D13127" w:rsidRPr="00080CC5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2DFA2C" w14:textId="77777777" w:rsidR="00D13127" w:rsidRPr="00080CC5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3127" w:rsidRPr="00D660EC" w14:paraId="40A01F12" w14:textId="77777777" w:rsidTr="00D13127">
        <w:trPr>
          <w:cantSplit/>
        </w:trPr>
        <w:tc>
          <w:tcPr>
            <w:tcW w:w="3744" w:type="dxa"/>
          </w:tcPr>
          <w:p w14:paraId="3F0C209A" w14:textId="77777777" w:rsidR="00D13127" w:rsidRPr="00080CC5" w:rsidRDefault="00D13127" w:rsidP="00D13127">
            <w:pPr>
              <w:pStyle w:val="Heading7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F4B8B9C" w14:textId="77777777" w:rsidR="00D13127" w:rsidRPr="00080CC5" w:rsidRDefault="00D13127" w:rsidP="00D1312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2037CD72" w14:textId="77777777" w:rsidR="00D13127" w:rsidRPr="00D660EC" w:rsidRDefault="00D13127" w:rsidP="00D13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D145DD" w14:textId="77777777" w:rsidR="00D13127" w:rsidRPr="00080CC5" w:rsidRDefault="00D13127" w:rsidP="00D1312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  <w:vAlign w:val="bottom"/>
          </w:tcPr>
          <w:p w14:paraId="5271F2A5" w14:textId="77777777" w:rsidR="00D13127" w:rsidRPr="00D660E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768917" w14:textId="77777777" w:rsidR="00D13127" w:rsidRPr="00080CC5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76763FCC" w14:textId="77777777" w:rsidR="00D13127" w:rsidRPr="00D660E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7A6C79" w14:textId="77777777" w:rsidR="00D13127" w:rsidRPr="00080CC5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13127" w:rsidRPr="00D660EC" w14:paraId="4EE91E66" w14:textId="77777777" w:rsidTr="00D13127">
        <w:trPr>
          <w:cantSplit/>
        </w:trPr>
        <w:tc>
          <w:tcPr>
            <w:tcW w:w="3744" w:type="dxa"/>
          </w:tcPr>
          <w:p w14:paraId="59D4C975" w14:textId="77777777" w:rsidR="00D13127" w:rsidRPr="00AE4238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170" w:type="dxa"/>
          </w:tcPr>
          <w:p w14:paraId="53417820" w14:textId="77777777" w:rsidR="00D13127" w:rsidRPr="00D660E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A4FAD" w14:textId="77777777" w:rsidR="00D13127" w:rsidRPr="00AE4238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BF507A" w14:textId="43998091" w:rsidR="00D13127" w:rsidRPr="00D660EC" w:rsidRDefault="00E57D31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303,593</w:t>
            </w:r>
          </w:p>
        </w:tc>
        <w:tc>
          <w:tcPr>
            <w:tcW w:w="270" w:type="dxa"/>
          </w:tcPr>
          <w:p w14:paraId="3F7F2DBD" w14:textId="77777777" w:rsidR="00D13127" w:rsidRPr="00AE4238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D0A8833" w14:textId="77777777" w:rsidR="00D13127" w:rsidRPr="00D660E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17CC84" w14:textId="77777777" w:rsidR="00D13127" w:rsidRPr="00080CC5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0DC26F" w14:textId="77777777" w:rsidR="00D13127" w:rsidRPr="00080CC5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(945)</w:t>
            </w:r>
          </w:p>
        </w:tc>
      </w:tr>
      <w:tr w:rsidR="00D13127" w:rsidRPr="00D660EC" w14:paraId="50B1B2C2" w14:textId="77777777" w:rsidTr="00D13127">
        <w:trPr>
          <w:cantSplit/>
        </w:trPr>
        <w:tc>
          <w:tcPr>
            <w:tcW w:w="3744" w:type="dxa"/>
          </w:tcPr>
          <w:p w14:paraId="6040157B" w14:textId="77777777" w:rsidR="00D13127" w:rsidRPr="00AE4238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จำนวนภาษีเงินได้ตามอัตราภาษีเงินได้</w:t>
            </w:r>
          </w:p>
        </w:tc>
        <w:tc>
          <w:tcPr>
            <w:tcW w:w="1170" w:type="dxa"/>
          </w:tcPr>
          <w:p w14:paraId="1584F524" w14:textId="77777777" w:rsidR="00D13127" w:rsidRPr="00D660E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BD174F" w14:textId="77777777" w:rsidR="00D13127" w:rsidRPr="00AE4238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933F222" w14:textId="77777777" w:rsidR="00D13127" w:rsidRPr="00D660E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DD0AA5" w14:textId="77777777" w:rsidR="00D13127" w:rsidRPr="00AE4238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2EE455E" w14:textId="77777777" w:rsidR="00D13127" w:rsidRPr="00D660E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E7F06D" w14:textId="77777777" w:rsidR="00D13127" w:rsidRPr="00AE4238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1FF782A" w14:textId="77777777" w:rsidR="00D13127" w:rsidRPr="00080CC5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3127" w:rsidRPr="00D660EC" w14:paraId="3ACBB22B" w14:textId="77777777" w:rsidTr="00DD667C">
        <w:trPr>
          <w:cantSplit/>
          <w:trHeight w:val="60"/>
        </w:trPr>
        <w:tc>
          <w:tcPr>
            <w:tcW w:w="3744" w:type="dxa"/>
          </w:tcPr>
          <w:p w14:paraId="4C238B9A" w14:textId="77777777" w:rsidR="00D13127" w:rsidRPr="00AE4238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นิติบุคคล</w:t>
            </w:r>
          </w:p>
        </w:tc>
        <w:tc>
          <w:tcPr>
            <w:tcW w:w="1170" w:type="dxa"/>
          </w:tcPr>
          <w:p w14:paraId="0AAF6598" w14:textId="028ED2F5" w:rsidR="00D13127" w:rsidRPr="00D660EC" w:rsidRDefault="00E57D31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05D9391C" w14:textId="77777777" w:rsidR="00D13127" w:rsidRPr="00AE4238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970A62F" w14:textId="699A789F" w:rsidR="00D13127" w:rsidRPr="00D660EC" w:rsidRDefault="00E57D31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60,719</w:t>
            </w:r>
          </w:p>
        </w:tc>
        <w:tc>
          <w:tcPr>
            <w:tcW w:w="270" w:type="dxa"/>
          </w:tcPr>
          <w:p w14:paraId="71A4500F" w14:textId="77777777" w:rsidR="00D13127" w:rsidRPr="00080CC5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A03A5F" w14:textId="77777777" w:rsidR="00D13127" w:rsidRPr="00D660E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68EC3024" w14:textId="77777777" w:rsidR="00D13127" w:rsidRPr="00080CC5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FFC8EB" w14:textId="77777777" w:rsidR="00D13127" w:rsidRPr="00080CC5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(189)</w:t>
            </w:r>
          </w:p>
        </w:tc>
      </w:tr>
      <w:tr w:rsidR="00D13127" w:rsidRPr="00D660EC" w14:paraId="00F6091F" w14:textId="77777777" w:rsidTr="00D13127">
        <w:trPr>
          <w:cantSplit/>
        </w:trPr>
        <w:tc>
          <w:tcPr>
            <w:tcW w:w="3744" w:type="dxa"/>
          </w:tcPr>
          <w:p w14:paraId="337EEA72" w14:textId="77777777" w:rsidR="00D13127" w:rsidRPr="00080CC5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170" w:type="dxa"/>
          </w:tcPr>
          <w:p w14:paraId="26F4F48D" w14:textId="77777777" w:rsidR="00D13127" w:rsidRPr="00D660E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69699" w14:textId="77777777" w:rsidR="00D13127" w:rsidRPr="00AE4238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ADC2918" w14:textId="2BFB19DE" w:rsidR="00D13127" w:rsidRPr="00D660EC" w:rsidRDefault="00E57D31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D667C">
              <w:rPr>
                <w:rFonts w:ascii="Angsana New" w:hAnsi="Angsana New"/>
                <w:sz w:val="30"/>
                <w:szCs w:val="30"/>
              </w:rPr>
              <w:t>71,802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2182CA" w14:textId="77777777" w:rsidR="00D13127" w:rsidRPr="00AE4238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70" w:type="dxa"/>
          </w:tcPr>
          <w:p w14:paraId="7FA36FFF" w14:textId="77777777" w:rsidR="00D13127" w:rsidRPr="00D660E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0C8A24" w14:textId="77777777" w:rsidR="00D13127" w:rsidRPr="00080CC5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81C4E56" w14:textId="77777777" w:rsidR="00D13127" w:rsidRPr="00080CC5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(73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093)</w:t>
            </w:r>
          </w:p>
        </w:tc>
      </w:tr>
      <w:tr w:rsidR="00E57D31" w:rsidRPr="00D660EC" w14:paraId="354081F7" w14:textId="77777777" w:rsidTr="00D13127">
        <w:trPr>
          <w:cantSplit/>
        </w:trPr>
        <w:tc>
          <w:tcPr>
            <w:tcW w:w="3744" w:type="dxa"/>
          </w:tcPr>
          <w:p w14:paraId="612087D2" w14:textId="28002AE7" w:rsidR="00E57D31" w:rsidRPr="00AE4238" w:rsidRDefault="00E57D31" w:rsidP="00E5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รายได้ที่ได้รับยกเว้น</w:t>
            </w:r>
          </w:p>
        </w:tc>
        <w:tc>
          <w:tcPr>
            <w:tcW w:w="1170" w:type="dxa"/>
          </w:tcPr>
          <w:p w14:paraId="380769F1" w14:textId="77777777" w:rsidR="00E57D31" w:rsidRPr="00D660EC" w:rsidRDefault="00E57D31" w:rsidP="00E5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8168C" w14:textId="77777777" w:rsidR="00E57D31" w:rsidRPr="00AE4238" w:rsidRDefault="00E57D31" w:rsidP="00E57D31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D05C417" w14:textId="6EF085C2" w:rsidR="00E57D31" w:rsidRDefault="00E57D31" w:rsidP="00E5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D667C">
              <w:rPr>
                <w:rFonts w:ascii="Angsana New" w:hAnsi="Angsana New"/>
                <w:sz w:val="30"/>
                <w:szCs w:val="30"/>
              </w:rPr>
              <w:t>5,200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4067EB" w14:textId="77777777" w:rsidR="00E57D31" w:rsidRPr="00AE4238" w:rsidRDefault="00E57D31" w:rsidP="00E57D31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EDF79BE" w14:textId="77777777" w:rsidR="00E57D31" w:rsidRPr="00D660EC" w:rsidRDefault="00E57D31" w:rsidP="00E5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E198F" w14:textId="77777777" w:rsidR="00E57D31" w:rsidRPr="00080CC5" w:rsidRDefault="00E57D31" w:rsidP="00E57D31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5374AE2" w14:textId="0575587C" w:rsidR="00E57D31" w:rsidRPr="00AE4238" w:rsidRDefault="009A48D0" w:rsidP="00E5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3127" w:rsidRPr="00D660EC" w14:paraId="56184E44" w14:textId="77777777" w:rsidTr="00D13127">
        <w:trPr>
          <w:cantSplit/>
        </w:trPr>
        <w:tc>
          <w:tcPr>
            <w:tcW w:w="3744" w:type="dxa"/>
          </w:tcPr>
          <w:p w14:paraId="79C88F7F" w14:textId="77777777" w:rsidR="00D13127" w:rsidRPr="00AE4238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</w:tcPr>
          <w:p w14:paraId="1E3605E8" w14:textId="77777777" w:rsidR="00D13127" w:rsidRPr="00D660E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D6396" w14:textId="77777777" w:rsidR="00D13127" w:rsidRPr="00AE4238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0321DD9" w14:textId="407FF52A" w:rsidR="00D13127" w:rsidRPr="00D660EC" w:rsidRDefault="00E57D31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10,471</w:t>
            </w:r>
          </w:p>
        </w:tc>
        <w:tc>
          <w:tcPr>
            <w:tcW w:w="270" w:type="dxa"/>
          </w:tcPr>
          <w:p w14:paraId="7DAFFC0C" w14:textId="77777777" w:rsidR="00D13127" w:rsidRPr="00AE4238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3655FFA" w14:textId="77777777" w:rsidR="00D13127" w:rsidRPr="00D660EC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4" w:right="-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1FF155" w14:textId="77777777" w:rsidR="00D13127" w:rsidRPr="00080CC5" w:rsidRDefault="00D13127" w:rsidP="00D13127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7A18DB" w14:textId="77777777" w:rsidR="00D13127" w:rsidRPr="00080CC5" w:rsidRDefault="00D13127" w:rsidP="00D13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4" w:right="-37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3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633</w:t>
            </w:r>
          </w:p>
        </w:tc>
      </w:tr>
      <w:tr w:rsidR="00BE658B" w:rsidRPr="00D660EC" w14:paraId="47624C6D" w14:textId="77777777" w:rsidTr="00D13127">
        <w:trPr>
          <w:cantSplit/>
        </w:trPr>
        <w:tc>
          <w:tcPr>
            <w:tcW w:w="3744" w:type="dxa"/>
          </w:tcPr>
          <w:p w14:paraId="7D7F7631" w14:textId="77777777" w:rsidR="00BE658B" w:rsidRPr="00D660E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  <w:p w14:paraId="1DE640CC" w14:textId="77777777" w:rsidR="00BE658B" w:rsidRPr="00AE4238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550837D" w14:textId="5A328169" w:rsidR="00BE658B" w:rsidRPr="00D660E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120CA" w14:textId="77777777" w:rsidR="00BE658B" w:rsidRPr="00AE4238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4F830DF" w14:textId="77777777" w:rsidR="00BE658B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36"/>
              <w:rPr>
                <w:rFonts w:ascii="Angsana New" w:hAnsi="Angsana New"/>
                <w:sz w:val="30"/>
                <w:szCs w:val="30"/>
              </w:rPr>
            </w:pPr>
          </w:p>
          <w:p w14:paraId="1DE398B6" w14:textId="00C64F3A" w:rsidR="00E57D31" w:rsidRPr="00D660EC" w:rsidRDefault="00E57D31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5,81</w:t>
            </w:r>
            <w:r w:rsidR="00DD667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F6641DA" w14:textId="77777777" w:rsidR="00BE658B" w:rsidRPr="00AE4238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0F929D3" w14:textId="77777777" w:rsidR="00BE658B" w:rsidRPr="00D660E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6777F" w14:textId="77777777" w:rsidR="00BE658B" w:rsidRPr="00AE4238" w:rsidRDefault="00BE658B" w:rsidP="00BE658B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5E2EF92" w14:textId="77777777" w:rsidR="00BE658B" w:rsidRPr="00D660EC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36"/>
              <w:rPr>
                <w:rFonts w:ascii="Angsana New" w:hAnsi="Angsana New"/>
                <w:sz w:val="30"/>
                <w:szCs w:val="30"/>
              </w:rPr>
            </w:pPr>
          </w:p>
          <w:p w14:paraId="5E0D82DD" w14:textId="77777777" w:rsidR="00BE658B" w:rsidRPr="00080CC5" w:rsidRDefault="00BE658B" w:rsidP="00BE6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36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69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649</w:t>
            </w:r>
          </w:p>
        </w:tc>
      </w:tr>
      <w:tr w:rsidR="00E57D31" w:rsidRPr="00D660EC" w14:paraId="6091292B" w14:textId="77777777" w:rsidTr="00D13127">
        <w:trPr>
          <w:cantSplit/>
        </w:trPr>
        <w:tc>
          <w:tcPr>
            <w:tcW w:w="3744" w:type="dxa"/>
          </w:tcPr>
          <w:p w14:paraId="211AB9E8" w14:textId="77777777" w:rsidR="00E57D31" w:rsidRPr="00AE4238" w:rsidRDefault="00E57D31" w:rsidP="00E5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5AB7A0" w14:textId="11E5A6A1" w:rsidR="00E57D31" w:rsidRPr="00D660EC" w:rsidRDefault="00E57D31" w:rsidP="00E5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432D65" w14:textId="77777777" w:rsidR="00E57D31" w:rsidRPr="00AE4238" w:rsidRDefault="00E57D31" w:rsidP="00E57D31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316557" w14:textId="699D4ADE" w:rsidR="00E57D31" w:rsidRPr="00D660EC" w:rsidRDefault="00E57D31" w:rsidP="00E5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4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0998CB" w14:textId="77777777" w:rsidR="00E57D31" w:rsidRPr="00080CC5" w:rsidRDefault="00E57D31" w:rsidP="00E57D31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376396" w14:textId="77777777" w:rsidR="00E57D31" w:rsidRPr="00D660EC" w:rsidRDefault="00E57D31" w:rsidP="00E5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F4420B" w14:textId="77777777" w:rsidR="00E57D31" w:rsidRPr="00080CC5" w:rsidRDefault="00E57D31" w:rsidP="00E57D31">
            <w:pPr>
              <w:pStyle w:val="a2"/>
              <w:tabs>
                <w:tab w:val="decimal" w:pos="882"/>
              </w:tabs>
              <w:ind w:left="-14" w:right="-37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65D96" w14:textId="77777777" w:rsidR="00E57D31" w:rsidRPr="00D660EC" w:rsidRDefault="00E57D31" w:rsidP="00E5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14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BE5431E" w14:textId="77777777" w:rsidR="00B722A1" w:rsidRDefault="00B722A1" w:rsidP="00750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2"/>
        <w:rPr>
          <w:rFonts w:ascii="Angsana New" w:hAnsi="Angsana New"/>
          <w:i/>
          <w:iCs/>
          <w:sz w:val="30"/>
          <w:szCs w:val="30"/>
        </w:rPr>
      </w:pPr>
    </w:p>
    <w:p w14:paraId="654CB056" w14:textId="77777777" w:rsidR="00DE1B49" w:rsidRDefault="00DE1B49" w:rsidP="00750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2"/>
        <w:rPr>
          <w:rFonts w:ascii="Angsana New" w:hAnsi="Angsana New"/>
          <w:i/>
          <w:iCs/>
          <w:sz w:val="30"/>
          <w:szCs w:val="30"/>
        </w:rPr>
      </w:pPr>
    </w:p>
    <w:p w14:paraId="4A15B64C" w14:textId="77777777" w:rsidR="00DE1B49" w:rsidRPr="00D660EC" w:rsidRDefault="00DE1B49" w:rsidP="00750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2"/>
        <w:rPr>
          <w:rFonts w:ascii="Angsana New" w:hAnsi="Angsana New"/>
          <w:i/>
          <w:iCs/>
          <w:sz w:val="30"/>
          <w:szCs w:val="30"/>
        </w:rPr>
      </w:pPr>
    </w:p>
    <w:p w14:paraId="3DFF6065" w14:textId="77777777" w:rsidR="003118A6" w:rsidRPr="00AE4238" w:rsidRDefault="003118A6" w:rsidP="006F1CCB">
      <w:pPr>
        <w:tabs>
          <w:tab w:val="clear" w:pos="454"/>
        </w:tabs>
        <w:spacing w:line="240" w:lineRule="auto"/>
        <w:ind w:left="576"/>
        <w:rPr>
          <w:rFonts w:ascii="Angsana New" w:hAnsi="Angsana New"/>
          <w:sz w:val="30"/>
          <w:szCs w:val="30"/>
          <w:cs/>
        </w:rPr>
      </w:pPr>
      <w:r w:rsidRPr="00AE4238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สินทรัพย์ภาษีเงินได้รอการตัดบัญชีที่ยังไม่ได้รับรู้ เกิดจากรายการดังต่อไปนี้</w:t>
      </w:r>
    </w:p>
    <w:p w14:paraId="0921D3EB" w14:textId="77777777" w:rsidR="003118A6" w:rsidRPr="00D660EC" w:rsidRDefault="003118A6" w:rsidP="003118A6">
      <w:pPr>
        <w:spacing w:line="240" w:lineRule="auto"/>
        <w:ind w:left="576"/>
        <w:rPr>
          <w:rFonts w:ascii="Angsana New" w:hAnsi="Angsana New"/>
          <w:sz w:val="22"/>
          <w:szCs w:val="22"/>
        </w:rPr>
      </w:pPr>
    </w:p>
    <w:tbl>
      <w:tblPr>
        <w:tblW w:w="919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0"/>
        <w:gridCol w:w="828"/>
        <w:gridCol w:w="990"/>
        <w:gridCol w:w="270"/>
        <w:gridCol w:w="990"/>
        <w:gridCol w:w="270"/>
        <w:gridCol w:w="990"/>
        <w:gridCol w:w="236"/>
        <w:gridCol w:w="1024"/>
      </w:tblGrid>
      <w:tr w:rsidR="003118A6" w:rsidRPr="00080CC5" w14:paraId="423E602C" w14:textId="77777777" w:rsidTr="006F1CCB">
        <w:trPr>
          <w:trHeight w:val="282"/>
        </w:trPr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71CB8DF3" w14:textId="77777777" w:rsidR="003118A6" w:rsidRPr="00080CC5" w:rsidRDefault="003118A6" w:rsidP="0048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29118A3B" w14:textId="77777777" w:rsidR="003118A6" w:rsidRPr="00D660EC" w:rsidRDefault="003118A6" w:rsidP="0048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20F0C317" w14:textId="77777777" w:rsidR="003118A6" w:rsidRPr="00AE4238" w:rsidRDefault="003118A6" w:rsidP="0048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791209" w14:textId="77777777" w:rsidR="003118A6" w:rsidRPr="00D660EC" w:rsidRDefault="003118A6" w:rsidP="0048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72B5C473" w14:textId="77777777" w:rsidR="003118A6" w:rsidRPr="00080CC5" w:rsidRDefault="003118A6" w:rsidP="00487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0FEA" w:rsidRPr="00080CC5" w14:paraId="427D7406" w14:textId="77777777" w:rsidTr="006F1CCB"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6DFC3D24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00C28106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0DC68DE" w14:textId="77777777" w:rsidR="00110FEA" w:rsidRPr="00080CC5" w:rsidRDefault="006F1CCB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AFF480" w14:textId="77777777" w:rsidR="00110FEA" w:rsidRPr="00080CC5" w:rsidRDefault="00110FEA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343AE5D" w14:textId="77777777" w:rsidR="00110FEA" w:rsidRPr="00080CC5" w:rsidRDefault="006F1CCB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84F3CA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589433B" w14:textId="77777777" w:rsidR="00110FEA" w:rsidRPr="00080CC5" w:rsidRDefault="006F1CCB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DE506C7" w14:textId="77777777" w:rsidR="00110FEA" w:rsidRPr="00080CC5" w:rsidRDefault="00110FEA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2641B9B1" w14:textId="77777777" w:rsidR="00110FEA" w:rsidRPr="00080CC5" w:rsidRDefault="006F1CCB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2562</w:t>
            </w:r>
          </w:p>
        </w:tc>
      </w:tr>
      <w:tr w:rsidR="00110FEA" w:rsidRPr="00D660EC" w14:paraId="14A8B3FF" w14:textId="77777777" w:rsidTr="006F1CCB">
        <w:tc>
          <w:tcPr>
            <w:tcW w:w="3600" w:type="dxa"/>
            <w:tcBorders>
              <w:top w:val="nil"/>
              <w:left w:val="nil"/>
              <w:right w:val="nil"/>
            </w:tcBorders>
          </w:tcPr>
          <w:p w14:paraId="61D8D0E9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55D36677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4770" w:type="dxa"/>
            <w:gridSpan w:val="7"/>
            <w:tcBorders>
              <w:top w:val="nil"/>
              <w:left w:val="nil"/>
              <w:right w:val="nil"/>
            </w:tcBorders>
          </w:tcPr>
          <w:p w14:paraId="2A0ECBAF" w14:textId="77777777" w:rsidR="00110FEA" w:rsidRPr="00080CC5" w:rsidRDefault="00110FEA" w:rsidP="00110FEA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F1CCB" w:rsidRPr="00D660EC" w14:paraId="7BA9E199" w14:textId="77777777" w:rsidTr="006F1CC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0DF2B0" w14:textId="77777777" w:rsidR="006F1CCB" w:rsidRPr="00F96B16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ผลแตกต่างชั่วคราว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D24147D" w14:textId="77777777" w:rsidR="006F1CCB" w:rsidRPr="00AE4238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32F559" w14:textId="7F475A26" w:rsidR="006F1CCB" w:rsidRPr="00F96B16" w:rsidRDefault="00F3675A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FB2D6C" w14:textId="77777777" w:rsidR="006F1CCB" w:rsidRPr="00F96B16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0A7D20" w14:textId="77777777" w:rsidR="006F1CCB" w:rsidRPr="00F96B16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14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083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6EF5E3" w14:textId="77777777" w:rsidR="006F1CCB" w:rsidRPr="00F96B16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DBE752" w14:textId="4357B611" w:rsidR="006F1CCB" w:rsidRPr="00F96B16" w:rsidRDefault="00F3675A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461752" w14:textId="77777777" w:rsidR="006F1CCB" w:rsidRPr="00F96B16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6F97929" w14:textId="77777777" w:rsidR="006F1CCB" w:rsidRPr="00F96B16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5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401</w:t>
            </w:r>
          </w:p>
        </w:tc>
      </w:tr>
      <w:tr w:rsidR="006F1CCB" w:rsidRPr="00D660EC" w14:paraId="5159471C" w14:textId="77777777" w:rsidTr="006F1CC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F40A444" w14:textId="77777777" w:rsidR="006F1CCB" w:rsidRPr="00F96B16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ยอดขาดทุนยกไป   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DEA9DF2" w14:textId="77777777" w:rsidR="006F1CCB" w:rsidRPr="00AE4238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A0D34" w14:textId="4CAD174D" w:rsidR="006F1CCB" w:rsidRPr="00F96B16" w:rsidRDefault="00F3675A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25560">
              <w:rPr>
                <w:rFonts w:ascii="Angsana New" w:hAnsi="Angsana New"/>
                <w:sz w:val="30"/>
                <w:szCs w:val="30"/>
              </w:rPr>
              <w:t>44,407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9957E3" w14:textId="77777777" w:rsidR="006F1CCB" w:rsidRPr="00F96B16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D6AB2" w14:textId="77777777" w:rsidR="006F1CCB" w:rsidRPr="00F96B16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390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022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82F039" w14:textId="77777777" w:rsidR="006F1CCB" w:rsidRPr="00F96B16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6B86F" w14:textId="208A7970" w:rsidR="006F1CCB" w:rsidRPr="00F96B16" w:rsidRDefault="00F3675A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25560">
              <w:rPr>
                <w:rFonts w:ascii="Angsana New" w:hAnsi="Angsana New"/>
                <w:sz w:val="30"/>
                <w:szCs w:val="30"/>
              </w:rPr>
              <w:t>23,818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21E72BD" w14:textId="77777777" w:rsidR="006F1CCB" w:rsidRPr="00F96B16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46C3E" w14:textId="77777777" w:rsidR="006F1CCB" w:rsidRPr="00F96B16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126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905</w:t>
            </w:r>
          </w:p>
        </w:tc>
      </w:tr>
      <w:tr w:rsidR="006F1CCB" w:rsidRPr="00D660EC" w14:paraId="2863ECEA" w14:textId="77777777" w:rsidTr="006F1CC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909ED0A" w14:textId="77777777" w:rsidR="006F1CCB" w:rsidRPr="00080CC5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CD779BE" w14:textId="77777777" w:rsidR="006F1CCB" w:rsidRPr="00AE4238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663116" w14:textId="4E337ACF" w:rsidR="006F1CCB" w:rsidRPr="00080CC5" w:rsidRDefault="00F3675A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25560">
              <w:rPr>
                <w:rFonts w:ascii="Angsana New" w:hAnsi="Angsana New"/>
                <w:b/>
                <w:bCs/>
                <w:sz w:val="30"/>
                <w:szCs w:val="30"/>
              </w:rPr>
              <w:t>56,588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75E246" w14:textId="77777777" w:rsidR="006F1CCB" w:rsidRPr="00080CC5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7663A2" w14:textId="77777777" w:rsidR="006F1CCB" w:rsidRPr="00080CC5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404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D90D46" w14:textId="77777777" w:rsidR="006F1CCB" w:rsidRPr="00080CC5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DF24F3" w14:textId="535FB046" w:rsidR="006F1CCB" w:rsidRPr="00080CC5" w:rsidRDefault="00F3675A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25560">
              <w:rPr>
                <w:rFonts w:ascii="Angsana New" w:hAnsi="Angsana New"/>
                <w:b/>
                <w:bCs/>
                <w:sz w:val="30"/>
                <w:szCs w:val="30"/>
              </w:rPr>
              <w:t>33,134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199550C" w14:textId="77777777" w:rsidR="006F1CCB" w:rsidRPr="00080CC5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606DDF" w14:textId="77777777" w:rsidR="006F1CCB" w:rsidRPr="00D660EC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132,306</w:t>
            </w:r>
          </w:p>
        </w:tc>
      </w:tr>
    </w:tbl>
    <w:p w14:paraId="1C848BE0" w14:textId="77777777" w:rsidR="003118A6" w:rsidRPr="00D660EC" w:rsidRDefault="003118A6" w:rsidP="003118A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F6D310" w14:textId="77777777" w:rsidR="003118A6" w:rsidRPr="00D660EC" w:rsidRDefault="003118A6" w:rsidP="00311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กลุ่มบริษัทและ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 กลุ่มบริษัทและบริษัทจะมีกำไรทางภาษีเพียงพอที่จะใช้ประโยชน์ทางภาษีดังกล่าว  </w:t>
      </w:r>
    </w:p>
    <w:p w14:paraId="4F0BD99D" w14:textId="77777777" w:rsidR="00791F25" w:rsidRPr="00D660EC" w:rsidRDefault="00791F25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14A83CD8" w14:textId="5F5ACB14" w:rsidR="00221DB4" w:rsidRPr="00D660EC" w:rsidRDefault="002644BF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E4238">
        <w:rPr>
          <w:rFonts w:ascii="Angsana New" w:hAnsi="Angsana New"/>
          <w:b/>
          <w:bCs/>
          <w:sz w:val="30"/>
          <w:szCs w:val="30"/>
        </w:rPr>
        <w:t>2</w:t>
      </w:r>
      <w:r w:rsidR="00F25A6C">
        <w:rPr>
          <w:rFonts w:ascii="Angsana New" w:hAnsi="Angsana New"/>
          <w:b/>
          <w:bCs/>
          <w:sz w:val="30"/>
          <w:szCs w:val="30"/>
        </w:rPr>
        <w:t>5</w:t>
      </w:r>
      <w:r w:rsidR="00221DB4" w:rsidRPr="00AE4238">
        <w:rPr>
          <w:rFonts w:ascii="Angsana New" w:hAnsi="Angsana New"/>
          <w:b/>
          <w:bCs/>
          <w:sz w:val="30"/>
          <w:szCs w:val="30"/>
        </w:rPr>
        <w:tab/>
      </w:r>
      <w:r w:rsidR="00221DB4" w:rsidRPr="004F00A6">
        <w:rPr>
          <w:rFonts w:ascii="Angsana New" w:hAnsi="Angsana New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14:paraId="1532F806" w14:textId="77777777" w:rsidR="00221DB4" w:rsidRPr="00D660EC" w:rsidRDefault="00221DB4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369D267F" w14:textId="285069BD" w:rsidR="00594643" w:rsidRPr="00D660EC" w:rsidRDefault="0072586E" w:rsidP="00F25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คณะกรรมการส่งเสริมการลงทุนอนุมัติให้บริษัทและบริษัทย่อย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AE4238">
        <w:rPr>
          <w:rFonts w:ascii="Angsana New" w:hAnsi="Angsana New"/>
          <w:sz w:val="30"/>
          <w:szCs w:val="30"/>
        </w:rPr>
        <w:t xml:space="preserve">2520 </w:t>
      </w:r>
      <w:r w:rsidRPr="00AE4238">
        <w:rPr>
          <w:rFonts w:ascii="Angsana New" w:hAnsi="Angsana New"/>
          <w:sz w:val="30"/>
          <w:szCs w:val="30"/>
          <w:cs/>
        </w:rPr>
        <w:t>เกี่ยวกับการ</w:t>
      </w:r>
      <w:r w:rsidR="003D7AC0" w:rsidRPr="00AE4238">
        <w:rPr>
          <w:rFonts w:ascii="Angsana New" w:hAnsi="Angsana New"/>
          <w:sz w:val="30"/>
          <w:szCs w:val="30"/>
          <w:cs/>
        </w:rPr>
        <w:t>ผลิตแอลกอฮอล์หรือเชื้อเพลิงจากผลผลิตการเกษตร ผลิตแป้งมันสำปะหลัง ผลิตแป้งจากพืช หรือเดกตริน หรือโมดิไฟด์สตาร์ช ผลิตก๊าซชีวภาพ และไฟฟ้าจากก๊าซชีวภาพ</w:t>
      </w:r>
      <w:r w:rsidR="00F25A6C">
        <w:rPr>
          <w:rFonts w:ascii="Angsana New" w:hAnsi="Angsana New" w:hint="cs"/>
          <w:sz w:val="30"/>
          <w:szCs w:val="30"/>
          <w:cs/>
        </w:rPr>
        <w:t>จึงได้รับสิทธิประโยชน์หลายประการ</w:t>
      </w:r>
      <w:r w:rsidR="00FA4C17">
        <w:rPr>
          <w:rFonts w:ascii="Angsana New" w:hAnsi="Angsana New" w:hint="cs"/>
          <w:sz w:val="30"/>
          <w:szCs w:val="30"/>
          <w:cs/>
        </w:rPr>
        <w:t>รวมถึงการยกเว้นและ/หรือ</w:t>
      </w:r>
      <w:r w:rsidR="00FA4C17" w:rsidRPr="00FA4C17">
        <w:rPr>
          <w:rFonts w:ascii="Angsana New" w:hAnsi="Angsana New"/>
          <w:sz w:val="30"/>
          <w:szCs w:val="30"/>
          <w:cs/>
        </w:rPr>
        <w:t>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45DAA2CA" w14:textId="77777777" w:rsidR="00791F25" w:rsidRPr="00D660EC" w:rsidRDefault="00791F25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FA3F240" w14:textId="77777777" w:rsidR="00221DB4" w:rsidRPr="00AE4238" w:rsidRDefault="00221DB4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E4238">
        <w:rPr>
          <w:rFonts w:ascii="Angsana New" w:hAnsi="Angsana New"/>
          <w:sz w:val="30"/>
          <w:szCs w:val="30"/>
          <w:cs/>
        </w:rPr>
        <w:t>รายได้จากการขายสินค้าที่ได้รับการส่งเสริมการลงทุนและที่ไม่ได้รับการส่งเสริมการลงทุนสรุปได้ดังนี้</w:t>
      </w:r>
    </w:p>
    <w:p w14:paraId="7F917D67" w14:textId="77777777" w:rsidR="00221DB4" w:rsidRPr="00D660EC" w:rsidRDefault="00221DB4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2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1458"/>
        <w:gridCol w:w="1080"/>
        <w:gridCol w:w="270"/>
        <w:gridCol w:w="1080"/>
        <w:gridCol w:w="270"/>
        <w:gridCol w:w="992"/>
        <w:gridCol w:w="88"/>
        <w:gridCol w:w="272"/>
        <w:gridCol w:w="1165"/>
        <w:gridCol w:w="253"/>
        <w:gridCol w:w="1082"/>
        <w:gridCol w:w="236"/>
        <w:gridCol w:w="17"/>
        <w:gridCol w:w="1022"/>
        <w:gridCol w:w="17"/>
      </w:tblGrid>
      <w:tr w:rsidR="00221DB4" w:rsidRPr="00080CC5" w14:paraId="5FF3C1AD" w14:textId="77777777" w:rsidTr="006F1CCB">
        <w:trPr>
          <w:gridAfter w:val="1"/>
          <w:wAfter w:w="17" w:type="dxa"/>
        </w:trPr>
        <w:tc>
          <w:tcPr>
            <w:tcW w:w="1458" w:type="dxa"/>
          </w:tcPr>
          <w:p w14:paraId="0B84D7E0" w14:textId="77777777" w:rsidR="00221DB4" w:rsidRPr="00D660EC" w:rsidRDefault="00221DB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27" w:type="dxa"/>
            <w:gridSpan w:val="13"/>
          </w:tcPr>
          <w:p w14:paraId="025A5ECE" w14:textId="77777777" w:rsidR="00221DB4" w:rsidRPr="00080CC5" w:rsidRDefault="00221DB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10FEA" w:rsidRPr="00080CC5" w14:paraId="122B30A0" w14:textId="77777777" w:rsidTr="006F1CCB">
        <w:trPr>
          <w:gridAfter w:val="1"/>
          <w:wAfter w:w="17" w:type="dxa"/>
        </w:trPr>
        <w:tc>
          <w:tcPr>
            <w:tcW w:w="1458" w:type="dxa"/>
          </w:tcPr>
          <w:p w14:paraId="2559F693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6"/>
          </w:tcPr>
          <w:p w14:paraId="07551F07" w14:textId="77777777" w:rsidR="00110FEA" w:rsidRPr="00080CC5" w:rsidRDefault="006F1CCB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2" w:type="dxa"/>
          </w:tcPr>
          <w:p w14:paraId="6793F6CE" w14:textId="77777777" w:rsidR="00110FEA" w:rsidRPr="00080CC5" w:rsidRDefault="00110FEA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775" w:type="dxa"/>
            <w:gridSpan w:val="6"/>
          </w:tcPr>
          <w:p w14:paraId="32701D92" w14:textId="77777777" w:rsidR="00110FEA" w:rsidRPr="00080CC5" w:rsidRDefault="006F1CCB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2562</w:t>
            </w:r>
          </w:p>
        </w:tc>
      </w:tr>
      <w:tr w:rsidR="00110FEA" w:rsidRPr="00080CC5" w14:paraId="2BC43A06" w14:textId="77777777" w:rsidTr="006F1CCB">
        <w:trPr>
          <w:gridAfter w:val="1"/>
          <w:wAfter w:w="17" w:type="dxa"/>
        </w:trPr>
        <w:tc>
          <w:tcPr>
            <w:tcW w:w="1458" w:type="dxa"/>
          </w:tcPr>
          <w:p w14:paraId="1DF521A6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8A7A2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</w:tcPr>
          <w:p w14:paraId="2CE3D2E3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E0A8F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70" w:type="dxa"/>
          </w:tcPr>
          <w:p w14:paraId="0A87DD5B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9439187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503294A0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F7C9AE3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53" w:type="dxa"/>
          </w:tcPr>
          <w:p w14:paraId="2A4ECB5C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BDC5A8B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3" w:right="-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36" w:type="dxa"/>
          </w:tcPr>
          <w:p w14:paraId="3F8A6355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gridSpan w:val="2"/>
          </w:tcPr>
          <w:p w14:paraId="3B118FBE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0FEA" w:rsidRPr="00080CC5" w14:paraId="5D13A104" w14:textId="77777777" w:rsidTr="006F1CCB">
        <w:trPr>
          <w:gridAfter w:val="1"/>
          <w:wAfter w:w="17" w:type="dxa"/>
        </w:trPr>
        <w:tc>
          <w:tcPr>
            <w:tcW w:w="1458" w:type="dxa"/>
          </w:tcPr>
          <w:p w14:paraId="21F2D565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135AA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pacing w:val="-6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70" w:type="dxa"/>
          </w:tcPr>
          <w:p w14:paraId="6FA4C0E0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8856F9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ไม่ได้รับการ</w:t>
            </w:r>
          </w:p>
        </w:tc>
        <w:tc>
          <w:tcPr>
            <w:tcW w:w="270" w:type="dxa"/>
          </w:tcPr>
          <w:p w14:paraId="6F7D6333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538614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74B6C21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380170A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pacing w:val="-6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53" w:type="dxa"/>
          </w:tcPr>
          <w:p w14:paraId="0400A797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829EDE0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3" w:right="-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ไม่ได้รับการ</w:t>
            </w:r>
          </w:p>
        </w:tc>
        <w:tc>
          <w:tcPr>
            <w:tcW w:w="236" w:type="dxa"/>
          </w:tcPr>
          <w:p w14:paraId="6B976FAE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gridSpan w:val="2"/>
          </w:tcPr>
          <w:p w14:paraId="2BA46717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0FEA" w:rsidRPr="00080CC5" w14:paraId="23054CF4" w14:textId="77777777" w:rsidTr="006F1CCB">
        <w:trPr>
          <w:gridAfter w:val="1"/>
          <w:wAfter w:w="17" w:type="dxa"/>
        </w:trPr>
        <w:tc>
          <w:tcPr>
            <w:tcW w:w="1458" w:type="dxa"/>
          </w:tcPr>
          <w:p w14:paraId="5514F11E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72DD7F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pacing w:val="-6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14:paraId="14A82390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68F74C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14:paraId="02E3E9FE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C945E68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</w:tcPr>
          <w:p w14:paraId="62F6B145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CFB8DCB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pacing w:val="-6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53" w:type="dxa"/>
          </w:tcPr>
          <w:p w14:paraId="497B6389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DA660DA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3" w:right="-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36" w:type="dxa"/>
          </w:tcPr>
          <w:p w14:paraId="12DE5C1F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gridSpan w:val="2"/>
          </w:tcPr>
          <w:p w14:paraId="7780CB54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10FEA" w:rsidRPr="00D660EC" w14:paraId="5193D440" w14:textId="77777777" w:rsidTr="006F1CCB">
        <w:trPr>
          <w:gridAfter w:val="1"/>
          <w:wAfter w:w="17" w:type="dxa"/>
        </w:trPr>
        <w:tc>
          <w:tcPr>
            <w:tcW w:w="1458" w:type="dxa"/>
          </w:tcPr>
          <w:p w14:paraId="1D65F4CD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27" w:type="dxa"/>
            <w:gridSpan w:val="13"/>
          </w:tcPr>
          <w:p w14:paraId="6B6D0CE0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F1CCB" w:rsidRPr="00D660EC" w14:paraId="6DB5031C" w14:textId="77777777" w:rsidTr="006F1CCB">
        <w:tc>
          <w:tcPr>
            <w:tcW w:w="1458" w:type="dxa"/>
          </w:tcPr>
          <w:p w14:paraId="2F42843A" w14:textId="77777777" w:rsidR="006F1CCB" w:rsidRPr="00AE4238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80" w:type="dxa"/>
          </w:tcPr>
          <w:p w14:paraId="25D76AE8" w14:textId="71E8656B" w:rsidR="006F1CCB" w:rsidRDefault="004F00A6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4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484,481</w:t>
            </w:r>
          </w:p>
        </w:tc>
        <w:tc>
          <w:tcPr>
            <w:tcW w:w="270" w:type="dxa"/>
          </w:tcPr>
          <w:p w14:paraId="542D04D8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1FC602" w14:textId="13D6C4C7" w:rsidR="006F1CCB" w:rsidRDefault="004F00A6" w:rsidP="006F1CC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15" w:right="-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645,301</w:t>
            </w:r>
          </w:p>
        </w:tc>
        <w:tc>
          <w:tcPr>
            <w:tcW w:w="270" w:type="dxa"/>
          </w:tcPr>
          <w:p w14:paraId="03FC1804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79320A65" w14:textId="3618D9E4" w:rsidR="006F1CCB" w:rsidRDefault="004F00A6" w:rsidP="006F1CCB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1,129,782</w:t>
            </w:r>
          </w:p>
        </w:tc>
        <w:tc>
          <w:tcPr>
            <w:tcW w:w="360" w:type="dxa"/>
            <w:gridSpan w:val="2"/>
          </w:tcPr>
          <w:p w14:paraId="0FC5C6B2" w14:textId="77777777" w:rsidR="006F1CCB" w:rsidRPr="00080CC5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16453D6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4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710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995</w:t>
            </w:r>
          </w:p>
        </w:tc>
        <w:tc>
          <w:tcPr>
            <w:tcW w:w="253" w:type="dxa"/>
          </w:tcPr>
          <w:p w14:paraId="70F102EB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909EAD4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15" w:righ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046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253" w:type="dxa"/>
            <w:gridSpan w:val="2"/>
          </w:tcPr>
          <w:p w14:paraId="3C82B1CA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gridSpan w:val="2"/>
          </w:tcPr>
          <w:p w14:paraId="7CEB6600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757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947</w:t>
            </w:r>
          </w:p>
        </w:tc>
      </w:tr>
      <w:tr w:rsidR="006F1CCB" w:rsidRPr="00D660EC" w14:paraId="5E6FB568" w14:textId="77777777" w:rsidTr="006F1CCB">
        <w:tc>
          <w:tcPr>
            <w:tcW w:w="1458" w:type="dxa"/>
          </w:tcPr>
          <w:p w14:paraId="544545C7" w14:textId="77777777" w:rsidR="006F1CCB" w:rsidRPr="00AE4238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92BFD5" w14:textId="56424E8E" w:rsidR="006F1CCB" w:rsidRDefault="004F00A6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4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3,011,283</w:t>
            </w:r>
          </w:p>
        </w:tc>
        <w:tc>
          <w:tcPr>
            <w:tcW w:w="270" w:type="dxa"/>
          </w:tcPr>
          <w:p w14:paraId="18D60E5F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F20AA2" w14:textId="49A0FDB2" w:rsidR="006F1CCB" w:rsidRDefault="004F00A6" w:rsidP="006F1CC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15" w:right="-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293,389</w:t>
            </w:r>
          </w:p>
        </w:tc>
        <w:tc>
          <w:tcPr>
            <w:tcW w:w="270" w:type="dxa"/>
          </w:tcPr>
          <w:p w14:paraId="6E8ED010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7D0EAD9" w14:textId="3A2263CD" w:rsidR="006F1CCB" w:rsidRDefault="004F00A6" w:rsidP="006F1CCB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3,304,672</w:t>
            </w:r>
          </w:p>
        </w:tc>
        <w:tc>
          <w:tcPr>
            <w:tcW w:w="360" w:type="dxa"/>
            <w:gridSpan w:val="2"/>
          </w:tcPr>
          <w:p w14:paraId="24CE7C8C" w14:textId="77777777" w:rsidR="006F1CCB" w:rsidRPr="00080CC5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08CC820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4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895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253" w:type="dxa"/>
          </w:tcPr>
          <w:p w14:paraId="53E62F1E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0AA7448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15" w:right="-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36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253" w:type="dxa"/>
            <w:gridSpan w:val="2"/>
          </w:tcPr>
          <w:p w14:paraId="663BB496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gridSpan w:val="2"/>
            <w:tcBorders>
              <w:bottom w:val="single" w:sz="4" w:space="0" w:color="auto"/>
            </w:tcBorders>
          </w:tcPr>
          <w:p w14:paraId="1B8BD4CE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932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237</w:t>
            </w:r>
          </w:p>
        </w:tc>
      </w:tr>
      <w:tr w:rsidR="006F1CCB" w:rsidRPr="00D660EC" w14:paraId="47DB28B4" w14:textId="77777777" w:rsidTr="006F1CCB">
        <w:tc>
          <w:tcPr>
            <w:tcW w:w="1458" w:type="dxa"/>
          </w:tcPr>
          <w:p w14:paraId="7E8F3710" w14:textId="77777777" w:rsidR="006F1CCB" w:rsidRPr="00AE4238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404A4F" w14:textId="6D8FFF7E" w:rsidR="006F1CCB" w:rsidRDefault="004F00A6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4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3,495,764</w:t>
            </w:r>
          </w:p>
        </w:tc>
        <w:tc>
          <w:tcPr>
            <w:tcW w:w="270" w:type="dxa"/>
          </w:tcPr>
          <w:p w14:paraId="586FAF4F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A55825" w14:textId="0FCEE35A" w:rsidR="006F1CCB" w:rsidRDefault="004F00A6" w:rsidP="006F1CC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15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938,690</w:t>
            </w:r>
          </w:p>
        </w:tc>
        <w:tc>
          <w:tcPr>
            <w:tcW w:w="270" w:type="dxa"/>
          </w:tcPr>
          <w:p w14:paraId="1533533E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D0D3628" w14:textId="46ED3F33" w:rsidR="006F1CCB" w:rsidRDefault="004F00A6" w:rsidP="006F1CCB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4,434,454</w:t>
            </w:r>
          </w:p>
        </w:tc>
        <w:tc>
          <w:tcPr>
            <w:tcW w:w="360" w:type="dxa"/>
            <w:gridSpan w:val="2"/>
          </w:tcPr>
          <w:p w14:paraId="2EE3850F" w14:textId="77777777" w:rsidR="006F1CCB" w:rsidRPr="00080CC5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697452E9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74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606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253" w:type="dxa"/>
          </w:tcPr>
          <w:p w14:paraId="2E9D92E8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E199516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15" w:righ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083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253" w:type="dxa"/>
            <w:gridSpan w:val="2"/>
          </w:tcPr>
          <w:p w14:paraId="66795FC8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5C5FFC" w14:textId="77777777" w:rsidR="006F1CCB" w:rsidRPr="00D660EC" w:rsidRDefault="006F1CCB" w:rsidP="006F1CCB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4,690,184</w:t>
            </w:r>
          </w:p>
        </w:tc>
      </w:tr>
    </w:tbl>
    <w:p w14:paraId="3DB55948" w14:textId="77777777" w:rsidR="007E440E" w:rsidRPr="00D660EC" w:rsidRDefault="007E440E">
      <w:pPr>
        <w:rPr>
          <w:sz w:val="2"/>
          <w:szCs w:val="2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1423"/>
        <w:gridCol w:w="1070"/>
        <w:gridCol w:w="269"/>
        <w:gridCol w:w="1071"/>
        <w:gridCol w:w="269"/>
        <w:gridCol w:w="1048"/>
        <w:gridCol w:w="269"/>
        <w:gridCol w:w="1009"/>
        <w:gridCol w:w="269"/>
        <w:gridCol w:w="1224"/>
        <w:gridCol w:w="269"/>
        <w:gridCol w:w="1080"/>
      </w:tblGrid>
      <w:tr w:rsidR="00594643" w:rsidRPr="00080CC5" w14:paraId="59DEF68E" w14:textId="77777777" w:rsidTr="00871F48">
        <w:tc>
          <w:tcPr>
            <w:tcW w:w="1423" w:type="dxa"/>
          </w:tcPr>
          <w:p w14:paraId="712EFB77" w14:textId="77777777" w:rsidR="00594643" w:rsidRPr="00D660EC" w:rsidRDefault="005D22C0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7847" w:type="dxa"/>
            <w:gridSpan w:val="11"/>
          </w:tcPr>
          <w:p w14:paraId="3271FC0B" w14:textId="77777777" w:rsidR="00594643" w:rsidRPr="00080CC5" w:rsidRDefault="00594643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0FEA" w:rsidRPr="00080CC5" w14:paraId="6D8CD8C4" w14:textId="77777777" w:rsidTr="00871F48">
        <w:tc>
          <w:tcPr>
            <w:tcW w:w="1423" w:type="dxa"/>
          </w:tcPr>
          <w:p w14:paraId="59A58724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7" w:type="dxa"/>
            <w:gridSpan w:val="5"/>
          </w:tcPr>
          <w:p w14:paraId="3E3E5CF3" w14:textId="77777777" w:rsidR="00110FEA" w:rsidRPr="00080CC5" w:rsidRDefault="006F1CCB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69" w:type="dxa"/>
          </w:tcPr>
          <w:p w14:paraId="7980AD31" w14:textId="77777777" w:rsidR="00110FEA" w:rsidRPr="00080CC5" w:rsidRDefault="00110FEA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851" w:type="dxa"/>
            <w:gridSpan w:val="5"/>
          </w:tcPr>
          <w:p w14:paraId="5881259D" w14:textId="77777777" w:rsidR="00110FEA" w:rsidRPr="00080CC5" w:rsidRDefault="006F1CCB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2562</w:t>
            </w:r>
          </w:p>
        </w:tc>
      </w:tr>
      <w:tr w:rsidR="00110FEA" w:rsidRPr="00080CC5" w14:paraId="1F85FEB6" w14:textId="77777777" w:rsidTr="00871F48">
        <w:tc>
          <w:tcPr>
            <w:tcW w:w="1423" w:type="dxa"/>
          </w:tcPr>
          <w:p w14:paraId="4F64C426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70" w:type="dxa"/>
          </w:tcPr>
          <w:p w14:paraId="67C5C3D6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69" w:type="dxa"/>
          </w:tcPr>
          <w:p w14:paraId="28F6E75F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317004E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69" w:type="dxa"/>
          </w:tcPr>
          <w:p w14:paraId="44736D2E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1B304412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5B02F85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31BD801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69" w:type="dxa"/>
          </w:tcPr>
          <w:p w14:paraId="0E3AA4A3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ACAC7DE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69" w:type="dxa"/>
          </w:tcPr>
          <w:p w14:paraId="50629ADD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DBFD01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0FEA" w:rsidRPr="00080CC5" w14:paraId="54FB053E" w14:textId="77777777" w:rsidTr="00871F48">
        <w:tc>
          <w:tcPr>
            <w:tcW w:w="1423" w:type="dxa"/>
          </w:tcPr>
          <w:p w14:paraId="72893C98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70" w:type="dxa"/>
          </w:tcPr>
          <w:p w14:paraId="15E68111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pacing w:val="-6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69" w:type="dxa"/>
          </w:tcPr>
          <w:p w14:paraId="46F227BE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2EB7133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ไม่ได้รับการ</w:t>
            </w:r>
          </w:p>
        </w:tc>
        <w:tc>
          <w:tcPr>
            <w:tcW w:w="269" w:type="dxa"/>
          </w:tcPr>
          <w:p w14:paraId="2D628ED1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390DA0DF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AE166A6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42BCDC4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pacing w:val="-6"/>
                <w:sz w:val="30"/>
                <w:szCs w:val="30"/>
                <w:cs/>
              </w:rPr>
              <w:t>ได้รับการ</w:t>
            </w:r>
          </w:p>
        </w:tc>
        <w:tc>
          <w:tcPr>
            <w:tcW w:w="269" w:type="dxa"/>
          </w:tcPr>
          <w:p w14:paraId="6F819B69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A3408B9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ไม่ได้รับการ</w:t>
            </w:r>
          </w:p>
        </w:tc>
        <w:tc>
          <w:tcPr>
            <w:tcW w:w="269" w:type="dxa"/>
          </w:tcPr>
          <w:p w14:paraId="193F8B88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D8B095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0FEA" w:rsidRPr="00080CC5" w14:paraId="0B2FA62C" w14:textId="77777777" w:rsidTr="00871F48">
        <w:tc>
          <w:tcPr>
            <w:tcW w:w="1423" w:type="dxa"/>
          </w:tcPr>
          <w:p w14:paraId="3D04EF72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70" w:type="dxa"/>
          </w:tcPr>
          <w:p w14:paraId="0162ACAE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pacing w:val="-6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69" w:type="dxa"/>
          </w:tcPr>
          <w:p w14:paraId="41872E88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A10EE65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69" w:type="dxa"/>
          </w:tcPr>
          <w:p w14:paraId="76969FEF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0B828EC9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</w:tcPr>
          <w:p w14:paraId="2AAC6B58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39EDCE5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pacing w:val="-6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69" w:type="dxa"/>
          </w:tcPr>
          <w:p w14:paraId="708D136E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F2F65C8" w14:textId="77777777" w:rsidR="00110FEA" w:rsidRPr="00AE4238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69" w:type="dxa"/>
          </w:tcPr>
          <w:p w14:paraId="0860AF8F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3BA4D8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10FEA" w:rsidRPr="00D660EC" w14:paraId="72430517" w14:textId="77777777" w:rsidTr="00871F48">
        <w:tc>
          <w:tcPr>
            <w:tcW w:w="1423" w:type="dxa"/>
          </w:tcPr>
          <w:p w14:paraId="3E06A633" w14:textId="77777777" w:rsidR="00110FEA" w:rsidRPr="00D660EC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47" w:type="dxa"/>
            <w:gridSpan w:val="11"/>
          </w:tcPr>
          <w:p w14:paraId="2022CDEF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F1CCB" w:rsidRPr="00D660EC" w14:paraId="7E54D02C" w14:textId="77777777" w:rsidTr="00871F48">
        <w:tc>
          <w:tcPr>
            <w:tcW w:w="1423" w:type="dxa"/>
          </w:tcPr>
          <w:p w14:paraId="5E2F7AE5" w14:textId="77777777" w:rsidR="006F1CCB" w:rsidRPr="00AE4238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5E8A8097" w14:textId="4413F2D6" w:rsidR="006F1CCB" w:rsidRDefault="008B5F0C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2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2,975,054</w:t>
            </w:r>
          </w:p>
        </w:tc>
        <w:tc>
          <w:tcPr>
            <w:tcW w:w="269" w:type="dxa"/>
          </w:tcPr>
          <w:p w14:paraId="0273F77A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5E9B5E6" w14:textId="36C98D00" w:rsidR="006F1CCB" w:rsidRDefault="008B5F0C" w:rsidP="006F1CC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739,128</w:t>
            </w:r>
          </w:p>
        </w:tc>
        <w:tc>
          <w:tcPr>
            <w:tcW w:w="269" w:type="dxa"/>
          </w:tcPr>
          <w:p w14:paraId="61F40355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6930CF5C" w14:textId="1CDFF481" w:rsidR="006F1CCB" w:rsidRDefault="008B5F0C" w:rsidP="006F1CCB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3,714,182</w:t>
            </w:r>
          </w:p>
        </w:tc>
        <w:tc>
          <w:tcPr>
            <w:tcW w:w="269" w:type="dxa"/>
          </w:tcPr>
          <w:p w14:paraId="108FE374" w14:textId="77777777" w:rsidR="006F1CCB" w:rsidRPr="00080CC5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B15833F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29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818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269" w:type="dxa"/>
          </w:tcPr>
          <w:p w14:paraId="03590B3D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10E6AD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573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269" w:type="dxa"/>
          </w:tcPr>
          <w:p w14:paraId="456E2136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FCEE75" w14:textId="77777777" w:rsidR="006F1CCB" w:rsidRDefault="006F1CCB" w:rsidP="006F1CCB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3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392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008</w:t>
            </w:r>
          </w:p>
        </w:tc>
      </w:tr>
      <w:tr w:rsidR="008B5F0C" w:rsidRPr="00D660EC" w14:paraId="513CBF35" w14:textId="77777777" w:rsidTr="00871F48">
        <w:tc>
          <w:tcPr>
            <w:tcW w:w="1423" w:type="dxa"/>
          </w:tcPr>
          <w:p w14:paraId="16C327BD" w14:textId="77777777" w:rsidR="008B5F0C" w:rsidRPr="00AE4238" w:rsidRDefault="008B5F0C" w:rsidP="008B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57D84BF6" w14:textId="08063EA6" w:rsidR="008B5F0C" w:rsidRPr="008B5F0C" w:rsidRDefault="008B5F0C" w:rsidP="008B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2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F0C">
              <w:rPr>
                <w:rFonts w:ascii="Angsana New" w:hAnsi="Angsana New"/>
                <w:b/>
                <w:bCs/>
                <w:sz w:val="30"/>
                <w:szCs w:val="30"/>
              </w:rPr>
              <w:t>2,975,054</w:t>
            </w:r>
          </w:p>
        </w:tc>
        <w:tc>
          <w:tcPr>
            <w:tcW w:w="269" w:type="dxa"/>
          </w:tcPr>
          <w:p w14:paraId="1FE6EF17" w14:textId="77777777" w:rsidR="008B5F0C" w:rsidRPr="008B5F0C" w:rsidRDefault="008B5F0C" w:rsidP="008B5F0C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96F0D35" w14:textId="729E11E9" w:rsidR="008B5F0C" w:rsidRPr="008B5F0C" w:rsidRDefault="008B5F0C" w:rsidP="008B5F0C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F0C">
              <w:rPr>
                <w:rFonts w:ascii="Angsana New" w:hAnsi="Angsana New"/>
                <w:b/>
                <w:bCs/>
                <w:sz w:val="30"/>
                <w:szCs w:val="30"/>
              </w:rPr>
              <w:t>739,128</w:t>
            </w:r>
          </w:p>
        </w:tc>
        <w:tc>
          <w:tcPr>
            <w:tcW w:w="269" w:type="dxa"/>
          </w:tcPr>
          <w:p w14:paraId="345AB1E0" w14:textId="77777777" w:rsidR="008B5F0C" w:rsidRPr="008B5F0C" w:rsidRDefault="008B5F0C" w:rsidP="008B5F0C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6AF86" w14:textId="35220CE9" w:rsidR="008B5F0C" w:rsidRPr="008B5F0C" w:rsidRDefault="008B5F0C" w:rsidP="008B5F0C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5F0C">
              <w:rPr>
                <w:rFonts w:ascii="Angsana New" w:hAnsi="Angsana New"/>
                <w:b/>
                <w:bCs/>
                <w:sz w:val="30"/>
                <w:szCs w:val="30"/>
              </w:rPr>
              <w:t>3,714,182</w:t>
            </w:r>
          </w:p>
        </w:tc>
        <w:tc>
          <w:tcPr>
            <w:tcW w:w="269" w:type="dxa"/>
          </w:tcPr>
          <w:p w14:paraId="7C6876A7" w14:textId="77777777" w:rsidR="008B5F0C" w:rsidRPr="00080CC5" w:rsidRDefault="008B5F0C" w:rsidP="008B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E9CCFBD" w14:textId="77777777" w:rsidR="008B5F0C" w:rsidRDefault="008B5F0C" w:rsidP="008B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2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818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464</w:t>
            </w:r>
          </w:p>
        </w:tc>
        <w:tc>
          <w:tcPr>
            <w:tcW w:w="269" w:type="dxa"/>
          </w:tcPr>
          <w:p w14:paraId="70DA753A" w14:textId="77777777" w:rsidR="008B5F0C" w:rsidRDefault="008B5F0C" w:rsidP="008B5F0C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07D01DAC" w14:textId="77777777" w:rsidR="008B5F0C" w:rsidRDefault="008B5F0C" w:rsidP="008B5F0C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573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269" w:type="dxa"/>
          </w:tcPr>
          <w:p w14:paraId="560EFCAA" w14:textId="77777777" w:rsidR="008B5F0C" w:rsidRDefault="008B5F0C" w:rsidP="008B5F0C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FFF3E8" w14:textId="77777777" w:rsidR="008B5F0C" w:rsidRPr="00D660EC" w:rsidRDefault="008B5F0C" w:rsidP="008B5F0C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spacing w:line="240" w:lineRule="auto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3,392,008</w:t>
            </w:r>
          </w:p>
        </w:tc>
      </w:tr>
    </w:tbl>
    <w:p w14:paraId="29C0088A" w14:textId="77777777" w:rsidR="00DE1B49" w:rsidRPr="00D660EC" w:rsidRDefault="00DE1B49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14669B" w14:textId="26678784" w:rsidR="00221DB4" w:rsidRPr="00D660EC" w:rsidRDefault="002644BF" w:rsidP="008D5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E4238">
        <w:rPr>
          <w:rFonts w:ascii="Angsana New" w:hAnsi="Angsana New"/>
          <w:b/>
          <w:bCs/>
          <w:sz w:val="30"/>
          <w:szCs w:val="30"/>
        </w:rPr>
        <w:t>2</w:t>
      </w:r>
      <w:r w:rsidR="00F25A6C">
        <w:rPr>
          <w:rFonts w:ascii="Angsana New" w:hAnsi="Angsana New"/>
          <w:b/>
          <w:bCs/>
          <w:sz w:val="30"/>
          <w:szCs w:val="30"/>
        </w:rPr>
        <w:t>6</w:t>
      </w:r>
      <w:r w:rsidR="0064263D" w:rsidRPr="00AE4238">
        <w:rPr>
          <w:rFonts w:ascii="Angsana New" w:hAnsi="Angsana New"/>
          <w:b/>
          <w:bCs/>
          <w:sz w:val="30"/>
          <w:szCs w:val="30"/>
        </w:rPr>
        <w:tab/>
      </w:r>
      <w:r w:rsidR="00ED19C6" w:rsidRPr="00AE4238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EE15D5" w:rsidRPr="00AE423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2300B" w:rsidRPr="00AE4238">
        <w:rPr>
          <w:rFonts w:ascii="Angsana New" w:hAnsi="Angsana New"/>
          <w:b/>
          <w:bCs/>
          <w:sz w:val="30"/>
          <w:szCs w:val="30"/>
          <w:cs/>
        </w:rPr>
        <w:t>(ขาดทุน)</w:t>
      </w:r>
      <w:r w:rsidR="00EE15D5" w:rsidRPr="00AE423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21DB4" w:rsidRPr="00AE4238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14:paraId="74B1254B" w14:textId="77777777" w:rsidR="00221DB4" w:rsidRPr="00AE4238" w:rsidRDefault="00221DB4" w:rsidP="004A75EB">
      <w:pPr>
        <w:spacing w:line="240" w:lineRule="auto"/>
        <w:ind w:left="540" w:right="11"/>
        <w:jc w:val="both"/>
        <w:rPr>
          <w:rFonts w:ascii="Angsana New" w:hAnsi="Angsana New"/>
          <w:spacing w:val="-4"/>
          <w:sz w:val="30"/>
          <w:szCs w:val="30"/>
          <w:cs/>
        </w:rPr>
      </w:pPr>
    </w:p>
    <w:p w14:paraId="4AF0980B" w14:textId="77777777" w:rsidR="00C341FE" w:rsidRPr="00AE4238" w:rsidRDefault="00ED19C6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="Angsana New" w:hAnsi="Angsana New"/>
          <w:sz w:val="30"/>
          <w:szCs w:val="30"/>
          <w:cs/>
        </w:rPr>
      </w:pPr>
      <w:r w:rsidRPr="00AE4238">
        <w:rPr>
          <w:rFonts w:ascii="Angsana New" w:hAnsi="Angsana New"/>
          <w:sz w:val="30"/>
          <w:szCs w:val="30"/>
          <w:cs/>
        </w:rPr>
        <w:t>กำไร</w:t>
      </w:r>
      <w:r w:rsidR="00EE15D5" w:rsidRPr="00AE4238">
        <w:rPr>
          <w:rFonts w:ascii="Angsana New" w:hAnsi="Angsana New"/>
          <w:sz w:val="30"/>
          <w:szCs w:val="30"/>
          <w:cs/>
        </w:rPr>
        <w:t xml:space="preserve"> </w:t>
      </w:r>
      <w:r w:rsidR="0072300B" w:rsidRPr="00AE4238">
        <w:rPr>
          <w:rFonts w:ascii="Angsana New" w:hAnsi="Angsana New"/>
          <w:sz w:val="30"/>
          <w:szCs w:val="30"/>
          <w:cs/>
        </w:rPr>
        <w:t>(ขาดทุน)</w:t>
      </w:r>
      <w:r w:rsidR="00EE15D5" w:rsidRPr="00AE4238">
        <w:rPr>
          <w:rFonts w:ascii="Angsana New" w:hAnsi="Angsana New"/>
          <w:sz w:val="30"/>
          <w:szCs w:val="30"/>
          <w:cs/>
        </w:rPr>
        <w:t xml:space="preserve"> </w:t>
      </w:r>
      <w:r w:rsidR="00221DB4" w:rsidRPr="00AE4238">
        <w:rPr>
          <w:rFonts w:ascii="Angsana New" w:hAnsi="Angsana New"/>
          <w:sz w:val="30"/>
          <w:szCs w:val="30"/>
          <w:cs/>
        </w:rPr>
        <w:t>ต่อหุ้นขั้นพื้นฐาน</w:t>
      </w:r>
      <w:r w:rsidR="00B0090E" w:rsidRPr="00AE4238">
        <w:rPr>
          <w:rFonts w:ascii="Angsana New" w:hAnsi="Angsana New"/>
          <w:sz w:val="30"/>
          <w:szCs w:val="30"/>
          <w:cs/>
        </w:rPr>
        <w:t xml:space="preserve"> </w:t>
      </w:r>
      <w:r w:rsidR="00E753A4" w:rsidRPr="00AE4238">
        <w:rPr>
          <w:rFonts w:ascii="Angsana New" w:hAnsi="Angsana New"/>
          <w:sz w:val="30"/>
          <w:szCs w:val="30"/>
          <w:cs/>
        </w:rPr>
        <w:t xml:space="preserve">สำหรับแต่ละปีสิ้นสุดวันที่ </w:t>
      </w:r>
      <w:r w:rsidR="00E753A4" w:rsidRPr="00AE4238">
        <w:rPr>
          <w:rFonts w:ascii="Angsana New" w:hAnsi="Angsana New"/>
          <w:sz w:val="30"/>
          <w:szCs w:val="30"/>
        </w:rPr>
        <w:t>31</w:t>
      </w:r>
      <w:r w:rsidR="00221DB4" w:rsidRPr="00AE423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759E4" w:rsidRPr="00AE4238">
        <w:rPr>
          <w:rFonts w:ascii="Angsana New" w:hAnsi="Angsana New"/>
          <w:sz w:val="30"/>
          <w:szCs w:val="30"/>
        </w:rPr>
        <w:t>25</w:t>
      </w:r>
      <w:r w:rsidR="007F2395" w:rsidRPr="00AE4238">
        <w:rPr>
          <w:rFonts w:ascii="Angsana New" w:hAnsi="Angsana New"/>
          <w:sz w:val="30"/>
          <w:szCs w:val="30"/>
        </w:rPr>
        <w:t>6</w:t>
      </w:r>
      <w:r w:rsidR="00DE1B49">
        <w:rPr>
          <w:rFonts w:ascii="Angsana New" w:hAnsi="Angsana New"/>
          <w:sz w:val="30"/>
          <w:szCs w:val="30"/>
        </w:rPr>
        <w:t>3</w:t>
      </w:r>
      <w:r w:rsidR="007759E4" w:rsidRPr="00AE4238">
        <w:rPr>
          <w:rFonts w:ascii="Angsana New" w:hAnsi="Angsana New"/>
          <w:sz w:val="30"/>
          <w:szCs w:val="30"/>
          <w:cs/>
        </w:rPr>
        <w:t xml:space="preserve"> และ </w:t>
      </w:r>
      <w:r w:rsidR="007759E4" w:rsidRPr="00AE4238">
        <w:rPr>
          <w:rFonts w:ascii="Angsana New" w:hAnsi="Angsana New"/>
          <w:sz w:val="30"/>
          <w:szCs w:val="30"/>
        </w:rPr>
        <w:t>25</w:t>
      </w:r>
      <w:r w:rsidR="00110FEA" w:rsidRPr="00AE4238">
        <w:rPr>
          <w:rFonts w:ascii="Angsana New" w:hAnsi="Angsana New"/>
          <w:sz w:val="30"/>
          <w:szCs w:val="30"/>
        </w:rPr>
        <w:t>6</w:t>
      </w:r>
      <w:r w:rsidR="00DE1B49">
        <w:rPr>
          <w:rFonts w:ascii="Angsana New" w:hAnsi="Angsana New"/>
          <w:sz w:val="30"/>
          <w:szCs w:val="30"/>
        </w:rPr>
        <w:t>2</w:t>
      </w:r>
      <w:r w:rsidR="008C47FC" w:rsidRPr="00AE4238">
        <w:rPr>
          <w:rFonts w:ascii="Angsana New" w:hAnsi="Angsana New"/>
          <w:sz w:val="30"/>
          <w:szCs w:val="30"/>
          <w:cs/>
        </w:rPr>
        <w:t xml:space="preserve"> </w:t>
      </w:r>
      <w:r w:rsidR="0064263D" w:rsidRPr="00AE4238">
        <w:rPr>
          <w:rFonts w:ascii="Angsana New" w:hAnsi="Angsana New"/>
          <w:sz w:val="30"/>
          <w:szCs w:val="30"/>
          <w:cs/>
        </w:rPr>
        <w:t>คำนวณจาก</w:t>
      </w:r>
      <w:r w:rsidR="003458D1" w:rsidRPr="00AE4238">
        <w:rPr>
          <w:rFonts w:ascii="Angsana New" w:hAnsi="Angsana New"/>
          <w:sz w:val="30"/>
          <w:szCs w:val="30"/>
          <w:cs/>
        </w:rPr>
        <w:t>กำไร</w:t>
      </w:r>
      <w:r w:rsidR="00EE15D5" w:rsidRPr="00AE4238">
        <w:rPr>
          <w:rFonts w:ascii="Angsana New" w:hAnsi="Angsana New"/>
          <w:sz w:val="30"/>
          <w:szCs w:val="30"/>
          <w:cs/>
        </w:rPr>
        <w:t xml:space="preserve"> </w:t>
      </w:r>
      <w:r w:rsidR="0072300B" w:rsidRPr="00AE4238">
        <w:rPr>
          <w:rFonts w:ascii="Angsana New" w:hAnsi="Angsana New"/>
          <w:sz w:val="30"/>
          <w:szCs w:val="30"/>
          <w:cs/>
        </w:rPr>
        <w:t>(ขาดทุน)</w:t>
      </w:r>
      <w:r w:rsidR="00EE15D5" w:rsidRPr="00AE4238">
        <w:rPr>
          <w:rFonts w:ascii="Angsana New" w:hAnsi="Angsana New"/>
          <w:sz w:val="30"/>
          <w:szCs w:val="30"/>
          <w:cs/>
        </w:rPr>
        <w:t xml:space="preserve"> </w:t>
      </w:r>
      <w:r w:rsidR="00221DB4" w:rsidRPr="00AE4238">
        <w:rPr>
          <w:rFonts w:ascii="Angsana New" w:hAnsi="Angsana New"/>
          <w:sz w:val="30"/>
          <w:szCs w:val="30"/>
          <w:cs/>
        </w:rPr>
        <w:t>สำหรับปีที่เป็นส่วนของ</w:t>
      </w:r>
      <w:r w:rsidR="006B2FD5" w:rsidRPr="00AE4238">
        <w:rPr>
          <w:rFonts w:ascii="Angsana New" w:hAnsi="Angsana New"/>
          <w:sz w:val="30"/>
          <w:szCs w:val="30"/>
          <w:cs/>
        </w:rPr>
        <w:t>ผู้ถือหุ้นสามัญของ</w:t>
      </w:r>
      <w:r w:rsidR="003F76E8" w:rsidRPr="00AE4238">
        <w:rPr>
          <w:rFonts w:ascii="Angsana New" w:hAnsi="Angsana New"/>
          <w:sz w:val="30"/>
          <w:szCs w:val="30"/>
          <w:cs/>
        </w:rPr>
        <w:t>บริษัท</w:t>
      </w:r>
      <w:r w:rsidR="00221DB4" w:rsidRPr="00AE4238">
        <w:rPr>
          <w:rFonts w:ascii="Angsana New" w:hAnsi="Angsana New"/>
          <w:sz w:val="30"/>
          <w:szCs w:val="30"/>
          <w:cs/>
        </w:rPr>
        <w:t>และจำนวนหุ้นสามัญที่ออกจำหน่ายแล้วในระหว่างปี</w:t>
      </w:r>
      <w:r w:rsidR="008F79D6" w:rsidRPr="00AE4238">
        <w:rPr>
          <w:rFonts w:ascii="Angsana New" w:hAnsi="Angsana New"/>
          <w:sz w:val="30"/>
          <w:szCs w:val="30"/>
          <w:cs/>
        </w:rPr>
        <w:t xml:space="preserve"> </w:t>
      </w:r>
      <w:r w:rsidR="003F76E8" w:rsidRPr="00AE4238">
        <w:rPr>
          <w:rFonts w:ascii="Angsana New" w:hAnsi="Angsana New"/>
          <w:sz w:val="30"/>
          <w:szCs w:val="30"/>
          <w:cs/>
        </w:rPr>
        <w:t>โดย</w:t>
      </w:r>
      <w:r w:rsidR="00221DB4" w:rsidRPr="00AE4238">
        <w:rPr>
          <w:rFonts w:ascii="Angsana New" w:hAnsi="Angsana New"/>
          <w:sz w:val="30"/>
          <w:szCs w:val="30"/>
          <w:cs/>
        </w:rPr>
        <w:t>แสดงการคำนวณได้ดังนี้</w:t>
      </w:r>
    </w:p>
    <w:p w14:paraId="0B05CA1F" w14:textId="77777777" w:rsidR="00FF1628" w:rsidRPr="00D660EC" w:rsidRDefault="00FF1628">
      <w:pPr>
        <w:rPr>
          <w:sz w:val="20"/>
          <w:szCs w:val="20"/>
        </w:rPr>
      </w:pPr>
    </w:p>
    <w:tbl>
      <w:tblPr>
        <w:tblW w:w="927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170"/>
        <w:gridCol w:w="236"/>
        <w:gridCol w:w="34"/>
        <w:gridCol w:w="1170"/>
        <w:gridCol w:w="270"/>
        <w:gridCol w:w="1170"/>
      </w:tblGrid>
      <w:tr w:rsidR="00221DB4" w:rsidRPr="00D660EC" w14:paraId="7DDA7D2E" w14:textId="77777777" w:rsidTr="008D5017">
        <w:tc>
          <w:tcPr>
            <w:tcW w:w="3690" w:type="dxa"/>
          </w:tcPr>
          <w:p w14:paraId="7827BEDB" w14:textId="77777777" w:rsidR="00221DB4" w:rsidRPr="00080CC5" w:rsidRDefault="00221DB4" w:rsidP="008D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27D1CF39" w14:textId="77777777" w:rsidR="00221DB4" w:rsidRPr="00AE4238" w:rsidRDefault="00221DB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7077455" w14:textId="77777777" w:rsidR="00221DB4" w:rsidRPr="00D660EC" w:rsidRDefault="00221DB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4" w:type="dxa"/>
            <w:gridSpan w:val="4"/>
          </w:tcPr>
          <w:p w14:paraId="3406A451" w14:textId="77777777" w:rsidR="00221DB4" w:rsidRPr="00080CC5" w:rsidRDefault="00221DB4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0FEA" w:rsidRPr="00D660EC" w14:paraId="4908ED51" w14:textId="77777777" w:rsidTr="008D5017">
        <w:tc>
          <w:tcPr>
            <w:tcW w:w="3690" w:type="dxa"/>
          </w:tcPr>
          <w:p w14:paraId="42015209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7B4F4B7" w14:textId="77777777" w:rsidR="00110FEA" w:rsidRPr="00080CC5" w:rsidRDefault="008D5017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14:paraId="041CFB55" w14:textId="77777777" w:rsidR="00110FEA" w:rsidRPr="00080CC5" w:rsidRDefault="00110FEA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6E2A01A" w14:textId="77777777" w:rsidR="00110FEA" w:rsidRPr="00080CC5" w:rsidRDefault="008D5017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270" w:type="dxa"/>
            <w:gridSpan w:val="2"/>
          </w:tcPr>
          <w:p w14:paraId="1F24F671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0EFD3A" w14:textId="77777777" w:rsidR="00110FEA" w:rsidRPr="00080CC5" w:rsidRDefault="008D5017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270" w:type="dxa"/>
          </w:tcPr>
          <w:p w14:paraId="22159268" w14:textId="77777777" w:rsidR="00110FEA" w:rsidRPr="00080CC5" w:rsidRDefault="00110FEA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09E6EAF" w14:textId="77777777" w:rsidR="00110FEA" w:rsidRPr="00080CC5" w:rsidRDefault="008D5017" w:rsidP="00110F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2562</w:t>
            </w:r>
          </w:p>
        </w:tc>
      </w:tr>
      <w:tr w:rsidR="00110FEA" w:rsidRPr="00D660EC" w14:paraId="3849BEC9" w14:textId="77777777" w:rsidTr="008D5017">
        <w:tc>
          <w:tcPr>
            <w:tcW w:w="3690" w:type="dxa"/>
          </w:tcPr>
          <w:p w14:paraId="768509AD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8"/>
          </w:tcPr>
          <w:p w14:paraId="68D11619" w14:textId="77777777" w:rsidR="00110FEA" w:rsidRPr="00AE4238" w:rsidRDefault="00110FEA" w:rsidP="00110F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พันบาท/พันหุ้น)</w:t>
            </w:r>
          </w:p>
        </w:tc>
      </w:tr>
      <w:tr w:rsidR="00110FEA" w:rsidRPr="00080CC5" w14:paraId="3CA03A15" w14:textId="77777777" w:rsidTr="008D5017">
        <w:tc>
          <w:tcPr>
            <w:tcW w:w="3690" w:type="dxa"/>
          </w:tcPr>
          <w:p w14:paraId="0028E89C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9714E3" w:rsidRPr="00AE4238">
              <w:rPr>
                <w:rFonts w:ascii="Angsana New" w:hAnsi="Angsana New"/>
                <w:sz w:val="30"/>
                <w:szCs w:val="30"/>
                <w:cs/>
              </w:rPr>
              <w:t>(ขาดทุน)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สำหรับปีที่เป็นส่วน</w:t>
            </w:r>
          </w:p>
        </w:tc>
        <w:tc>
          <w:tcPr>
            <w:tcW w:w="5580" w:type="dxa"/>
            <w:gridSpan w:val="8"/>
          </w:tcPr>
          <w:p w14:paraId="3C705601" w14:textId="77777777" w:rsidR="00110FEA" w:rsidRPr="00AE4238" w:rsidRDefault="00110FEA" w:rsidP="00110FE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8D5017" w:rsidRPr="00D660EC" w14:paraId="2E614203" w14:textId="77777777" w:rsidTr="008D5017">
        <w:tc>
          <w:tcPr>
            <w:tcW w:w="3690" w:type="dxa"/>
          </w:tcPr>
          <w:p w14:paraId="69E1180F" w14:textId="77777777" w:rsidR="008D5017" w:rsidRPr="00080CC5" w:rsidRDefault="008D5017" w:rsidP="008D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 ของผู้ถือหุ้นสามัญของบริษัท</w:t>
            </w:r>
          </w:p>
        </w:tc>
        <w:tc>
          <w:tcPr>
            <w:tcW w:w="1260" w:type="dxa"/>
          </w:tcPr>
          <w:p w14:paraId="7B64EEE2" w14:textId="2888E077" w:rsidR="008D5017" w:rsidRPr="000F2FDC" w:rsidRDefault="008975EB" w:rsidP="008D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2FDC">
              <w:rPr>
                <w:rFonts w:ascii="Angsana New" w:hAnsi="Angsana New"/>
                <w:sz w:val="30"/>
                <w:szCs w:val="30"/>
              </w:rPr>
              <w:t>9</w:t>
            </w:r>
            <w:r w:rsidR="00772228">
              <w:rPr>
                <w:rFonts w:ascii="Angsana New" w:hAnsi="Angsana New"/>
                <w:sz w:val="30"/>
                <w:szCs w:val="30"/>
              </w:rPr>
              <w:t>9,</w:t>
            </w:r>
            <w:r w:rsidR="00F60D78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14:paraId="6A2D4278" w14:textId="77777777" w:rsidR="008D5017" w:rsidRPr="000F2FDC" w:rsidRDefault="008D5017" w:rsidP="008D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5BE4DC" w14:textId="77777777" w:rsidR="008D5017" w:rsidRPr="000F2FDC" w:rsidRDefault="008D5017" w:rsidP="008D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2FDC">
              <w:rPr>
                <w:rFonts w:ascii="Angsana New" w:hAnsi="Angsana New"/>
                <w:sz w:val="30"/>
                <w:szCs w:val="30"/>
              </w:rPr>
              <w:t>(42,555)</w:t>
            </w:r>
          </w:p>
        </w:tc>
        <w:tc>
          <w:tcPr>
            <w:tcW w:w="270" w:type="dxa"/>
            <w:gridSpan w:val="2"/>
          </w:tcPr>
          <w:p w14:paraId="1167C203" w14:textId="77777777" w:rsidR="008D5017" w:rsidRPr="000F2FDC" w:rsidRDefault="008D5017" w:rsidP="008D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8AAAC1" w14:textId="14891E06" w:rsidR="008D5017" w:rsidRPr="000F2FDC" w:rsidRDefault="008975EB" w:rsidP="008D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2FDC">
              <w:rPr>
                <w:rFonts w:ascii="Angsana New" w:hAnsi="Angsana New"/>
                <w:sz w:val="30"/>
                <w:szCs w:val="30"/>
              </w:rPr>
              <w:t>30</w:t>
            </w:r>
            <w:r w:rsidR="00772228">
              <w:rPr>
                <w:rFonts w:ascii="Angsana New" w:hAnsi="Angsana New"/>
                <w:sz w:val="30"/>
                <w:szCs w:val="30"/>
              </w:rPr>
              <w:t>3,508</w:t>
            </w:r>
          </w:p>
        </w:tc>
        <w:tc>
          <w:tcPr>
            <w:tcW w:w="270" w:type="dxa"/>
          </w:tcPr>
          <w:p w14:paraId="66C59AC2" w14:textId="77777777" w:rsidR="008D5017" w:rsidRPr="00080CC5" w:rsidRDefault="008D5017" w:rsidP="008D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170" w:type="dxa"/>
          </w:tcPr>
          <w:p w14:paraId="45CEECDA" w14:textId="77777777" w:rsidR="008D5017" w:rsidRDefault="008D5017" w:rsidP="008D5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(945)</w:t>
            </w:r>
          </w:p>
        </w:tc>
      </w:tr>
      <w:tr w:rsidR="008975EB" w:rsidRPr="00D660EC" w14:paraId="7AD6E044" w14:textId="77777777" w:rsidTr="008D5017">
        <w:tc>
          <w:tcPr>
            <w:tcW w:w="3690" w:type="dxa"/>
          </w:tcPr>
          <w:p w14:paraId="642E2642" w14:textId="77777777" w:rsidR="008975EB" w:rsidRPr="00AE4238" w:rsidRDefault="008975EB" w:rsidP="0089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</w:tcPr>
          <w:p w14:paraId="597EA285" w14:textId="5D7C2414" w:rsidR="008975EB" w:rsidRPr="000F2FDC" w:rsidRDefault="008975EB" w:rsidP="0089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2FDC">
              <w:rPr>
                <w:rFonts w:ascii="Angsana New" w:hAnsi="Angsana New"/>
                <w:sz w:val="30"/>
                <w:szCs w:val="30"/>
              </w:rPr>
              <w:t>2,740,000</w:t>
            </w:r>
          </w:p>
        </w:tc>
        <w:tc>
          <w:tcPr>
            <w:tcW w:w="270" w:type="dxa"/>
          </w:tcPr>
          <w:p w14:paraId="6A2D9B69" w14:textId="77777777" w:rsidR="008975EB" w:rsidRPr="000F2FDC" w:rsidRDefault="008975EB" w:rsidP="0089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AFF5D7" w14:textId="77777777" w:rsidR="008975EB" w:rsidRPr="000F2FDC" w:rsidRDefault="008975EB" w:rsidP="0089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9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2FDC">
              <w:rPr>
                <w:rFonts w:ascii="Angsana New" w:hAnsi="Angsana New"/>
                <w:sz w:val="30"/>
                <w:szCs w:val="30"/>
              </w:rPr>
              <w:t>2,740,000</w:t>
            </w:r>
          </w:p>
        </w:tc>
        <w:tc>
          <w:tcPr>
            <w:tcW w:w="270" w:type="dxa"/>
            <w:gridSpan w:val="2"/>
          </w:tcPr>
          <w:p w14:paraId="63772C1E" w14:textId="77777777" w:rsidR="008975EB" w:rsidRPr="000F2FDC" w:rsidRDefault="008975EB" w:rsidP="0089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E47434" w14:textId="589E3890" w:rsidR="008975EB" w:rsidRPr="000F2FDC" w:rsidRDefault="008975EB" w:rsidP="0089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2FDC">
              <w:rPr>
                <w:rFonts w:ascii="Angsana New" w:hAnsi="Angsana New"/>
                <w:sz w:val="30"/>
                <w:szCs w:val="30"/>
              </w:rPr>
              <w:t>2,740,000</w:t>
            </w:r>
          </w:p>
        </w:tc>
        <w:tc>
          <w:tcPr>
            <w:tcW w:w="270" w:type="dxa"/>
          </w:tcPr>
          <w:p w14:paraId="704AF203" w14:textId="77777777" w:rsidR="008975EB" w:rsidRPr="00080CC5" w:rsidRDefault="008975EB" w:rsidP="0089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170" w:type="dxa"/>
          </w:tcPr>
          <w:p w14:paraId="06335880" w14:textId="77777777" w:rsidR="008975EB" w:rsidRDefault="008975EB" w:rsidP="0089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2"/>
              </w:tabs>
              <w:spacing w:line="240" w:lineRule="auto"/>
              <w:ind w:left="-108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740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8975EB" w:rsidRPr="00D660EC" w14:paraId="17EFA59B" w14:textId="77777777" w:rsidTr="008D5017">
        <w:tc>
          <w:tcPr>
            <w:tcW w:w="3690" w:type="dxa"/>
          </w:tcPr>
          <w:p w14:paraId="206692A2" w14:textId="77777777" w:rsidR="008975EB" w:rsidRPr="00080CC5" w:rsidRDefault="008975EB" w:rsidP="0089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 (ขาดทุน) ต่อหุ้นขั้นพื้นฐาน </w:t>
            </w:r>
            <w:r w:rsidRPr="00AE42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140322" w14:textId="2F96EE5B" w:rsidR="008975EB" w:rsidRPr="000F2FDC" w:rsidRDefault="008975EB" w:rsidP="0089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92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2FDC">
              <w:rPr>
                <w:rFonts w:ascii="Angsana New" w:hAnsi="Angsana New"/>
                <w:b/>
                <w:bCs/>
                <w:sz w:val="30"/>
                <w:szCs w:val="30"/>
              </w:rPr>
              <w:t>0.03</w:t>
            </w:r>
            <w:r w:rsidR="00772228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0CC8DE43" w14:textId="77777777" w:rsidR="008975EB" w:rsidRPr="000F2FDC" w:rsidRDefault="008975EB" w:rsidP="0089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035894" w14:textId="77777777" w:rsidR="008975EB" w:rsidRPr="000F2FDC" w:rsidRDefault="008975EB" w:rsidP="0089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92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2FDC">
              <w:rPr>
                <w:rFonts w:ascii="Angsana New" w:hAnsi="Angsana New"/>
                <w:b/>
                <w:bCs/>
                <w:sz w:val="30"/>
                <w:szCs w:val="30"/>
              </w:rPr>
              <w:t>(0.0155)</w:t>
            </w:r>
          </w:p>
        </w:tc>
        <w:tc>
          <w:tcPr>
            <w:tcW w:w="270" w:type="dxa"/>
            <w:gridSpan w:val="2"/>
          </w:tcPr>
          <w:p w14:paraId="4869EDFF" w14:textId="77777777" w:rsidR="008975EB" w:rsidRPr="000F2FDC" w:rsidRDefault="008975EB" w:rsidP="0089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DC2D60" w14:textId="02C1401F" w:rsidR="008975EB" w:rsidRPr="000F2FDC" w:rsidRDefault="008975EB" w:rsidP="0089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2FDC">
              <w:rPr>
                <w:rFonts w:ascii="Angsana New" w:hAnsi="Angsana New"/>
                <w:b/>
                <w:bCs/>
                <w:sz w:val="30"/>
                <w:szCs w:val="30"/>
              </w:rPr>
              <w:t>0.110</w:t>
            </w:r>
            <w:r w:rsidR="00035D4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3C57844" w14:textId="77777777" w:rsidR="008975EB" w:rsidRPr="00080CC5" w:rsidRDefault="008975EB" w:rsidP="0089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A3B1F9" w14:textId="77777777" w:rsidR="008975EB" w:rsidRPr="00D660EC" w:rsidRDefault="008975EB" w:rsidP="0089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(0.0003)</w:t>
            </w:r>
          </w:p>
        </w:tc>
      </w:tr>
    </w:tbl>
    <w:p w14:paraId="5FB0E06E" w14:textId="77777777" w:rsidR="008478B0" w:rsidRPr="00D660EC" w:rsidRDefault="008478B0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F9ED3D9" w14:textId="47896489" w:rsidR="00DE1B49" w:rsidRPr="00D660EC" w:rsidRDefault="00FA4C17" w:rsidP="00DE1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27</w:t>
      </w:r>
      <w:r w:rsidR="00DE1B49" w:rsidRPr="00AE4238">
        <w:rPr>
          <w:rFonts w:ascii="Angsana New" w:hAnsi="Angsana New"/>
          <w:b/>
          <w:bCs/>
          <w:sz w:val="30"/>
          <w:szCs w:val="30"/>
        </w:rPr>
        <w:tab/>
      </w:r>
      <w:r w:rsidR="00DE1B49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B31F749" w14:textId="77777777" w:rsidR="00A45A75" w:rsidRPr="00D660EC" w:rsidRDefault="00A45A75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6E881FD" w14:textId="77777777" w:rsidR="004A43E0" w:rsidRPr="004A43E0" w:rsidRDefault="004A43E0" w:rsidP="004A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A43E0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10CF91EB" w14:textId="77777777" w:rsidR="004A43E0" w:rsidRPr="004A43E0" w:rsidRDefault="004A43E0" w:rsidP="004A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800"/>
        <w:gridCol w:w="2070"/>
        <w:gridCol w:w="1800"/>
        <w:gridCol w:w="236"/>
        <w:gridCol w:w="1294"/>
      </w:tblGrid>
      <w:tr w:rsidR="004A43E0" w:rsidRPr="004A43E0" w14:paraId="5F73DE74" w14:textId="77777777" w:rsidTr="001C2EFA">
        <w:trPr>
          <w:tblHeader/>
        </w:trPr>
        <w:tc>
          <w:tcPr>
            <w:tcW w:w="2340" w:type="dxa"/>
            <w:vAlign w:val="bottom"/>
          </w:tcPr>
          <w:p w14:paraId="061D9108" w14:textId="77777777" w:rsidR="004A43E0" w:rsidRPr="004A43E0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7519D46" w14:textId="77777777" w:rsidR="004A43E0" w:rsidRPr="004A43E0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43E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070" w:type="dxa"/>
            <w:vAlign w:val="bottom"/>
          </w:tcPr>
          <w:p w14:paraId="510B5734" w14:textId="77777777" w:rsidR="004A43E0" w:rsidRPr="004A43E0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43E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3B1D3863" w14:textId="77777777" w:rsidR="004A43E0" w:rsidRPr="004A43E0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43E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6B090747" w14:textId="77777777" w:rsidR="004A43E0" w:rsidRPr="004A43E0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4691C6A" w14:textId="77777777" w:rsidR="004A43E0" w:rsidRPr="004A43E0" w:rsidDel="00D43E7A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43E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A43E0" w:rsidRPr="004A43E0" w14:paraId="33316160" w14:textId="77777777" w:rsidTr="001C2EFA">
        <w:trPr>
          <w:tblHeader/>
        </w:trPr>
        <w:tc>
          <w:tcPr>
            <w:tcW w:w="2340" w:type="dxa"/>
          </w:tcPr>
          <w:p w14:paraId="7B2A0112" w14:textId="77777777" w:rsidR="004A43E0" w:rsidRPr="004A43E0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5781630" w14:textId="77777777" w:rsidR="004A43E0" w:rsidRPr="004A43E0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AF7F2A6" w14:textId="77777777" w:rsidR="004A43E0" w:rsidRPr="004A43E0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524A185" w14:textId="77777777" w:rsidR="004A43E0" w:rsidRPr="004A43E0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43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95555A3" w14:textId="77777777" w:rsidR="004A43E0" w:rsidRPr="004A43E0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9C344C0" w14:textId="77777777" w:rsidR="004A43E0" w:rsidRPr="004A43E0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43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43E0" w:rsidRPr="004A43E0" w14:paraId="3391AB63" w14:textId="77777777" w:rsidTr="001C2EFA">
        <w:tc>
          <w:tcPr>
            <w:tcW w:w="2340" w:type="dxa"/>
          </w:tcPr>
          <w:p w14:paraId="087181BC" w14:textId="77777777" w:rsidR="004A43E0" w:rsidRPr="004A43E0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43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4A43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4A43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800" w:type="dxa"/>
          </w:tcPr>
          <w:p w14:paraId="058AC551" w14:textId="77777777" w:rsidR="004A43E0" w:rsidRPr="004A43E0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7C07ADC" w14:textId="77777777" w:rsidR="004A43E0" w:rsidRPr="004A43E0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3619DE" w14:textId="77777777" w:rsidR="004A43E0" w:rsidRPr="004A43E0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8B5296" w14:textId="77777777" w:rsidR="004A43E0" w:rsidRPr="004A43E0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7EBFE8F" w14:textId="77777777" w:rsidR="004A43E0" w:rsidRPr="004A43E0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43E0" w:rsidRPr="004A43E0" w14:paraId="133D24A7" w14:textId="77777777" w:rsidTr="001C2EFA">
        <w:tc>
          <w:tcPr>
            <w:tcW w:w="2340" w:type="dxa"/>
            <w:shd w:val="clear" w:color="auto" w:fill="auto"/>
          </w:tcPr>
          <w:p w14:paraId="7668BD1E" w14:textId="77777777" w:rsidR="004A43E0" w:rsidRPr="004A43E0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43E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2B2C2508" w14:textId="77777777" w:rsidR="004A43E0" w:rsidRPr="004A43E0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sz w:val="30"/>
                <w:szCs w:val="30"/>
                <w:shd w:val="clear" w:color="auto" w:fill="D9D9D9" w:themeFill="background1" w:themeFillShade="D9"/>
              </w:rPr>
            </w:pPr>
            <w:r w:rsidRPr="004A43E0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4A43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 w:rsidRPr="004A43E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70" w:type="dxa"/>
            <w:shd w:val="clear" w:color="auto" w:fill="auto"/>
          </w:tcPr>
          <w:p w14:paraId="57956491" w14:textId="77777777" w:rsidR="004A43E0" w:rsidRPr="004A43E0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sz w:val="30"/>
                <w:szCs w:val="30"/>
                <w:shd w:val="clear" w:color="auto" w:fill="D9D9D9" w:themeFill="background1" w:themeFillShade="D9"/>
              </w:rPr>
            </w:pPr>
            <w:r w:rsidRPr="004A43E0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4A43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4A43E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19400584" w14:textId="77777777" w:rsidR="004A43E0" w:rsidRPr="004A43E0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3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0.</w:t>
            </w:r>
            <w:r w:rsidRPr="004A4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0036</w:t>
            </w:r>
          </w:p>
        </w:tc>
        <w:tc>
          <w:tcPr>
            <w:tcW w:w="236" w:type="dxa"/>
          </w:tcPr>
          <w:p w14:paraId="48204F93" w14:textId="77777777" w:rsidR="004A43E0" w:rsidRPr="004A43E0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A99A434" w14:textId="77777777" w:rsidR="004A43E0" w:rsidRPr="004A43E0" w:rsidRDefault="004A43E0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4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</w:tr>
    </w:tbl>
    <w:p w14:paraId="7E4955C3" w14:textId="77777777" w:rsidR="00532243" w:rsidRDefault="00532243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C964C00" w14:textId="5044E671" w:rsidR="00C341FE" w:rsidRPr="00D660EC" w:rsidRDefault="002B3536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E4238">
        <w:rPr>
          <w:rFonts w:ascii="Angsana New" w:hAnsi="Angsana New"/>
          <w:b/>
          <w:bCs/>
          <w:sz w:val="30"/>
          <w:szCs w:val="30"/>
        </w:rPr>
        <w:t>2</w:t>
      </w:r>
      <w:r w:rsidR="00FA4C17">
        <w:rPr>
          <w:rFonts w:ascii="Angsana New" w:hAnsi="Angsana New"/>
          <w:b/>
          <w:bCs/>
          <w:sz w:val="30"/>
          <w:szCs w:val="30"/>
        </w:rPr>
        <w:t>8</w:t>
      </w:r>
      <w:r w:rsidR="00C341FE" w:rsidRPr="00AE4238">
        <w:rPr>
          <w:rFonts w:ascii="Angsana New" w:hAnsi="Angsana New"/>
          <w:b/>
          <w:bCs/>
          <w:sz w:val="30"/>
          <w:szCs w:val="30"/>
        </w:rPr>
        <w:tab/>
      </w:r>
      <w:r w:rsidR="00C341FE" w:rsidRPr="00AE4238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CEE78EA" w14:textId="77777777" w:rsidR="003F7B06" w:rsidRDefault="003F7B06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E4238">
        <w:rPr>
          <w:rFonts w:ascii="Angsana New" w:hAnsi="Angsana New"/>
          <w:b/>
          <w:bCs/>
          <w:sz w:val="30"/>
          <w:szCs w:val="30"/>
        </w:rPr>
        <w:tab/>
      </w:r>
    </w:p>
    <w:p w14:paraId="03A1657B" w14:textId="77777777" w:rsidR="002B4C59" w:rsidRPr="008C5913" w:rsidRDefault="002B4C59" w:rsidP="002B4C59">
      <w:pPr>
        <w:pStyle w:val="block"/>
        <w:numPr>
          <w:ilvl w:val="0"/>
          <w:numId w:val="29"/>
        </w:numPr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8C591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  <w:r w:rsidRPr="00FB097F">
        <w:rPr>
          <w:rFonts w:asciiTheme="majorBidi" w:hAnsiTheme="majorBidi"/>
          <w:b/>
          <w:bCs/>
          <w:sz w:val="30"/>
          <w:szCs w:val="30"/>
          <w:lang w:bidi="th-TH"/>
        </w:rPr>
        <w:t xml:space="preserve"> </w:t>
      </w:r>
    </w:p>
    <w:p w14:paraId="61BEC333" w14:textId="77777777" w:rsidR="002B4C59" w:rsidRPr="00FB097F" w:rsidRDefault="002B4C59" w:rsidP="002B4C59">
      <w:pPr>
        <w:pStyle w:val="block"/>
        <w:tabs>
          <w:tab w:val="left" w:pos="814"/>
          <w:tab w:val="left" w:pos="1002"/>
        </w:tabs>
        <w:spacing w:after="0" w:line="240" w:lineRule="atLeast"/>
        <w:ind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  <w:r w:rsidRPr="008C5913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8C5913">
        <w:rPr>
          <w:rFonts w:asciiTheme="majorBidi" w:hAnsiTheme="majorBidi" w:cstheme="majorBidi"/>
          <w:sz w:val="24"/>
          <w:szCs w:val="24"/>
          <w:lang w:val="en-US" w:bidi="th-TH"/>
        </w:rPr>
        <w:tab/>
      </w:r>
    </w:p>
    <w:p w14:paraId="6E53591C" w14:textId="4EFF1B6B" w:rsidR="002B4C59" w:rsidRPr="00FB097F" w:rsidRDefault="002B4C59" w:rsidP="002B4C59">
      <w:pPr>
        <w:pStyle w:val="block"/>
        <w:spacing w:after="0" w:line="240" w:lineRule="atLeast"/>
        <w:ind w:left="72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8C5913">
        <w:rPr>
          <w:rFonts w:asciiTheme="majorBidi" w:hAnsiTheme="majorBidi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8C5913">
        <w:rPr>
          <w:rFonts w:asciiTheme="majorBidi" w:hAnsiTheme="majorBidi" w:hint="cs"/>
          <w:sz w:val="30"/>
          <w:szCs w:val="30"/>
          <w:cs/>
          <w:lang w:val="en-US" w:bidi="th-TH"/>
        </w:rPr>
        <w:t>มูล</w:t>
      </w:r>
      <w:r w:rsidRPr="008C5913">
        <w:rPr>
          <w:rFonts w:asciiTheme="majorBidi" w:hAnsiTheme="majorBidi"/>
          <w:sz w:val="30"/>
          <w:szCs w:val="30"/>
          <w:cs/>
          <w:lang w:val="en-US" w:bidi="th-TH"/>
        </w:rPr>
        <w:t>ค่าด้วย</w:t>
      </w:r>
      <w:r w:rsidR="00FA4C17">
        <w:rPr>
          <w:rFonts w:asciiTheme="majorBidi" w:hAnsiTheme="majorBidi" w:hint="cs"/>
          <w:sz w:val="30"/>
          <w:szCs w:val="30"/>
          <w:cs/>
          <w:lang w:val="en-US" w:bidi="th-TH"/>
        </w:rPr>
        <w:t>ราคาทุนตัดจำหน่าย</w:t>
      </w:r>
      <w:r w:rsidRPr="008C5913">
        <w:rPr>
          <w:rFonts w:asciiTheme="majorBidi" w:hAnsiTheme="majorBidi"/>
          <w:sz w:val="30"/>
          <w:szCs w:val="30"/>
          <w:cs/>
          <w:lang w:val="en-US" w:bidi="th-TH"/>
        </w:rPr>
        <w:t>หากมูลค่าตามบัญชีใกล้เคียงกับมูลค่ายุติธรรมอย่างสมเหตุสมผล</w:t>
      </w:r>
      <w:r w:rsidRPr="00FB097F">
        <w:rPr>
          <w:rFonts w:asciiTheme="majorBidi" w:hAnsiTheme="majorBidi"/>
          <w:sz w:val="30"/>
          <w:szCs w:val="30"/>
          <w:lang w:bidi="th-TH"/>
        </w:rPr>
        <w:t xml:space="preserve"> </w:t>
      </w:r>
    </w:p>
    <w:p w14:paraId="0E8E825B" w14:textId="77777777" w:rsidR="002B4C59" w:rsidRPr="00FB097F" w:rsidRDefault="002B4C59" w:rsidP="002B4C59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24"/>
          <w:szCs w:val="24"/>
          <w:lang w:bidi="th-TH"/>
        </w:rPr>
      </w:pPr>
    </w:p>
    <w:tbl>
      <w:tblPr>
        <w:tblpPr w:leftFromText="180" w:rightFromText="180" w:vertAnchor="text" w:horzAnchor="margin" w:tblpX="474" w:tblpY="183"/>
        <w:tblW w:w="97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170"/>
        <w:gridCol w:w="180"/>
        <w:gridCol w:w="1159"/>
        <w:gridCol w:w="180"/>
        <w:gridCol w:w="900"/>
        <w:gridCol w:w="180"/>
        <w:gridCol w:w="1170"/>
        <w:gridCol w:w="180"/>
        <w:gridCol w:w="900"/>
        <w:gridCol w:w="180"/>
        <w:gridCol w:w="1170"/>
      </w:tblGrid>
      <w:tr w:rsidR="002B4C59" w:rsidRPr="00FB097F" w14:paraId="30BEA2F1" w14:textId="77777777" w:rsidTr="001C2EFA">
        <w:trPr>
          <w:trHeight w:val="363"/>
          <w:tblHeader/>
        </w:trPr>
        <w:tc>
          <w:tcPr>
            <w:tcW w:w="2430" w:type="dxa"/>
            <w:shd w:val="clear" w:color="auto" w:fill="auto"/>
            <w:vAlign w:val="bottom"/>
          </w:tcPr>
          <w:p w14:paraId="0C2BA837" w14:textId="77777777" w:rsidR="002B4C59" w:rsidRPr="007B755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1E10094" w14:textId="77777777" w:rsidR="002B4C59" w:rsidRPr="007B755F" w:rsidRDefault="002B4C59" w:rsidP="001C2EF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FDFE2E4" w14:textId="77777777" w:rsidR="002B4C59" w:rsidRPr="007B755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9" w:type="dxa"/>
          </w:tcPr>
          <w:p w14:paraId="3B10165A" w14:textId="77777777" w:rsidR="002B4C59" w:rsidRPr="007B755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3365D26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14:paraId="07A06E93" w14:textId="77777777" w:rsidR="002B4C59" w:rsidRPr="008C5913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C591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2B4C59" w:rsidRPr="00FB097F" w14:paraId="476C54B5" w14:textId="77777777" w:rsidTr="001C2EFA">
        <w:trPr>
          <w:trHeight w:val="363"/>
          <w:tblHeader/>
        </w:trPr>
        <w:tc>
          <w:tcPr>
            <w:tcW w:w="2430" w:type="dxa"/>
            <w:shd w:val="clear" w:color="auto" w:fill="auto"/>
            <w:vAlign w:val="bottom"/>
          </w:tcPr>
          <w:p w14:paraId="1C7DD178" w14:textId="77777777" w:rsidR="002B4C59" w:rsidRPr="007B755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2509" w:type="dxa"/>
            <w:gridSpan w:val="3"/>
            <w:tcBorders>
              <w:bottom w:val="single" w:sz="4" w:space="0" w:color="auto"/>
            </w:tcBorders>
          </w:tcPr>
          <w:p w14:paraId="21D99ADF" w14:textId="77777777" w:rsidR="002B4C59" w:rsidRPr="007B755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34173248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0C2C1" w14:textId="77777777" w:rsidR="002B4C59" w:rsidRPr="008C5913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2B4C59" w:rsidRPr="00FB097F" w14:paraId="70B2D25C" w14:textId="77777777" w:rsidTr="001C2EFA">
        <w:trPr>
          <w:trHeight w:val="363"/>
          <w:tblHeader/>
        </w:trPr>
        <w:tc>
          <w:tcPr>
            <w:tcW w:w="2430" w:type="dxa"/>
            <w:shd w:val="clear" w:color="auto" w:fill="auto"/>
            <w:vAlign w:val="bottom"/>
          </w:tcPr>
          <w:p w14:paraId="21FA817E" w14:textId="77777777" w:rsidR="002B4C59" w:rsidRPr="007B755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467B2B" w14:textId="77777777" w:rsidR="002B4C59" w:rsidRPr="007B755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04EFE389" w14:textId="77777777" w:rsidR="002B4C59" w:rsidRPr="007B755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9" w:type="dxa"/>
          </w:tcPr>
          <w:p w14:paraId="01F8BA1E" w14:textId="77777777" w:rsidR="002B4C59" w:rsidRPr="007B755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ราคาทุนตัดจำหน่าย</w:t>
            </w:r>
            <w:r w:rsidRPr="007B755F">
              <w:rPr>
                <w:rFonts w:ascii="Angsana New" w:hAnsi="Angsana New"/>
                <w:sz w:val="30"/>
                <w:szCs w:val="30"/>
                <w:lang w:bidi="th-TH"/>
              </w:rPr>
              <w:t xml:space="preserve"> - </w:t>
            </w:r>
            <w:r w:rsidRPr="008C591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3E08BEFB" w14:textId="77777777" w:rsidR="002B4C59" w:rsidRPr="008C5913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09371DC" w14:textId="77777777" w:rsidR="002B4C59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383EB1F" w14:textId="77777777" w:rsidR="002B4C59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6DFFB2C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Pr="008F70D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9B3AAF0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B19EDE" w14:textId="77777777" w:rsidR="002B4C59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52870C8" w14:textId="77777777" w:rsidR="002B4C59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B7B8318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Pr="008F70D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C6112C5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31A14DD" w14:textId="77777777" w:rsidR="002B4C59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A9F4186" w14:textId="77777777" w:rsidR="002B4C59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AA15FFD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Pr="008F70D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BEC2A21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E18F6D2" w14:textId="77777777" w:rsidR="002B4C59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EC1D764" w14:textId="77777777" w:rsidR="002B4C59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D70EFF7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B4C59" w:rsidRPr="00FB097F" w14:paraId="63431EEA" w14:textId="77777777" w:rsidTr="001C2EFA">
        <w:trPr>
          <w:tblHeader/>
        </w:trPr>
        <w:tc>
          <w:tcPr>
            <w:tcW w:w="2430" w:type="dxa"/>
            <w:shd w:val="clear" w:color="auto" w:fill="auto"/>
          </w:tcPr>
          <w:p w14:paraId="173D088A" w14:textId="77777777" w:rsidR="002B4C59" w:rsidRPr="007B755F" w:rsidRDefault="002B4C59" w:rsidP="001C2EFA">
            <w:pPr>
              <w:ind w:left="180" w:hanging="180"/>
              <w:rPr>
                <w:b/>
                <w:bCs/>
                <w:i/>
                <w:iCs/>
              </w:rPr>
            </w:pPr>
          </w:p>
        </w:tc>
        <w:tc>
          <w:tcPr>
            <w:tcW w:w="1170" w:type="dxa"/>
          </w:tcPr>
          <w:p w14:paraId="1B7D4604" w14:textId="77777777" w:rsidR="002B4C59" w:rsidRPr="007B755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FF3BD8D" w14:textId="77777777" w:rsidR="002B4C59" w:rsidRPr="007B755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9" w:type="dxa"/>
          </w:tcPr>
          <w:p w14:paraId="34BBA99B" w14:textId="77777777" w:rsidR="002B4C59" w:rsidRPr="007B755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E6681EB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5D92C958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C591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8C591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C591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2B4C59" w:rsidRPr="00FB097F" w14:paraId="2126531C" w14:textId="77777777" w:rsidTr="001C2EFA">
        <w:trPr>
          <w:cantSplit/>
        </w:trPr>
        <w:tc>
          <w:tcPr>
            <w:tcW w:w="2430" w:type="dxa"/>
            <w:shd w:val="clear" w:color="auto" w:fill="auto"/>
          </w:tcPr>
          <w:p w14:paraId="2105F111" w14:textId="77777777" w:rsidR="002B4C59" w:rsidRPr="002B4C59" w:rsidRDefault="002B4C59" w:rsidP="001C2EFA">
            <w:pPr>
              <w:tabs>
                <w:tab w:val="clear" w:pos="227"/>
              </w:tabs>
              <w:ind w:left="37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2B4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B4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7BFDEEE4" w14:textId="77777777" w:rsidR="002B4C59" w:rsidRPr="007B755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C2993D" w14:textId="77777777" w:rsidR="002B4C59" w:rsidRPr="007B755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F7D8F1A" w14:textId="77777777" w:rsidR="002B4C59" w:rsidRPr="007B755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E7BF65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BA6758F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F8D021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557262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011DEC3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89BAB6A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70BF3C6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93CCD8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C59" w:rsidRPr="007B755F" w14:paraId="378610DC" w14:textId="77777777" w:rsidTr="001C2EFA">
        <w:trPr>
          <w:cantSplit/>
        </w:trPr>
        <w:tc>
          <w:tcPr>
            <w:tcW w:w="2430" w:type="dxa"/>
            <w:shd w:val="clear" w:color="auto" w:fill="auto"/>
          </w:tcPr>
          <w:p w14:paraId="564F2E70" w14:textId="77777777" w:rsidR="002B4C59" w:rsidRPr="002B4C59" w:rsidRDefault="002B4C59" w:rsidP="001C2EFA">
            <w:pPr>
              <w:tabs>
                <w:tab w:val="clear" w:pos="227"/>
                <w:tab w:val="decimal" w:pos="510"/>
              </w:tabs>
              <w:ind w:left="37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4C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สินทรัพย์และหนี้สินทางการเงิน</w:t>
            </w:r>
          </w:p>
        </w:tc>
        <w:tc>
          <w:tcPr>
            <w:tcW w:w="1170" w:type="dxa"/>
          </w:tcPr>
          <w:p w14:paraId="36B573A7" w14:textId="77777777" w:rsidR="002B4C59" w:rsidRPr="007C62B1" w:rsidRDefault="002B4C59" w:rsidP="001C2EF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A2295E6" w14:textId="77777777" w:rsidR="002B4C59" w:rsidRPr="007C62B1" w:rsidRDefault="002B4C59" w:rsidP="001C2E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4BDD764A" w14:textId="77777777" w:rsidR="002B4C59" w:rsidRPr="007C62B1" w:rsidRDefault="002B4C59" w:rsidP="001C2E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A0FD7A4" w14:textId="77777777" w:rsidR="002B4C59" w:rsidRPr="007C62B1" w:rsidRDefault="002B4C59" w:rsidP="001C2EF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CD0717E" w14:textId="77777777" w:rsidR="002B4C59" w:rsidRPr="007C62B1" w:rsidRDefault="002B4C59" w:rsidP="001C2EFA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9EAA1F" w14:textId="77777777" w:rsidR="002B4C59" w:rsidRPr="007C62B1" w:rsidRDefault="002B4C59" w:rsidP="001C2EF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F11557" w14:textId="77777777" w:rsidR="002B4C59" w:rsidRPr="007C62B1" w:rsidRDefault="002B4C59" w:rsidP="001C2E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3CC9FA5" w14:textId="77777777" w:rsidR="002B4C59" w:rsidRPr="007C62B1" w:rsidRDefault="002B4C59" w:rsidP="001C2EF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C154C4A" w14:textId="77777777" w:rsidR="002B4C59" w:rsidRPr="007C62B1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1C9A70" w14:textId="77777777" w:rsidR="002B4C59" w:rsidRPr="007C62B1" w:rsidRDefault="002B4C59" w:rsidP="001C2EF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5D6F5D" w14:textId="77777777" w:rsidR="002B4C59" w:rsidRPr="007C62B1" w:rsidRDefault="002B4C59" w:rsidP="001C2E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B4C59" w:rsidRPr="007B755F" w14:paraId="2637F004" w14:textId="77777777" w:rsidTr="001C2EFA">
        <w:trPr>
          <w:cantSplit/>
        </w:trPr>
        <w:tc>
          <w:tcPr>
            <w:tcW w:w="2430" w:type="dxa"/>
            <w:shd w:val="clear" w:color="auto" w:fill="auto"/>
          </w:tcPr>
          <w:p w14:paraId="2D41AC1A" w14:textId="77777777" w:rsidR="002B4C59" w:rsidRPr="002B4C59" w:rsidRDefault="002B4C59" w:rsidP="001C2EFA">
            <w:pPr>
              <w:tabs>
                <w:tab w:val="clear" w:pos="227"/>
                <w:tab w:val="decimal" w:pos="510"/>
              </w:tabs>
              <w:ind w:left="37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4B7435AA" w14:textId="77777777" w:rsidR="002B4C59" w:rsidRPr="00E37C6D" w:rsidRDefault="002B4C59" w:rsidP="001C2EFA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3B9AE4" w14:textId="77777777" w:rsidR="002B4C59" w:rsidRPr="007C62B1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DB1F864" w14:textId="467BE8F9" w:rsidR="002B4C59" w:rsidRPr="007C62B1" w:rsidRDefault="003E7DD7" w:rsidP="001C2EFA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</w:t>
            </w:r>
            <w:r w:rsidR="00F16AA1">
              <w:rPr>
                <w:rFonts w:ascii="Angsana New" w:hAnsi="Angsana New"/>
                <w:sz w:val="30"/>
                <w:szCs w:val="30"/>
              </w:rPr>
              <w:t>96,417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F92ECD1" w14:textId="77777777" w:rsidR="002B4C59" w:rsidRPr="007C62B1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293FB9E" w14:textId="77777777" w:rsidR="002B4C59" w:rsidRPr="008F42F9" w:rsidRDefault="002B4C59" w:rsidP="001C2EFA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42F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28D99B" w14:textId="77777777" w:rsidR="002B4C59" w:rsidRPr="007C62B1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30D6DD" w14:textId="3641772D" w:rsidR="002B4C59" w:rsidRPr="008C5913" w:rsidRDefault="003E7DD7" w:rsidP="001C2EFA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(1,3</w:t>
            </w:r>
            <w:r w:rsidR="00F16AA1">
              <w:rPr>
                <w:rFonts w:ascii="Angsana New" w:hAnsi="Angsana New"/>
                <w:sz w:val="30"/>
                <w:szCs w:val="30"/>
                <w:lang w:val="en-US" w:bidi="th-TH"/>
              </w:rPr>
              <w:t>64,386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0AFC808" w14:textId="77777777" w:rsidR="002B4C59" w:rsidRPr="007C62B1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299BC64" w14:textId="77777777" w:rsidR="002B4C59" w:rsidRPr="008F42F9" w:rsidRDefault="002B4C59" w:rsidP="001C2EFA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42F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DD07DE" w14:textId="77777777" w:rsidR="002B4C59" w:rsidRPr="007C62B1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83AAB1" w14:textId="1EB82013" w:rsidR="002B4C59" w:rsidRPr="007C62B1" w:rsidRDefault="003E7DD7" w:rsidP="001C2EFA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</w:t>
            </w:r>
            <w:r w:rsidR="00F16AA1">
              <w:rPr>
                <w:rFonts w:ascii="Angsana New" w:hAnsi="Angsana New"/>
                <w:sz w:val="30"/>
                <w:szCs w:val="30"/>
              </w:rPr>
              <w:t>64,386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B4C59" w:rsidRPr="007B755F" w14:paraId="35484FD3" w14:textId="77777777" w:rsidTr="001C2EFA">
        <w:trPr>
          <w:cantSplit/>
        </w:trPr>
        <w:tc>
          <w:tcPr>
            <w:tcW w:w="2430" w:type="dxa"/>
            <w:shd w:val="clear" w:color="auto" w:fill="auto"/>
          </w:tcPr>
          <w:p w14:paraId="4AFF8745" w14:textId="262B5670" w:rsidR="002B4C59" w:rsidRPr="002B4C59" w:rsidRDefault="00442A32" w:rsidP="001C2EFA">
            <w:pPr>
              <w:tabs>
                <w:tab w:val="clear" w:pos="227"/>
                <w:tab w:val="decimal" w:pos="510"/>
              </w:tabs>
              <w:ind w:left="37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สินทรัพย์ทางการเงินจาก</w:t>
            </w:r>
            <w:r w:rsidR="002B4C59" w:rsidRPr="002B4C5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7F53649" w14:textId="77777777" w:rsidR="002B4C59" w:rsidRPr="00E37C6D" w:rsidRDefault="003E7DD7" w:rsidP="002B4C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1,957</w:t>
            </w:r>
          </w:p>
        </w:tc>
        <w:tc>
          <w:tcPr>
            <w:tcW w:w="180" w:type="dxa"/>
          </w:tcPr>
          <w:p w14:paraId="25306EA8" w14:textId="77777777" w:rsidR="002B4C59" w:rsidRPr="007C62B1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E11D83B" w14:textId="77777777" w:rsidR="002B4C59" w:rsidRPr="008F42F9" w:rsidRDefault="002B4C59" w:rsidP="001C2EFA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42F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A127ED" w14:textId="77777777" w:rsidR="002B4C59" w:rsidRPr="007C62B1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A85766E" w14:textId="77777777" w:rsidR="002B4C59" w:rsidRPr="008F42F9" w:rsidRDefault="002B4C59" w:rsidP="001C2EFA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42F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1D30CD" w14:textId="77777777" w:rsidR="002B4C59" w:rsidRPr="007C62B1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E61651" w14:textId="77777777" w:rsidR="002B4C59" w:rsidRDefault="003E7DD7" w:rsidP="001C2EFA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1,957</w:t>
            </w:r>
          </w:p>
        </w:tc>
        <w:tc>
          <w:tcPr>
            <w:tcW w:w="180" w:type="dxa"/>
            <w:shd w:val="clear" w:color="auto" w:fill="auto"/>
          </w:tcPr>
          <w:p w14:paraId="0CF3065C" w14:textId="77777777" w:rsidR="002B4C59" w:rsidRPr="007C62B1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2479E3C" w14:textId="77777777" w:rsidR="002B4C59" w:rsidRPr="008F42F9" w:rsidRDefault="002B4C59" w:rsidP="001C2EFA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F42F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8E4114" w14:textId="77777777" w:rsidR="002B4C59" w:rsidRPr="007C62B1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63A1F1" w14:textId="77777777" w:rsidR="002B4C59" w:rsidRDefault="003E7DD7" w:rsidP="001C2EFA">
            <w:pPr>
              <w:pStyle w:val="acctfourfigures"/>
              <w:tabs>
                <w:tab w:val="clear" w:pos="765"/>
                <w:tab w:val="decimal" w:pos="92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1,957</w:t>
            </w:r>
          </w:p>
        </w:tc>
      </w:tr>
    </w:tbl>
    <w:p w14:paraId="322B311D" w14:textId="77777777" w:rsidR="002B4C59" w:rsidRDefault="002B4C59" w:rsidP="002B4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sz w:val="14"/>
          <w:szCs w:val="14"/>
        </w:rPr>
      </w:pPr>
    </w:p>
    <w:p w14:paraId="3E07E8BF" w14:textId="06D82700" w:rsidR="007B320A" w:rsidRDefault="007B32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  <w:r>
        <w:rPr>
          <w:b/>
          <w:bCs/>
          <w:cs/>
        </w:rPr>
        <w:br w:type="page"/>
      </w:r>
    </w:p>
    <w:tbl>
      <w:tblPr>
        <w:tblpPr w:leftFromText="180" w:rightFromText="180" w:vertAnchor="text" w:horzAnchor="margin" w:tblpX="474" w:tblpY="183"/>
        <w:tblW w:w="9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170"/>
        <w:gridCol w:w="180"/>
        <w:gridCol w:w="990"/>
        <w:gridCol w:w="180"/>
        <w:gridCol w:w="900"/>
        <w:gridCol w:w="180"/>
        <w:gridCol w:w="1170"/>
        <w:gridCol w:w="180"/>
        <w:gridCol w:w="900"/>
        <w:gridCol w:w="180"/>
        <w:gridCol w:w="1170"/>
      </w:tblGrid>
      <w:tr w:rsidR="002B4C59" w:rsidRPr="007B755F" w14:paraId="6BE8C180" w14:textId="77777777" w:rsidTr="001C2EFA">
        <w:trPr>
          <w:trHeight w:val="363"/>
          <w:tblHeader/>
        </w:trPr>
        <w:tc>
          <w:tcPr>
            <w:tcW w:w="2430" w:type="dxa"/>
            <w:shd w:val="clear" w:color="auto" w:fill="auto"/>
            <w:vAlign w:val="bottom"/>
          </w:tcPr>
          <w:p w14:paraId="5078BE9A" w14:textId="77777777" w:rsidR="002B4C59" w:rsidRPr="007B755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43350445" w14:textId="77777777" w:rsidR="002B4C59" w:rsidRPr="007B755F" w:rsidRDefault="002B4C59" w:rsidP="001C2EF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3F19B3D" w14:textId="77777777" w:rsidR="002B4C59" w:rsidRPr="007B755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46DD5AA3" w14:textId="77777777" w:rsidR="002B4C59" w:rsidRPr="007B755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4EAF323" w14:textId="77777777" w:rsidR="002B4C59" w:rsidRPr="007B755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14:paraId="347E49FA" w14:textId="77777777" w:rsidR="002B4C59" w:rsidRPr="008C5913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C591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</w:t>
            </w:r>
            <w:r w:rsidRPr="008C59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นเฉพาะกิจการ</w:t>
            </w:r>
          </w:p>
        </w:tc>
      </w:tr>
      <w:tr w:rsidR="002B4C59" w:rsidRPr="00FB097F" w14:paraId="5287E0D5" w14:textId="77777777" w:rsidTr="001C2EFA">
        <w:trPr>
          <w:trHeight w:val="363"/>
          <w:tblHeader/>
        </w:trPr>
        <w:tc>
          <w:tcPr>
            <w:tcW w:w="2430" w:type="dxa"/>
            <w:shd w:val="clear" w:color="auto" w:fill="auto"/>
            <w:vAlign w:val="bottom"/>
          </w:tcPr>
          <w:p w14:paraId="5B5448DB" w14:textId="77777777" w:rsidR="002B4C59" w:rsidRPr="007B755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4B7BCF0D" w14:textId="77777777" w:rsidR="002B4C59" w:rsidRPr="007B755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7C3093A" w14:textId="77777777" w:rsidR="002B4C59" w:rsidRPr="007B755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5D84D" w14:textId="77777777" w:rsidR="002B4C59" w:rsidRPr="008C5913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2B4C59" w:rsidRPr="00FB097F" w14:paraId="74E2F47D" w14:textId="77777777" w:rsidTr="001C2EFA">
        <w:trPr>
          <w:trHeight w:val="363"/>
          <w:tblHeader/>
        </w:trPr>
        <w:tc>
          <w:tcPr>
            <w:tcW w:w="2430" w:type="dxa"/>
            <w:shd w:val="clear" w:color="auto" w:fill="auto"/>
            <w:vAlign w:val="bottom"/>
          </w:tcPr>
          <w:p w14:paraId="41C92392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6669DC" w14:textId="77777777" w:rsidR="002B4C59" w:rsidRPr="007B755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FF8043F" w14:textId="77777777" w:rsidR="002B4C59" w:rsidRPr="007B755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48C7D13C" w14:textId="77777777" w:rsidR="002B4C59" w:rsidRPr="007B755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ราคาทุนตัดจำหน่าย</w:t>
            </w:r>
            <w:r w:rsidRPr="007B755F">
              <w:rPr>
                <w:rFonts w:ascii="Angsana New" w:hAnsi="Angsana New"/>
                <w:sz w:val="30"/>
                <w:szCs w:val="30"/>
                <w:lang w:bidi="th-TH"/>
              </w:rPr>
              <w:t xml:space="preserve"> - </w:t>
            </w:r>
            <w:r w:rsidRPr="008C591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34B2B74D" w14:textId="77777777" w:rsidR="002B4C59" w:rsidRPr="008C5913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72EC9E8" w14:textId="77777777" w:rsidR="002B4C59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904A750" w14:textId="77777777" w:rsidR="002B4C59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293A6B0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Pr="008F70D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56EAD18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1F32EA3" w14:textId="77777777" w:rsidR="002B4C59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950F08B" w14:textId="77777777" w:rsidR="002B4C59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128C95C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Pr="008F70D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4C17F21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E36CB03" w14:textId="77777777" w:rsidR="002B4C59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7171601" w14:textId="77777777" w:rsidR="002B4C59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BB419B3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Pr="008F70D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74AD340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C971550" w14:textId="77777777" w:rsidR="002B4C59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B19A0CF" w14:textId="77777777" w:rsidR="002B4C59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13B240E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B4C59" w:rsidRPr="007B755F" w14:paraId="4A22B6C3" w14:textId="77777777" w:rsidTr="001C2EFA">
        <w:trPr>
          <w:tblHeader/>
        </w:trPr>
        <w:tc>
          <w:tcPr>
            <w:tcW w:w="2430" w:type="dxa"/>
            <w:shd w:val="clear" w:color="auto" w:fill="auto"/>
          </w:tcPr>
          <w:p w14:paraId="41CA6395" w14:textId="77777777" w:rsidR="002B4C59" w:rsidRPr="00FB097F" w:rsidRDefault="002B4C59" w:rsidP="001C2EFA">
            <w:pPr>
              <w:ind w:left="180" w:hanging="180"/>
              <w:rPr>
                <w:b/>
                <w:bCs/>
                <w:i/>
                <w:iCs/>
              </w:rPr>
            </w:pPr>
          </w:p>
        </w:tc>
        <w:tc>
          <w:tcPr>
            <w:tcW w:w="1170" w:type="dxa"/>
          </w:tcPr>
          <w:p w14:paraId="0C5B34DB" w14:textId="77777777" w:rsidR="002B4C59" w:rsidRPr="007B755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207745A" w14:textId="77777777" w:rsidR="002B4C59" w:rsidRPr="007B755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13075C6B" w14:textId="77777777" w:rsidR="002B4C59" w:rsidRPr="007B755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C711F6F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3ACF9F65" w14:textId="77777777" w:rsidR="002B4C59" w:rsidRPr="007B755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C591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8C591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C591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2B4C59" w:rsidRPr="007B755F" w14:paraId="042AB23F" w14:textId="77777777" w:rsidTr="001C2EFA">
        <w:trPr>
          <w:cantSplit/>
        </w:trPr>
        <w:tc>
          <w:tcPr>
            <w:tcW w:w="2430" w:type="dxa"/>
            <w:shd w:val="clear" w:color="auto" w:fill="auto"/>
          </w:tcPr>
          <w:p w14:paraId="30CA4536" w14:textId="77777777" w:rsidR="002B4C59" w:rsidRPr="002B4C59" w:rsidRDefault="002B4C59" w:rsidP="001C2EFA">
            <w:pPr>
              <w:tabs>
                <w:tab w:val="clear" w:pos="227"/>
              </w:tabs>
              <w:ind w:left="37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2B4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B4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5ACDF172" w14:textId="77777777" w:rsidR="002B4C59" w:rsidRPr="002B4C59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B49189" w14:textId="77777777" w:rsidR="002B4C59" w:rsidRPr="002B4C59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3FF68F" w14:textId="77777777" w:rsidR="002B4C59" w:rsidRPr="002B4C59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E291DC" w14:textId="77777777" w:rsidR="002B4C59" w:rsidRPr="002B4C59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6026A75" w14:textId="77777777" w:rsidR="002B4C59" w:rsidRPr="002B4C59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5BAD38F" w14:textId="77777777" w:rsidR="002B4C59" w:rsidRPr="002B4C59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52F29C" w14:textId="77777777" w:rsidR="002B4C59" w:rsidRPr="002B4C59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8322675" w14:textId="77777777" w:rsidR="002B4C59" w:rsidRPr="002B4C59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6FA43E6" w14:textId="77777777" w:rsidR="002B4C59" w:rsidRPr="002B4C59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A0BAFE4" w14:textId="77777777" w:rsidR="002B4C59" w:rsidRPr="002B4C59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D676F6D" w14:textId="77777777" w:rsidR="002B4C59" w:rsidRPr="002B4C59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C59" w:rsidRPr="007B755F" w14:paraId="64D441B6" w14:textId="77777777" w:rsidTr="001C2EFA">
        <w:trPr>
          <w:cantSplit/>
        </w:trPr>
        <w:tc>
          <w:tcPr>
            <w:tcW w:w="2430" w:type="dxa"/>
            <w:shd w:val="clear" w:color="auto" w:fill="auto"/>
          </w:tcPr>
          <w:p w14:paraId="7504C1EC" w14:textId="77777777" w:rsidR="002B4C59" w:rsidRPr="002B4C59" w:rsidRDefault="002B4C59" w:rsidP="001C2EFA">
            <w:pPr>
              <w:tabs>
                <w:tab w:val="clear" w:pos="227"/>
                <w:tab w:val="decimal" w:pos="510"/>
              </w:tabs>
              <w:ind w:left="37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2B4C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สินทรัพย์และหนี้สินทางการเงิน</w:t>
            </w:r>
          </w:p>
        </w:tc>
        <w:tc>
          <w:tcPr>
            <w:tcW w:w="1170" w:type="dxa"/>
          </w:tcPr>
          <w:p w14:paraId="52906CED" w14:textId="77777777" w:rsidR="002B4C59" w:rsidRPr="002B4C59" w:rsidRDefault="002B4C59" w:rsidP="001C2EF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9AF930C" w14:textId="77777777" w:rsidR="002B4C59" w:rsidRPr="002B4C59" w:rsidRDefault="002B4C59" w:rsidP="001C2EF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FA8E9C2" w14:textId="77777777" w:rsidR="002B4C59" w:rsidRPr="002B4C59" w:rsidRDefault="002B4C59" w:rsidP="001C2EF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E1C8C5E" w14:textId="77777777" w:rsidR="002B4C59" w:rsidRPr="002B4C59" w:rsidRDefault="002B4C59" w:rsidP="001C2EF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841EAA3" w14:textId="77777777" w:rsidR="002B4C59" w:rsidRPr="002B4C59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3D325B1" w14:textId="77777777" w:rsidR="002B4C59" w:rsidRPr="002B4C59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59ACCC" w14:textId="77777777" w:rsidR="002B4C59" w:rsidRPr="002B4C59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9470279" w14:textId="77777777" w:rsidR="002B4C59" w:rsidRPr="002B4C59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436B92B" w14:textId="77777777" w:rsidR="002B4C59" w:rsidRPr="002B4C59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26A7EF7" w14:textId="77777777" w:rsidR="002B4C59" w:rsidRPr="002B4C59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958320" w14:textId="77777777" w:rsidR="002B4C59" w:rsidRPr="002B4C59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C59" w:rsidRPr="007B755F" w14:paraId="6052F453" w14:textId="77777777" w:rsidTr="001C2EFA">
        <w:trPr>
          <w:cantSplit/>
        </w:trPr>
        <w:tc>
          <w:tcPr>
            <w:tcW w:w="2430" w:type="dxa"/>
            <w:shd w:val="clear" w:color="auto" w:fill="auto"/>
          </w:tcPr>
          <w:p w14:paraId="0580F20C" w14:textId="77777777" w:rsidR="002B4C59" w:rsidRPr="002B4C59" w:rsidRDefault="002B4C59" w:rsidP="001C2EFA">
            <w:pPr>
              <w:tabs>
                <w:tab w:val="clear" w:pos="227"/>
                <w:tab w:val="decimal" w:pos="510"/>
              </w:tabs>
              <w:ind w:left="3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B4C5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3ED27320" w14:textId="77777777" w:rsidR="002B4C59" w:rsidRPr="002B4C59" w:rsidRDefault="002B4C59" w:rsidP="001C2EFA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4C5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977861" w14:textId="77777777" w:rsidR="002B4C59" w:rsidRPr="002B4C59" w:rsidRDefault="002B4C59" w:rsidP="001C2E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F1EE58" w14:textId="77777777" w:rsidR="002B4C59" w:rsidRPr="002B4C59" w:rsidRDefault="003E7DD7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84" w:right="-1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(1,204,291)</w:t>
            </w:r>
          </w:p>
        </w:tc>
        <w:tc>
          <w:tcPr>
            <w:tcW w:w="180" w:type="dxa"/>
          </w:tcPr>
          <w:p w14:paraId="4F5155EC" w14:textId="77777777" w:rsidR="002B4C59" w:rsidRPr="002B4C59" w:rsidRDefault="002B4C59" w:rsidP="001C2E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E5A2229" w14:textId="77777777" w:rsidR="002B4C59" w:rsidRPr="002B4C59" w:rsidRDefault="002B4C59" w:rsidP="001C2EFA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4C5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DD8085" w14:textId="77777777" w:rsidR="002B4C59" w:rsidRPr="002B4C59" w:rsidRDefault="002B4C59" w:rsidP="001C2EF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985172" w14:textId="77777777" w:rsidR="002B4C59" w:rsidRPr="002B4C59" w:rsidRDefault="003E7DD7" w:rsidP="001C2EF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(1,176,519)</w:t>
            </w:r>
          </w:p>
        </w:tc>
        <w:tc>
          <w:tcPr>
            <w:tcW w:w="180" w:type="dxa"/>
            <w:shd w:val="clear" w:color="auto" w:fill="auto"/>
          </w:tcPr>
          <w:p w14:paraId="7C79682A" w14:textId="77777777" w:rsidR="002B4C59" w:rsidRPr="002B4C59" w:rsidRDefault="002B4C59" w:rsidP="001C2EF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89E06B9" w14:textId="77777777" w:rsidR="002B4C59" w:rsidRPr="002B4C59" w:rsidRDefault="002B4C59" w:rsidP="001C2EFA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B4C5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74BD99" w14:textId="77777777" w:rsidR="002B4C59" w:rsidRPr="002B4C59" w:rsidRDefault="002B4C59" w:rsidP="001C2EFA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9A80FB" w14:textId="77777777" w:rsidR="002B4C59" w:rsidRPr="002B4C59" w:rsidRDefault="003E7DD7" w:rsidP="001C2EF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(1,176,519)</w:t>
            </w:r>
          </w:p>
        </w:tc>
      </w:tr>
    </w:tbl>
    <w:p w14:paraId="6973F781" w14:textId="77777777" w:rsidR="002B4C59" w:rsidRPr="007E3694" w:rsidRDefault="002B4C59" w:rsidP="002B4C59">
      <w:pPr>
        <w:pStyle w:val="acctfourfigures"/>
        <w:tabs>
          <w:tab w:val="clear" w:pos="765"/>
          <w:tab w:val="decimal" w:pos="726"/>
        </w:tabs>
        <w:spacing w:line="240" w:lineRule="atLeast"/>
        <w:ind w:right="100"/>
        <w:jc w:val="right"/>
        <w:rPr>
          <w:b/>
          <w:bCs/>
        </w:rPr>
      </w:pPr>
    </w:p>
    <w:tbl>
      <w:tblPr>
        <w:tblpPr w:leftFromText="180" w:rightFromText="180" w:vertAnchor="text" w:horzAnchor="margin" w:tblpX="474" w:tblpY="183"/>
        <w:tblW w:w="9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339"/>
        <w:gridCol w:w="191"/>
        <w:gridCol w:w="900"/>
        <w:gridCol w:w="180"/>
        <w:gridCol w:w="1170"/>
        <w:gridCol w:w="180"/>
        <w:gridCol w:w="990"/>
        <w:gridCol w:w="180"/>
        <w:gridCol w:w="1170"/>
      </w:tblGrid>
      <w:tr w:rsidR="002B4C59" w:rsidRPr="00FB097F" w14:paraId="4BD7E224" w14:textId="77777777" w:rsidTr="001C2EFA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14:paraId="20EB0A86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39" w:type="dxa"/>
          </w:tcPr>
          <w:p w14:paraId="73FF776A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1" w:type="dxa"/>
          </w:tcPr>
          <w:p w14:paraId="2A951B50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3545A501" w14:textId="77777777" w:rsidR="002B4C59" w:rsidRPr="008C5913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C591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 w:rsidRPr="008C59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B4C59" w:rsidRPr="00FB097F" w14:paraId="7675E9F3" w14:textId="77777777" w:rsidTr="001C2EFA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14:paraId="340B638F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39" w:type="dxa"/>
          </w:tcPr>
          <w:p w14:paraId="33F72EAE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91" w:type="dxa"/>
          </w:tcPr>
          <w:p w14:paraId="2CC698DC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30CFB" w14:textId="77777777" w:rsidR="002B4C59" w:rsidRPr="008C5913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2B4C59" w:rsidRPr="00FB097F" w14:paraId="5D7014BC" w14:textId="77777777" w:rsidTr="001C2EFA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14:paraId="249CF748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4C73D21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1" w:type="dxa"/>
          </w:tcPr>
          <w:p w14:paraId="5A80E8C3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E6E6F83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Pr="008F70D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DB8B2EF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B53319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Pr="008F70D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F76095F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E523957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Pr="008F70D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36E6F17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EA86679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B4C59" w:rsidRPr="00FB097F" w14:paraId="6440FF34" w14:textId="77777777" w:rsidTr="001C2EFA">
        <w:trPr>
          <w:tblHeader/>
        </w:trPr>
        <w:tc>
          <w:tcPr>
            <w:tcW w:w="2869" w:type="dxa"/>
            <w:shd w:val="clear" w:color="auto" w:fill="auto"/>
          </w:tcPr>
          <w:p w14:paraId="2FD855E7" w14:textId="77777777" w:rsidR="002B4C59" w:rsidRPr="00FB097F" w:rsidRDefault="002B4C59" w:rsidP="001C2EFA">
            <w:pPr>
              <w:ind w:left="180" w:hanging="180"/>
              <w:rPr>
                <w:b/>
                <w:bCs/>
                <w:i/>
                <w:iCs/>
              </w:rPr>
            </w:pPr>
          </w:p>
        </w:tc>
        <w:tc>
          <w:tcPr>
            <w:tcW w:w="1339" w:type="dxa"/>
          </w:tcPr>
          <w:p w14:paraId="19643E16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91" w:type="dxa"/>
          </w:tcPr>
          <w:p w14:paraId="35AE8A30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03F8361F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C591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8C591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C591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2B4C59" w:rsidRPr="00FB097F" w14:paraId="66098571" w14:textId="77777777" w:rsidTr="001C2EFA">
        <w:trPr>
          <w:cantSplit/>
        </w:trPr>
        <w:tc>
          <w:tcPr>
            <w:tcW w:w="2869" w:type="dxa"/>
            <w:shd w:val="clear" w:color="auto" w:fill="auto"/>
          </w:tcPr>
          <w:p w14:paraId="2C8B53B8" w14:textId="77777777" w:rsidR="002B4C59" w:rsidRPr="002B4C59" w:rsidRDefault="002B4C59" w:rsidP="001C2EF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C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B4C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B4C59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39" w:type="dxa"/>
          </w:tcPr>
          <w:p w14:paraId="78178DE9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14:paraId="3AAC1C34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7C2DAC4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4F9648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44EC0C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20626C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6CAFD0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A18B98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74EF35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C59" w:rsidRPr="00FB097F" w14:paraId="7FA9336F" w14:textId="77777777" w:rsidTr="001C2EFA">
        <w:trPr>
          <w:cantSplit/>
        </w:trPr>
        <w:tc>
          <w:tcPr>
            <w:tcW w:w="2869" w:type="dxa"/>
            <w:shd w:val="clear" w:color="auto" w:fill="auto"/>
          </w:tcPr>
          <w:p w14:paraId="16511AF1" w14:textId="77777777" w:rsidR="002B4C59" w:rsidRPr="002B4C59" w:rsidRDefault="002B4C59" w:rsidP="001C2EF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C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</w:t>
            </w:r>
          </w:p>
        </w:tc>
        <w:tc>
          <w:tcPr>
            <w:tcW w:w="1339" w:type="dxa"/>
          </w:tcPr>
          <w:p w14:paraId="40834FB1" w14:textId="77777777" w:rsidR="002B4C59" w:rsidRPr="00FB097F" w:rsidRDefault="002B4C59" w:rsidP="001C2EF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91" w:type="dxa"/>
          </w:tcPr>
          <w:p w14:paraId="0894FF5D" w14:textId="77777777" w:rsidR="002B4C59" w:rsidRPr="00FB097F" w:rsidRDefault="002B4C59" w:rsidP="001C2EF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57153FE4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540F501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170" w:type="dxa"/>
            <w:shd w:val="clear" w:color="auto" w:fill="auto"/>
          </w:tcPr>
          <w:p w14:paraId="080405C7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D5E51AD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46701E08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63CFDFC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170" w:type="dxa"/>
            <w:shd w:val="clear" w:color="auto" w:fill="auto"/>
          </w:tcPr>
          <w:p w14:paraId="7CE887A8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C59" w:rsidRPr="00FB097F" w14:paraId="03FB7934" w14:textId="77777777" w:rsidTr="001C2EFA">
        <w:trPr>
          <w:cantSplit/>
          <w:trHeight w:val="89"/>
        </w:trPr>
        <w:tc>
          <w:tcPr>
            <w:tcW w:w="2869" w:type="dxa"/>
            <w:shd w:val="clear" w:color="auto" w:fill="auto"/>
          </w:tcPr>
          <w:p w14:paraId="19272FD3" w14:textId="77777777" w:rsidR="002B4C59" w:rsidRPr="002B4C59" w:rsidRDefault="002B4C59" w:rsidP="001C2EF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C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B4C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339" w:type="dxa"/>
          </w:tcPr>
          <w:p w14:paraId="0F6266EE" w14:textId="77777777" w:rsidR="002B4C59" w:rsidRPr="00FB097F" w:rsidRDefault="002B4C59" w:rsidP="001C2EF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91" w:type="dxa"/>
          </w:tcPr>
          <w:p w14:paraId="4D13718E" w14:textId="77777777" w:rsidR="002B4C59" w:rsidRPr="00FB097F" w:rsidRDefault="002B4C59" w:rsidP="001C2EF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7DF83E28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775821D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170" w:type="dxa"/>
            <w:shd w:val="clear" w:color="auto" w:fill="auto"/>
          </w:tcPr>
          <w:p w14:paraId="320D567F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4BC164F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7EB0BC2C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2FDE44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170" w:type="dxa"/>
            <w:shd w:val="clear" w:color="auto" w:fill="auto"/>
          </w:tcPr>
          <w:p w14:paraId="106EC154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C59" w:rsidRPr="00FB097F" w14:paraId="7213579D" w14:textId="77777777" w:rsidTr="001C2EFA">
        <w:trPr>
          <w:cantSplit/>
        </w:trPr>
        <w:tc>
          <w:tcPr>
            <w:tcW w:w="2869" w:type="dxa"/>
            <w:shd w:val="clear" w:color="auto" w:fill="auto"/>
          </w:tcPr>
          <w:p w14:paraId="61657084" w14:textId="77777777" w:rsidR="002B4C59" w:rsidRPr="002B4C59" w:rsidRDefault="002B4C59" w:rsidP="001C2EF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2B4C5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39" w:type="dxa"/>
          </w:tcPr>
          <w:p w14:paraId="0B9A73BD" w14:textId="77777777" w:rsidR="002B4C59" w:rsidRPr="005C57EF" w:rsidRDefault="002B4C59" w:rsidP="001C2EFA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-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8F70D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F70D5">
              <w:rPr>
                <w:rFonts w:ascii="Angsana New" w:hAnsi="Angsana New"/>
                <w:sz w:val="30"/>
                <w:szCs w:val="30"/>
                <w:lang w:val="en-US" w:bidi="th-TH"/>
              </w:rPr>
              <w:t>650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F70D5">
              <w:rPr>
                <w:rFonts w:ascii="Angsana New" w:hAnsi="Angsana New"/>
                <w:sz w:val="30"/>
                <w:szCs w:val="30"/>
                <w:lang w:val="en-US" w:bidi="th-TH"/>
              </w:rPr>
              <w:t>307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91" w:type="dxa"/>
          </w:tcPr>
          <w:p w14:paraId="3F56CFD5" w14:textId="77777777" w:rsidR="002B4C59" w:rsidRPr="00695BB2" w:rsidRDefault="002B4C59" w:rsidP="001C2EFA">
            <w:pPr>
              <w:pStyle w:val="acctfourfigures"/>
              <w:tabs>
                <w:tab w:val="decimal" w:pos="731"/>
              </w:tabs>
              <w:spacing w:line="240" w:lineRule="auto"/>
              <w:ind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07004BC" w14:textId="77777777" w:rsidR="002B4C59" w:rsidRPr="00695BB2" w:rsidRDefault="002B4C59" w:rsidP="001C2EFA">
            <w:pPr>
              <w:pStyle w:val="acctfourfigures"/>
              <w:tabs>
                <w:tab w:val="clear" w:pos="765"/>
                <w:tab w:val="left" w:pos="585"/>
                <w:tab w:val="left" w:pos="699"/>
              </w:tabs>
              <w:spacing w:line="240" w:lineRule="auto"/>
              <w:ind w:right="-3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72586B" w14:textId="77777777" w:rsidR="002B4C59" w:rsidRPr="00695BB2" w:rsidRDefault="002B4C59" w:rsidP="001C2EFA">
            <w:pPr>
              <w:pStyle w:val="acctfourfigures"/>
              <w:spacing w:line="240" w:lineRule="auto"/>
              <w:ind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B6DC96" w14:textId="77777777" w:rsidR="002B4C59" w:rsidRPr="00695BB2" w:rsidRDefault="002B4C59" w:rsidP="001C2E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F70D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70D5">
              <w:rPr>
                <w:rFonts w:ascii="Angsana New" w:hAnsi="Angsana New"/>
                <w:sz w:val="30"/>
                <w:szCs w:val="30"/>
                <w:lang w:val="en-US"/>
              </w:rPr>
              <w:t>574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70D5">
              <w:rPr>
                <w:rFonts w:ascii="Angsana New" w:hAnsi="Angsana New"/>
                <w:sz w:val="30"/>
                <w:szCs w:val="30"/>
                <w:lang w:val="en-US"/>
              </w:rPr>
              <w:t>776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F393205" w14:textId="77777777" w:rsidR="002B4C59" w:rsidRPr="00695BB2" w:rsidRDefault="002B4C59" w:rsidP="001C2EFA">
            <w:pPr>
              <w:pStyle w:val="acctfourfigures"/>
              <w:spacing w:line="240" w:lineRule="auto"/>
              <w:ind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40C741" w14:textId="77777777" w:rsidR="002B4C59" w:rsidRPr="00695BB2" w:rsidRDefault="002B4C59" w:rsidP="001C2EFA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28CF80" w14:textId="77777777" w:rsidR="002B4C59" w:rsidRPr="00695BB2" w:rsidRDefault="002B4C59" w:rsidP="001C2EFA">
            <w:pPr>
              <w:pStyle w:val="acctfourfigures"/>
              <w:spacing w:line="240" w:lineRule="auto"/>
              <w:ind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AD0E89" w14:textId="77777777" w:rsidR="002B4C59" w:rsidRPr="00695BB2" w:rsidRDefault="002B4C59" w:rsidP="001C2E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F70D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70D5">
              <w:rPr>
                <w:rFonts w:ascii="Angsana New" w:hAnsi="Angsana New"/>
                <w:sz w:val="30"/>
                <w:szCs w:val="30"/>
                <w:lang w:val="en-US"/>
              </w:rPr>
              <w:t>574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70D5">
              <w:rPr>
                <w:rFonts w:ascii="Angsana New" w:hAnsi="Angsana New"/>
                <w:sz w:val="30"/>
                <w:szCs w:val="30"/>
                <w:lang w:val="en-US"/>
              </w:rPr>
              <w:t>776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B4C59" w:rsidRPr="00FB097F" w14:paraId="0E857B0D" w14:textId="77777777" w:rsidTr="001C2EFA">
        <w:trPr>
          <w:cantSplit/>
        </w:trPr>
        <w:tc>
          <w:tcPr>
            <w:tcW w:w="2869" w:type="dxa"/>
            <w:shd w:val="clear" w:color="auto" w:fill="auto"/>
          </w:tcPr>
          <w:p w14:paraId="6B150490" w14:textId="77777777" w:rsidR="002B4C59" w:rsidRPr="002B4C59" w:rsidRDefault="002B4C59" w:rsidP="001C2EF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2B4C59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9" w:type="dxa"/>
          </w:tcPr>
          <w:p w14:paraId="205D031F" w14:textId="77777777" w:rsidR="002B4C59" w:rsidRDefault="002B4C59" w:rsidP="001C2EFA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B4D8B03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F70D5">
              <w:rPr>
                <w:rFonts w:ascii="Angsana New" w:hAnsi="Angsana New"/>
                <w:sz w:val="30"/>
                <w:szCs w:val="30"/>
                <w:lang w:val="en-US" w:bidi="th-TH"/>
              </w:rPr>
              <w:t>913</w:t>
            </w:r>
          </w:p>
        </w:tc>
        <w:tc>
          <w:tcPr>
            <w:tcW w:w="191" w:type="dxa"/>
          </w:tcPr>
          <w:p w14:paraId="58DAC842" w14:textId="77777777" w:rsidR="002B4C59" w:rsidRPr="00FB097F" w:rsidRDefault="002B4C59" w:rsidP="001C2EF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5C416178" w14:textId="77777777" w:rsidR="002B4C59" w:rsidRDefault="002B4C59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-1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3451C19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-1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53CD51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2F854EC" w14:textId="77777777" w:rsidR="002B4C59" w:rsidRDefault="002B4C59" w:rsidP="001C2EF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BDEB9EC" w14:textId="77777777" w:rsidR="002B4C59" w:rsidRPr="008C5913" w:rsidRDefault="002B4C59" w:rsidP="001C2EF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F70D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F70D5">
              <w:rPr>
                <w:rFonts w:ascii="Angsana New" w:hAnsi="Angsana New"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180" w:type="dxa"/>
            <w:shd w:val="clear" w:color="auto" w:fill="auto"/>
          </w:tcPr>
          <w:p w14:paraId="2A8F8AEC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FD140B2" w14:textId="77777777" w:rsidR="002B4C59" w:rsidRDefault="002B4C59" w:rsidP="001C2EFA">
            <w:pPr>
              <w:pStyle w:val="acctfourfigures"/>
              <w:tabs>
                <w:tab w:val="clear" w:pos="765"/>
                <w:tab w:val="decimal" w:pos="202"/>
                <w:tab w:val="left" w:pos="658"/>
              </w:tabs>
              <w:spacing w:line="240" w:lineRule="atLeast"/>
              <w:ind w:right="-35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9ABD902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202"/>
                <w:tab w:val="left" w:pos="658"/>
              </w:tabs>
              <w:spacing w:line="240" w:lineRule="atLeast"/>
              <w:ind w:right="-35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B11497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46FD03B" w14:textId="77777777" w:rsidR="002B4C59" w:rsidRDefault="002B4C59" w:rsidP="001C2E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  <w:p w14:paraId="40942613" w14:textId="77777777" w:rsidR="002B4C59" w:rsidRPr="008C5913" w:rsidRDefault="002B4C59" w:rsidP="001C2E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F70D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70D5"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</w:p>
        </w:tc>
      </w:tr>
      <w:tr w:rsidR="002B4C59" w:rsidRPr="00FB097F" w14:paraId="05C99040" w14:textId="77777777" w:rsidTr="001C2EFA">
        <w:trPr>
          <w:cantSplit/>
        </w:trPr>
        <w:tc>
          <w:tcPr>
            <w:tcW w:w="2869" w:type="dxa"/>
            <w:shd w:val="clear" w:color="auto" w:fill="auto"/>
          </w:tcPr>
          <w:p w14:paraId="31CE5486" w14:textId="77777777" w:rsidR="002B4C59" w:rsidRPr="00FB097F" w:rsidRDefault="002B4C59" w:rsidP="001C2EFA">
            <w:pPr>
              <w:ind w:left="180" w:hanging="180"/>
            </w:pPr>
          </w:p>
        </w:tc>
        <w:tc>
          <w:tcPr>
            <w:tcW w:w="1339" w:type="dxa"/>
          </w:tcPr>
          <w:p w14:paraId="538D785D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91" w:type="dxa"/>
          </w:tcPr>
          <w:p w14:paraId="754F5FE6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11EEBC7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1A47D017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5006CEEF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303D7E3B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42205FAC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6F0312D6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63F69546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B320A" w:rsidRPr="00FB097F" w14:paraId="7337C659" w14:textId="77777777" w:rsidTr="001C2EFA">
        <w:trPr>
          <w:cantSplit/>
        </w:trPr>
        <w:tc>
          <w:tcPr>
            <w:tcW w:w="2869" w:type="dxa"/>
            <w:shd w:val="clear" w:color="auto" w:fill="auto"/>
          </w:tcPr>
          <w:p w14:paraId="56C26293" w14:textId="77777777" w:rsidR="007B320A" w:rsidRPr="00FB097F" w:rsidRDefault="007B320A" w:rsidP="001C2EFA">
            <w:pPr>
              <w:ind w:left="180" w:hanging="180"/>
            </w:pPr>
          </w:p>
        </w:tc>
        <w:tc>
          <w:tcPr>
            <w:tcW w:w="1339" w:type="dxa"/>
          </w:tcPr>
          <w:p w14:paraId="7A4C8D98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91" w:type="dxa"/>
          </w:tcPr>
          <w:p w14:paraId="65E10B82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5836DD8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1E19B55D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5B4F659C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0FF9EDB0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02202E84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27A52C8F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06AB430C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B320A" w:rsidRPr="00FB097F" w14:paraId="3FD90476" w14:textId="77777777" w:rsidTr="001C2EFA">
        <w:trPr>
          <w:cantSplit/>
        </w:trPr>
        <w:tc>
          <w:tcPr>
            <w:tcW w:w="2869" w:type="dxa"/>
            <w:shd w:val="clear" w:color="auto" w:fill="auto"/>
          </w:tcPr>
          <w:p w14:paraId="33204FEB" w14:textId="77777777" w:rsidR="007B320A" w:rsidRPr="00FB097F" w:rsidRDefault="007B320A" w:rsidP="001C2EFA">
            <w:pPr>
              <w:ind w:left="180" w:hanging="180"/>
            </w:pPr>
          </w:p>
        </w:tc>
        <w:tc>
          <w:tcPr>
            <w:tcW w:w="1339" w:type="dxa"/>
          </w:tcPr>
          <w:p w14:paraId="79A6C328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91" w:type="dxa"/>
          </w:tcPr>
          <w:p w14:paraId="0D99DF1A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310AECD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120EDDD2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5F60719E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11F39A4F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49738F5B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714F7AE9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112B2938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B320A" w:rsidRPr="00FB097F" w14:paraId="1E3DCA5D" w14:textId="77777777" w:rsidTr="001C2EFA">
        <w:trPr>
          <w:cantSplit/>
        </w:trPr>
        <w:tc>
          <w:tcPr>
            <w:tcW w:w="2869" w:type="dxa"/>
            <w:shd w:val="clear" w:color="auto" w:fill="auto"/>
          </w:tcPr>
          <w:p w14:paraId="0C7E2904" w14:textId="77777777" w:rsidR="007B320A" w:rsidRPr="00FB097F" w:rsidRDefault="007B320A" w:rsidP="001C2EFA">
            <w:pPr>
              <w:ind w:left="180" w:hanging="180"/>
            </w:pPr>
          </w:p>
        </w:tc>
        <w:tc>
          <w:tcPr>
            <w:tcW w:w="1339" w:type="dxa"/>
          </w:tcPr>
          <w:p w14:paraId="5EF8390C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91" w:type="dxa"/>
          </w:tcPr>
          <w:p w14:paraId="73B15CD8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643C25A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2083E883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7F7BC021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4986AA53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4E410133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2ED7F392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2DA7ED0D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B320A" w:rsidRPr="00FB097F" w14:paraId="6D073057" w14:textId="77777777" w:rsidTr="001C2EFA">
        <w:trPr>
          <w:cantSplit/>
        </w:trPr>
        <w:tc>
          <w:tcPr>
            <w:tcW w:w="2869" w:type="dxa"/>
            <w:shd w:val="clear" w:color="auto" w:fill="auto"/>
          </w:tcPr>
          <w:p w14:paraId="43C342AC" w14:textId="77777777" w:rsidR="007B320A" w:rsidRPr="00FB097F" w:rsidRDefault="007B320A" w:rsidP="001C2EFA">
            <w:pPr>
              <w:ind w:left="180" w:hanging="180"/>
            </w:pPr>
          </w:p>
        </w:tc>
        <w:tc>
          <w:tcPr>
            <w:tcW w:w="1339" w:type="dxa"/>
          </w:tcPr>
          <w:p w14:paraId="34E1A736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91" w:type="dxa"/>
          </w:tcPr>
          <w:p w14:paraId="4FD89D94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422243C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6CD4FA18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418B64ED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1BABBBD4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265184CA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20600BE2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1FB4900E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B320A" w:rsidRPr="00FB097F" w14:paraId="47FA4504" w14:textId="77777777" w:rsidTr="001C2EFA">
        <w:trPr>
          <w:cantSplit/>
        </w:trPr>
        <w:tc>
          <w:tcPr>
            <w:tcW w:w="2869" w:type="dxa"/>
            <w:shd w:val="clear" w:color="auto" w:fill="auto"/>
          </w:tcPr>
          <w:p w14:paraId="6740D996" w14:textId="77777777" w:rsidR="007B320A" w:rsidRPr="00FB097F" w:rsidRDefault="007B320A" w:rsidP="001C2EFA">
            <w:pPr>
              <w:ind w:left="180" w:hanging="180"/>
            </w:pPr>
          </w:p>
        </w:tc>
        <w:tc>
          <w:tcPr>
            <w:tcW w:w="1339" w:type="dxa"/>
          </w:tcPr>
          <w:p w14:paraId="3DE82FED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91" w:type="dxa"/>
          </w:tcPr>
          <w:p w14:paraId="0F83682C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F4027FE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1B4B041B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27E94891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3B91A477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5D5F2F23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27A03D9D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49687917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B320A" w:rsidRPr="00FB097F" w14:paraId="2981D43D" w14:textId="77777777" w:rsidTr="001C2EFA">
        <w:trPr>
          <w:cantSplit/>
        </w:trPr>
        <w:tc>
          <w:tcPr>
            <w:tcW w:w="2869" w:type="dxa"/>
            <w:shd w:val="clear" w:color="auto" w:fill="auto"/>
          </w:tcPr>
          <w:p w14:paraId="6EABD242" w14:textId="77777777" w:rsidR="007B320A" w:rsidRPr="00FB097F" w:rsidRDefault="007B320A" w:rsidP="001C2EFA">
            <w:pPr>
              <w:ind w:left="180" w:hanging="180"/>
            </w:pPr>
          </w:p>
        </w:tc>
        <w:tc>
          <w:tcPr>
            <w:tcW w:w="1339" w:type="dxa"/>
          </w:tcPr>
          <w:p w14:paraId="50AE202B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91" w:type="dxa"/>
          </w:tcPr>
          <w:p w14:paraId="4314E491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3916B71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4CD37C95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685F3240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27179E17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50188DDB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5906D88F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76AEC328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B320A" w:rsidRPr="00FB097F" w14:paraId="7E4DC4C7" w14:textId="77777777" w:rsidTr="001C2EFA">
        <w:trPr>
          <w:cantSplit/>
        </w:trPr>
        <w:tc>
          <w:tcPr>
            <w:tcW w:w="2869" w:type="dxa"/>
            <w:shd w:val="clear" w:color="auto" w:fill="auto"/>
          </w:tcPr>
          <w:p w14:paraId="57DAE783" w14:textId="77777777" w:rsidR="007B320A" w:rsidRPr="00FB097F" w:rsidRDefault="007B320A" w:rsidP="001C2EFA">
            <w:pPr>
              <w:ind w:left="180" w:hanging="180"/>
            </w:pPr>
          </w:p>
        </w:tc>
        <w:tc>
          <w:tcPr>
            <w:tcW w:w="1339" w:type="dxa"/>
          </w:tcPr>
          <w:p w14:paraId="03F07784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91" w:type="dxa"/>
          </w:tcPr>
          <w:p w14:paraId="3B25BE26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1FC7E50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3E8699FB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4CCE00A2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15FB2783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5F278C34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0B3A88E6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5FA2A982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B320A" w:rsidRPr="00FB097F" w14:paraId="11BA507D" w14:textId="77777777" w:rsidTr="001C2EFA">
        <w:trPr>
          <w:cantSplit/>
        </w:trPr>
        <w:tc>
          <w:tcPr>
            <w:tcW w:w="2869" w:type="dxa"/>
            <w:shd w:val="clear" w:color="auto" w:fill="auto"/>
          </w:tcPr>
          <w:p w14:paraId="25B5F792" w14:textId="77777777" w:rsidR="007B320A" w:rsidRPr="00FB097F" w:rsidRDefault="007B320A" w:rsidP="001C2EFA">
            <w:pPr>
              <w:ind w:left="180" w:hanging="180"/>
            </w:pPr>
          </w:p>
        </w:tc>
        <w:tc>
          <w:tcPr>
            <w:tcW w:w="1339" w:type="dxa"/>
          </w:tcPr>
          <w:p w14:paraId="50E75ECD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91" w:type="dxa"/>
          </w:tcPr>
          <w:p w14:paraId="572CB23E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8BED135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7B6CD28A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18D5F4BE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631AD332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17250B85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0337A571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08D29567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B320A" w:rsidRPr="00FB097F" w14:paraId="1E3BB036" w14:textId="77777777" w:rsidTr="001C2EFA">
        <w:trPr>
          <w:cantSplit/>
        </w:trPr>
        <w:tc>
          <w:tcPr>
            <w:tcW w:w="2869" w:type="dxa"/>
            <w:shd w:val="clear" w:color="auto" w:fill="auto"/>
          </w:tcPr>
          <w:p w14:paraId="1F2D18E0" w14:textId="77777777" w:rsidR="007B320A" w:rsidRPr="00FB097F" w:rsidRDefault="007B320A" w:rsidP="001C2EFA">
            <w:pPr>
              <w:ind w:left="180" w:hanging="180"/>
            </w:pPr>
          </w:p>
        </w:tc>
        <w:tc>
          <w:tcPr>
            <w:tcW w:w="1339" w:type="dxa"/>
          </w:tcPr>
          <w:p w14:paraId="20200E16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91" w:type="dxa"/>
          </w:tcPr>
          <w:p w14:paraId="08C92B20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88828E4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0A958A7F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25EEF18C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5AB53F4E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764A7D0F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22AC8D9B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50C12F2D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B320A" w:rsidRPr="00FB097F" w14:paraId="4C1DE1BC" w14:textId="77777777" w:rsidTr="001C2EFA">
        <w:trPr>
          <w:cantSplit/>
        </w:trPr>
        <w:tc>
          <w:tcPr>
            <w:tcW w:w="2869" w:type="dxa"/>
            <w:shd w:val="clear" w:color="auto" w:fill="auto"/>
          </w:tcPr>
          <w:p w14:paraId="03A8C255" w14:textId="77777777" w:rsidR="007B320A" w:rsidRPr="00FB097F" w:rsidRDefault="007B320A" w:rsidP="001C2EFA">
            <w:pPr>
              <w:ind w:left="180" w:hanging="180"/>
            </w:pPr>
          </w:p>
        </w:tc>
        <w:tc>
          <w:tcPr>
            <w:tcW w:w="1339" w:type="dxa"/>
          </w:tcPr>
          <w:p w14:paraId="7C33F61D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91" w:type="dxa"/>
          </w:tcPr>
          <w:p w14:paraId="7075C26C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0B0AE3B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4518F728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69CE9EC2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36AD6187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348344D8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2AF4F347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1225B859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B320A" w:rsidRPr="00FB097F" w14:paraId="09B6E76C" w14:textId="77777777" w:rsidTr="001C2EFA">
        <w:trPr>
          <w:cantSplit/>
        </w:trPr>
        <w:tc>
          <w:tcPr>
            <w:tcW w:w="2869" w:type="dxa"/>
            <w:shd w:val="clear" w:color="auto" w:fill="auto"/>
          </w:tcPr>
          <w:p w14:paraId="56026963" w14:textId="77777777" w:rsidR="007B320A" w:rsidRPr="00FB097F" w:rsidRDefault="007B320A" w:rsidP="001C2EFA">
            <w:pPr>
              <w:ind w:left="180" w:hanging="180"/>
            </w:pPr>
          </w:p>
        </w:tc>
        <w:tc>
          <w:tcPr>
            <w:tcW w:w="1339" w:type="dxa"/>
          </w:tcPr>
          <w:p w14:paraId="3591E8A9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91" w:type="dxa"/>
          </w:tcPr>
          <w:p w14:paraId="3997723D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20655A5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4810595B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3640DDAA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718498EC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06EB9198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163D3170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449E5886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7B320A" w:rsidRPr="00FB097F" w14:paraId="34A2BEEE" w14:textId="77777777" w:rsidTr="001C2EFA">
        <w:trPr>
          <w:cantSplit/>
        </w:trPr>
        <w:tc>
          <w:tcPr>
            <w:tcW w:w="2869" w:type="dxa"/>
            <w:shd w:val="clear" w:color="auto" w:fill="auto"/>
          </w:tcPr>
          <w:p w14:paraId="5ED64A53" w14:textId="77777777" w:rsidR="007B320A" w:rsidRPr="00FB097F" w:rsidRDefault="007B320A" w:rsidP="001C2EFA">
            <w:pPr>
              <w:ind w:left="180" w:hanging="180"/>
            </w:pPr>
          </w:p>
        </w:tc>
        <w:tc>
          <w:tcPr>
            <w:tcW w:w="1339" w:type="dxa"/>
          </w:tcPr>
          <w:p w14:paraId="5DEE483D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91" w:type="dxa"/>
          </w:tcPr>
          <w:p w14:paraId="19563031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A838E16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43EEA401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3516952D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3E65BEE2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6058AE47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4522D340" w14:textId="77777777" w:rsidR="007B320A" w:rsidRPr="00FB097F" w:rsidRDefault="007B320A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640F28F2" w14:textId="77777777" w:rsidR="007B320A" w:rsidRPr="00FB097F" w:rsidRDefault="007B320A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B4C59" w:rsidRPr="00FB097F" w14:paraId="70EC9AF1" w14:textId="77777777" w:rsidTr="001C2EFA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14:paraId="20AF975B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39" w:type="dxa"/>
          </w:tcPr>
          <w:p w14:paraId="0B4E4911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1" w:type="dxa"/>
          </w:tcPr>
          <w:p w14:paraId="5555BDD5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560781C" w14:textId="77777777" w:rsidR="002B4C59" w:rsidRPr="008C5913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C591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 w:rsidRPr="008C59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2B4C59" w:rsidRPr="00FB097F" w14:paraId="38E2C74F" w14:textId="77777777" w:rsidTr="001C2EFA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14:paraId="40010869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339" w:type="dxa"/>
          </w:tcPr>
          <w:p w14:paraId="02AC7D8A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91" w:type="dxa"/>
          </w:tcPr>
          <w:p w14:paraId="2E58BEFF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40865" w14:textId="77777777" w:rsidR="002B4C59" w:rsidRPr="008C5913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2B4C59" w:rsidRPr="00FB097F" w14:paraId="0C7E7762" w14:textId="77777777" w:rsidTr="001C2EFA">
        <w:trPr>
          <w:trHeight w:val="363"/>
          <w:tblHeader/>
        </w:trPr>
        <w:tc>
          <w:tcPr>
            <w:tcW w:w="2869" w:type="dxa"/>
            <w:shd w:val="clear" w:color="auto" w:fill="auto"/>
            <w:vAlign w:val="bottom"/>
          </w:tcPr>
          <w:p w14:paraId="6F04F983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2CE5124C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1" w:type="dxa"/>
          </w:tcPr>
          <w:p w14:paraId="6AFBC340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77E5FB1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Pr="008F70D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629E371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0072D3C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Pr="008F70D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E5F1FB4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2500C1D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Pr="008F70D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3ED9891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D02B8F6" w14:textId="77777777" w:rsidR="002B4C59" w:rsidRPr="00FB097F" w:rsidRDefault="002B4C59" w:rsidP="001C2EF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B4C59" w:rsidRPr="00FB097F" w14:paraId="3BB61891" w14:textId="77777777" w:rsidTr="001C2EFA">
        <w:trPr>
          <w:tblHeader/>
        </w:trPr>
        <w:tc>
          <w:tcPr>
            <w:tcW w:w="2869" w:type="dxa"/>
            <w:shd w:val="clear" w:color="auto" w:fill="auto"/>
          </w:tcPr>
          <w:p w14:paraId="6AB69F0D" w14:textId="77777777" w:rsidR="002B4C59" w:rsidRPr="00FB097F" w:rsidRDefault="002B4C59" w:rsidP="001C2EFA">
            <w:pPr>
              <w:ind w:left="180" w:hanging="180"/>
              <w:rPr>
                <w:b/>
                <w:bCs/>
                <w:i/>
                <w:iCs/>
              </w:rPr>
            </w:pPr>
          </w:p>
        </w:tc>
        <w:tc>
          <w:tcPr>
            <w:tcW w:w="1339" w:type="dxa"/>
          </w:tcPr>
          <w:p w14:paraId="7B009541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91" w:type="dxa"/>
          </w:tcPr>
          <w:p w14:paraId="606ACF27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7C9A04C6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C591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8C591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8C591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2B4C59" w:rsidRPr="00FB097F" w14:paraId="51CE3B3B" w14:textId="77777777" w:rsidTr="001C2EFA">
        <w:trPr>
          <w:cantSplit/>
        </w:trPr>
        <w:tc>
          <w:tcPr>
            <w:tcW w:w="2869" w:type="dxa"/>
            <w:shd w:val="clear" w:color="auto" w:fill="auto"/>
          </w:tcPr>
          <w:p w14:paraId="53D9373C" w14:textId="77777777" w:rsidR="002B4C59" w:rsidRPr="002B4C59" w:rsidRDefault="002B4C59" w:rsidP="001C2EF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4C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B4C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B4C59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39" w:type="dxa"/>
          </w:tcPr>
          <w:p w14:paraId="4F28DA5A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14:paraId="6D4D9B90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555E097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A95F5AB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FE81C7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FC59545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FC5A12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11854DC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7C3A1C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C59" w:rsidRPr="00FB097F" w14:paraId="3C7DE7AC" w14:textId="77777777" w:rsidTr="001C2EFA">
        <w:trPr>
          <w:cantSplit/>
        </w:trPr>
        <w:tc>
          <w:tcPr>
            <w:tcW w:w="2869" w:type="dxa"/>
            <w:shd w:val="clear" w:color="auto" w:fill="auto"/>
          </w:tcPr>
          <w:p w14:paraId="6FC33866" w14:textId="77777777" w:rsidR="002B4C59" w:rsidRPr="002B4C59" w:rsidRDefault="002B4C59" w:rsidP="001C2EF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C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</w:t>
            </w:r>
          </w:p>
        </w:tc>
        <w:tc>
          <w:tcPr>
            <w:tcW w:w="1339" w:type="dxa"/>
          </w:tcPr>
          <w:p w14:paraId="2F578576" w14:textId="77777777" w:rsidR="002B4C59" w:rsidRPr="00FB097F" w:rsidRDefault="002B4C59" w:rsidP="001C2EF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91" w:type="dxa"/>
          </w:tcPr>
          <w:p w14:paraId="4BA7C2A1" w14:textId="77777777" w:rsidR="002B4C59" w:rsidRPr="00FB097F" w:rsidRDefault="002B4C59" w:rsidP="001C2EF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7DE26E41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2ACB6A9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170" w:type="dxa"/>
            <w:shd w:val="clear" w:color="auto" w:fill="auto"/>
          </w:tcPr>
          <w:p w14:paraId="66E865C2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C94A0C2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6CE83825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3BEE572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170" w:type="dxa"/>
            <w:shd w:val="clear" w:color="auto" w:fill="auto"/>
          </w:tcPr>
          <w:p w14:paraId="6D74FF95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C59" w:rsidRPr="00FB097F" w14:paraId="46DB3BAA" w14:textId="77777777" w:rsidTr="001C2EFA">
        <w:trPr>
          <w:cantSplit/>
          <w:trHeight w:val="89"/>
        </w:trPr>
        <w:tc>
          <w:tcPr>
            <w:tcW w:w="2869" w:type="dxa"/>
            <w:shd w:val="clear" w:color="auto" w:fill="auto"/>
          </w:tcPr>
          <w:p w14:paraId="452D84BB" w14:textId="77777777" w:rsidR="002B4C59" w:rsidRPr="002B4C59" w:rsidRDefault="002B4C59" w:rsidP="001C2EF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B4C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B4C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339" w:type="dxa"/>
          </w:tcPr>
          <w:p w14:paraId="7E49CC34" w14:textId="77777777" w:rsidR="002B4C59" w:rsidRPr="00FB097F" w:rsidRDefault="002B4C59" w:rsidP="001C2EF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91" w:type="dxa"/>
          </w:tcPr>
          <w:p w14:paraId="702BD1A9" w14:textId="77777777" w:rsidR="002B4C59" w:rsidRPr="00FB097F" w:rsidRDefault="002B4C59" w:rsidP="001C2EF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5C173A74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22A49F0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170" w:type="dxa"/>
            <w:shd w:val="clear" w:color="auto" w:fill="auto"/>
          </w:tcPr>
          <w:p w14:paraId="2B632ED7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08BFDB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45B5058E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CA2FFFD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170" w:type="dxa"/>
            <w:shd w:val="clear" w:color="auto" w:fill="auto"/>
          </w:tcPr>
          <w:p w14:paraId="244359DD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4C59" w:rsidRPr="00FB097F" w14:paraId="29AB160E" w14:textId="77777777" w:rsidTr="001C2EFA">
        <w:trPr>
          <w:cantSplit/>
        </w:trPr>
        <w:tc>
          <w:tcPr>
            <w:tcW w:w="2869" w:type="dxa"/>
            <w:shd w:val="clear" w:color="auto" w:fill="auto"/>
          </w:tcPr>
          <w:p w14:paraId="638CD46E" w14:textId="77777777" w:rsidR="002B4C59" w:rsidRPr="002B4C59" w:rsidRDefault="002B4C59" w:rsidP="001C2EF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2B4C59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39" w:type="dxa"/>
          </w:tcPr>
          <w:p w14:paraId="2CBE5A7A" w14:textId="77777777" w:rsidR="002B4C59" w:rsidRPr="00695BB2" w:rsidRDefault="002B4C59" w:rsidP="001C2EFA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F70D5"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70D5"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</w:p>
        </w:tc>
        <w:tc>
          <w:tcPr>
            <w:tcW w:w="191" w:type="dxa"/>
          </w:tcPr>
          <w:p w14:paraId="1DA1BDFC" w14:textId="77777777" w:rsidR="002B4C59" w:rsidRPr="00695BB2" w:rsidRDefault="002B4C59" w:rsidP="001C2EFA">
            <w:pPr>
              <w:pStyle w:val="acctfourfigures"/>
              <w:tabs>
                <w:tab w:val="decimal" w:pos="731"/>
              </w:tabs>
              <w:spacing w:line="240" w:lineRule="auto"/>
              <w:ind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10220D8" w14:textId="77777777" w:rsidR="002B4C59" w:rsidRPr="00695BB2" w:rsidRDefault="002B4C59" w:rsidP="001C2EFA">
            <w:pPr>
              <w:pStyle w:val="acctfourfigures"/>
              <w:tabs>
                <w:tab w:val="clear" w:pos="765"/>
                <w:tab w:val="left" w:pos="585"/>
                <w:tab w:val="left" w:pos="699"/>
              </w:tabs>
              <w:spacing w:line="240" w:lineRule="auto"/>
              <w:ind w:right="-3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B2F66E" w14:textId="77777777" w:rsidR="002B4C59" w:rsidRPr="00695BB2" w:rsidRDefault="002B4C59" w:rsidP="001C2EFA">
            <w:pPr>
              <w:pStyle w:val="acctfourfigures"/>
              <w:spacing w:line="240" w:lineRule="auto"/>
              <w:ind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A4AC62" w14:textId="77777777" w:rsidR="002B4C59" w:rsidRPr="00695BB2" w:rsidRDefault="002B4C59" w:rsidP="001C2E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8F70D5">
              <w:rPr>
                <w:rFonts w:ascii="Angsana New" w:hAnsi="Angsana New"/>
                <w:sz w:val="30"/>
                <w:szCs w:val="30"/>
                <w:lang w:val="en-US"/>
              </w:rPr>
              <w:t>645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70D5"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</w:p>
        </w:tc>
        <w:tc>
          <w:tcPr>
            <w:tcW w:w="180" w:type="dxa"/>
            <w:shd w:val="clear" w:color="auto" w:fill="auto"/>
          </w:tcPr>
          <w:p w14:paraId="3575FDF3" w14:textId="77777777" w:rsidR="002B4C59" w:rsidRPr="00695BB2" w:rsidRDefault="002B4C59" w:rsidP="001C2EFA">
            <w:pPr>
              <w:pStyle w:val="acctfourfigures"/>
              <w:spacing w:line="240" w:lineRule="auto"/>
              <w:ind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9C1EA9" w14:textId="77777777" w:rsidR="002B4C59" w:rsidRPr="00695BB2" w:rsidRDefault="002B4C59" w:rsidP="001C2EFA">
            <w:pPr>
              <w:pStyle w:val="acctfourfigures"/>
              <w:tabs>
                <w:tab w:val="clear" w:pos="765"/>
                <w:tab w:val="decimal" w:pos="105"/>
                <w:tab w:val="left" w:pos="762"/>
              </w:tabs>
              <w:spacing w:line="240" w:lineRule="auto"/>
              <w:ind w:right="-3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5B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50E288" w14:textId="77777777" w:rsidR="002B4C59" w:rsidRPr="00695BB2" w:rsidRDefault="002B4C59" w:rsidP="001C2EFA">
            <w:pPr>
              <w:pStyle w:val="acctfourfigures"/>
              <w:spacing w:line="240" w:lineRule="auto"/>
              <w:ind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0F4A89" w14:textId="77777777" w:rsidR="002B4C59" w:rsidRPr="00695BB2" w:rsidRDefault="002B4C59" w:rsidP="001C2EFA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0D5">
              <w:rPr>
                <w:rFonts w:ascii="Angsana New" w:hAnsi="Angsana New"/>
                <w:sz w:val="30"/>
                <w:szCs w:val="30"/>
                <w:lang w:val="en-US"/>
              </w:rPr>
              <w:t>645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70D5"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</w:p>
        </w:tc>
      </w:tr>
      <w:tr w:rsidR="002B4C59" w:rsidRPr="00FB097F" w14:paraId="61B6486E" w14:textId="77777777" w:rsidTr="001C2EFA">
        <w:trPr>
          <w:cantSplit/>
        </w:trPr>
        <w:tc>
          <w:tcPr>
            <w:tcW w:w="2869" w:type="dxa"/>
            <w:shd w:val="clear" w:color="auto" w:fill="auto"/>
          </w:tcPr>
          <w:p w14:paraId="2379D7FA" w14:textId="77777777" w:rsidR="002B4C59" w:rsidRPr="002B4C59" w:rsidRDefault="002B4C59" w:rsidP="001C2EFA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2B4C5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39" w:type="dxa"/>
          </w:tcPr>
          <w:p w14:paraId="145F50D7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F70D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70D5">
              <w:rPr>
                <w:rFonts w:ascii="Angsana New" w:hAnsi="Angsana New"/>
                <w:sz w:val="30"/>
                <w:szCs w:val="30"/>
                <w:lang w:val="en-US"/>
              </w:rPr>
              <w:t>449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70D5">
              <w:rPr>
                <w:rFonts w:ascii="Angsana New" w:hAnsi="Angsana New"/>
                <w:sz w:val="30"/>
                <w:szCs w:val="30"/>
                <w:lang w:val="en-US"/>
              </w:rPr>
              <w:t>720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1" w:type="dxa"/>
          </w:tcPr>
          <w:p w14:paraId="27ACF25E" w14:textId="77777777" w:rsidR="002B4C59" w:rsidRPr="00FB097F" w:rsidRDefault="002B4C59" w:rsidP="001C2EF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30DAC4B6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202"/>
              </w:tabs>
              <w:spacing w:line="240" w:lineRule="atLeast"/>
              <w:ind w:right="-18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B9354F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33F0493" w14:textId="77777777" w:rsidR="002B4C59" w:rsidRPr="008C5913" w:rsidRDefault="002B4C59" w:rsidP="001C2EF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F70D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70D5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70D5">
              <w:rPr>
                <w:rFonts w:ascii="Angsana New" w:hAnsi="Angsana New"/>
                <w:sz w:val="30"/>
                <w:szCs w:val="30"/>
                <w:lang w:val="en-US"/>
              </w:rPr>
              <w:t>065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39F2BF5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C662475" w14:textId="77777777" w:rsidR="002B4C59" w:rsidRPr="00FB097F" w:rsidRDefault="002B4C59" w:rsidP="001C2EFA">
            <w:pPr>
              <w:pStyle w:val="acctfourfigures"/>
              <w:tabs>
                <w:tab w:val="clear" w:pos="765"/>
                <w:tab w:val="decimal" w:pos="202"/>
                <w:tab w:val="left" w:pos="658"/>
              </w:tabs>
              <w:spacing w:line="240" w:lineRule="atLeast"/>
              <w:ind w:right="-35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916DCD" w14:textId="77777777" w:rsidR="002B4C59" w:rsidRPr="00FB097F" w:rsidRDefault="002B4C59" w:rsidP="001C2EFA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72E2E63" w14:textId="77777777" w:rsidR="002B4C59" w:rsidRPr="008C5913" w:rsidRDefault="002B4C59" w:rsidP="001C2E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8F70D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F70D5">
              <w:rPr>
                <w:rFonts w:ascii="Angsana New" w:hAnsi="Angsana New"/>
                <w:sz w:val="30"/>
                <w:szCs w:val="30"/>
                <w:lang w:val="en-US" w:bidi="th-TH"/>
              </w:rPr>
              <w:t>383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F70D5">
              <w:rPr>
                <w:rFonts w:ascii="Angsana New" w:hAnsi="Angsana New"/>
                <w:sz w:val="30"/>
                <w:szCs w:val="30"/>
                <w:lang w:val="en-US" w:bidi="th-TH"/>
              </w:rPr>
              <w:t>065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</w:tbl>
    <w:p w14:paraId="29059435" w14:textId="77777777" w:rsidR="002B4C59" w:rsidRPr="00FB097F" w:rsidRDefault="002B4C59" w:rsidP="002B4C59">
      <w:pPr>
        <w:pStyle w:val="block"/>
        <w:spacing w:after="0" w:line="240" w:lineRule="atLeast"/>
        <w:ind w:left="720" w:right="-7"/>
        <w:jc w:val="both"/>
        <w:rPr>
          <w:rFonts w:ascii="Angsana New" w:hAnsi="Angsana New"/>
          <w:sz w:val="16"/>
          <w:szCs w:val="16"/>
          <w:lang w:bidi="th-TH"/>
        </w:rPr>
      </w:pPr>
    </w:p>
    <w:p w14:paraId="56136C7A" w14:textId="77777777" w:rsidR="002B4C59" w:rsidRPr="00FB097F" w:rsidRDefault="002B4C59" w:rsidP="002B4C59">
      <w:pPr>
        <w:pStyle w:val="block"/>
        <w:spacing w:after="0" w:line="240" w:lineRule="atLeast"/>
        <w:ind w:left="720"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8C5913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เทคนิคการประเมินมูลค่า</w:t>
      </w:r>
    </w:p>
    <w:p w14:paraId="42355924" w14:textId="77777777" w:rsidR="002B4C59" w:rsidRPr="00FB097F" w:rsidRDefault="002B4C59" w:rsidP="002B4C59">
      <w:pPr>
        <w:pStyle w:val="block"/>
        <w:spacing w:after="0" w:line="240" w:lineRule="atLeast"/>
        <w:ind w:left="720" w:right="-7"/>
        <w:jc w:val="both"/>
        <w:rPr>
          <w:rFonts w:ascii="Angsana New" w:hAnsi="Angsana New"/>
          <w:sz w:val="16"/>
          <w:szCs w:val="16"/>
          <w:lang w:bidi="th-TH"/>
        </w:rPr>
      </w:pPr>
    </w:p>
    <w:p w14:paraId="13A9853C" w14:textId="77777777" w:rsidR="002B4C59" w:rsidRPr="00FB097F" w:rsidRDefault="002B4C59" w:rsidP="002B4C59">
      <w:pPr>
        <w:pStyle w:val="block"/>
        <w:spacing w:after="0" w:line="240" w:lineRule="atLeast"/>
        <w:ind w:left="72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C5913">
        <w:rPr>
          <w:rFonts w:ascii="Angsana New" w:hAnsi="Angsana New"/>
          <w:sz w:val="30"/>
          <w:szCs w:val="30"/>
          <w:cs/>
          <w:lang w:val="en-US"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8F70D5">
        <w:rPr>
          <w:rFonts w:ascii="Angsana New" w:hAnsi="Angsana New"/>
          <w:sz w:val="30"/>
          <w:szCs w:val="30"/>
          <w:lang w:val="en-US" w:bidi="th-TH"/>
        </w:rPr>
        <w:t>2</w:t>
      </w:r>
      <w:r w:rsidRPr="00FB097F">
        <w:rPr>
          <w:rFonts w:ascii="Angsana New" w:hAnsi="Angsana New"/>
          <w:sz w:val="30"/>
          <w:szCs w:val="30"/>
          <w:lang w:val="en-US" w:bidi="th-TH"/>
        </w:rPr>
        <w:t xml:space="preserve"> </w:t>
      </w:r>
    </w:p>
    <w:p w14:paraId="69690963" w14:textId="77777777" w:rsidR="002B4C59" w:rsidRPr="00FB097F" w:rsidRDefault="002B4C59" w:rsidP="002B4C59">
      <w:pPr>
        <w:pStyle w:val="block"/>
        <w:spacing w:after="0" w:line="240" w:lineRule="atLeast"/>
        <w:ind w:left="0" w:right="-7"/>
        <w:jc w:val="thaiDistribute"/>
        <w:rPr>
          <w:rFonts w:ascii="Angsana New" w:hAnsi="Angsana New"/>
          <w:sz w:val="16"/>
          <w:szCs w:val="16"/>
          <w:lang w:val="en-US" w:bidi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070"/>
        <w:gridCol w:w="270"/>
        <w:gridCol w:w="6840"/>
      </w:tblGrid>
      <w:tr w:rsidR="002B4C59" w:rsidRPr="00FB097F" w14:paraId="60693FE6" w14:textId="77777777" w:rsidTr="001C2EFA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7D9A1CD0" w14:textId="77777777" w:rsidR="002B4C59" w:rsidRPr="002B4C59" w:rsidRDefault="002B4C59" w:rsidP="001C2EFA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B4C5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504F73" w14:textId="77777777" w:rsidR="002B4C59" w:rsidRPr="00FB097F" w:rsidRDefault="002B4C59" w:rsidP="001C2EFA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840" w:type="dxa"/>
            <w:shd w:val="clear" w:color="auto" w:fill="auto"/>
            <w:vAlign w:val="bottom"/>
          </w:tcPr>
          <w:p w14:paraId="5004BA3B" w14:textId="77777777" w:rsidR="002B4C59" w:rsidRPr="00FB097F" w:rsidRDefault="002B4C59" w:rsidP="001C2EFA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C591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2B4C59" w:rsidRPr="00FB097F" w14:paraId="21CF8952" w14:textId="77777777" w:rsidTr="001C2EFA">
        <w:tc>
          <w:tcPr>
            <w:tcW w:w="2070" w:type="dxa"/>
            <w:shd w:val="clear" w:color="auto" w:fill="auto"/>
          </w:tcPr>
          <w:p w14:paraId="40C54BEC" w14:textId="77777777" w:rsidR="002B4C59" w:rsidRPr="002B4C59" w:rsidRDefault="002B4C59" w:rsidP="001C2EFA">
            <w:pPr>
              <w:ind w:left="160"/>
              <w:rPr>
                <w:sz w:val="30"/>
                <w:szCs w:val="30"/>
                <w:cs/>
              </w:rPr>
            </w:pPr>
            <w:r w:rsidRPr="002B4C59">
              <w:rPr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6BFE6FC1" w14:textId="77777777" w:rsidR="002B4C59" w:rsidRPr="00FB097F" w:rsidRDefault="002B4C59" w:rsidP="001C2EFA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40" w:type="dxa"/>
            <w:shd w:val="clear" w:color="auto" w:fill="auto"/>
          </w:tcPr>
          <w:p w14:paraId="1B1222D8" w14:textId="77777777" w:rsidR="002B4C59" w:rsidRPr="008C5913" w:rsidRDefault="002B4C59" w:rsidP="001C2EFA">
            <w:pPr>
              <w:pStyle w:val="block"/>
              <w:spacing w:after="0" w:line="240" w:lineRule="atLeast"/>
              <w:ind w:left="0" w:right="7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C591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 xml:space="preserve">การกำหนดราคาสัญญาซื้อขายล่วงหน้า </w:t>
            </w:r>
            <w:r w:rsidRPr="008C591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2B4C59" w:rsidRPr="00FB097F" w14:paraId="65496F93" w14:textId="77777777" w:rsidTr="001C2EFA">
        <w:tc>
          <w:tcPr>
            <w:tcW w:w="2070" w:type="dxa"/>
            <w:shd w:val="clear" w:color="auto" w:fill="auto"/>
          </w:tcPr>
          <w:p w14:paraId="31D3C1E4" w14:textId="77777777" w:rsidR="002B4C59" w:rsidRPr="002B4C59" w:rsidRDefault="002B4C59" w:rsidP="001C2EFA">
            <w:pPr>
              <w:ind w:left="160"/>
              <w:rPr>
                <w:sz w:val="30"/>
                <w:szCs w:val="30"/>
                <w:cs/>
              </w:rPr>
            </w:pPr>
            <w:r w:rsidRPr="002B4C59">
              <w:rPr>
                <w:rFonts w:hint="cs"/>
                <w:sz w:val="30"/>
                <w:szCs w:val="30"/>
                <w:cs/>
              </w:rPr>
              <w:t>เงินกู้ยืมระยะยาว</w:t>
            </w:r>
          </w:p>
          <w:p w14:paraId="23C21D06" w14:textId="77777777" w:rsidR="002B4C59" w:rsidRPr="00FB097F" w:rsidRDefault="002B4C59" w:rsidP="001C2EFA">
            <w:pPr>
              <w:ind w:left="160"/>
            </w:pPr>
          </w:p>
          <w:p w14:paraId="68E036CF" w14:textId="77777777" w:rsidR="002B4C59" w:rsidRPr="008C5913" w:rsidRDefault="002B4C59" w:rsidP="001C2EFA">
            <w:pPr>
              <w:ind w:left="160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A395E9" w14:textId="77777777" w:rsidR="002B4C59" w:rsidRPr="00FB097F" w:rsidRDefault="002B4C59" w:rsidP="001C2EFA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840" w:type="dxa"/>
            <w:shd w:val="clear" w:color="auto" w:fill="auto"/>
          </w:tcPr>
          <w:p w14:paraId="2ABB0F5F" w14:textId="77777777" w:rsidR="002B4C59" w:rsidRPr="005A3BB2" w:rsidRDefault="002B4C59" w:rsidP="001C2EFA">
            <w:pPr>
              <w:pStyle w:val="block"/>
              <w:spacing w:after="0" w:line="240" w:lineRule="atLeast"/>
              <w:ind w:left="0" w:right="7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3BB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5A3BB2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 </w:t>
            </w:r>
            <w:r w:rsidRPr="009D6C40">
              <w:rPr>
                <w:rFonts w:ascii="Angsana New" w:hAnsi="Angsana New"/>
                <w:sz w:val="30"/>
                <w:szCs w:val="30"/>
                <w:cs/>
              </w:rPr>
              <w:t>ประเมินมูลค่ายุติธรรมโดยพิจารณาถึงราคาเสนอซื้อขายในปัจจุบันหรือราคาเสนอซื้อขายล่าสุดสำหรับตราสารที่คล้ายคลึงกันในตลาด</w:t>
            </w:r>
          </w:p>
        </w:tc>
      </w:tr>
    </w:tbl>
    <w:p w14:paraId="4D4A3FDB" w14:textId="77777777" w:rsidR="002B4C59" w:rsidRDefault="002B4C59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4808C27" w14:textId="77777777" w:rsidR="002B4C59" w:rsidRPr="002B4C59" w:rsidRDefault="002B4C59" w:rsidP="009154A2">
      <w:pPr>
        <w:pStyle w:val="block"/>
        <w:numPr>
          <w:ilvl w:val="0"/>
          <w:numId w:val="29"/>
        </w:numPr>
        <w:spacing w:after="0" w:line="240" w:lineRule="atLeast"/>
        <w:ind w:left="81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2B4C5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นโยบายการจัดการความเสี่ยงทางด้านการเงิน</w:t>
      </w:r>
      <w:r w:rsidRPr="002B4C59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   </w:t>
      </w:r>
    </w:p>
    <w:p w14:paraId="428D749B" w14:textId="77777777" w:rsidR="002B4C59" w:rsidRDefault="002B4C59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7BF403D" w14:textId="77777777" w:rsidR="00C84F0B" w:rsidRPr="00C84F0B" w:rsidRDefault="00C84F0B" w:rsidP="00C84F0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84F0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0F104D83" w14:textId="77777777" w:rsidR="00C84F0B" w:rsidRDefault="00C84F0B" w:rsidP="00C84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7A5CE6" w14:textId="77777777" w:rsidR="00C84F0B" w:rsidRPr="006B4035" w:rsidRDefault="00C84F0B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B4035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6B403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B4035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44ADA3E" w14:textId="77777777" w:rsidR="00C84F0B" w:rsidRPr="006B4035" w:rsidRDefault="00C84F0B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6A34B93" w14:textId="77777777" w:rsidR="00C84F0B" w:rsidRPr="006B4035" w:rsidRDefault="00C84F0B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B4035">
        <w:rPr>
          <w:rFonts w:asciiTheme="majorBidi" w:hAnsiTheme="majorBidi" w:cstheme="majorBidi" w:hint="cs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6B403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B4035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1971215" w14:textId="77777777" w:rsidR="00C84F0B" w:rsidRPr="006B4035" w:rsidRDefault="00C84F0B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D74A3" w14:textId="77777777" w:rsidR="00C84F0B" w:rsidRPr="006B4035" w:rsidRDefault="00C84F0B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B4035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2907639" w14:textId="77777777" w:rsidR="002B4C59" w:rsidRPr="006B4035" w:rsidRDefault="002B4C59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B14167D" w14:textId="77777777" w:rsidR="002B4C59" w:rsidRPr="006B4035" w:rsidRDefault="00C84F0B" w:rsidP="00C84F0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6B4035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6B403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ข</w:t>
      </w:r>
      <w:r w:rsidRPr="006B4035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.1) </w:t>
      </w:r>
      <w:r w:rsidRPr="006B403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ความเสี่ยงด้านเครดิต</w:t>
      </w:r>
    </w:p>
    <w:p w14:paraId="5CAF9293" w14:textId="77777777" w:rsidR="002B4C59" w:rsidRPr="006B4035" w:rsidRDefault="002B4C59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696F116" w14:textId="416D3947" w:rsidR="00C84F0B" w:rsidRPr="006B4035" w:rsidRDefault="00C84F0B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B4035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77ABB11B" w14:textId="77777777" w:rsidR="00C84F0B" w:rsidRPr="006B4035" w:rsidRDefault="00C84F0B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B64A07" w14:textId="0882FD5C" w:rsidR="00C84F0B" w:rsidRPr="006B4035" w:rsidRDefault="00C84F0B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B4035">
        <w:rPr>
          <w:rFonts w:asciiTheme="majorBidi" w:hAnsiTheme="majorBidi" w:cstheme="majorBidi"/>
          <w:sz w:val="30"/>
          <w:szCs w:val="30"/>
        </w:rPr>
        <w:t>(</w:t>
      </w:r>
      <w:r w:rsidRPr="006B4035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6B4035">
        <w:rPr>
          <w:rFonts w:asciiTheme="majorBidi" w:hAnsiTheme="majorBidi" w:cstheme="majorBidi"/>
          <w:sz w:val="30"/>
          <w:szCs w:val="30"/>
        </w:rPr>
        <w:t>.1.1)</w:t>
      </w:r>
      <w:r w:rsidRPr="006B403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B4035">
        <w:rPr>
          <w:rFonts w:asciiTheme="majorBidi" w:hAnsiTheme="majorBidi" w:cstheme="majorBidi"/>
          <w:sz w:val="30"/>
          <w:szCs w:val="30"/>
          <w:cs/>
        </w:rPr>
        <w:t>ลูกหนี้การค้าและสินทรัพย์ที่เกิดจากสัญญา</w:t>
      </w:r>
    </w:p>
    <w:p w14:paraId="3C42B3B4" w14:textId="77777777" w:rsidR="00C84F0B" w:rsidRPr="006B4035" w:rsidRDefault="00C84F0B" w:rsidP="004A7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5F4CCF7" w14:textId="2A638AB6" w:rsidR="00C84F0B" w:rsidRPr="006B4035" w:rsidRDefault="00C84F0B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B4035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6B403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B4035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6B4035">
        <w:rPr>
          <w:rFonts w:asciiTheme="majorBidi" w:hAnsiTheme="majorBidi" w:cstheme="majorBidi"/>
          <w:sz w:val="30"/>
          <w:szCs w:val="30"/>
        </w:rPr>
        <w:t xml:space="preserve"> </w:t>
      </w:r>
      <w:r w:rsidRPr="006B4035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7B320A">
        <w:rPr>
          <w:rFonts w:asciiTheme="majorBidi" w:hAnsiTheme="majorBidi" w:cstheme="majorBidi"/>
          <w:sz w:val="30"/>
          <w:szCs w:val="30"/>
        </w:rPr>
        <w:t>18</w:t>
      </w:r>
    </w:p>
    <w:p w14:paraId="7B6811FE" w14:textId="77777777" w:rsidR="00C84F0B" w:rsidRPr="006B4035" w:rsidRDefault="00C84F0B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873D8D" w14:textId="567F3766" w:rsidR="00C84F0B" w:rsidRPr="006B4035" w:rsidRDefault="00C84F0B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B4035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6B403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B4035">
        <w:rPr>
          <w:rFonts w:asciiTheme="majorBidi" w:hAnsiTheme="majorBidi" w:cstheme="majorBidi"/>
          <w:sz w:val="30"/>
          <w:szCs w:val="30"/>
          <w:cs/>
        </w:rPr>
        <w:t>จะเสนอระยะเว</w:t>
      </w:r>
      <w:r w:rsidRPr="009F450D">
        <w:rPr>
          <w:rFonts w:asciiTheme="majorBidi" w:hAnsiTheme="majorBidi" w:cstheme="majorBidi"/>
          <w:sz w:val="30"/>
          <w:szCs w:val="30"/>
          <w:cs/>
        </w:rPr>
        <w:t>ลาและเงื่อนไขมาตรฐานในการชำระเงินและการส่งสินค้า</w:t>
      </w:r>
      <w:r w:rsidRPr="009F450D">
        <w:rPr>
          <w:rFonts w:asciiTheme="majorBidi" w:hAnsiTheme="majorBidi" w:cstheme="majorBidi"/>
          <w:sz w:val="30"/>
          <w:szCs w:val="30"/>
        </w:rPr>
        <w:t xml:space="preserve"> </w:t>
      </w:r>
      <w:r w:rsidRPr="009F450D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Pr="009F450D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9F450D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9F450D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9F450D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</w:t>
      </w:r>
      <w:r w:rsidR="00FA4C17" w:rsidRPr="009F450D">
        <w:rPr>
          <w:rFonts w:asciiTheme="majorBidi" w:hAnsiTheme="majorBidi" w:cstheme="majorBidi" w:hint="cs"/>
          <w:sz w:val="30"/>
          <w:szCs w:val="30"/>
          <w:cs/>
        </w:rPr>
        <w:t>และทบทวนเป็นรายปี</w:t>
      </w:r>
      <w:r w:rsidRPr="009F450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F450D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9F450D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</w:p>
    <w:p w14:paraId="795122DC" w14:textId="47CD3E5C" w:rsidR="007B320A" w:rsidRDefault="007B32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8B34D8E" w14:textId="6F9AF2EE" w:rsidR="00C84F0B" w:rsidRPr="006B4035" w:rsidRDefault="00C84F0B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B4035">
        <w:rPr>
          <w:rFonts w:asciiTheme="majorBidi" w:hAnsiTheme="majorBidi" w:cstheme="majorBidi"/>
          <w:sz w:val="30"/>
          <w:szCs w:val="30"/>
          <w:cs/>
        </w:rPr>
        <w:lastRenderedPageBreak/>
        <w:t>ตารางที่แสดง</w:t>
      </w:r>
      <w:r w:rsidR="00442A32">
        <w:rPr>
          <w:rFonts w:asciiTheme="majorBidi" w:hAnsiTheme="majorBidi" w:cstheme="majorBidi" w:hint="cs"/>
          <w:sz w:val="30"/>
          <w:szCs w:val="30"/>
          <w:cs/>
        </w:rPr>
        <w:t>ไว้ด้านล่างให้</w:t>
      </w:r>
      <w:r w:rsidRPr="006B4035">
        <w:rPr>
          <w:rFonts w:asciiTheme="majorBidi" w:hAnsiTheme="majorBidi" w:cstheme="majorBidi"/>
          <w:sz w:val="30"/>
          <w:szCs w:val="30"/>
          <w:cs/>
        </w:rPr>
        <w:t>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  <w:r w:rsidR="009F450D">
        <w:rPr>
          <w:rFonts w:asciiTheme="majorBidi" w:hAnsiTheme="majorBidi" w:cstheme="majorBidi" w:hint="cs"/>
          <w:sz w:val="30"/>
          <w:szCs w:val="30"/>
          <w:cs/>
        </w:rPr>
        <w:t>และลูกหนี้อื่น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540"/>
        <w:gridCol w:w="452"/>
        <w:gridCol w:w="1078"/>
        <w:gridCol w:w="270"/>
        <w:gridCol w:w="1080"/>
        <w:gridCol w:w="270"/>
        <w:gridCol w:w="990"/>
        <w:gridCol w:w="270"/>
        <w:gridCol w:w="1080"/>
      </w:tblGrid>
      <w:tr w:rsidR="00D313E8" w:rsidRPr="00D660EC" w14:paraId="32D2EB36" w14:textId="77777777" w:rsidTr="0027532A">
        <w:tc>
          <w:tcPr>
            <w:tcW w:w="3240" w:type="dxa"/>
          </w:tcPr>
          <w:p w14:paraId="48BF5437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  <w:gridSpan w:val="2"/>
          </w:tcPr>
          <w:p w14:paraId="6F0EA45C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8" w:type="dxa"/>
            <w:gridSpan w:val="3"/>
          </w:tcPr>
          <w:p w14:paraId="1FC44A38" w14:textId="77777777" w:rsidR="00D313E8" w:rsidRPr="00AE4238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60164B" w14:textId="77777777" w:rsidR="00D313E8" w:rsidRPr="00D660EC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9440DD2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3E8" w:rsidRPr="00D660EC" w14:paraId="3E78D4F9" w14:textId="77777777" w:rsidTr="0027532A">
        <w:tc>
          <w:tcPr>
            <w:tcW w:w="3240" w:type="dxa"/>
          </w:tcPr>
          <w:p w14:paraId="609639C0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  <w:gridSpan w:val="2"/>
          </w:tcPr>
          <w:p w14:paraId="7E32715C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8" w:type="dxa"/>
          </w:tcPr>
          <w:p w14:paraId="7033C4DD" w14:textId="77777777" w:rsidR="00D313E8" w:rsidRPr="00247639" w:rsidRDefault="00D313E8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D14489A" w14:textId="77777777" w:rsidR="00D313E8" w:rsidRPr="00247639" w:rsidRDefault="00D313E8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31E83A" w14:textId="77777777" w:rsidR="00D313E8" w:rsidRPr="00247639" w:rsidRDefault="00D313E8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BA6E052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F88F2C" w14:textId="77777777" w:rsidR="00D313E8" w:rsidRPr="00247639" w:rsidRDefault="00D313E8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999353E" w14:textId="77777777" w:rsidR="00D313E8" w:rsidRPr="00247639" w:rsidRDefault="00D313E8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9C7672" w14:textId="77777777" w:rsidR="00D313E8" w:rsidRPr="00247639" w:rsidRDefault="00D313E8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7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313E8" w:rsidRPr="00D660EC" w14:paraId="46DFAEC5" w14:textId="77777777" w:rsidTr="0027532A">
        <w:tc>
          <w:tcPr>
            <w:tcW w:w="3240" w:type="dxa"/>
          </w:tcPr>
          <w:p w14:paraId="3C8F1AF7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gridSpan w:val="2"/>
          </w:tcPr>
          <w:p w14:paraId="590A4CA5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38" w:type="dxa"/>
            <w:gridSpan w:val="7"/>
          </w:tcPr>
          <w:p w14:paraId="7B2B4AC0" w14:textId="77777777" w:rsidR="00D313E8" w:rsidRPr="00AE4238" w:rsidRDefault="00D313E8" w:rsidP="0027532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พันบาท)</w:t>
            </w:r>
          </w:p>
        </w:tc>
      </w:tr>
      <w:tr w:rsidR="00D313E8" w:rsidRPr="00D660EC" w14:paraId="16A4066D" w14:textId="77777777" w:rsidTr="0027532A">
        <w:tc>
          <w:tcPr>
            <w:tcW w:w="3240" w:type="dxa"/>
          </w:tcPr>
          <w:p w14:paraId="0E40A1B2" w14:textId="77777777" w:rsidR="00D313E8" w:rsidRPr="00AE4238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  <w:gridSpan w:val="2"/>
          </w:tcPr>
          <w:p w14:paraId="6087F33E" w14:textId="77777777" w:rsidR="00D313E8" w:rsidRPr="00AE4238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78" w:type="dxa"/>
          </w:tcPr>
          <w:p w14:paraId="5A8B7999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4C7E3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35191F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1182F1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D938BB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24E53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3B1AE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13E8" w:rsidRPr="00D660EC" w14:paraId="2984119E" w14:textId="77777777" w:rsidTr="0027532A">
        <w:tc>
          <w:tcPr>
            <w:tcW w:w="4232" w:type="dxa"/>
            <w:gridSpan w:val="3"/>
          </w:tcPr>
          <w:p w14:paraId="2D974F80" w14:textId="77777777" w:rsidR="00D313E8" w:rsidRPr="00AE4238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1078" w:type="dxa"/>
          </w:tcPr>
          <w:p w14:paraId="20D1BB6B" w14:textId="6884AB5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7D59A7">
              <w:rPr>
                <w:rFonts w:ascii="Angsana New" w:hAnsi="Angsana New"/>
                <w:sz w:val="30"/>
                <w:szCs w:val="30"/>
              </w:rPr>
              <w:t>9,913</w:t>
            </w:r>
          </w:p>
        </w:tc>
        <w:tc>
          <w:tcPr>
            <w:tcW w:w="270" w:type="dxa"/>
          </w:tcPr>
          <w:p w14:paraId="290FAA26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FF4912" w14:textId="4C54E372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</w:t>
            </w:r>
            <w:r w:rsidR="00036DD6">
              <w:rPr>
                <w:rFonts w:ascii="Angsana New" w:hAnsi="Angsana New"/>
                <w:sz w:val="30"/>
                <w:szCs w:val="30"/>
              </w:rPr>
              <w:t>71,606</w:t>
            </w:r>
          </w:p>
        </w:tc>
        <w:tc>
          <w:tcPr>
            <w:tcW w:w="270" w:type="dxa"/>
          </w:tcPr>
          <w:p w14:paraId="54A32C80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EF1919" w14:textId="0A168901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D59A7">
              <w:rPr>
                <w:rFonts w:ascii="Angsana New" w:hAnsi="Angsana New"/>
                <w:sz w:val="30"/>
                <w:szCs w:val="30"/>
              </w:rPr>
              <w:t>41,868</w:t>
            </w:r>
          </w:p>
        </w:tc>
        <w:tc>
          <w:tcPr>
            <w:tcW w:w="270" w:type="dxa"/>
          </w:tcPr>
          <w:p w14:paraId="79A28B73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CCC3E5" w14:textId="23499004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3</w:t>
            </w:r>
            <w:r w:rsidR="00036DD6">
              <w:rPr>
                <w:rFonts w:ascii="Angsana New" w:hAnsi="Angsana New"/>
                <w:sz w:val="30"/>
                <w:szCs w:val="30"/>
              </w:rPr>
              <w:t>81,164</w:t>
            </w:r>
          </w:p>
        </w:tc>
      </w:tr>
      <w:tr w:rsidR="00D313E8" w:rsidRPr="00D660EC" w14:paraId="3B40E427" w14:textId="77777777" w:rsidTr="0027532A">
        <w:tc>
          <w:tcPr>
            <w:tcW w:w="3240" w:type="dxa"/>
          </w:tcPr>
          <w:p w14:paraId="4AA4A3C1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gridSpan w:val="2"/>
          </w:tcPr>
          <w:p w14:paraId="292AF649" w14:textId="77777777" w:rsidR="00D313E8" w:rsidRPr="00AE4238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703719D2" w14:textId="09C51AE6" w:rsidR="00D313E8" w:rsidRPr="00080CC5" w:rsidRDefault="007D59A7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59A7">
              <w:rPr>
                <w:rFonts w:ascii="Angsana New" w:hAnsi="Angsana New"/>
                <w:b/>
                <w:bCs/>
                <w:sz w:val="30"/>
                <w:szCs w:val="30"/>
              </w:rPr>
              <w:t>229,913</w:t>
            </w:r>
          </w:p>
        </w:tc>
        <w:tc>
          <w:tcPr>
            <w:tcW w:w="270" w:type="dxa"/>
          </w:tcPr>
          <w:p w14:paraId="0CE67C30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36EA53" w14:textId="14758C6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36DD6">
              <w:rPr>
                <w:rFonts w:ascii="Angsana New" w:hAnsi="Angsana New"/>
                <w:b/>
                <w:bCs/>
                <w:sz w:val="30"/>
                <w:szCs w:val="30"/>
              </w:rPr>
              <w:t>71,606</w:t>
            </w:r>
          </w:p>
        </w:tc>
        <w:tc>
          <w:tcPr>
            <w:tcW w:w="270" w:type="dxa"/>
          </w:tcPr>
          <w:p w14:paraId="32C81E10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61039" w14:textId="5C95F03D" w:rsidR="00D313E8" w:rsidRPr="00080CC5" w:rsidRDefault="007D59A7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59A7">
              <w:rPr>
                <w:rFonts w:ascii="Angsana New" w:hAnsi="Angsana New"/>
                <w:b/>
                <w:bCs/>
                <w:sz w:val="30"/>
                <w:szCs w:val="30"/>
              </w:rPr>
              <w:t>241,868</w:t>
            </w:r>
          </w:p>
        </w:tc>
        <w:tc>
          <w:tcPr>
            <w:tcW w:w="270" w:type="dxa"/>
          </w:tcPr>
          <w:p w14:paraId="2F1939D4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CC5760" w14:textId="7460076D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36DD6">
              <w:rPr>
                <w:rFonts w:ascii="Angsana New" w:hAnsi="Angsana New"/>
                <w:b/>
                <w:bCs/>
                <w:sz w:val="30"/>
                <w:szCs w:val="30"/>
              </w:rPr>
              <w:t>81,164</w:t>
            </w:r>
          </w:p>
        </w:tc>
      </w:tr>
      <w:tr w:rsidR="00D313E8" w:rsidRPr="00935C26" w14:paraId="2BCDFD64" w14:textId="77777777" w:rsidTr="0027532A">
        <w:tc>
          <w:tcPr>
            <w:tcW w:w="3240" w:type="dxa"/>
          </w:tcPr>
          <w:p w14:paraId="437D83C2" w14:textId="77777777" w:rsidR="00D313E8" w:rsidRPr="00935C26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gridSpan w:val="2"/>
          </w:tcPr>
          <w:p w14:paraId="41349047" w14:textId="77777777" w:rsidR="00D313E8" w:rsidRPr="00935C26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188FD5BA" w14:textId="77777777" w:rsidR="00D313E8" w:rsidRPr="00935C26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6107038E" w14:textId="77777777" w:rsidR="00D313E8" w:rsidRPr="00935C26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204742" w14:textId="77777777" w:rsidR="00D313E8" w:rsidRPr="00935C26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225AA5AA" w14:textId="77777777" w:rsidR="00D313E8" w:rsidRPr="00935C26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A9239D0" w14:textId="77777777" w:rsidR="00D313E8" w:rsidRPr="00935C26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26C085E1" w14:textId="77777777" w:rsidR="00D313E8" w:rsidRPr="00935C26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DCCDBF" w14:textId="77777777" w:rsidR="00D313E8" w:rsidRPr="00935C26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</w:rPr>
            </w:pPr>
          </w:p>
        </w:tc>
      </w:tr>
      <w:tr w:rsidR="00D313E8" w:rsidRPr="00D660EC" w14:paraId="4D892BB1" w14:textId="77777777" w:rsidTr="0027532A">
        <w:tc>
          <w:tcPr>
            <w:tcW w:w="3780" w:type="dxa"/>
            <w:gridSpan w:val="2"/>
          </w:tcPr>
          <w:p w14:paraId="187EB97A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52" w:type="dxa"/>
          </w:tcPr>
          <w:p w14:paraId="509E301F" w14:textId="77777777" w:rsidR="00D313E8" w:rsidRPr="00AE4238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5FA8F4F2" w14:textId="77777777" w:rsidR="00D313E8" w:rsidRDefault="00D313E8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C9C007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D8BDC3" w14:textId="77777777" w:rsidR="00D313E8" w:rsidRDefault="00D313E8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4A6FF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6B77794" w14:textId="77777777" w:rsidR="00D313E8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7334D2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BE1DC7" w14:textId="77777777" w:rsidR="00D313E8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313E8" w:rsidRPr="00D660EC" w14:paraId="76438D01" w14:textId="77777777" w:rsidTr="0027532A">
        <w:tc>
          <w:tcPr>
            <w:tcW w:w="3780" w:type="dxa"/>
            <w:gridSpan w:val="2"/>
          </w:tcPr>
          <w:p w14:paraId="225DFB52" w14:textId="77777777" w:rsidR="00D313E8" w:rsidRPr="00250479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452" w:type="dxa"/>
          </w:tcPr>
          <w:p w14:paraId="0A7F4059" w14:textId="77777777" w:rsidR="00D313E8" w:rsidRPr="00AE4238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4ED45BB7" w14:textId="41D92376" w:rsidR="00D313E8" w:rsidRPr="00250479" w:rsidRDefault="00D313E8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D59A7">
              <w:rPr>
                <w:rFonts w:ascii="Angsana New" w:hAnsi="Angsana New"/>
                <w:sz w:val="30"/>
                <w:szCs w:val="30"/>
              </w:rPr>
              <w:t>78,292</w:t>
            </w:r>
          </w:p>
        </w:tc>
        <w:tc>
          <w:tcPr>
            <w:tcW w:w="270" w:type="dxa"/>
          </w:tcPr>
          <w:p w14:paraId="43CF5CF6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2E2F46" w14:textId="14BAA4AD" w:rsidR="00D313E8" w:rsidRPr="00250479" w:rsidRDefault="007D59A7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114,703</w:t>
            </w:r>
          </w:p>
        </w:tc>
        <w:tc>
          <w:tcPr>
            <w:tcW w:w="270" w:type="dxa"/>
          </w:tcPr>
          <w:p w14:paraId="57D8451A" w14:textId="77777777" w:rsidR="00D313E8" w:rsidRPr="00250479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DFEAE3" w14:textId="6505DE7F" w:rsidR="00D313E8" w:rsidRPr="00250479" w:rsidRDefault="007D59A7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42,110</w:t>
            </w:r>
          </w:p>
        </w:tc>
        <w:tc>
          <w:tcPr>
            <w:tcW w:w="270" w:type="dxa"/>
          </w:tcPr>
          <w:p w14:paraId="0F42C449" w14:textId="77777777" w:rsidR="00D313E8" w:rsidRPr="00250479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70D261" w14:textId="18B45619" w:rsidR="00D313E8" w:rsidRPr="00250479" w:rsidRDefault="00036DD6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56,434</w:t>
            </w:r>
          </w:p>
        </w:tc>
      </w:tr>
      <w:tr w:rsidR="00D313E8" w:rsidRPr="00D660EC" w14:paraId="52704102" w14:textId="77777777" w:rsidTr="0027532A">
        <w:tc>
          <w:tcPr>
            <w:tcW w:w="3780" w:type="dxa"/>
            <w:gridSpan w:val="2"/>
          </w:tcPr>
          <w:p w14:paraId="1885614B" w14:textId="77777777" w:rsidR="00D313E8" w:rsidRPr="00250479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452" w:type="dxa"/>
          </w:tcPr>
          <w:p w14:paraId="4FF22C86" w14:textId="77777777" w:rsidR="00D313E8" w:rsidRPr="00AE4238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18A2E5F3" w14:textId="77777777" w:rsidR="00D313E8" w:rsidRPr="00250479" w:rsidRDefault="00D313E8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5C69E1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56A4F8" w14:textId="77777777" w:rsidR="00D313E8" w:rsidRPr="00250479" w:rsidRDefault="00D313E8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039BD4" w14:textId="77777777" w:rsidR="00D313E8" w:rsidRPr="00250479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7DF6C5" w14:textId="77777777" w:rsidR="00D313E8" w:rsidRPr="00250479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70CCD7" w14:textId="77777777" w:rsidR="00D313E8" w:rsidRPr="00250479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F35CF" w14:textId="77777777" w:rsidR="00D313E8" w:rsidRPr="00250479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13E8" w:rsidRPr="00D660EC" w14:paraId="462B7445" w14:textId="77777777" w:rsidTr="0027532A">
        <w:tc>
          <w:tcPr>
            <w:tcW w:w="3780" w:type="dxa"/>
            <w:gridSpan w:val="2"/>
          </w:tcPr>
          <w:p w14:paraId="377AB87A" w14:textId="77777777" w:rsidR="00D313E8" w:rsidRPr="00250479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    น้อยกว่า </w:t>
            </w:r>
            <w:r w:rsidRPr="00AE423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2" w:type="dxa"/>
          </w:tcPr>
          <w:p w14:paraId="7A03F67C" w14:textId="77777777" w:rsidR="00D313E8" w:rsidRPr="00AE4238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0513EEE8" w14:textId="6350553B" w:rsidR="00D313E8" w:rsidRPr="00250479" w:rsidRDefault="007D59A7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3,313</w:t>
            </w:r>
          </w:p>
        </w:tc>
        <w:tc>
          <w:tcPr>
            <w:tcW w:w="270" w:type="dxa"/>
          </w:tcPr>
          <w:p w14:paraId="68C0F77F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E3AC56" w14:textId="347C071E" w:rsidR="00D313E8" w:rsidRPr="00250479" w:rsidRDefault="00036DD6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2,412</w:t>
            </w:r>
          </w:p>
        </w:tc>
        <w:tc>
          <w:tcPr>
            <w:tcW w:w="270" w:type="dxa"/>
          </w:tcPr>
          <w:p w14:paraId="325739FB" w14:textId="77777777" w:rsidR="00D313E8" w:rsidRPr="00250479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582ABF" w14:textId="5332DC14" w:rsidR="00D313E8" w:rsidRPr="00250479" w:rsidRDefault="007D59A7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270" w:type="dxa"/>
          </w:tcPr>
          <w:p w14:paraId="6C6CD60C" w14:textId="77777777" w:rsidR="00D313E8" w:rsidRPr="00250479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C8372" w14:textId="4D778D93" w:rsidR="00D313E8" w:rsidRPr="00250479" w:rsidRDefault="007D59A7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313E8" w:rsidRPr="00D660EC" w14:paraId="62619D2C" w14:textId="77777777" w:rsidTr="0027532A">
        <w:tc>
          <w:tcPr>
            <w:tcW w:w="3780" w:type="dxa"/>
            <w:gridSpan w:val="2"/>
          </w:tcPr>
          <w:p w14:paraId="0C185C54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 xml:space="preserve">     3-6 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52" w:type="dxa"/>
          </w:tcPr>
          <w:p w14:paraId="1D9AAD27" w14:textId="77777777" w:rsidR="00D313E8" w:rsidRPr="00AE4238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51F17234" w14:textId="77777777" w:rsidR="00D313E8" w:rsidRPr="00250479" w:rsidRDefault="00D313E8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B72835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8E41A3" w14:textId="23103604" w:rsidR="00D313E8" w:rsidRPr="00250479" w:rsidRDefault="007D59A7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B78CF87" w14:textId="77777777" w:rsidR="00D313E8" w:rsidRPr="00250479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BE2232" w14:textId="77777777" w:rsidR="00D313E8" w:rsidRPr="00250479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329BD2" w14:textId="77777777" w:rsidR="00D313E8" w:rsidRPr="00250479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0C851" w14:textId="362F8CBB" w:rsidR="00D313E8" w:rsidRPr="00250479" w:rsidRDefault="007D59A7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313E8" w:rsidRPr="00D660EC" w14:paraId="19461311" w14:textId="77777777" w:rsidTr="0027532A">
        <w:tc>
          <w:tcPr>
            <w:tcW w:w="3780" w:type="dxa"/>
            <w:gridSpan w:val="2"/>
          </w:tcPr>
          <w:p w14:paraId="55D78157" w14:textId="77777777" w:rsidR="00D313E8" w:rsidRPr="00AE4238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6-12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52" w:type="dxa"/>
          </w:tcPr>
          <w:p w14:paraId="4789D713" w14:textId="77777777" w:rsidR="00D313E8" w:rsidRPr="00AE4238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0E0CC008" w14:textId="530BC2FA" w:rsidR="00D313E8" w:rsidRDefault="007D59A7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1A2FBB5D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33AB10" w14:textId="4435DDC3" w:rsidR="00D313E8" w:rsidRPr="00AE4238" w:rsidRDefault="007D59A7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70" w:type="dxa"/>
          </w:tcPr>
          <w:p w14:paraId="3D365B35" w14:textId="77777777" w:rsidR="00D313E8" w:rsidRPr="00250479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55C449" w14:textId="77777777" w:rsidR="00D313E8" w:rsidRPr="00250479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1A582207" w14:textId="77777777" w:rsidR="00D313E8" w:rsidRPr="00250479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1E2389" w14:textId="4312E8E6" w:rsidR="00D313E8" w:rsidRPr="00AE4238" w:rsidRDefault="007D59A7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</w:t>
            </w:r>
          </w:p>
        </w:tc>
      </w:tr>
      <w:tr w:rsidR="007D59A7" w:rsidRPr="00D660EC" w14:paraId="42A7CC6A" w14:textId="77777777" w:rsidTr="0027532A">
        <w:tc>
          <w:tcPr>
            <w:tcW w:w="3780" w:type="dxa"/>
            <w:gridSpan w:val="2"/>
          </w:tcPr>
          <w:p w14:paraId="32A06540" w14:textId="4084464A" w:rsidR="007D59A7" w:rsidRPr="00AE4238" w:rsidRDefault="007D59A7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452" w:type="dxa"/>
          </w:tcPr>
          <w:p w14:paraId="4E590910" w14:textId="77777777" w:rsidR="007D59A7" w:rsidRPr="00AE4238" w:rsidRDefault="007D59A7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48BD8939" w14:textId="4D85276F" w:rsidR="007D59A7" w:rsidRDefault="007D59A7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9,107</w:t>
            </w:r>
          </w:p>
        </w:tc>
        <w:tc>
          <w:tcPr>
            <w:tcW w:w="270" w:type="dxa"/>
          </w:tcPr>
          <w:p w14:paraId="2A462474" w14:textId="77777777" w:rsidR="007D59A7" w:rsidRPr="00080CC5" w:rsidRDefault="007D59A7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F13A53" w14:textId="2D716C70" w:rsidR="007D59A7" w:rsidRDefault="007D59A7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7,815</w:t>
            </w:r>
          </w:p>
        </w:tc>
        <w:tc>
          <w:tcPr>
            <w:tcW w:w="270" w:type="dxa"/>
          </w:tcPr>
          <w:p w14:paraId="4457673B" w14:textId="77777777" w:rsidR="007D59A7" w:rsidRPr="00250479" w:rsidRDefault="007D59A7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201D8B" w14:textId="638C7733" w:rsidR="007D59A7" w:rsidRDefault="007D59A7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8,328</w:t>
            </w:r>
          </w:p>
        </w:tc>
        <w:tc>
          <w:tcPr>
            <w:tcW w:w="270" w:type="dxa"/>
          </w:tcPr>
          <w:p w14:paraId="331A58E7" w14:textId="77777777" w:rsidR="007D59A7" w:rsidRPr="00250479" w:rsidRDefault="007D59A7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D175FB" w14:textId="42B4E07E" w:rsidR="007D59A7" w:rsidRDefault="007D59A7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</w:tr>
      <w:tr w:rsidR="00D313E8" w:rsidRPr="00D660EC" w14:paraId="05B13CD4" w14:textId="77777777" w:rsidTr="0027532A">
        <w:tc>
          <w:tcPr>
            <w:tcW w:w="3780" w:type="dxa"/>
            <w:gridSpan w:val="2"/>
          </w:tcPr>
          <w:p w14:paraId="305633EA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2" w:type="dxa"/>
          </w:tcPr>
          <w:p w14:paraId="76126F72" w14:textId="77777777" w:rsidR="00D313E8" w:rsidRPr="00AE4238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C4A67A5" w14:textId="012A3EC5" w:rsidR="00D313E8" w:rsidRPr="00250479" w:rsidRDefault="00D313E8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D59A7">
              <w:rPr>
                <w:rFonts w:ascii="Angsana New" w:hAnsi="Angsana New"/>
                <w:b/>
                <w:bCs/>
                <w:sz w:val="30"/>
                <w:szCs w:val="30"/>
              </w:rPr>
              <w:t>90,726</w:t>
            </w:r>
          </w:p>
        </w:tc>
        <w:tc>
          <w:tcPr>
            <w:tcW w:w="270" w:type="dxa"/>
          </w:tcPr>
          <w:p w14:paraId="0D76E8E8" w14:textId="77777777" w:rsidR="00D313E8" w:rsidRPr="00250479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D1B618" w14:textId="0356A850" w:rsidR="00D313E8" w:rsidRPr="00250479" w:rsidRDefault="007D59A7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36DD6">
              <w:rPr>
                <w:rFonts w:ascii="Angsana New" w:hAnsi="Angsana New"/>
                <w:b/>
                <w:bCs/>
                <w:sz w:val="30"/>
                <w:szCs w:val="30"/>
              </w:rPr>
              <w:t>25,352</w:t>
            </w:r>
          </w:p>
        </w:tc>
        <w:tc>
          <w:tcPr>
            <w:tcW w:w="270" w:type="dxa"/>
          </w:tcPr>
          <w:p w14:paraId="794377D4" w14:textId="77777777" w:rsidR="00D313E8" w:rsidRPr="00250479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58FA4D" w14:textId="26AD786B" w:rsidR="00D313E8" w:rsidRPr="00250479" w:rsidRDefault="007D59A7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50,926</w:t>
            </w:r>
          </w:p>
        </w:tc>
        <w:tc>
          <w:tcPr>
            <w:tcW w:w="270" w:type="dxa"/>
          </w:tcPr>
          <w:p w14:paraId="6C87203B" w14:textId="77777777" w:rsidR="00D313E8" w:rsidRPr="00250479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EC637C" w14:textId="39C66BD9" w:rsidR="00D313E8" w:rsidRPr="00250479" w:rsidRDefault="00036DD6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57,515</w:t>
            </w:r>
          </w:p>
        </w:tc>
      </w:tr>
      <w:tr w:rsidR="00D313E8" w:rsidRPr="00D660EC" w14:paraId="41AA8ADE" w14:textId="77777777" w:rsidTr="0027532A">
        <w:tc>
          <w:tcPr>
            <w:tcW w:w="3780" w:type="dxa"/>
            <w:gridSpan w:val="2"/>
          </w:tcPr>
          <w:p w14:paraId="7B774E01" w14:textId="1713D465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85C4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  <w:r w:rsidR="00BD3A44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452" w:type="dxa"/>
          </w:tcPr>
          <w:p w14:paraId="2AF87706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6ACF6E8" w14:textId="77777777" w:rsidR="00BD3A44" w:rsidRDefault="00BD3A44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8FAE1FF" w14:textId="15CC06C0" w:rsidR="00D313E8" w:rsidRPr="00AE4238" w:rsidRDefault="007D59A7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(8,429)</w:t>
            </w:r>
          </w:p>
        </w:tc>
        <w:tc>
          <w:tcPr>
            <w:tcW w:w="270" w:type="dxa"/>
          </w:tcPr>
          <w:p w14:paraId="6BBCABAE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0795F5" w14:textId="77777777" w:rsidR="00BD3A44" w:rsidRDefault="00BD3A44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0132D52" w14:textId="56F0C465" w:rsidR="00D313E8" w:rsidRPr="00AE4238" w:rsidRDefault="007D59A7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(7,814)</w:t>
            </w:r>
          </w:p>
        </w:tc>
        <w:tc>
          <w:tcPr>
            <w:tcW w:w="270" w:type="dxa"/>
          </w:tcPr>
          <w:p w14:paraId="3ABE670D" w14:textId="77777777" w:rsidR="00D313E8" w:rsidRPr="00250479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FE3E1A" w14:textId="77777777" w:rsidR="00BD3A44" w:rsidRDefault="00BD3A44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5842368" w14:textId="16B4268C" w:rsidR="00D313E8" w:rsidRPr="00250479" w:rsidRDefault="007D59A7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(7,649)</w:t>
            </w:r>
          </w:p>
        </w:tc>
        <w:tc>
          <w:tcPr>
            <w:tcW w:w="270" w:type="dxa"/>
          </w:tcPr>
          <w:p w14:paraId="294F23C6" w14:textId="77777777" w:rsidR="00D313E8" w:rsidRPr="00250479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38C1A9" w14:textId="77777777" w:rsidR="00BD3A44" w:rsidRDefault="00BD3A44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5C1C3859" w14:textId="55AFE32D" w:rsidR="00D313E8" w:rsidRPr="00250479" w:rsidRDefault="007D59A7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(650)</w:t>
            </w:r>
          </w:p>
        </w:tc>
      </w:tr>
      <w:tr w:rsidR="00D313E8" w:rsidRPr="00D660EC" w14:paraId="7C2F6D1A" w14:textId="77777777" w:rsidTr="0027532A">
        <w:tc>
          <w:tcPr>
            <w:tcW w:w="3240" w:type="dxa"/>
          </w:tcPr>
          <w:p w14:paraId="469E4D00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2" w:type="dxa"/>
            <w:gridSpan w:val="2"/>
          </w:tcPr>
          <w:p w14:paraId="41FCD77C" w14:textId="77777777" w:rsidR="00D313E8" w:rsidRPr="00AE4238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1BE38BC3" w14:textId="1DF06C50" w:rsidR="00D313E8" w:rsidRPr="00080CC5" w:rsidRDefault="00D313E8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D59A7">
              <w:rPr>
                <w:rFonts w:ascii="Angsana New" w:hAnsi="Angsana New"/>
                <w:b/>
                <w:bCs/>
                <w:sz w:val="30"/>
                <w:szCs w:val="30"/>
              </w:rPr>
              <w:t>82,297</w:t>
            </w:r>
          </w:p>
        </w:tc>
        <w:tc>
          <w:tcPr>
            <w:tcW w:w="270" w:type="dxa"/>
          </w:tcPr>
          <w:p w14:paraId="037577E8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C85BE5F" w14:textId="2D40C1E1" w:rsidR="00D313E8" w:rsidRPr="00080CC5" w:rsidRDefault="007D59A7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36DD6">
              <w:rPr>
                <w:rFonts w:ascii="Angsana New" w:hAnsi="Angsana New"/>
                <w:b/>
                <w:bCs/>
                <w:sz w:val="30"/>
                <w:szCs w:val="30"/>
              </w:rPr>
              <w:t>17,538</w:t>
            </w:r>
          </w:p>
        </w:tc>
        <w:tc>
          <w:tcPr>
            <w:tcW w:w="270" w:type="dxa"/>
          </w:tcPr>
          <w:p w14:paraId="41E51A1A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D273E40" w14:textId="79F058C5" w:rsidR="00D313E8" w:rsidRPr="00080CC5" w:rsidRDefault="007D59A7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43,277</w:t>
            </w:r>
          </w:p>
        </w:tc>
        <w:tc>
          <w:tcPr>
            <w:tcW w:w="270" w:type="dxa"/>
          </w:tcPr>
          <w:p w14:paraId="358BD8D2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09B346" w14:textId="19F0CEA8" w:rsidR="00D313E8" w:rsidRPr="00080CC5" w:rsidRDefault="00036DD6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56,865</w:t>
            </w:r>
          </w:p>
        </w:tc>
      </w:tr>
      <w:tr w:rsidR="00D313E8" w:rsidRPr="00D660EC" w14:paraId="3CC81F49" w14:textId="77777777" w:rsidTr="0027532A">
        <w:tc>
          <w:tcPr>
            <w:tcW w:w="3240" w:type="dxa"/>
          </w:tcPr>
          <w:p w14:paraId="42797522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488F6867" w14:textId="77777777" w:rsidR="00D313E8" w:rsidRPr="00AE4238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40A50319" w14:textId="6A74458F" w:rsidR="00D313E8" w:rsidRPr="00080CC5" w:rsidRDefault="007D59A7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412,210</w:t>
            </w:r>
          </w:p>
        </w:tc>
        <w:tc>
          <w:tcPr>
            <w:tcW w:w="270" w:type="dxa"/>
          </w:tcPr>
          <w:p w14:paraId="15749B18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6EA65C" w14:textId="0D4AB51A" w:rsidR="00D313E8" w:rsidRPr="00080CC5" w:rsidRDefault="007D59A7" w:rsidP="00275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389,144</w:t>
            </w:r>
          </w:p>
        </w:tc>
        <w:tc>
          <w:tcPr>
            <w:tcW w:w="270" w:type="dxa"/>
          </w:tcPr>
          <w:p w14:paraId="70F0EB90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89F2D7" w14:textId="06AED142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D59A7">
              <w:rPr>
                <w:rFonts w:ascii="Angsana New" w:hAnsi="Angsana New"/>
                <w:b/>
                <w:bCs/>
                <w:sz w:val="30"/>
                <w:szCs w:val="30"/>
              </w:rPr>
              <w:t>85,145</w:t>
            </w:r>
          </w:p>
        </w:tc>
        <w:tc>
          <w:tcPr>
            <w:tcW w:w="270" w:type="dxa"/>
            <w:shd w:val="clear" w:color="auto" w:fill="auto"/>
          </w:tcPr>
          <w:p w14:paraId="783601F0" w14:textId="77777777" w:rsidR="00D313E8" w:rsidRPr="00080CC5" w:rsidRDefault="00D313E8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53A3D" w14:textId="69D7DD27" w:rsidR="00D313E8" w:rsidRPr="00D660EC" w:rsidRDefault="007D59A7" w:rsidP="00275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438,029</w:t>
            </w:r>
          </w:p>
        </w:tc>
      </w:tr>
    </w:tbl>
    <w:p w14:paraId="0F21404B" w14:textId="77777777" w:rsidR="00FA4C17" w:rsidRDefault="00FA4C17" w:rsidP="00FA4C17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 w:val="30"/>
          <w:szCs w:val="30"/>
        </w:rPr>
      </w:pPr>
    </w:p>
    <w:p w14:paraId="5A7BE760" w14:textId="6FCFBA0C" w:rsidR="00D313E8" w:rsidRDefault="00D313E8" w:rsidP="00FA4C17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AE4238">
        <w:rPr>
          <w:rFonts w:ascii="Angsana New" w:hAnsi="Angsana New"/>
          <w:sz w:val="30"/>
          <w:szCs w:val="30"/>
        </w:rPr>
        <w:t>0 - 90</w:t>
      </w:r>
      <w:r w:rsidRPr="00AE4238">
        <w:rPr>
          <w:rFonts w:ascii="Angsana New" w:hAnsi="Angsana New"/>
          <w:sz w:val="30"/>
          <w:szCs w:val="30"/>
          <w:cs/>
        </w:rPr>
        <w:t xml:space="preserve"> วัน</w:t>
      </w:r>
    </w:p>
    <w:p w14:paraId="66308E4B" w14:textId="77777777" w:rsidR="00FA4C17" w:rsidRPr="00FA4C17" w:rsidRDefault="00FA4C17" w:rsidP="00FA4C17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990"/>
        <w:gridCol w:w="1352"/>
        <w:gridCol w:w="236"/>
        <w:gridCol w:w="1292"/>
      </w:tblGrid>
      <w:tr w:rsidR="00D313E8" w14:paraId="759C3297" w14:textId="77777777" w:rsidTr="00FB3B76">
        <w:trPr>
          <w:tblHeader/>
        </w:trPr>
        <w:tc>
          <w:tcPr>
            <w:tcW w:w="5310" w:type="dxa"/>
            <w:vAlign w:val="bottom"/>
            <w:hideMark/>
          </w:tcPr>
          <w:p w14:paraId="5292C9A0" w14:textId="5197129E" w:rsidR="00D313E8" w:rsidRPr="007B320A" w:rsidRDefault="00D313E8" w:rsidP="00D3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2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รายการเคลื่อนไหวของค่าเผื่อผลขาดทุนด้านเครดิตที่คาดว่าจะเกิดขึ้นของลูกหนี้การค้าและ</w:t>
            </w:r>
            <w:r w:rsidR="00004652" w:rsidRPr="007B32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644DDDD5" w14:textId="77777777" w:rsidR="00D313E8" w:rsidRPr="00D313E8" w:rsidRDefault="00D313E8" w:rsidP="00D3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  <w:hideMark/>
          </w:tcPr>
          <w:p w14:paraId="1A442500" w14:textId="442ED7AE" w:rsidR="00D313E8" w:rsidRPr="00D313E8" w:rsidRDefault="00D313E8" w:rsidP="00F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313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4C24B3" w14:textId="77777777" w:rsidR="00D313E8" w:rsidRPr="00D313E8" w:rsidRDefault="00D313E8" w:rsidP="00F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2" w:type="dxa"/>
            <w:hideMark/>
          </w:tcPr>
          <w:p w14:paraId="5B28CD9A" w14:textId="77777777" w:rsidR="00D313E8" w:rsidRPr="00D313E8" w:rsidRDefault="00D313E8" w:rsidP="00F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313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งบการเงิน</w:t>
            </w:r>
          </w:p>
          <w:p w14:paraId="47648056" w14:textId="1DF1113B" w:rsidR="00D313E8" w:rsidRPr="00D313E8" w:rsidRDefault="00D313E8" w:rsidP="00F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313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เฉพาะกิจการ</w:t>
            </w:r>
          </w:p>
        </w:tc>
      </w:tr>
      <w:tr w:rsidR="00D313E8" w14:paraId="632CABF6" w14:textId="77777777" w:rsidTr="00FB3B76">
        <w:trPr>
          <w:tblHeader/>
        </w:trPr>
        <w:tc>
          <w:tcPr>
            <w:tcW w:w="5310" w:type="dxa"/>
            <w:hideMark/>
          </w:tcPr>
          <w:p w14:paraId="044DB269" w14:textId="5415007B" w:rsidR="00D313E8" w:rsidRPr="007B320A" w:rsidRDefault="00D313E8" w:rsidP="00D3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3C21AD2" w14:textId="77777777" w:rsidR="00D313E8" w:rsidRPr="00D313E8" w:rsidRDefault="00D313E8" w:rsidP="00D3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13E8"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880" w:type="dxa"/>
            <w:gridSpan w:val="3"/>
            <w:hideMark/>
          </w:tcPr>
          <w:p w14:paraId="388BB85D" w14:textId="20D25F81" w:rsidR="00D313E8" w:rsidRPr="00D313E8" w:rsidRDefault="00D313E8" w:rsidP="00FB3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13E8">
              <w:rPr>
                <w:rFonts w:ascii="Angsana New" w:hAnsi="Angsana New" w:hint="cs"/>
                <w:sz w:val="30"/>
                <w:szCs w:val="30"/>
              </w:rPr>
              <w:t>(</w:t>
            </w:r>
            <w:r w:rsidR="00004652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D313E8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D313E8" w14:paraId="6FD0662F" w14:textId="77777777" w:rsidTr="00FB3B76">
        <w:trPr>
          <w:tblHeader/>
        </w:trPr>
        <w:tc>
          <w:tcPr>
            <w:tcW w:w="5310" w:type="dxa"/>
            <w:hideMark/>
          </w:tcPr>
          <w:p w14:paraId="43CDF6F3" w14:textId="77777777" w:rsidR="00D313E8" w:rsidRPr="007B320A" w:rsidRDefault="00D313E8" w:rsidP="00D3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B320A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7B320A"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  <w:r w:rsidRPr="007B320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7B320A">
              <w:rPr>
                <w:rFonts w:ascii="Angsana New" w:hAnsi="Angsana New" w:hint="cs"/>
                <w:sz w:val="30"/>
                <w:szCs w:val="30"/>
              </w:rPr>
              <w:t xml:space="preserve"> 2563 - </w:t>
            </w:r>
            <w:r w:rsidRPr="007B320A">
              <w:rPr>
                <w:rFonts w:ascii="Angsana New" w:hAnsi="Angsana New" w:hint="cs"/>
                <w:sz w:val="30"/>
                <w:szCs w:val="30"/>
                <w:cs/>
              </w:rPr>
              <w:t xml:space="preserve">ปรับปรุงใหม่ </w:t>
            </w:r>
          </w:p>
        </w:tc>
        <w:tc>
          <w:tcPr>
            <w:tcW w:w="990" w:type="dxa"/>
            <w:hideMark/>
          </w:tcPr>
          <w:p w14:paraId="4F87A869" w14:textId="031519E3" w:rsidR="00D313E8" w:rsidRPr="00D313E8" w:rsidRDefault="00D313E8" w:rsidP="00D3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22549FB6" w14:textId="135E86FA" w:rsidR="00D313E8" w:rsidRPr="00D313E8" w:rsidRDefault="00F72075" w:rsidP="00F7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7,814</w:t>
            </w:r>
          </w:p>
        </w:tc>
        <w:tc>
          <w:tcPr>
            <w:tcW w:w="236" w:type="dxa"/>
          </w:tcPr>
          <w:p w14:paraId="237FBB3F" w14:textId="77777777" w:rsidR="00D313E8" w:rsidRPr="00D313E8" w:rsidRDefault="00D313E8" w:rsidP="00F7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14:paraId="763F2737" w14:textId="587D9892" w:rsidR="00D313E8" w:rsidRPr="00D313E8" w:rsidRDefault="00F72075" w:rsidP="00F7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</w:tr>
      <w:tr w:rsidR="00D313E8" w14:paraId="19D791EF" w14:textId="77777777" w:rsidTr="00FB3B76">
        <w:trPr>
          <w:tblHeader/>
        </w:trPr>
        <w:tc>
          <w:tcPr>
            <w:tcW w:w="5310" w:type="dxa"/>
            <w:hideMark/>
          </w:tcPr>
          <w:p w14:paraId="28ED06FF" w14:textId="77777777" w:rsidR="00D313E8" w:rsidRPr="007B320A" w:rsidRDefault="00D313E8" w:rsidP="00D3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320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28322A19" w14:textId="77777777" w:rsidR="00D313E8" w:rsidRPr="00D313E8" w:rsidRDefault="00D313E8" w:rsidP="00D3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2785C32C" w14:textId="3ECBE9E1" w:rsidR="00D313E8" w:rsidRPr="00D313E8" w:rsidRDefault="007D59A7" w:rsidP="00F7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236" w:type="dxa"/>
            <w:vAlign w:val="center"/>
          </w:tcPr>
          <w:p w14:paraId="519D2A67" w14:textId="77777777" w:rsidR="00D313E8" w:rsidRPr="00D313E8" w:rsidRDefault="00D313E8" w:rsidP="00F7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15708CD5" w14:textId="7D187FAF" w:rsidR="00D313E8" w:rsidRPr="00D313E8" w:rsidRDefault="007D59A7" w:rsidP="00F7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6,999</w:t>
            </w:r>
          </w:p>
        </w:tc>
      </w:tr>
      <w:tr w:rsidR="00D313E8" w14:paraId="4CFFBC7F" w14:textId="77777777" w:rsidTr="00FB3B76">
        <w:trPr>
          <w:tblHeader/>
        </w:trPr>
        <w:tc>
          <w:tcPr>
            <w:tcW w:w="5310" w:type="dxa"/>
            <w:hideMark/>
          </w:tcPr>
          <w:p w14:paraId="1BA06177" w14:textId="77777777" w:rsidR="00D313E8" w:rsidRPr="007B320A" w:rsidRDefault="00D313E8" w:rsidP="00D3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32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320A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7B32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B320A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72C7CD7F" w14:textId="77777777" w:rsidR="00D313E8" w:rsidRPr="00D313E8" w:rsidRDefault="00D313E8" w:rsidP="00D3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ar-SA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2374F9" w14:textId="1A4C3233" w:rsidR="00D313E8" w:rsidRPr="00D313E8" w:rsidRDefault="007D59A7" w:rsidP="00F7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8,429</w:t>
            </w:r>
          </w:p>
        </w:tc>
        <w:tc>
          <w:tcPr>
            <w:tcW w:w="236" w:type="dxa"/>
            <w:vAlign w:val="center"/>
          </w:tcPr>
          <w:p w14:paraId="494B6DC4" w14:textId="77777777" w:rsidR="00D313E8" w:rsidRPr="00D313E8" w:rsidRDefault="00D313E8" w:rsidP="00D3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BED509" w14:textId="653A194A" w:rsidR="00D313E8" w:rsidRPr="00D313E8" w:rsidRDefault="007D59A7" w:rsidP="00F7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7,649</w:t>
            </w:r>
          </w:p>
        </w:tc>
      </w:tr>
    </w:tbl>
    <w:p w14:paraId="7410EF75" w14:textId="4B794DD7" w:rsidR="00D313E8" w:rsidRDefault="00D313E8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07AC1E6E" w14:textId="711815F5" w:rsidR="00D77838" w:rsidRDefault="00D77838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D602C69" w14:textId="179EF8AC" w:rsidR="00A6791C" w:rsidRPr="006B4035" w:rsidRDefault="00692B29" w:rsidP="00A6791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B4035">
        <w:rPr>
          <w:rFonts w:asciiTheme="majorBidi" w:hAnsiTheme="majorBidi" w:cstheme="majorBidi"/>
          <w:sz w:val="30"/>
          <w:szCs w:val="30"/>
        </w:rPr>
        <w:lastRenderedPageBreak/>
        <w:t xml:space="preserve"> </w:t>
      </w:r>
      <w:r w:rsidR="00A6791C" w:rsidRPr="006B4035">
        <w:rPr>
          <w:rFonts w:asciiTheme="majorBidi" w:hAnsiTheme="majorBidi" w:cstheme="majorBidi"/>
          <w:sz w:val="30"/>
          <w:szCs w:val="30"/>
        </w:rPr>
        <w:t>(</w:t>
      </w:r>
      <w:r w:rsidR="00A6791C" w:rsidRPr="006B4035">
        <w:rPr>
          <w:rFonts w:asciiTheme="majorBidi" w:hAnsiTheme="majorBidi" w:cstheme="majorBidi" w:hint="cs"/>
          <w:sz w:val="30"/>
          <w:szCs w:val="30"/>
          <w:cs/>
        </w:rPr>
        <w:t>ข</w:t>
      </w:r>
      <w:r w:rsidR="00A6791C" w:rsidRPr="006B4035">
        <w:rPr>
          <w:rFonts w:asciiTheme="majorBidi" w:hAnsiTheme="majorBidi" w:cstheme="majorBidi"/>
          <w:sz w:val="30"/>
          <w:szCs w:val="30"/>
        </w:rPr>
        <w:t xml:space="preserve">.1.2) </w:t>
      </w:r>
      <w:r w:rsidR="00A6791C" w:rsidRPr="006B4035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="007B320A">
        <w:rPr>
          <w:rFonts w:asciiTheme="majorBidi" w:hAnsiTheme="majorBidi" w:cstheme="majorBidi" w:hint="cs"/>
          <w:sz w:val="30"/>
          <w:szCs w:val="30"/>
          <w:cs/>
        </w:rPr>
        <w:t>และอนุพันธ์</w:t>
      </w:r>
    </w:p>
    <w:p w14:paraId="4D948DA3" w14:textId="77777777" w:rsidR="00A6791C" w:rsidRPr="006B4035" w:rsidRDefault="00A6791C" w:rsidP="00A6791C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0"/>
        </w:rPr>
      </w:pPr>
      <w:r w:rsidRPr="006B4035">
        <w:rPr>
          <w:rFonts w:asciiTheme="majorBidi" w:hAnsiTheme="majorBidi" w:cstheme="majorBidi"/>
          <w:sz w:val="20"/>
        </w:rPr>
        <w:tab/>
      </w:r>
    </w:p>
    <w:p w14:paraId="570A89B8" w14:textId="74DC34A7" w:rsidR="00A6791C" w:rsidRDefault="00A6791C" w:rsidP="00A6791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B4035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6B403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B4035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ที่เกิดจากเงินสดและรายการเทียบเท่าเงินสดและสินทรัพย์อนุพันธ์</w:t>
      </w:r>
      <w:r w:rsidRPr="006B4035">
        <w:rPr>
          <w:rFonts w:asciiTheme="majorBidi" w:hAnsiTheme="majorBidi" w:cstheme="majorBidi"/>
          <w:sz w:val="30"/>
          <w:szCs w:val="30"/>
        </w:rPr>
        <w:t xml:space="preserve"> </w:t>
      </w:r>
      <w:r w:rsidRPr="006B4035">
        <w:rPr>
          <w:rFonts w:asciiTheme="majorBidi" w:hAnsiTheme="majorBidi" w:cstheme="majorBidi"/>
          <w:sz w:val="30"/>
          <w:szCs w:val="30"/>
          <w:cs/>
        </w:rPr>
        <w:t>ถูกจำกัดเนื่องจากคู่สัญญาเป็นธนาคารและสถาบันการเงินที่มี</w:t>
      </w:r>
      <w:r w:rsidRPr="006B4035">
        <w:rPr>
          <w:rFonts w:asciiTheme="majorBidi" w:hAnsiTheme="majorBidi" w:cstheme="majorBidi" w:hint="cs"/>
          <w:sz w:val="30"/>
          <w:szCs w:val="30"/>
          <w:cs/>
        </w:rPr>
        <w:t>อันดับ</w:t>
      </w:r>
      <w:r w:rsidRPr="006B4035">
        <w:rPr>
          <w:rFonts w:asciiTheme="majorBidi" w:hAnsiTheme="majorBidi" w:cstheme="majorBidi"/>
          <w:sz w:val="30"/>
          <w:szCs w:val="30"/>
          <w:cs/>
        </w:rPr>
        <w:t>ความน่าเชื่อถือที่ ซึ่ง</w:t>
      </w:r>
      <w:r w:rsidRPr="006B403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6B403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B4035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7A4862AB" w14:textId="45FE3108" w:rsidR="00441E81" w:rsidRPr="007B320A" w:rsidRDefault="00441E81" w:rsidP="00A6791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115034A1" w14:textId="63F55794" w:rsidR="00441E81" w:rsidRDefault="00441E81" w:rsidP="00A6791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(ข.</w:t>
      </w:r>
      <w:r>
        <w:rPr>
          <w:rFonts w:asciiTheme="majorBidi" w:hAnsiTheme="majorBidi" w:cstheme="majorBidi"/>
          <w:sz w:val="30"/>
          <w:szCs w:val="30"/>
        </w:rPr>
        <w:t xml:space="preserve">1.3) </w:t>
      </w:r>
      <w:r>
        <w:rPr>
          <w:rFonts w:asciiTheme="majorBidi" w:hAnsiTheme="majorBidi" w:cstheme="majorBidi" w:hint="cs"/>
          <w:sz w:val="30"/>
          <w:szCs w:val="30"/>
          <w:cs/>
        </w:rPr>
        <w:t>การค้ำประกัน</w:t>
      </w:r>
    </w:p>
    <w:p w14:paraId="1D6DC7F9" w14:textId="77777777" w:rsidR="00441E81" w:rsidRPr="007B320A" w:rsidRDefault="00441E81" w:rsidP="00C84F0B">
      <w:pPr>
        <w:spacing w:line="240" w:lineRule="auto"/>
        <w:ind w:left="540" w:right="-7"/>
        <w:jc w:val="thaiDistribute"/>
        <w:rPr>
          <w:rFonts w:asciiTheme="majorBidi" w:hAnsiTheme="majorBidi"/>
          <w:sz w:val="28"/>
          <w:szCs w:val="28"/>
        </w:rPr>
      </w:pPr>
    </w:p>
    <w:p w14:paraId="4A523A13" w14:textId="42AC5F43" w:rsidR="00A6791C" w:rsidRPr="00C12734" w:rsidRDefault="00441E81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1273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12734">
        <w:rPr>
          <w:rFonts w:asciiTheme="majorBidi" w:hAnsiTheme="majorBidi" w:cstheme="majorBidi"/>
          <w:sz w:val="30"/>
          <w:szCs w:val="30"/>
          <w:cs/>
        </w:rPr>
        <w:t xml:space="preserve">มีนโยบายให้การค้ำประกันทางการเงินแก่หนี้สินของบริษัทย่อยเท่านั้น ณ วันที่ </w:t>
      </w:r>
      <w:r w:rsidR="000811CB">
        <w:rPr>
          <w:rFonts w:asciiTheme="majorBidi" w:hAnsiTheme="majorBidi" w:cstheme="majorBidi"/>
          <w:sz w:val="30"/>
          <w:szCs w:val="30"/>
        </w:rPr>
        <w:t>31</w:t>
      </w:r>
      <w:r w:rsidRPr="00C1273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811CB">
        <w:rPr>
          <w:rFonts w:asciiTheme="majorBidi" w:hAnsiTheme="majorBidi" w:cstheme="majorBidi"/>
          <w:sz w:val="30"/>
          <w:szCs w:val="30"/>
        </w:rPr>
        <w:t>2563</w:t>
      </w:r>
      <w:r w:rsidRPr="00C12734">
        <w:rPr>
          <w:rFonts w:asciiTheme="majorBidi" w:hAnsiTheme="majorBidi" w:cstheme="majorBidi"/>
          <w:sz w:val="30"/>
          <w:szCs w:val="30"/>
          <w:cs/>
        </w:rPr>
        <w:t xml:space="preserve"> บริษัทออกหนังสือค้ำประกันวงเงินสินเชื่อกับธนาคารสำหรับ</w:t>
      </w:r>
      <w:r w:rsidRPr="00C12734">
        <w:rPr>
          <w:rFonts w:asciiTheme="majorBidi" w:hAnsiTheme="majorBidi" w:cstheme="majorBidi" w:hint="cs"/>
          <w:sz w:val="30"/>
          <w:szCs w:val="30"/>
          <w:cs/>
        </w:rPr>
        <w:t>ทุก</w:t>
      </w:r>
      <w:r w:rsidRPr="00C12734">
        <w:rPr>
          <w:rFonts w:asciiTheme="majorBidi" w:hAnsiTheme="majorBidi" w:cstheme="majorBidi"/>
          <w:sz w:val="30"/>
          <w:szCs w:val="30"/>
          <w:cs/>
        </w:rPr>
        <w:t xml:space="preserve">บริษัท (ดูหมายเหตุ  ข้อ </w:t>
      </w:r>
      <w:r w:rsidRPr="00C12734">
        <w:rPr>
          <w:rFonts w:asciiTheme="majorBidi" w:hAnsiTheme="majorBidi" w:cstheme="majorBidi"/>
          <w:sz w:val="30"/>
          <w:szCs w:val="30"/>
        </w:rPr>
        <w:t>5</w:t>
      </w:r>
      <w:r w:rsidRPr="00C12734">
        <w:rPr>
          <w:rFonts w:asciiTheme="majorBidi" w:hAnsiTheme="majorBidi" w:cstheme="majorBidi"/>
          <w:sz w:val="30"/>
          <w:szCs w:val="30"/>
          <w:cs/>
        </w:rPr>
        <w:t>)</w:t>
      </w:r>
    </w:p>
    <w:p w14:paraId="6E447339" w14:textId="5305440C" w:rsidR="006B4035" w:rsidRPr="007B320A" w:rsidRDefault="006B4035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4F8AC9C3" w14:textId="77777777" w:rsidR="00A6791C" w:rsidRPr="00A6791C" w:rsidRDefault="00A6791C" w:rsidP="00A6791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A6791C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A679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ข</w:t>
      </w:r>
      <w:r w:rsidRPr="00A6791C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.2) </w:t>
      </w:r>
      <w:r w:rsidRPr="00A6791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ความเสี่ยง</w:t>
      </w:r>
      <w:r w:rsidRPr="00A679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ด้าน</w:t>
      </w:r>
      <w:r w:rsidRPr="00A6791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สภาพคล่อง</w:t>
      </w:r>
    </w:p>
    <w:p w14:paraId="1A6B1608" w14:textId="77777777" w:rsidR="00A6791C" w:rsidRPr="007B320A" w:rsidRDefault="00A6791C" w:rsidP="00A6791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193902BB" w14:textId="117AD8EE" w:rsidR="00A6791C" w:rsidRDefault="00A6791C" w:rsidP="00A6791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B403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B4035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6B4035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6B4035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6B4035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 </w:t>
      </w:r>
      <w:r w:rsidRPr="006B4035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6B403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0E0D14B" w14:textId="77777777" w:rsidR="00076080" w:rsidRPr="007B320A" w:rsidRDefault="00076080" w:rsidP="00A6791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1CC521E1" w14:textId="725A68FE" w:rsidR="00076080" w:rsidRPr="006B4035" w:rsidRDefault="00076080" w:rsidP="00A6791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76080">
        <w:rPr>
          <w:rFonts w:asciiTheme="majorBidi" w:hAnsi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B2A80E6" w14:textId="4631BCF4" w:rsidR="00A6791C" w:rsidRPr="007B320A" w:rsidRDefault="00A6791C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tbl>
      <w:tblPr>
        <w:tblStyle w:val="TableGrid"/>
        <w:tblW w:w="93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2"/>
        <w:gridCol w:w="1258"/>
        <w:gridCol w:w="242"/>
        <w:gridCol w:w="1348"/>
        <w:gridCol w:w="36"/>
        <w:gridCol w:w="200"/>
        <w:gridCol w:w="36"/>
        <w:gridCol w:w="1108"/>
        <w:gridCol w:w="270"/>
        <w:gridCol w:w="1170"/>
      </w:tblGrid>
      <w:tr w:rsidR="00306EA2" w:rsidRPr="000F2FDC" w14:paraId="6FCDDF77" w14:textId="77777777" w:rsidTr="00306EA2">
        <w:trPr>
          <w:tblHeader/>
          <w:jc w:val="center"/>
        </w:trPr>
        <w:tc>
          <w:tcPr>
            <w:tcW w:w="2250" w:type="dxa"/>
            <w:hideMark/>
          </w:tcPr>
          <w:p w14:paraId="48DDF3FF" w14:textId="77777777" w:rsidR="00306EA2" w:rsidRPr="00306EA2" w:rsidRDefault="00306EA2" w:rsidP="00ED18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hideMark/>
          </w:tcPr>
          <w:p w14:paraId="05E65169" w14:textId="77777777" w:rsidR="00306EA2" w:rsidRPr="000F2FDC" w:rsidRDefault="00306EA2" w:rsidP="00ED18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2F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06EA2" w:rsidRPr="000F2FDC" w14:paraId="1F35E6A7" w14:textId="77777777" w:rsidTr="00306EA2">
        <w:trPr>
          <w:tblHeader/>
          <w:jc w:val="center"/>
        </w:trPr>
        <w:tc>
          <w:tcPr>
            <w:tcW w:w="2250" w:type="dxa"/>
            <w:hideMark/>
          </w:tcPr>
          <w:p w14:paraId="4802CC85" w14:textId="77777777" w:rsidR="00306EA2" w:rsidRPr="000F2FDC" w:rsidRDefault="00306EA2" w:rsidP="00ED18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6CE08F" w14:textId="77777777" w:rsidR="00306EA2" w:rsidRPr="000F2FDC" w:rsidRDefault="00306EA2" w:rsidP="00ED18B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1EFAA6A" w14:textId="77777777" w:rsidR="00306EA2" w:rsidRPr="000F2FDC" w:rsidRDefault="00306EA2" w:rsidP="00ED18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8" w:type="dxa"/>
            <w:gridSpan w:val="9"/>
            <w:vAlign w:val="bottom"/>
            <w:hideMark/>
          </w:tcPr>
          <w:p w14:paraId="02695D88" w14:textId="77777777" w:rsidR="00306EA2" w:rsidRPr="000F2FDC" w:rsidRDefault="00306EA2" w:rsidP="00ED18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FD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06EA2" w:rsidRPr="000F2FDC" w14:paraId="1C3695F9" w14:textId="77777777" w:rsidTr="00306EA2">
        <w:trPr>
          <w:tblHeader/>
          <w:jc w:val="center"/>
        </w:trPr>
        <w:tc>
          <w:tcPr>
            <w:tcW w:w="2250" w:type="dxa"/>
            <w:vAlign w:val="bottom"/>
            <w:hideMark/>
          </w:tcPr>
          <w:p w14:paraId="71DE49A4" w14:textId="77777777" w:rsidR="00306EA2" w:rsidRPr="000F2FDC" w:rsidRDefault="00306EA2" w:rsidP="00ED18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2F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F2F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F2F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F2F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77BC1987" w14:textId="77777777" w:rsidR="00306EA2" w:rsidRPr="000F2FDC" w:rsidRDefault="00306EA2" w:rsidP="00ED18BB">
            <w:pPr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F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2" w:type="dxa"/>
          </w:tcPr>
          <w:p w14:paraId="062C411D" w14:textId="77777777" w:rsidR="00306EA2" w:rsidRPr="000F2FDC" w:rsidRDefault="00306EA2" w:rsidP="00ED18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6ACAACC1" w14:textId="77777777" w:rsidR="00306EA2" w:rsidRPr="000F2FDC" w:rsidRDefault="00306EA2" w:rsidP="00ED18BB">
            <w:pPr>
              <w:tabs>
                <w:tab w:val="clear" w:pos="680"/>
                <w:tab w:val="left" w:pos="610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FD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0F2FDC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0F2F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7C52634B" w14:textId="77777777" w:rsidR="00306EA2" w:rsidRPr="000F2FDC" w:rsidRDefault="00306EA2" w:rsidP="00ED18BB">
            <w:pPr>
              <w:tabs>
                <w:tab w:val="clear" w:pos="680"/>
                <w:tab w:val="left" w:pos="610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FDC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42" w:type="dxa"/>
            <w:vAlign w:val="bottom"/>
          </w:tcPr>
          <w:p w14:paraId="7FB825C2" w14:textId="77777777" w:rsidR="00306EA2" w:rsidRPr="000F2FDC" w:rsidRDefault="00306EA2" w:rsidP="00ED18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  <w:hideMark/>
          </w:tcPr>
          <w:p w14:paraId="568D8ADF" w14:textId="77777777" w:rsidR="00306EA2" w:rsidRPr="000F2FDC" w:rsidRDefault="00306EA2" w:rsidP="00ED18BB">
            <w:pPr>
              <w:tabs>
                <w:tab w:val="clear" w:pos="680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F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0F2F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2F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0F2F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F156F8C" w14:textId="77777777" w:rsidR="00306EA2" w:rsidRPr="000F2FDC" w:rsidRDefault="00306EA2" w:rsidP="00ED18BB">
            <w:pPr>
              <w:tabs>
                <w:tab w:val="clear" w:pos="680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F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0F2FD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F2F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4464FBDE" w14:textId="77777777" w:rsidR="00306EA2" w:rsidRPr="000F2FDC" w:rsidRDefault="00306EA2" w:rsidP="00ED18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  <w:hideMark/>
          </w:tcPr>
          <w:p w14:paraId="711F3B5A" w14:textId="77777777" w:rsidR="00306EA2" w:rsidRPr="000F2FDC" w:rsidRDefault="00306EA2" w:rsidP="00ED18B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FDC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0F2FDC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0F2F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634E561" w14:textId="77777777" w:rsidR="00306EA2" w:rsidRPr="000F2FDC" w:rsidRDefault="00306EA2" w:rsidP="00ED18B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4650937A" w14:textId="77777777" w:rsidR="00306EA2" w:rsidRPr="000F2FDC" w:rsidRDefault="00306EA2" w:rsidP="00ED18BB">
            <w:pPr>
              <w:tabs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FD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06EA2" w:rsidRPr="000F2FDC" w14:paraId="2B2A8413" w14:textId="77777777" w:rsidTr="00306EA2">
        <w:trPr>
          <w:tblHeader/>
          <w:jc w:val="center"/>
        </w:trPr>
        <w:tc>
          <w:tcPr>
            <w:tcW w:w="2250" w:type="dxa"/>
          </w:tcPr>
          <w:p w14:paraId="75244573" w14:textId="77777777" w:rsidR="00306EA2" w:rsidRPr="000F2FDC" w:rsidRDefault="00306EA2" w:rsidP="00ED18B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hideMark/>
          </w:tcPr>
          <w:p w14:paraId="0B893E5F" w14:textId="623E9FF9" w:rsidR="00306EA2" w:rsidRPr="000F2FDC" w:rsidRDefault="00306EA2" w:rsidP="00ED18B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2F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F2FDC" w:rsidRPr="000F2F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F2F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06EA2" w:rsidRPr="000F2FDC" w14:paraId="46A64F4E" w14:textId="77777777" w:rsidTr="00306EA2">
        <w:trPr>
          <w:jc w:val="center"/>
        </w:trPr>
        <w:tc>
          <w:tcPr>
            <w:tcW w:w="2250" w:type="dxa"/>
            <w:hideMark/>
          </w:tcPr>
          <w:p w14:paraId="1919A445" w14:textId="77777777" w:rsidR="00306EA2" w:rsidRPr="000F2FDC" w:rsidRDefault="00306EA2" w:rsidP="00ED18BB">
            <w:pPr>
              <w:spacing w:line="240" w:lineRule="auto"/>
              <w:ind w:right="-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2F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F2F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07BFBCF7" w14:textId="77777777" w:rsidR="00306EA2" w:rsidRPr="000F2FDC" w:rsidRDefault="00306EA2" w:rsidP="00ED18B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1C117A9" w14:textId="77777777" w:rsidR="00306EA2" w:rsidRPr="000F2FDC" w:rsidRDefault="00306EA2" w:rsidP="00ED18B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47B5969F" w14:textId="77777777" w:rsidR="00306EA2" w:rsidRPr="000F2FDC" w:rsidRDefault="00306EA2" w:rsidP="00ED18B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1C601EA4" w14:textId="77777777" w:rsidR="00306EA2" w:rsidRPr="000F2FDC" w:rsidRDefault="00306EA2" w:rsidP="00ED18B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2E843AFE" w14:textId="77777777" w:rsidR="00306EA2" w:rsidRPr="000F2FDC" w:rsidRDefault="00306EA2" w:rsidP="00ED18B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1D7EBB5" w14:textId="77777777" w:rsidR="00306EA2" w:rsidRPr="000F2FDC" w:rsidRDefault="00306EA2" w:rsidP="00ED18B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737A3287" w14:textId="77777777" w:rsidR="00306EA2" w:rsidRPr="000F2FDC" w:rsidRDefault="00306EA2" w:rsidP="00ED18B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15297" w14:textId="77777777" w:rsidR="00306EA2" w:rsidRPr="000F2FDC" w:rsidRDefault="00306EA2" w:rsidP="00ED18B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A33EA" w14:textId="77777777" w:rsidR="00306EA2" w:rsidRPr="000F2FDC" w:rsidRDefault="00306EA2" w:rsidP="00ED18B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06EA2" w:rsidRPr="000F2FDC" w14:paraId="20AEC4E3" w14:textId="77777777" w:rsidTr="00306EA2">
        <w:trPr>
          <w:jc w:val="center"/>
        </w:trPr>
        <w:tc>
          <w:tcPr>
            <w:tcW w:w="2250" w:type="dxa"/>
            <w:hideMark/>
          </w:tcPr>
          <w:p w14:paraId="0ED6F42F" w14:textId="77777777" w:rsidR="00306EA2" w:rsidRPr="000F2FDC" w:rsidRDefault="00306EA2" w:rsidP="00ED18BB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0F2FD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0F2F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676256C9" w14:textId="39D47F7D" w:rsidR="00306EA2" w:rsidRPr="000F2FDC" w:rsidRDefault="000F2FDC" w:rsidP="00ED1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30,241</w:t>
            </w:r>
          </w:p>
        </w:tc>
        <w:tc>
          <w:tcPr>
            <w:tcW w:w="272" w:type="dxa"/>
          </w:tcPr>
          <w:p w14:paraId="42A84133" w14:textId="77777777" w:rsidR="00306EA2" w:rsidRPr="000F2FDC" w:rsidRDefault="00306EA2" w:rsidP="00ED1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BDA15BF" w14:textId="23184ABA" w:rsidR="00306EA2" w:rsidRPr="000F2FDC" w:rsidRDefault="000F2FDC" w:rsidP="00ED1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30,241</w:t>
            </w:r>
          </w:p>
        </w:tc>
        <w:tc>
          <w:tcPr>
            <w:tcW w:w="242" w:type="dxa"/>
          </w:tcPr>
          <w:p w14:paraId="08812086" w14:textId="77777777" w:rsidR="00306EA2" w:rsidRPr="000F2FDC" w:rsidRDefault="00306EA2" w:rsidP="00ED1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CC969E1" w14:textId="5E37AA05" w:rsidR="00306EA2" w:rsidRPr="000F2FDC" w:rsidRDefault="000F2FDC" w:rsidP="00ED18BB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5EFB53B" w14:textId="77777777" w:rsidR="00306EA2" w:rsidRPr="000F2FDC" w:rsidRDefault="00306EA2" w:rsidP="00ED1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48085FC4" w14:textId="18826BD8" w:rsidR="00306EA2" w:rsidRPr="000F2FDC" w:rsidRDefault="000F2FDC" w:rsidP="00ED18BB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4EB90D" w14:textId="77777777" w:rsidR="00306EA2" w:rsidRPr="000F2FDC" w:rsidRDefault="00306EA2" w:rsidP="00ED1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1DC8D7" w14:textId="6D944EA6" w:rsidR="00306EA2" w:rsidRPr="000F2FDC" w:rsidRDefault="000F2FDC" w:rsidP="00ED18B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B320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,241</w:t>
            </w:r>
          </w:p>
        </w:tc>
      </w:tr>
      <w:tr w:rsidR="007B320A" w:rsidRPr="000F2FDC" w14:paraId="428BF0D4" w14:textId="77777777" w:rsidTr="00306EA2">
        <w:trPr>
          <w:jc w:val="center"/>
        </w:trPr>
        <w:tc>
          <w:tcPr>
            <w:tcW w:w="2250" w:type="dxa"/>
          </w:tcPr>
          <w:p w14:paraId="24132519" w14:textId="192411BA" w:rsidR="007B320A" w:rsidRPr="000F2FDC" w:rsidRDefault="007B320A" w:rsidP="007B320A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0D82E416" w14:textId="0D0B7EB2" w:rsidR="007B320A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134,917</w:t>
            </w:r>
          </w:p>
        </w:tc>
        <w:tc>
          <w:tcPr>
            <w:tcW w:w="272" w:type="dxa"/>
          </w:tcPr>
          <w:p w14:paraId="7174D5B7" w14:textId="77777777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A37B063" w14:textId="24F68157" w:rsidR="007B320A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134,917</w:t>
            </w:r>
          </w:p>
        </w:tc>
        <w:tc>
          <w:tcPr>
            <w:tcW w:w="242" w:type="dxa"/>
          </w:tcPr>
          <w:p w14:paraId="357696D0" w14:textId="77777777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1848307" w14:textId="13633261" w:rsidR="007B320A" w:rsidRDefault="007B320A" w:rsidP="007B320A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3A378BC" w14:textId="77777777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615BB24A" w14:textId="5F906BF5" w:rsidR="007B320A" w:rsidRDefault="007B320A" w:rsidP="007B320A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D3B39A" w14:textId="77777777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9DD1F1" w14:textId="56D441E7" w:rsidR="007B320A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134,917</w:t>
            </w:r>
          </w:p>
        </w:tc>
      </w:tr>
      <w:tr w:rsidR="007B320A" w:rsidRPr="000F2FDC" w14:paraId="3B24E14A" w14:textId="77777777" w:rsidTr="00306EA2">
        <w:trPr>
          <w:jc w:val="center"/>
        </w:trPr>
        <w:tc>
          <w:tcPr>
            <w:tcW w:w="2250" w:type="dxa"/>
            <w:hideMark/>
          </w:tcPr>
          <w:p w14:paraId="376C6280" w14:textId="0EAC1BBA" w:rsidR="007B320A" w:rsidRPr="000F2FDC" w:rsidRDefault="007B320A" w:rsidP="007B320A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0F2FDC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เบิกเกินบัญชีและเงิน</w:t>
            </w:r>
            <w:r w:rsidR="00C12734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0F2FDC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กู้ยืมจากสถาบันการเงิน</w:t>
            </w:r>
          </w:p>
        </w:tc>
        <w:tc>
          <w:tcPr>
            <w:tcW w:w="1170" w:type="dxa"/>
          </w:tcPr>
          <w:p w14:paraId="315954A3" w14:textId="77777777" w:rsidR="007B320A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0B8830" w14:textId="392BBFEB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3,513,138</w:t>
            </w:r>
          </w:p>
        </w:tc>
        <w:tc>
          <w:tcPr>
            <w:tcW w:w="272" w:type="dxa"/>
          </w:tcPr>
          <w:p w14:paraId="59748269" w14:textId="77777777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6AD4158" w14:textId="77777777" w:rsidR="007B320A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BBE257" w14:textId="35F62237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2,452,608</w:t>
            </w:r>
          </w:p>
        </w:tc>
        <w:tc>
          <w:tcPr>
            <w:tcW w:w="242" w:type="dxa"/>
          </w:tcPr>
          <w:p w14:paraId="73E70888" w14:textId="77777777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744BAD1" w14:textId="77777777" w:rsidR="007B320A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3F3CF3" w14:textId="31895BC2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1,060,530</w:t>
            </w:r>
          </w:p>
        </w:tc>
        <w:tc>
          <w:tcPr>
            <w:tcW w:w="236" w:type="dxa"/>
            <w:gridSpan w:val="2"/>
          </w:tcPr>
          <w:p w14:paraId="7211ED59" w14:textId="77777777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3E2E7412" w14:textId="77777777" w:rsidR="007B320A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CB5C94" w14:textId="1A5C08A2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AB78B2" w14:textId="77777777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260D6A" w14:textId="77777777" w:rsidR="007B320A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424A2F" w14:textId="36CD3DF8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3,513,138</w:t>
            </w:r>
          </w:p>
        </w:tc>
      </w:tr>
      <w:tr w:rsidR="007B320A" w:rsidRPr="000F2FDC" w14:paraId="357C20DA" w14:textId="77777777" w:rsidTr="00306EA2">
        <w:trPr>
          <w:trHeight w:val="119"/>
          <w:jc w:val="center"/>
        </w:trPr>
        <w:tc>
          <w:tcPr>
            <w:tcW w:w="2250" w:type="dxa"/>
            <w:hideMark/>
          </w:tcPr>
          <w:p w14:paraId="10E3A329" w14:textId="77777777" w:rsidR="007B320A" w:rsidRPr="000F2FDC" w:rsidRDefault="007B320A" w:rsidP="007B320A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0F2FD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07F7161E" w14:textId="180AD83D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90339">
              <w:rPr>
                <w:rFonts w:asciiTheme="majorBidi" w:hAnsiTheme="majorBidi" w:cstheme="majorBidi"/>
                <w:sz w:val="30"/>
                <w:szCs w:val="30"/>
              </w:rPr>
              <w:t>6,024</w:t>
            </w:r>
          </w:p>
        </w:tc>
        <w:tc>
          <w:tcPr>
            <w:tcW w:w="272" w:type="dxa"/>
            <w:vAlign w:val="bottom"/>
          </w:tcPr>
          <w:p w14:paraId="2D18358C" w14:textId="77777777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4CAFBA0" w14:textId="33C55133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90339">
              <w:rPr>
                <w:rFonts w:asciiTheme="majorBidi" w:hAnsiTheme="majorBidi" w:cstheme="majorBidi"/>
                <w:sz w:val="30"/>
                <w:szCs w:val="30"/>
              </w:rPr>
              <w:t>7,764</w:t>
            </w:r>
          </w:p>
        </w:tc>
        <w:tc>
          <w:tcPr>
            <w:tcW w:w="242" w:type="dxa"/>
            <w:vAlign w:val="bottom"/>
          </w:tcPr>
          <w:p w14:paraId="4A23F2B4" w14:textId="77777777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6022CB77" w14:textId="38C398A7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90339">
              <w:rPr>
                <w:rFonts w:asciiTheme="majorBidi" w:hAnsiTheme="majorBidi" w:cstheme="majorBidi"/>
                <w:sz w:val="30"/>
                <w:szCs w:val="30"/>
              </w:rPr>
              <w:t>8,260</w:t>
            </w:r>
          </w:p>
        </w:tc>
        <w:tc>
          <w:tcPr>
            <w:tcW w:w="236" w:type="dxa"/>
            <w:gridSpan w:val="2"/>
            <w:vAlign w:val="bottom"/>
          </w:tcPr>
          <w:p w14:paraId="31E47989" w14:textId="77777777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517466D" w14:textId="57C3F13D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F58C48" w14:textId="77777777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1360F9" w14:textId="3DC8B26F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90339">
              <w:rPr>
                <w:rFonts w:asciiTheme="majorBidi" w:hAnsiTheme="majorBidi" w:cstheme="majorBidi"/>
                <w:sz w:val="30"/>
                <w:szCs w:val="30"/>
              </w:rPr>
              <w:t>6,024</w:t>
            </w:r>
          </w:p>
        </w:tc>
      </w:tr>
      <w:tr w:rsidR="007B320A" w:rsidRPr="000F2FDC" w14:paraId="61C61C67" w14:textId="77777777" w:rsidTr="00306EA2">
        <w:trPr>
          <w:jc w:val="center"/>
        </w:trPr>
        <w:tc>
          <w:tcPr>
            <w:tcW w:w="2250" w:type="dxa"/>
          </w:tcPr>
          <w:p w14:paraId="1CC1360A" w14:textId="77777777" w:rsidR="007B320A" w:rsidRPr="000F2FDC" w:rsidRDefault="007B320A" w:rsidP="007B320A">
            <w:pPr>
              <w:spacing w:line="240" w:lineRule="auto"/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42DB73" w14:textId="0B039132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9903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804,320</w:t>
            </w:r>
          </w:p>
        </w:tc>
        <w:tc>
          <w:tcPr>
            <w:tcW w:w="272" w:type="dxa"/>
          </w:tcPr>
          <w:p w14:paraId="0EE9AA80" w14:textId="77777777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EB8E2" w14:textId="1B652EC3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3D01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9903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5,530</w:t>
            </w:r>
          </w:p>
        </w:tc>
        <w:tc>
          <w:tcPr>
            <w:tcW w:w="242" w:type="dxa"/>
          </w:tcPr>
          <w:p w14:paraId="42477B69" w14:textId="77777777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5645A8" w14:textId="625A9E3C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</w:t>
            </w:r>
            <w:r w:rsidR="009903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8,790</w:t>
            </w:r>
          </w:p>
        </w:tc>
        <w:tc>
          <w:tcPr>
            <w:tcW w:w="236" w:type="dxa"/>
            <w:gridSpan w:val="2"/>
          </w:tcPr>
          <w:p w14:paraId="47BB280E" w14:textId="77777777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FC7BBF" w14:textId="130A8874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244658" w14:textId="77777777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AB96D4" w14:textId="1FC9EA71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9903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804,320</w:t>
            </w:r>
          </w:p>
        </w:tc>
      </w:tr>
    </w:tbl>
    <w:p w14:paraId="3FC20467" w14:textId="5909E004" w:rsidR="001106B5" w:rsidRPr="000F2FDC" w:rsidRDefault="001106B5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2"/>
        <w:gridCol w:w="1258"/>
        <w:gridCol w:w="242"/>
        <w:gridCol w:w="1348"/>
        <w:gridCol w:w="36"/>
        <w:gridCol w:w="200"/>
        <w:gridCol w:w="36"/>
        <w:gridCol w:w="1108"/>
        <w:gridCol w:w="270"/>
        <w:gridCol w:w="1170"/>
      </w:tblGrid>
      <w:tr w:rsidR="00306EA2" w:rsidRPr="000F2FDC" w14:paraId="16CA9BF9" w14:textId="77777777" w:rsidTr="00ED18BB">
        <w:trPr>
          <w:tblHeader/>
          <w:jc w:val="center"/>
        </w:trPr>
        <w:tc>
          <w:tcPr>
            <w:tcW w:w="2250" w:type="dxa"/>
            <w:hideMark/>
          </w:tcPr>
          <w:p w14:paraId="2F5FCE75" w14:textId="77777777" w:rsidR="00306EA2" w:rsidRPr="000F2FDC" w:rsidRDefault="00306EA2" w:rsidP="00ED18B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hideMark/>
          </w:tcPr>
          <w:p w14:paraId="098036FF" w14:textId="200FE276" w:rsidR="00306EA2" w:rsidRPr="000F2FDC" w:rsidRDefault="00306EA2" w:rsidP="00ED18B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2F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6EA2" w:rsidRPr="000F2FDC" w14:paraId="61EF59FD" w14:textId="77777777" w:rsidTr="00ED18BB">
        <w:trPr>
          <w:tblHeader/>
          <w:jc w:val="center"/>
        </w:trPr>
        <w:tc>
          <w:tcPr>
            <w:tcW w:w="2250" w:type="dxa"/>
            <w:hideMark/>
          </w:tcPr>
          <w:p w14:paraId="75CE4FEF" w14:textId="77777777" w:rsidR="00306EA2" w:rsidRPr="000F2FDC" w:rsidRDefault="00306EA2" w:rsidP="00ED18B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DD71AC" w14:textId="77777777" w:rsidR="00306EA2" w:rsidRPr="000F2FDC" w:rsidRDefault="00306EA2" w:rsidP="00ED18B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85E920C" w14:textId="77777777" w:rsidR="00306EA2" w:rsidRPr="000F2FDC" w:rsidRDefault="00306EA2" w:rsidP="00ED18B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8" w:type="dxa"/>
            <w:gridSpan w:val="9"/>
            <w:vAlign w:val="bottom"/>
            <w:hideMark/>
          </w:tcPr>
          <w:p w14:paraId="5F15C9E6" w14:textId="77777777" w:rsidR="00306EA2" w:rsidRPr="000F2FDC" w:rsidRDefault="00306EA2" w:rsidP="00ED18B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FDC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06EA2" w:rsidRPr="000F2FDC" w14:paraId="65E3D0CB" w14:textId="77777777" w:rsidTr="00ED18BB">
        <w:trPr>
          <w:tblHeader/>
          <w:jc w:val="center"/>
        </w:trPr>
        <w:tc>
          <w:tcPr>
            <w:tcW w:w="2250" w:type="dxa"/>
            <w:vAlign w:val="bottom"/>
            <w:hideMark/>
          </w:tcPr>
          <w:p w14:paraId="365C2C28" w14:textId="77777777" w:rsidR="00306EA2" w:rsidRPr="000F2FDC" w:rsidRDefault="00306EA2" w:rsidP="00ED18B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F2F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F2F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F2F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F2F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0916CDEE" w14:textId="77777777" w:rsidR="00306EA2" w:rsidRPr="000F2FDC" w:rsidRDefault="00306EA2" w:rsidP="00ED18BB">
            <w:pPr>
              <w:spacing w:line="240" w:lineRule="auto"/>
              <w:ind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FDC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2" w:type="dxa"/>
          </w:tcPr>
          <w:p w14:paraId="4AE6DD4E" w14:textId="77777777" w:rsidR="00306EA2" w:rsidRPr="000F2FDC" w:rsidRDefault="00306EA2" w:rsidP="00ED18B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15C4DBDF" w14:textId="77777777" w:rsidR="00306EA2" w:rsidRPr="000F2FDC" w:rsidRDefault="00306EA2" w:rsidP="00ED18BB">
            <w:pPr>
              <w:tabs>
                <w:tab w:val="clear" w:pos="680"/>
                <w:tab w:val="left" w:pos="610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FDC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0F2FDC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0F2FD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  <w:p w14:paraId="3C33A805" w14:textId="77777777" w:rsidR="00306EA2" w:rsidRPr="000F2FDC" w:rsidRDefault="00306EA2" w:rsidP="00ED18BB">
            <w:pPr>
              <w:tabs>
                <w:tab w:val="clear" w:pos="680"/>
                <w:tab w:val="left" w:pos="610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FDC">
              <w:rPr>
                <w:rFonts w:ascii="Angsana New" w:hAnsi="Angsana New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42" w:type="dxa"/>
            <w:vAlign w:val="bottom"/>
          </w:tcPr>
          <w:p w14:paraId="24C18F86" w14:textId="77777777" w:rsidR="00306EA2" w:rsidRPr="000F2FDC" w:rsidRDefault="00306EA2" w:rsidP="00ED18B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  <w:hideMark/>
          </w:tcPr>
          <w:p w14:paraId="30ABDB00" w14:textId="77777777" w:rsidR="00306EA2" w:rsidRPr="000F2FDC" w:rsidRDefault="00306EA2" w:rsidP="00ED18BB">
            <w:pPr>
              <w:tabs>
                <w:tab w:val="clear" w:pos="680"/>
              </w:tabs>
              <w:spacing w:line="240" w:lineRule="auto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FDC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F2FDC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F2FD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0F2F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4BFD683D" w14:textId="77777777" w:rsidR="00306EA2" w:rsidRPr="000F2FDC" w:rsidRDefault="00306EA2" w:rsidP="00ED18BB">
            <w:pPr>
              <w:tabs>
                <w:tab w:val="clear" w:pos="680"/>
              </w:tabs>
              <w:spacing w:line="240" w:lineRule="auto"/>
              <w:ind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FDC"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0F2FDC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0F2FD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5394D2D0" w14:textId="77777777" w:rsidR="00306EA2" w:rsidRPr="000F2FDC" w:rsidRDefault="00306EA2" w:rsidP="00ED18B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  <w:hideMark/>
          </w:tcPr>
          <w:p w14:paraId="0F68498F" w14:textId="77777777" w:rsidR="00306EA2" w:rsidRPr="000F2FDC" w:rsidRDefault="00306EA2" w:rsidP="00ED18BB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FDC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0F2FDC">
              <w:rPr>
                <w:rFonts w:ascii="Angsana New" w:hAnsi="Angsana New" w:hint="cs"/>
                <w:sz w:val="30"/>
                <w:szCs w:val="30"/>
              </w:rPr>
              <w:t xml:space="preserve"> 5 </w:t>
            </w:r>
            <w:r w:rsidRPr="000F2FDC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EDABE2E" w14:textId="77777777" w:rsidR="00306EA2" w:rsidRPr="000F2FDC" w:rsidRDefault="00306EA2" w:rsidP="00ED18B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18BEAC47" w14:textId="77777777" w:rsidR="00306EA2" w:rsidRPr="000F2FDC" w:rsidRDefault="00306EA2" w:rsidP="00ED18BB">
            <w:pPr>
              <w:tabs>
                <w:tab w:val="clear" w:pos="90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2FD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06EA2" w:rsidRPr="000F2FDC" w14:paraId="41B6ED42" w14:textId="77777777" w:rsidTr="00ED18BB">
        <w:trPr>
          <w:tblHeader/>
          <w:jc w:val="center"/>
        </w:trPr>
        <w:tc>
          <w:tcPr>
            <w:tcW w:w="2250" w:type="dxa"/>
          </w:tcPr>
          <w:p w14:paraId="6FCDF401" w14:textId="77777777" w:rsidR="00306EA2" w:rsidRPr="000F2FDC" w:rsidRDefault="00306EA2" w:rsidP="00ED18B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hideMark/>
          </w:tcPr>
          <w:p w14:paraId="4B16B8A8" w14:textId="26DEAA06" w:rsidR="00306EA2" w:rsidRPr="000F2FDC" w:rsidRDefault="00306EA2" w:rsidP="00ED18B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F2FD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2A04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F2FD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06EA2" w:rsidRPr="000F2FDC" w14:paraId="1AC0A380" w14:textId="77777777" w:rsidTr="00ED18BB">
        <w:trPr>
          <w:jc w:val="center"/>
        </w:trPr>
        <w:tc>
          <w:tcPr>
            <w:tcW w:w="2250" w:type="dxa"/>
            <w:hideMark/>
          </w:tcPr>
          <w:p w14:paraId="21B8C9DB" w14:textId="77777777" w:rsidR="00306EA2" w:rsidRPr="000F2FDC" w:rsidRDefault="00306EA2" w:rsidP="00ED18BB">
            <w:pPr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F2F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F2F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92497F9" w14:textId="77777777" w:rsidR="00306EA2" w:rsidRPr="000F2FDC" w:rsidRDefault="00306EA2" w:rsidP="00ED18B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BE6F4E4" w14:textId="77777777" w:rsidR="00306EA2" w:rsidRPr="000F2FDC" w:rsidRDefault="00306EA2" w:rsidP="00ED18B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064D829C" w14:textId="77777777" w:rsidR="00306EA2" w:rsidRPr="000F2FDC" w:rsidRDefault="00306EA2" w:rsidP="00ED18B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66983B7D" w14:textId="77777777" w:rsidR="00306EA2" w:rsidRPr="000F2FDC" w:rsidRDefault="00306EA2" w:rsidP="00ED18B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792F19AD" w14:textId="77777777" w:rsidR="00306EA2" w:rsidRPr="000F2FDC" w:rsidRDefault="00306EA2" w:rsidP="00ED18B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EF8F7F0" w14:textId="77777777" w:rsidR="00306EA2" w:rsidRPr="000F2FDC" w:rsidRDefault="00306EA2" w:rsidP="00ED18B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504C6FDA" w14:textId="77777777" w:rsidR="00306EA2" w:rsidRPr="000F2FDC" w:rsidRDefault="00306EA2" w:rsidP="00ED18B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BEAD8" w14:textId="77777777" w:rsidR="00306EA2" w:rsidRPr="000F2FDC" w:rsidRDefault="00306EA2" w:rsidP="00ED18B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1D227C" w14:textId="77777777" w:rsidR="00306EA2" w:rsidRPr="000F2FDC" w:rsidRDefault="00306EA2" w:rsidP="00ED18BB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6EA2" w:rsidRPr="000F2FDC" w14:paraId="0B9CA44F" w14:textId="77777777" w:rsidTr="00ED18BB">
        <w:trPr>
          <w:jc w:val="center"/>
        </w:trPr>
        <w:tc>
          <w:tcPr>
            <w:tcW w:w="2250" w:type="dxa"/>
            <w:hideMark/>
          </w:tcPr>
          <w:p w14:paraId="3751DAB4" w14:textId="77777777" w:rsidR="00306EA2" w:rsidRPr="000F2FDC" w:rsidRDefault="00306EA2" w:rsidP="00ED18BB">
            <w:pPr>
              <w:spacing w:line="240" w:lineRule="auto"/>
              <w:ind w:right="-24"/>
              <w:rPr>
                <w:rFonts w:ascii="Angsana New" w:hAnsi="Angsana New"/>
                <w:sz w:val="30"/>
                <w:szCs w:val="30"/>
              </w:rPr>
            </w:pPr>
            <w:r w:rsidRPr="000F2FDC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0F2FD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A3FF1F9" w14:textId="6D68D063" w:rsidR="00306EA2" w:rsidRPr="000F2FDC" w:rsidRDefault="000F2FDC" w:rsidP="00ED18B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17,573</w:t>
            </w:r>
          </w:p>
        </w:tc>
        <w:tc>
          <w:tcPr>
            <w:tcW w:w="272" w:type="dxa"/>
          </w:tcPr>
          <w:p w14:paraId="6232BB57" w14:textId="77777777" w:rsidR="00306EA2" w:rsidRPr="000F2FDC" w:rsidRDefault="00306EA2" w:rsidP="00ED18B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F49E94C" w14:textId="6BCDC2FD" w:rsidR="00306EA2" w:rsidRPr="000F2FDC" w:rsidRDefault="000F2FDC" w:rsidP="00ED18B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17,573</w:t>
            </w:r>
          </w:p>
        </w:tc>
        <w:tc>
          <w:tcPr>
            <w:tcW w:w="242" w:type="dxa"/>
          </w:tcPr>
          <w:p w14:paraId="6187E9A4" w14:textId="77777777" w:rsidR="00306EA2" w:rsidRPr="000F2FDC" w:rsidRDefault="00306EA2" w:rsidP="00ED18B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61B1B09" w14:textId="74CAB551" w:rsidR="00306EA2" w:rsidRPr="000F2FDC" w:rsidRDefault="000F2FDC" w:rsidP="00ED18BB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48E8F5AC" w14:textId="77777777" w:rsidR="00306EA2" w:rsidRPr="000F2FDC" w:rsidRDefault="00306EA2" w:rsidP="00ED18B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2C259350" w14:textId="1F9AE78D" w:rsidR="00306EA2" w:rsidRPr="000F2FDC" w:rsidRDefault="000F2FDC" w:rsidP="00ED18BB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913702" w14:textId="77777777" w:rsidR="00306EA2" w:rsidRPr="000F2FDC" w:rsidRDefault="00306EA2" w:rsidP="00ED18B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F8247D" w14:textId="0050F7CF" w:rsidR="00306EA2" w:rsidRPr="000F2FDC" w:rsidRDefault="000F2FDC" w:rsidP="00ED18B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17,573</w:t>
            </w:r>
          </w:p>
        </w:tc>
      </w:tr>
      <w:tr w:rsidR="007B320A" w:rsidRPr="000F2FDC" w14:paraId="01F5E21F" w14:textId="77777777" w:rsidTr="00ED18BB">
        <w:trPr>
          <w:jc w:val="center"/>
        </w:trPr>
        <w:tc>
          <w:tcPr>
            <w:tcW w:w="2250" w:type="dxa"/>
          </w:tcPr>
          <w:p w14:paraId="683F6561" w14:textId="31538CC7" w:rsidR="007B320A" w:rsidRPr="000F2FDC" w:rsidRDefault="007B320A" w:rsidP="007B320A">
            <w:pPr>
              <w:spacing w:line="240" w:lineRule="auto"/>
              <w:ind w:right="-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63211E31" w14:textId="668E7B3B" w:rsidR="007B320A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74,886</w:t>
            </w:r>
          </w:p>
        </w:tc>
        <w:tc>
          <w:tcPr>
            <w:tcW w:w="272" w:type="dxa"/>
          </w:tcPr>
          <w:p w14:paraId="0890237B" w14:textId="77777777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CADEBD2" w14:textId="2A87F96E" w:rsidR="007B320A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74,886</w:t>
            </w:r>
          </w:p>
        </w:tc>
        <w:tc>
          <w:tcPr>
            <w:tcW w:w="242" w:type="dxa"/>
          </w:tcPr>
          <w:p w14:paraId="573C8B5D" w14:textId="77777777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8BB51D7" w14:textId="3E92AF79" w:rsidR="007B320A" w:rsidRDefault="007B320A" w:rsidP="007B320A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53F83E4" w14:textId="77777777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00B3930E" w14:textId="1C629DB6" w:rsidR="007B320A" w:rsidRDefault="007B320A" w:rsidP="007B320A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1D2FAB" w14:textId="77777777" w:rsidR="007B320A" w:rsidRPr="000F2FDC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BA73B5" w14:textId="2193974A" w:rsidR="007B320A" w:rsidRDefault="007B320A" w:rsidP="007B320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74,886</w:t>
            </w:r>
          </w:p>
        </w:tc>
      </w:tr>
      <w:tr w:rsidR="000A439F" w:rsidRPr="000F2FDC" w14:paraId="407B92A9" w14:textId="77777777" w:rsidTr="00ED18BB">
        <w:trPr>
          <w:jc w:val="center"/>
        </w:trPr>
        <w:tc>
          <w:tcPr>
            <w:tcW w:w="2250" w:type="dxa"/>
            <w:hideMark/>
          </w:tcPr>
          <w:p w14:paraId="13581676" w14:textId="6A6081CC" w:rsidR="000A439F" w:rsidRPr="000F2FDC" w:rsidRDefault="00004652" w:rsidP="000A439F">
            <w:pPr>
              <w:spacing w:line="240" w:lineRule="auto"/>
              <w:ind w:right="-24"/>
              <w:rPr>
                <w:rFonts w:ascii="Angsana New" w:hAnsi="Angsana New"/>
                <w:sz w:val="30"/>
                <w:szCs w:val="30"/>
              </w:rPr>
            </w:pPr>
            <w:r w:rsidRPr="00004652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</w:t>
            </w:r>
            <w:r w:rsidR="007B320A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04652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</w:t>
            </w:r>
            <w:r w:rsidR="007B320A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04652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170" w:type="dxa"/>
          </w:tcPr>
          <w:p w14:paraId="0A90C242" w14:textId="77777777" w:rsidR="000A439F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5626357" w14:textId="38E273FC" w:rsidR="000F2FDC" w:rsidRPr="000F2FDC" w:rsidRDefault="000F2FDC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2,881,007</w:t>
            </w:r>
          </w:p>
        </w:tc>
        <w:tc>
          <w:tcPr>
            <w:tcW w:w="272" w:type="dxa"/>
          </w:tcPr>
          <w:p w14:paraId="1A89DC78" w14:textId="77777777" w:rsidR="000A439F" w:rsidRPr="000F2FDC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1C68FBD" w14:textId="77777777" w:rsidR="000A439F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5DBB598" w14:textId="5127B861" w:rsidR="000F2FDC" w:rsidRPr="000F2FDC" w:rsidRDefault="000F2FDC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1,966,768</w:t>
            </w:r>
          </w:p>
        </w:tc>
        <w:tc>
          <w:tcPr>
            <w:tcW w:w="242" w:type="dxa"/>
          </w:tcPr>
          <w:p w14:paraId="48D2656E" w14:textId="77777777" w:rsidR="000A439F" w:rsidRPr="000F2FDC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F4584B4" w14:textId="77777777" w:rsidR="000A439F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A8A054D" w14:textId="31B9E40D" w:rsidR="000F2FDC" w:rsidRPr="000F2FDC" w:rsidRDefault="000F2FDC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914,239</w:t>
            </w:r>
          </w:p>
        </w:tc>
        <w:tc>
          <w:tcPr>
            <w:tcW w:w="236" w:type="dxa"/>
            <w:gridSpan w:val="2"/>
          </w:tcPr>
          <w:p w14:paraId="2BFA3ABC" w14:textId="77777777" w:rsidR="000A439F" w:rsidRPr="000F2FDC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77C733DA" w14:textId="77777777" w:rsidR="000A439F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9ABF705" w14:textId="301D2D01" w:rsidR="000F2FDC" w:rsidRPr="000F2FDC" w:rsidRDefault="000F2FDC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30418D" w14:textId="77777777" w:rsidR="000A439F" w:rsidRPr="000F2FDC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BC1A4" w14:textId="77777777" w:rsidR="000A439F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74F83AE" w14:textId="3645FE11" w:rsidR="000F2FDC" w:rsidRPr="000F2FDC" w:rsidRDefault="000F2FDC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2,881,007</w:t>
            </w:r>
          </w:p>
        </w:tc>
      </w:tr>
      <w:tr w:rsidR="000A439F" w:rsidRPr="000F2FDC" w14:paraId="19272009" w14:textId="77777777" w:rsidTr="00ED18BB">
        <w:trPr>
          <w:trHeight w:val="119"/>
          <w:jc w:val="center"/>
        </w:trPr>
        <w:tc>
          <w:tcPr>
            <w:tcW w:w="2250" w:type="dxa"/>
            <w:hideMark/>
          </w:tcPr>
          <w:p w14:paraId="5FB63F53" w14:textId="77777777" w:rsidR="000A439F" w:rsidRPr="000F2FDC" w:rsidRDefault="000A439F" w:rsidP="000A439F">
            <w:pPr>
              <w:spacing w:line="240" w:lineRule="auto"/>
              <w:ind w:right="-24"/>
              <w:rPr>
                <w:rFonts w:ascii="Angsana New" w:hAnsi="Angsana New"/>
                <w:sz w:val="30"/>
                <w:szCs w:val="30"/>
              </w:rPr>
            </w:pPr>
            <w:r w:rsidRPr="000F2FDC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DA83C80" w14:textId="68438198" w:rsidR="000A439F" w:rsidRPr="000F2FDC" w:rsidRDefault="007B320A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B7709">
              <w:rPr>
                <w:rFonts w:ascii="Angsana New" w:hAnsi="Angsana New"/>
                <w:sz w:val="30"/>
                <w:szCs w:val="30"/>
              </w:rPr>
              <w:t>3,884</w:t>
            </w:r>
          </w:p>
        </w:tc>
        <w:tc>
          <w:tcPr>
            <w:tcW w:w="272" w:type="dxa"/>
            <w:vAlign w:val="bottom"/>
          </w:tcPr>
          <w:p w14:paraId="6A25E32C" w14:textId="77777777" w:rsidR="000A439F" w:rsidRPr="000F2FDC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A8905BF" w14:textId="3871E6BF" w:rsidR="000A439F" w:rsidRPr="000F2FDC" w:rsidRDefault="000F2FDC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B7709">
              <w:rPr>
                <w:rFonts w:ascii="Angsana New" w:hAnsi="Angsana New"/>
                <w:sz w:val="30"/>
                <w:szCs w:val="30"/>
              </w:rPr>
              <w:t>9,213</w:t>
            </w:r>
          </w:p>
        </w:tc>
        <w:tc>
          <w:tcPr>
            <w:tcW w:w="242" w:type="dxa"/>
            <w:vAlign w:val="bottom"/>
          </w:tcPr>
          <w:p w14:paraId="05AE4669" w14:textId="77777777" w:rsidR="000A439F" w:rsidRPr="000F2FDC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</w:tcPr>
          <w:p w14:paraId="09CFCB57" w14:textId="5CC743D3" w:rsidR="000A439F" w:rsidRPr="000F2FDC" w:rsidRDefault="000F2FDC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B7709">
              <w:rPr>
                <w:rFonts w:ascii="Angsana New" w:hAnsi="Angsana New"/>
                <w:sz w:val="30"/>
                <w:szCs w:val="30"/>
              </w:rPr>
              <w:t>4,671</w:t>
            </w:r>
          </w:p>
        </w:tc>
        <w:tc>
          <w:tcPr>
            <w:tcW w:w="236" w:type="dxa"/>
            <w:gridSpan w:val="2"/>
            <w:vAlign w:val="bottom"/>
          </w:tcPr>
          <w:p w14:paraId="03B88DFE" w14:textId="77777777" w:rsidR="000A439F" w:rsidRPr="000F2FDC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5A2C0464" w14:textId="40D755C1" w:rsidR="000A439F" w:rsidRPr="000F2FDC" w:rsidRDefault="000F2FDC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B1563B" w14:textId="77777777" w:rsidR="000A439F" w:rsidRPr="000F2FDC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45F078" w14:textId="54E4E158" w:rsidR="000A439F" w:rsidRPr="000F2FDC" w:rsidRDefault="007B320A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B7709">
              <w:rPr>
                <w:rFonts w:ascii="Angsana New" w:hAnsi="Angsana New"/>
                <w:sz w:val="30"/>
                <w:szCs w:val="30"/>
              </w:rPr>
              <w:t>3,884</w:t>
            </w:r>
          </w:p>
        </w:tc>
      </w:tr>
      <w:tr w:rsidR="000A439F" w:rsidRPr="00BE0F81" w14:paraId="5F9D6D06" w14:textId="77777777" w:rsidTr="00ED18BB">
        <w:trPr>
          <w:jc w:val="center"/>
        </w:trPr>
        <w:tc>
          <w:tcPr>
            <w:tcW w:w="2250" w:type="dxa"/>
          </w:tcPr>
          <w:p w14:paraId="0D04B717" w14:textId="77777777" w:rsidR="000A439F" w:rsidRPr="000F2FDC" w:rsidRDefault="000A439F" w:rsidP="000A439F">
            <w:pPr>
              <w:spacing w:line="240" w:lineRule="auto"/>
              <w:ind w:right="-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F09B37" w14:textId="4E79AB53" w:rsidR="000A439F" w:rsidRPr="000F2FDC" w:rsidRDefault="007B320A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3,03</w:t>
            </w:r>
            <w:r w:rsidR="00EB7709">
              <w:rPr>
                <w:rFonts w:ascii="Angsana New" w:hAnsi="Angsana New"/>
                <w:b/>
                <w:bCs/>
                <w:sz w:val="30"/>
                <w:szCs w:val="30"/>
              </w:rPr>
              <w:t>7,350</w:t>
            </w:r>
          </w:p>
        </w:tc>
        <w:tc>
          <w:tcPr>
            <w:tcW w:w="272" w:type="dxa"/>
          </w:tcPr>
          <w:p w14:paraId="117F46C1" w14:textId="77777777" w:rsidR="000A439F" w:rsidRPr="000F2FDC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CA0F50" w14:textId="1D8556AD" w:rsidR="000A439F" w:rsidRPr="000F2FDC" w:rsidRDefault="000F2FDC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</w:t>
            </w:r>
            <w:r w:rsidR="007B320A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EB7709">
              <w:rPr>
                <w:rFonts w:ascii="Angsana New" w:hAnsi="Angsana New"/>
                <w:b/>
                <w:bCs/>
                <w:sz w:val="30"/>
                <w:szCs w:val="30"/>
              </w:rPr>
              <w:t>8,440</w:t>
            </w:r>
          </w:p>
        </w:tc>
        <w:tc>
          <w:tcPr>
            <w:tcW w:w="242" w:type="dxa"/>
          </w:tcPr>
          <w:p w14:paraId="14BA488E" w14:textId="77777777" w:rsidR="000A439F" w:rsidRPr="000F2FDC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7E36EB" w14:textId="4E27C42F" w:rsidR="000A439F" w:rsidRPr="000F2FDC" w:rsidRDefault="000F2FDC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  <w:r w:rsidR="00EB7709">
              <w:rPr>
                <w:rFonts w:ascii="Angsana New" w:hAnsi="Angsana New"/>
                <w:b/>
                <w:bCs/>
                <w:sz w:val="30"/>
                <w:szCs w:val="30"/>
              </w:rPr>
              <w:t>8,910</w:t>
            </w:r>
          </w:p>
        </w:tc>
        <w:tc>
          <w:tcPr>
            <w:tcW w:w="236" w:type="dxa"/>
            <w:gridSpan w:val="2"/>
          </w:tcPr>
          <w:p w14:paraId="0A0DAC37" w14:textId="77777777" w:rsidR="000A439F" w:rsidRPr="000F2FDC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48176" w14:textId="062F7F38" w:rsidR="000A439F" w:rsidRPr="000F2FDC" w:rsidRDefault="000F2FDC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3770A5" w14:textId="77777777" w:rsidR="000A439F" w:rsidRPr="000F2FDC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E94F8C" w14:textId="35085B79" w:rsidR="000A439F" w:rsidRPr="000F2FDC" w:rsidRDefault="007B320A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3,03</w:t>
            </w:r>
            <w:r w:rsidR="00EB7709">
              <w:rPr>
                <w:rFonts w:ascii="Angsana New" w:hAnsi="Angsana New"/>
                <w:b/>
                <w:bCs/>
                <w:sz w:val="30"/>
                <w:szCs w:val="30"/>
              </w:rPr>
              <w:t>7,350</w:t>
            </w:r>
          </w:p>
        </w:tc>
      </w:tr>
      <w:tr w:rsidR="000A439F" w:rsidRPr="00BE0F81" w14:paraId="7C4217BD" w14:textId="77777777" w:rsidTr="00ED18BB">
        <w:trPr>
          <w:jc w:val="center"/>
        </w:trPr>
        <w:tc>
          <w:tcPr>
            <w:tcW w:w="2250" w:type="dxa"/>
          </w:tcPr>
          <w:p w14:paraId="356C5DBD" w14:textId="77777777" w:rsidR="000A439F" w:rsidRPr="00BE0F81" w:rsidRDefault="000A439F" w:rsidP="000A439F">
            <w:pPr>
              <w:spacing w:line="240" w:lineRule="auto"/>
              <w:ind w:right="-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54FE58" w14:textId="77777777" w:rsidR="000A439F" w:rsidRPr="00BE0F81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</w:tcPr>
          <w:p w14:paraId="6CAE31E9" w14:textId="77777777" w:rsidR="000A439F" w:rsidRPr="00BE0F81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BD9D78" w14:textId="77777777" w:rsidR="000A439F" w:rsidRPr="00BE0F81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</w:tcPr>
          <w:p w14:paraId="124EFF1B" w14:textId="77777777" w:rsidR="000A439F" w:rsidRPr="00BE0F81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9D61AE" w14:textId="77777777" w:rsidR="000A439F" w:rsidRPr="00BE0F81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gridSpan w:val="2"/>
          </w:tcPr>
          <w:p w14:paraId="5FB95D39" w14:textId="77777777" w:rsidR="000A439F" w:rsidRPr="00BE0F81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4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3A4E36" w14:textId="77777777" w:rsidR="000A439F" w:rsidRPr="00BE0F81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8D76D26" w14:textId="77777777" w:rsidR="000A439F" w:rsidRPr="00BE0F81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B830420" w14:textId="77777777" w:rsidR="000A439F" w:rsidRPr="00BE0F81" w:rsidRDefault="000A439F" w:rsidP="000A439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</w:tbl>
    <w:p w14:paraId="767D453B" w14:textId="77777777" w:rsidR="00FA4C17" w:rsidRDefault="00FA4C17" w:rsidP="00A6791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689FBD89" w14:textId="7F44339F" w:rsidR="00A6791C" w:rsidRPr="00A6791C" w:rsidRDefault="00A6791C" w:rsidP="00A6791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A6791C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A6791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ข</w:t>
      </w:r>
      <w:r w:rsidRPr="00A6791C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.3) </w:t>
      </w:r>
      <w:r w:rsidRPr="00A6791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ความเสี่ยงด้านตลาด</w:t>
      </w:r>
    </w:p>
    <w:p w14:paraId="533723A2" w14:textId="77777777" w:rsidR="00A6791C" w:rsidRPr="007B320A" w:rsidRDefault="00A6791C" w:rsidP="007B320A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055EE927" w14:textId="77777777" w:rsidR="00A6791C" w:rsidRPr="006B4035" w:rsidRDefault="00A6791C" w:rsidP="00A6791C">
      <w:pPr>
        <w:tabs>
          <w:tab w:val="clear" w:pos="907"/>
          <w:tab w:val="left" w:pos="90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B4035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1339487F" w14:textId="77777777" w:rsidR="00692B29" w:rsidRPr="007B320A" w:rsidRDefault="00692B29" w:rsidP="007B320A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14:paraId="52AEF45F" w14:textId="56ECD411" w:rsidR="00A6791C" w:rsidRPr="006B4035" w:rsidRDefault="00A6791C" w:rsidP="00A6791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B4035">
        <w:rPr>
          <w:rFonts w:asciiTheme="majorBidi" w:hAnsiTheme="majorBidi" w:cstheme="majorBidi"/>
          <w:sz w:val="30"/>
          <w:szCs w:val="30"/>
        </w:rPr>
        <w:t>(</w:t>
      </w:r>
      <w:r w:rsidRPr="006B4035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6B4035">
        <w:rPr>
          <w:rFonts w:asciiTheme="majorBidi" w:hAnsiTheme="majorBidi" w:cstheme="majorBidi"/>
          <w:sz w:val="30"/>
          <w:szCs w:val="30"/>
        </w:rPr>
        <w:t xml:space="preserve">.3.1) </w:t>
      </w:r>
      <w:r w:rsidRPr="006B4035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1CE1B94E" w14:textId="77777777" w:rsidR="00A6791C" w:rsidRPr="00692B29" w:rsidRDefault="00A6791C" w:rsidP="007B320A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Cs w:val="22"/>
          <w:lang w:val="en-US"/>
        </w:rPr>
      </w:pPr>
    </w:p>
    <w:p w14:paraId="1A8EA22E" w14:textId="74F5AE79" w:rsidR="00A6791C" w:rsidRPr="006B4035" w:rsidRDefault="00A6791C" w:rsidP="00A6791C">
      <w:pPr>
        <w:tabs>
          <w:tab w:val="clear" w:pos="907"/>
          <w:tab w:val="left" w:pos="90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242DE">
        <w:rPr>
          <w:rFonts w:asciiTheme="majorBidi" w:hAnsiTheme="majorBidi" w:cstheme="majorBidi" w:hint="cs"/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</w:t>
      </w:r>
      <w:r w:rsidR="00FA4C17" w:rsidRPr="006242DE">
        <w:rPr>
          <w:rFonts w:asciiTheme="majorBidi" w:hAnsiTheme="majorBidi" w:cstheme="majorBidi" w:hint="cs"/>
          <w:sz w:val="30"/>
          <w:szCs w:val="30"/>
          <w:cs/>
        </w:rPr>
        <w:t>ทรัพย์สิน</w:t>
      </w:r>
      <w:r w:rsidRPr="006242DE">
        <w:rPr>
          <w:rFonts w:asciiTheme="majorBidi" w:hAnsiTheme="majorBidi" w:cstheme="majorBidi" w:hint="cs"/>
          <w:sz w:val="30"/>
          <w:szCs w:val="30"/>
          <w:cs/>
        </w:rPr>
        <w:t>และการขาย</w:t>
      </w:r>
      <w:r w:rsidR="00FA4C17" w:rsidRPr="006242DE">
        <w:rPr>
          <w:rFonts w:asciiTheme="majorBidi" w:hAnsiTheme="majorBidi" w:cstheme="majorBidi" w:hint="cs"/>
          <w:sz w:val="30"/>
          <w:szCs w:val="30"/>
          <w:cs/>
        </w:rPr>
        <w:t>สินค้า</w:t>
      </w:r>
      <w:r w:rsidRPr="006242DE">
        <w:rPr>
          <w:rFonts w:asciiTheme="majorBidi" w:hAnsiTheme="majorBidi" w:cstheme="majorBidi" w:hint="cs"/>
          <w:sz w:val="30"/>
          <w:szCs w:val="30"/>
          <w:cs/>
        </w:rPr>
        <w:t>ที่เป็น</w:t>
      </w:r>
      <w:r w:rsidRPr="006B4035">
        <w:rPr>
          <w:rFonts w:asciiTheme="majorBidi" w:hAnsiTheme="majorBidi" w:cstheme="majorBidi" w:hint="cs"/>
          <w:sz w:val="30"/>
          <w:szCs w:val="30"/>
          <w:cs/>
        </w:rPr>
        <w:t>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6CF08511" w14:textId="77777777" w:rsidR="00A6791C" w:rsidRPr="00692B29" w:rsidRDefault="00A6791C" w:rsidP="007B320A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Cs w:val="22"/>
          <w:lang w:val="en-US"/>
        </w:rPr>
      </w:pPr>
    </w:p>
    <w:tbl>
      <w:tblPr>
        <w:tblW w:w="924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27"/>
        <w:gridCol w:w="184"/>
        <w:gridCol w:w="1166"/>
        <w:gridCol w:w="180"/>
        <w:gridCol w:w="1143"/>
        <w:gridCol w:w="180"/>
        <w:gridCol w:w="1143"/>
      </w:tblGrid>
      <w:tr w:rsidR="00004652" w:rsidRPr="00D660EC" w14:paraId="74B6E476" w14:textId="77777777" w:rsidTr="00004652">
        <w:trPr>
          <w:cantSplit/>
          <w:tblHeader/>
        </w:trPr>
        <w:tc>
          <w:tcPr>
            <w:tcW w:w="4050" w:type="dxa"/>
            <w:shd w:val="clear" w:color="auto" w:fill="auto"/>
          </w:tcPr>
          <w:p w14:paraId="622DCC84" w14:textId="77777777" w:rsidR="00004652" w:rsidRPr="00080CC5" w:rsidRDefault="00004652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AE4238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2547" w:type="dxa"/>
            <w:gridSpan w:val="4"/>
            <w:shd w:val="clear" w:color="auto" w:fill="auto"/>
          </w:tcPr>
          <w:p w14:paraId="6CC9A960" w14:textId="77777777" w:rsidR="00004652" w:rsidRPr="00080CC5" w:rsidRDefault="00004652" w:rsidP="001C2E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E4238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080CC5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F73ACA8" w14:textId="77777777" w:rsidR="00004652" w:rsidRPr="00080CC5" w:rsidRDefault="00004652" w:rsidP="001C2EFA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63B36858" w14:textId="77777777" w:rsidR="00004652" w:rsidRPr="00080CC5" w:rsidRDefault="00004652" w:rsidP="001C2EFA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E4238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04652" w:rsidRPr="00080CC5" w14:paraId="09FD4E12" w14:textId="77777777" w:rsidTr="00004652">
        <w:trPr>
          <w:cantSplit/>
          <w:tblHeader/>
        </w:trPr>
        <w:tc>
          <w:tcPr>
            <w:tcW w:w="4050" w:type="dxa"/>
            <w:shd w:val="clear" w:color="auto" w:fill="auto"/>
          </w:tcPr>
          <w:p w14:paraId="276783AC" w14:textId="77777777" w:rsidR="00004652" w:rsidRPr="00080CC5" w:rsidRDefault="00004652" w:rsidP="001C2E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14:paraId="4882EF01" w14:textId="77777777" w:rsidR="00004652" w:rsidRPr="00080CC5" w:rsidRDefault="00004652" w:rsidP="001C2EF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84" w:type="dxa"/>
            <w:shd w:val="clear" w:color="auto" w:fill="auto"/>
          </w:tcPr>
          <w:p w14:paraId="6217C676" w14:textId="77777777" w:rsidR="00004652" w:rsidRPr="00080CC5" w:rsidRDefault="00004652" w:rsidP="001C2EF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66" w:type="dxa"/>
            <w:shd w:val="clear" w:color="auto" w:fill="auto"/>
          </w:tcPr>
          <w:p w14:paraId="4525998C" w14:textId="77777777" w:rsidR="00004652" w:rsidRPr="00D660EC" w:rsidRDefault="00004652" w:rsidP="001C2EF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4E80734A" w14:textId="77777777" w:rsidR="00004652" w:rsidRPr="00080CC5" w:rsidRDefault="00004652" w:rsidP="001C2EF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0D3B926" w14:textId="77777777" w:rsidR="00004652" w:rsidRPr="00080CC5" w:rsidRDefault="00004652" w:rsidP="001C2EF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4572A36C" w14:textId="77777777" w:rsidR="00004652" w:rsidRPr="00080CC5" w:rsidRDefault="00004652" w:rsidP="001C2EF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43" w:type="dxa"/>
            <w:shd w:val="clear" w:color="auto" w:fill="auto"/>
          </w:tcPr>
          <w:p w14:paraId="59F43E0D" w14:textId="77777777" w:rsidR="00004652" w:rsidRPr="00080CC5" w:rsidRDefault="00004652" w:rsidP="001C2EF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AE423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2562</w:t>
            </w:r>
          </w:p>
        </w:tc>
      </w:tr>
      <w:tr w:rsidR="00004652" w:rsidRPr="00D660EC" w14:paraId="40AA2C1F" w14:textId="77777777" w:rsidTr="00004652">
        <w:trPr>
          <w:cantSplit/>
        </w:trPr>
        <w:tc>
          <w:tcPr>
            <w:tcW w:w="4050" w:type="dxa"/>
            <w:shd w:val="clear" w:color="auto" w:fill="auto"/>
          </w:tcPr>
          <w:p w14:paraId="55A8B7BE" w14:textId="77777777" w:rsidR="00004652" w:rsidRPr="00080CC5" w:rsidRDefault="00004652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93" w:type="dxa"/>
            <w:gridSpan w:val="8"/>
            <w:shd w:val="clear" w:color="auto" w:fill="auto"/>
          </w:tcPr>
          <w:p w14:paraId="776D8C3E" w14:textId="77777777" w:rsidR="00004652" w:rsidRPr="00AE4238" w:rsidRDefault="00004652" w:rsidP="001C2EF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04652" w:rsidRPr="00D660EC" w14:paraId="7232F9EE" w14:textId="77777777" w:rsidTr="00D653A4">
        <w:trPr>
          <w:cantSplit/>
        </w:trPr>
        <w:tc>
          <w:tcPr>
            <w:tcW w:w="4050" w:type="dxa"/>
            <w:shd w:val="clear" w:color="auto" w:fill="auto"/>
          </w:tcPr>
          <w:p w14:paraId="5B6B7601" w14:textId="77777777" w:rsidR="00004652" w:rsidRPr="00080CC5" w:rsidRDefault="00004652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CC45BA" w14:textId="77777777" w:rsidR="00004652" w:rsidRPr="00080CC5" w:rsidRDefault="00004652" w:rsidP="001C2EF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highlight w:val="red"/>
                <w:lang w:val="en-US"/>
              </w:rPr>
            </w:pP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659BA551" w14:textId="77777777" w:rsidR="00004652" w:rsidRPr="00080CC5" w:rsidRDefault="00004652" w:rsidP="001C2EF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highlight w:val="red"/>
                <w:lang w:val="en-US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F220FD6" w14:textId="77777777" w:rsidR="00004652" w:rsidRPr="00D660EC" w:rsidRDefault="00004652" w:rsidP="001C2EF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C63E6F" w14:textId="77777777" w:rsidR="00004652" w:rsidRPr="00080CC5" w:rsidRDefault="00004652" w:rsidP="001C2EF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8562348" w14:textId="77777777" w:rsidR="00004652" w:rsidRPr="00AE4238" w:rsidRDefault="00004652" w:rsidP="001C2EF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945DD8" w14:textId="77777777" w:rsidR="00004652" w:rsidRPr="00080CC5" w:rsidRDefault="00004652" w:rsidP="001C2EF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5E0F566" w14:textId="77777777" w:rsidR="00004652" w:rsidRPr="00AE4238" w:rsidRDefault="00004652" w:rsidP="001C2EF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04652" w:rsidRPr="00D660EC" w14:paraId="32115ACA" w14:textId="77777777" w:rsidTr="00D653A4">
        <w:trPr>
          <w:cantSplit/>
        </w:trPr>
        <w:tc>
          <w:tcPr>
            <w:tcW w:w="4050" w:type="dxa"/>
            <w:shd w:val="clear" w:color="auto" w:fill="auto"/>
          </w:tcPr>
          <w:p w14:paraId="28AB224A" w14:textId="77777777" w:rsidR="00004652" w:rsidRPr="00080CC5" w:rsidRDefault="00004652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0D2544" w14:textId="21FC263E" w:rsidR="00004652" w:rsidRPr="00D660EC" w:rsidRDefault="00004652" w:rsidP="001C2EF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98,968</w:t>
            </w: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335B74CD" w14:textId="77777777" w:rsidR="00004652" w:rsidRPr="00080CC5" w:rsidRDefault="00004652" w:rsidP="001C2EF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69CA0CE" w14:textId="77777777" w:rsidR="00004652" w:rsidRPr="00D660EC" w:rsidRDefault="00004652" w:rsidP="001C2EF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24,119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D1F1DA" w14:textId="77777777" w:rsidR="00004652" w:rsidRPr="00080CC5" w:rsidRDefault="00004652" w:rsidP="001C2EF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E380B10" w14:textId="68BE38A7" w:rsidR="00004652" w:rsidRPr="00D660EC" w:rsidRDefault="00004652" w:rsidP="001C2EF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0D60F8" w14:textId="77777777" w:rsidR="00004652" w:rsidRPr="00080CC5" w:rsidRDefault="00004652" w:rsidP="001C2EF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74DE32E" w14:textId="77777777" w:rsidR="00004652" w:rsidRPr="00080CC5" w:rsidRDefault="00004652" w:rsidP="001C2EF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72075" w:rsidRPr="00D660EC" w14:paraId="775AB0A6" w14:textId="77777777" w:rsidTr="00D653A4">
        <w:trPr>
          <w:cantSplit/>
        </w:trPr>
        <w:tc>
          <w:tcPr>
            <w:tcW w:w="4050" w:type="dxa"/>
            <w:shd w:val="clear" w:color="auto" w:fill="auto"/>
          </w:tcPr>
          <w:p w14:paraId="7DDB2570" w14:textId="74E87803" w:rsidR="00F72075" w:rsidRPr="00AE4238" w:rsidRDefault="00F72075" w:rsidP="00F7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384248" w14:textId="204ADC76" w:rsidR="00F72075" w:rsidRPr="00F72075" w:rsidRDefault="00F72075" w:rsidP="00F7207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72075">
              <w:rPr>
                <w:rFonts w:ascii="Angsana New" w:hAnsi="Angsana New"/>
                <w:sz w:val="30"/>
                <w:szCs w:val="30"/>
                <w:lang w:val="en-US" w:bidi="th-TH"/>
              </w:rPr>
              <w:t>(856)</w:t>
            </w: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1853A318" w14:textId="77777777" w:rsidR="00F72075" w:rsidRPr="00F72075" w:rsidRDefault="00F72075" w:rsidP="00F7207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BA48883" w14:textId="0E9A3FEE" w:rsidR="00F72075" w:rsidRPr="00D660EC" w:rsidRDefault="00F72075" w:rsidP="00F7207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15FDA7" w14:textId="77777777" w:rsidR="00F72075" w:rsidRPr="00A54ABD" w:rsidRDefault="00F72075" w:rsidP="00F7207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0B0D75F" w14:textId="59EEEC74" w:rsidR="00F72075" w:rsidRPr="00AE4238" w:rsidRDefault="00F72075" w:rsidP="00F7207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4319FA" w14:textId="77777777" w:rsidR="00F72075" w:rsidRPr="00A54ABD" w:rsidRDefault="00F72075" w:rsidP="00F7207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84843B8" w14:textId="3DF1F6A2" w:rsidR="00F72075" w:rsidRPr="00AE4238" w:rsidRDefault="00F72075" w:rsidP="00F7207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04652" w:rsidRPr="00D660EC" w14:paraId="738FBC16" w14:textId="77777777" w:rsidTr="00004652">
        <w:trPr>
          <w:cantSplit/>
        </w:trPr>
        <w:tc>
          <w:tcPr>
            <w:tcW w:w="4050" w:type="dxa"/>
            <w:shd w:val="clear" w:color="auto" w:fill="auto"/>
          </w:tcPr>
          <w:p w14:paraId="5ED4D39E" w14:textId="77777777" w:rsidR="00004652" w:rsidRPr="00AE4238" w:rsidRDefault="00004652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ยอดบัญชีในงบแสดงฐานะการเงินที่มี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82420" w14:textId="17493D56" w:rsidR="00004652" w:rsidRPr="00D660EC" w:rsidRDefault="00004652" w:rsidP="001C2EF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7B4EE033" w14:textId="77777777" w:rsidR="00004652" w:rsidRPr="00A54ABD" w:rsidRDefault="00004652" w:rsidP="001C2EF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BF90B" w14:textId="77777777" w:rsidR="00004652" w:rsidRPr="00D660EC" w:rsidRDefault="00004652" w:rsidP="001C2EF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8DDFDB" w14:textId="77777777" w:rsidR="00004652" w:rsidRPr="00A54ABD" w:rsidRDefault="00004652" w:rsidP="001C2EF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1ABA0" w14:textId="77777777" w:rsidR="00004652" w:rsidRPr="00AE4238" w:rsidRDefault="00004652" w:rsidP="001C2EF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B1F583" w14:textId="77777777" w:rsidR="00004652" w:rsidRPr="00A54ABD" w:rsidRDefault="00004652" w:rsidP="001C2EF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47B01" w14:textId="77777777" w:rsidR="00004652" w:rsidRPr="00AE4238" w:rsidRDefault="00004652" w:rsidP="001C2EF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004652" w:rsidRPr="00D660EC" w14:paraId="336037A2" w14:textId="77777777" w:rsidTr="007E110C">
        <w:trPr>
          <w:cantSplit/>
        </w:trPr>
        <w:tc>
          <w:tcPr>
            <w:tcW w:w="4050" w:type="dxa"/>
            <w:shd w:val="clear" w:color="auto" w:fill="auto"/>
          </w:tcPr>
          <w:p w14:paraId="6C2F9951" w14:textId="77777777" w:rsidR="00004652" w:rsidRPr="00AE4238" w:rsidRDefault="00004652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ความเสี่ยง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03EA4E" w14:textId="48B54E38" w:rsidR="00004652" w:rsidRPr="00D660EC" w:rsidRDefault="00004652" w:rsidP="001C2EF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98,</w:t>
            </w:r>
            <w:r w:rsidR="00F7207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7940AB58" w14:textId="77777777" w:rsidR="00004652" w:rsidRPr="00B01062" w:rsidRDefault="00004652" w:rsidP="001C2EF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0FA3638" w14:textId="77777777" w:rsidR="00004652" w:rsidRPr="00D660EC" w:rsidRDefault="00004652" w:rsidP="001C2EF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24,119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FEE7DF" w14:textId="77777777" w:rsidR="00004652" w:rsidRPr="00F44EFE" w:rsidRDefault="00004652" w:rsidP="001C2EF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3123493" w14:textId="64905D25" w:rsidR="00004652" w:rsidRPr="0071436B" w:rsidRDefault="00004652" w:rsidP="001C2EF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77A7B9" w14:textId="77777777" w:rsidR="00004652" w:rsidRPr="00B01062" w:rsidRDefault="00004652" w:rsidP="001C2EF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56A2026" w14:textId="77777777" w:rsidR="00004652" w:rsidRPr="0071436B" w:rsidRDefault="00004652" w:rsidP="001C2EF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004652" w:rsidRPr="00D660EC" w14:paraId="1592717F" w14:textId="77777777" w:rsidTr="007E110C">
        <w:trPr>
          <w:cantSplit/>
        </w:trPr>
        <w:tc>
          <w:tcPr>
            <w:tcW w:w="4050" w:type="dxa"/>
            <w:shd w:val="clear" w:color="auto" w:fill="auto"/>
          </w:tcPr>
          <w:p w14:paraId="0D4315ED" w14:textId="77777777" w:rsidR="00004652" w:rsidRPr="00AE4238" w:rsidRDefault="00004652" w:rsidP="001C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ประมาณการยอดขายสินค้า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D81E44" w14:textId="0C028634" w:rsidR="00004652" w:rsidRPr="00D660EC" w:rsidRDefault="00004652" w:rsidP="001C2EF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75,333</w:t>
            </w: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270DEE72" w14:textId="77777777" w:rsidR="00004652" w:rsidRPr="00080CC5" w:rsidRDefault="00004652" w:rsidP="001C2EF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C8159CA" w14:textId="77777777" w:rsidR="00004652" w:rsidRPr="00D660EC" w:rsidRDefault="00004652" w:rsidP="001C2EF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154,014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5E7412" w14:textId="77777777" w:rsidR="00004652" w:rsidRPr="00080CC5" w:rsidRDefault="00004652" w:rsidP="001C2EF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797C0A3" w14:textId="710F194A" w:rsidR="00004652" w:rsidRPr="00080CC5" w:rsidRDefault="00004652" w:rsidP="001C2EF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C60ED9" w14:textId="77777777" w:rsidR="00004652" w:rsidRPr="00080CC5" w:rsidRDefault="00004652" w:rsidP="001C2EF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034684F" w14:textId="77777777" w:rsidR="00004652" w:rsidRPr="00080CC5" w:rsidRDefault="00004652" w:rsidP="001C2EF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72075" w:rsidRPr="00D660EC" w14:paraId="45405D50" w14:textId="77777777" w:rsidTr="007E110C">
        <w:trPr>
          <w:cantSplit/>
        </w:trPr>
        <w:tc>
          <w:tcPr>
            <w:tcW w:w="4050" w:type="dxa"/>
            <w:shd w:val="clear" w:color="auto" w:fill="auto"/>
          </w:tcPr>
          <w:p w14:paraId="1102F372" w14:textId="14891B53" w:rsidR="00F72075" w:rsidRPr="00AE4238" w:rsidRDefault="00F72075" w:rsidP="00F7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ประมาณการยอดซื้อสินทรัพย์โครงการ 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21955" w14:textId="1CD18543" w:rsidR="00F72075" w:rsidRDefault="00F72075" w:rsidP="00F7207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(1,933)</w:t>
            </w: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37D29F35" w14:textId="77777777" w:rsidR="00F72075" w:rsidRPr="00080CC5" w:rsidRDefault="00F72075" w:rsidP="00F7207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2791D" w14:textId="2812C986" w:rsidR="00F72075" w:rsidRPr="00AE4238" w:rsidRDefault="00F72075" w:rsidP="00F7207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(6,680)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5D2499" w14:textId="77777777" w:rsidR="00F72075" w:rsidRPr="00080CC5" w:rsidRDefault="00F72075" w:rsidP="00F7207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20456" w14:textId="2258F85E" w:rsidR="00F72075" w:rsidRDefault="00F72075" w:rsidP="00F7207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(1,933)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7D095F" w14:textId="77777777" w:rsidR="00F72075" w:rsidRPr="00080CC5" w:rsidRDefault="00F72075" w:rsidP="00F7207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D48D7" w14:textId="4A3CF003" w:rsidR="00F72075" w:rsidRDefault="00F72075" w:rsidP="00F7207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(6,680)</w:t>
            </w:r>
          </w:p>
        </w:tc>
      </w:tr>
      <w:tr w:rsidR="007E110C" w:rsidRPr="00D660EC" w14:paraId="05BB391D" w14:textId="77777777" w:rsidTr="00004652">
        <w:trPr>
          <w:cantSplit/>
        </w:trPr>
        <w:tc>
          <w:tcPr>
            <w:tcW w:w="4050" w:type="dxa"/>
            <w:shd w:val="clear" w:color="auto" w:fill="auto"/>
          </w:tcPr>
          <w:p w14:paraId="2E18E3F6" w14:textId="77777777" w:rsidR="007E110C" w:rsidRPr="00AE4238" w:rsidRDefault="007E110C" w:rsidP="007E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DF33C" w14:textId="574C5683" w:rsidR="007E110C" w:rsidRPr="00D660EC" w:rsidRDefault="007E110C" w:rsidP="007E110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F7207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1,512</w:t>
            </w: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029928AE" w14:textId="77777777" w:rsidR="007E110C" w:rsidRPr="00AD7019" w:rsidRDefault="007E110C" w:rsidP="007E110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A538F" w14:textId="03DA064E" w:rsidR="007E110C" w:rsidRPr="00D660EC" w:rsidRDefault="007E110C" w:rsidP="007E110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F7207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245F35" w14:textId="77777777" w:rsidR="007E110C" w:rsidRPr="0071436B" w:rsidRDefault="007E110C" w:rsidP="007E110C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53EF6" w14:textId="6B4A2244" w:rsidR="007E110C" w:rsidRPr="0071436B" w:rsidRDefault="007E110C" w:rsidP="007E110C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2D1A84" w14:textId="77777777" w:rsidR="007E110C" w:rsidRPr="0071436B" w:rsidRDefault="007E110C" w:rsidP="007E110C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F07CF" w14:textId="77777777" w:rsidR="007E110C" w:rsidRPr="0071436B" w:rsidRDefault="007E110C" w:rsidP="007E110C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7E110C" w:rsidRPr="00D660EC" w14:paraId="3A1F3DEE" w14:textId="77777777" w:rsidTr="007E110C">
        <w:trPr>
          <w:cantSplit/>
        </w:trPr>
        <w:tc>
          <w:tcPr>
            <w:tcW w:w="4050" w:type="dxa"/>
            <w:shd w:val="clear" w:color="auto" w:fill="auto"/>
          </w:tcPr>
          <w:p w14:paraId="7A8AC7C0" w14:textId="77777777" w:rsidR="007E110C" w:rsidRPr="00AE4238" w:rsidRDefault="007E110C" w:rsidP="007E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38963" w14:textId="5EFEE294" w:rsidR="007E110C" w:rsidRPr="00D660EC" w:rsidRDefault="007E110C" w:rsidP="007E110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(140,335)</w:t>
            </w: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03FA8AE9" w14:textId="77777777" w:rsidR="007E110C" w:rsidRPr="00080CC5" w:rsidRDefault="007E110C" w:rsidP="007E110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FCE5B" w14:textId="77777777" w:rsidR="007E110C" w:rsidRPr="00D660EC" w:rsidRDefault="007E110C" w:rsidP="007E110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sz w:val="30"/>
                <w:szCs w:val="30"/>
                <w:lang w:val="en-US" w:bidi="th-TH"/>
              </w:rPr>
              <w:t>(244,972)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8C5E5D" w14:textId="77777777" w:rsidR="007E110C" w:rsidRPr="00080CC5" w:rsidRDefault="007E110C" w:rsidP="007E110C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CDF70" w14:textId="16118A9C" w:rsidR="007E110C" w:rsidRPr="00080CC5" w:rsidRDefault="007E110C" w:rsidP="007E110C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E4BABC" w14:textId="77777777" w:rsidR="007E110C" w:rsidRPr="00080CC5" w:rsidRDefault="007E110C" w:rsidP="007E110C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C791E" w14:textId="77777777" w:rsidR="007E110C" w:rsidRPr="00080CC5" w:rsidRDefault="007E110C" w:rsidP="007E110C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7E110C" w:rsidRPr="00D660EC" w14:paraId="5E2A380F" w14:textId="77777777" w:rsidTr="007E110C">
        <w:trPr>
          <w:cantSplit/>
        </w:trPr>
        <w:tc>
          <w:tcPr>
            <w:tcW w:w="4050" w:type="dxa"/>
            <w:shd w:val="clear" w:color="auto" w:fill="auto"/>
          </w:tcPr>
          <w:p w14:paraId="5B97989E" w14:textId="77777777" w:rsidR="007E110C" w:rsidRPr="00AE4238" w:rsidRDefault="007E110C" w:rsidP="007E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664D83" w14:textId="3CD23A39" w:rsidR="007E110C" w:rsidRPr="00D660EC" w:rsidRDefault="007E110C" w:rsidP="007E110C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F7207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1,177</w:t>
            </w: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03B84E25" w14:textId="77777777" w:rsidR="007E110C" w:rsidRPr="00080CC5" w:rsidRDefault="007E110C" w:rsidP="007E110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9A93B8" w14:textId="77777777" w:rsidR="007E110C" w:rsidRPr="00D660EC" w:rsidRDefault="007E110C" w:rsidP="007E110C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21CF1C" w14:textId="77777777" w:rsidR="007E110C" w:rsidRPr="00080CC5" w:rsidRDefault="007E110C" w:rsidP="007E110C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35A23" w14:textId="3B4259A9" w:rsidR="007E110C" w:rsidRPr="00080CC5" w:rsidRDefault="00F72075" w:rsidP="007E110C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(1,933)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75B8F2" w14:textId="77777777" w:rsidR="007E110C" w:rsidRPr="00080CC5" w:rsidRDefault="007E110C" w:rsidP="007E110C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44F9A6" w14:textId="28E39053" w:rsidR="007E110C" w:rsidRPr="00080CC5" w:rsidRDefault="00F72075" w:rsidP="007E110C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(6,680)</w:t>
            </w:r>
          </w:p>
        </w:tc>
      </w:tr>
      <w:tr w:rsidR="007E110C" w:rsidRPr="00D660EC" w14:paraId="372AD6FC" w14:textId="77777777" w:rsidTr="00004652">
        <w:trPr>
          <w:cantSplit/>
        </w:trPr>
        <w:tc>
          <w:tcPr>
            <w:tcW w:w="4050" w:type="dxa"/>
            <w:shd w:val="clear" w:color="auto" w:fill="auto"/>
          </w:tcPr>
          <w:p w14:paraId="14B580BA" w14:textId="77777777" w:rsidR="007E110C" w:rsidRPr="00AE4238" w:rsidRDefault="007E110C" w:rsidP="007E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CD5774" w14:textId="77777777" w:rsidR="007E110C" w:rsidRPr="00D660EC" w:rsidRDefault="007E110C" w:rsidP="007E110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7DA0CBD0" w14:textId="77777777" w:rsidR="007E110C" w:rsidRPr="00080CC5" w:rsidRDefault="007E110C" w:rsidP="007E110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B7E021" w14:textId="77777777" w:rsidR="007E110C" w:rsidRPr="00D660EC" w:rsidRDefault="007E110C" w:rsidP="007E110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1E0550" w14:textId="77777777" w:rsidR="007E110C" w:rsidRPr="00080CC5" w:rsidRDefault="007E110C" w:rsidP="007E110C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BEB828" w14:textId="77777777" w:rsidR="007E110C" w:rsidRPr="00080CC5" w:rsidRDefault="007E110C" w:rsidP="007E110C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ABDE86" w14:textId="77777777" w:rsidR="007E110C" w:rsidRPr="00080CC5" w:rsidRDefault="007E110C" w:rsidP="007E110C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84AE99" w14:textId="77777777" w:rsidR="007E110C" w:rsidRPr="00080CC5" w:rsidRDefault="007E110C" w:rsidP="007E110C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E110C" w:rsidRPr="00D660EC" w14:paraId="12995F73" w14:textId="77777777" w:rsidTr="00004652">
        <w:trPr>
          <w:cantSplit/>
        </w:trPr>
        <w:tc>
          <w:tcPr>
            <w:tcW w:w="4050" w:type="dxa"/>
            <w:shd w:val="clear" w:color="auto" w:fill="auto"/>
          </w:tcPr>
          <w:p w14:paraId="01864C42" w14:textId="6087FAA4" w:rsidR="007E110C" w:rsidRPr="00AE4238" w:rsidRDefault="007E110C" w:rsidP="007E1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8A4EFD" w14:textId="77777777" w:rsidR="007E110C" w:rsidRPr="00B01062" w:rsidRDefault="007E110C" w:rsidP="007E110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70051B82" w14:textId="77777777" w:rsidR="007E110C" w:rsidRPr="00B01062" w:rsidRDefault="007E110C" w:rsidP="007E110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EFD396C" w14:textId="77777777" w:rsidR="007E110C" w:rsidRPr="00B01062" w:rsidRDefault="007E110C" w:rsidP="007E110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90ACFE" w14:textId="77777777" w:rsidR="007E110C" w:rsidRPr="00D660EC" w:rsidRDefault="007E110C" w:rsidP="007E110C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0494E11" w14:textId="77777777" w:rsidR="007E110C" w:rsidRPr="00AE4238" w:rsidRDefault="007E110C" w:rsidP="007E110C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4481B9" w14:textId="77777777" w:rsidR="007E110C" w:rsidRPr="00D660EC" w:rsidRDefault="007E110C" w:rsidP="007E110C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A315BBE" w14:textId="77777777" w:rsidR="007E110C" w:rsidRPr="00AE4238" w:rsidRDefault="007E110C" w:rsidP="007E110C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F72075" w:rsidRPr="00D660EC" w14:paraId="6B090985" w14:textId="77777777" w:rsidTr="00004652">
        <w:trPr>
          <w:cantSplit/>
          <w:trHeight w:val="425"/>
        </w:trPr>
        <w:tc>
          <w:tcPr>
            <w:tcW w:w="4050" w:type="dxa"/>
            <w:shd w:val="clear" w:color="auto" w:fill="auto"/>
          </w:tcPr>
          <w:p w14:paraId="20EF7926" w14:textId="77777777" w:rsidR="00F72075" w:rsidRPr="00AE4238" w:rsidRDefault="00F72075" w:rsidP="00F7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 xml:space="preserve">ประมาณการยอดซื้อสินทรัพย์โครงการ 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C4CDA" w14:textId="04297789" w:rsidR="00F72075" w:rsidRPr="00B01062" w:rsidRDefault="00F72075" w:rsidP="00F7207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(9,286)</w:t>
            </w: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731D1185" w14:textId="77777777" w:rsidR="00F72075" w:rsidRPr="00B01062" w:rsidRDefault="00F72075" w:rsidP="00F7207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622B6" w14:textId="6A8D4BAA" w:rsidR="00F72075" w:rsidRPr="00B01062" w:rsidRDefault="00F72075" w:rsidP="00F7207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(21,957)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DE82A5" w14:textId="77777777" w:rsidR="00F72075" w:rsidRPr="00B01062" w:rsidRDefault="00F72075" w:rsidP="00F7207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6EEAC" w14:textId="016CB249" w:rsidR="00F72075" w:rsidRPr="00B01062" w:rsidRDefault="00F72075" w:rsidP="00F7207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3F2A8D" w14:textId="77777777" w:rsidR="00F72075" w:rsidRPr="00B01062" w:rsidRDefault="00F72075" w:rsidP="00F7207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05CE9" w14:textId="42004E4C" w:rsidR="00F72075" w:rsidRPr="00B01062" w:rsidRDefault="00F72075" w:rsidP="00F7207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72075" w:rsidRPr="00D660EC" w14:paraId="6FA5EB95" w14:textId="77777777" w:rsidTr="00212530">
        <w:trPr>
          <w:cantSplit/>
        </w:trPr>
        <w:tc>
          <w:tcPr>
            <w:tcW w:w="4050" w:type="dxa"/>
            <w:shd w:val="clear" w:color="auto" w:fill="auto"/>
          </w:tcPr>
          <w:p w14:paraId="45830E35" w14:textId="7B44C4E7" w:rsidR="00F72075" w:rsidRPr="00AE4238" w:rsidRDefault="00A4794B" w:rsidP="00F7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B3F39A" w14:textId="45219AA0" w:rsidR="00F72075" w:rsidRPr="00F72075" w:rsidRDefault="00F72075" w:rsidP="00F7207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207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(9,286)</w:t>
            </w: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229549FE" w14:textId="77777777" w:rsidR="00F72075" w:rsidRPr="00F72075" w:rsidRDefault="00F72075" w:rsidP="00F7207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445017" w14:textId="36531F59" w:rsidR="00F72075" w:rsidRPr="00F72075" w:rsidRDefault="00F72075" w:rsidP="00F7207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207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(21,957)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C172BF" w14:textId="77777777" w:rsidR="00F72075" w:rsidRPr="00F72075" w:rsidRDefault="00F72075" w:rsidP="00F7207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5BF4E9" w14:textId="1D6AFA2D" w:rsidR="00F72075" w:rsidRPr="00F72075" w:rsidRDefault="00F72075" w:rsidP="00F7207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207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CF5B3A" w14:textId="77777777" w:rsidR="00F72075" w:rsidRPr="00F72075" w:rsidRDefault="00F72075" w:rsidP="00F7207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B659B" w14:textId="2C0C5A4E" w:rsidR="00F72075" w:rsidRPr="00F72075" w:rsidRDefault="00F72075" w:rsidP="00F7207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7207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F72075" w:rsidRPr="00D660EC" w14:paraId="120D22F0" w14:textId="77777777" w:rsidTr="00212530">
        <w:trPr>
          <w:cantSplit/>
        </w:trPr>
        <w:tc>
          <w:tcPr>
            <w:tcW w:w="4050" w:type="dxa"/>
            <w:shd w:val="clear" w:color="auto" w:fill="auto"/>
          </w:tcPr>
          <w:p w14:paraId="78103997" w14:textId="77777777" w:rsidR="00F72075" w:rsidRPr="00AE4238" w:rsidRDefault="00F72075" w:rsidP="00F7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7E5A08" w14:textId="77777777" w:rsidR="00F72075" w:rsidRDefault="00F72075" w:rsidP="00F7207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1" w:type="dxa"/>
            <w:gridSpan w:val="2"/>
            <w:shd w:val="clear" w:color="auto" w:fill="auto"/>
            <w:vAlign w:val="bottom"/>
          </w:tcPr>
          <w:p w14:paraId="0750A845" w14:textId="77777777" w:rsidR="00F72075" w:rsidRPr="00B01062" w:rsidRDefault="00F72075" w:rsidP="00F7207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541DDB" w14:textId="77777777" w:rsidR="00F72075" w:rsidRPr="00AE4238" w:rsidRDefault="00F72075" w:rsidP="00F7207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0A3CA5" w14:textId="77777777" w:rsidR="00F72075" w:rsidRPr="00B01062" w:rsidRDefault="00F72075" w:rsidP="00F7207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C53080" w14:textId="77777777" w:rsidR="00F72075" w:rsidRDefault="00F72075" w:rsidP="00F7207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E27EEF" w14:textId="77777777" w:rsidR="00F72075" w:rsidRPr="00B01062" w:rsidRDefault="00F72075" w:rsidP="00F7207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2C7EE6" w14:textId="77777777" w:rsidR="00F72075" w:rsidRPr="00AE4238" w:rsidRDefault="00F72075" w:rsidP="00F72075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5730393F" w14:textId="77777777" w:rsidR="00A4794B" w:rsidRPr="00692B29" w:rsidRDefault="00A4794B" w:rsidP="00400ABB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zCs w:val="22"/>
        </w:rPr>
      </w:pPr>
    </w:p>
    <w:p w14:paraId="24AFBAFF" w14:textId="1842D69E" w:rsidR="00400ABB" w:rsidRPr="00400ABB" w:rsidRDefault="00400ABB" w:rsidP="00400ABB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400ABB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400ABB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04A57DC4" w14:textId="77777777" w:rsidR="00400ABB" w:rsidRPr="00692B29" w:rsidRDefault="00400ABB" w:rsidP="00400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BD6735C" w14:textId="5B02B723" w:rsidR="00400ABB" w:rsidRPr="00400ABB" w:rsidRDefault="00400ABB" w:rsidP="00400ABB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  <w:r w:rsidRPr="00400ABB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การแข็งค่า(การอ่อนค่า) ที่เป็นไปได้อย่างสมเหตุสมผลของ</w:t>
      </w:r>
      <w:r w:rsidRPr="00400ABB">
        <w:rPr>
          <w:rFonts w:asciiTheme="majorBidi" w:hAnsiTheme="majorBidi" w:cstheme="majorBidi"/>
          <w:sz w:val="30"/>
          <w:szCs w:val="30"/>
          <w:cs/>
          <w:lang w:bidi="th-TH"/>
        </w:rPr>
        <w:t>เงินยูโรหรือเงินเหรียญสหรัฐอเมริกา</w:t>
      </w:r>
      <w:r w:rsidRPr="00400AB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ที่มีต่อเงินสกุลอื่นๆ ณ วันที่ </w:t>
      </w:r>
      <w:r w:rsidRPr="00400ABB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400AB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400ABB">
        <w:rPr>
          <w:rFonts w:asciiTheme="majorBidi" w:hAnsiTheme="majorBidi" w:cstheme="majorBidi"/>
          <w:sz w:val="30"/>
          <w:szCs w:val="30"/>
          <w:lang w:val="en-US" w:bidi="th-TH"/>
        </w:rPr>
        <w:t xml:space="preserve">2563 </w:t>
      </w:r>
      <w:r w:rsidRPr="00400AB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ที่ส่งผลกระทบต่อการวัดมูลค่าของเครื่องมือทางการเงินในสกุลเงินตราต่างประเทศ และส่งผลกระทบต่อส่วนของผู้ถือหุ้นและกำไรหรือขาดทุนเป็นจำนวนเงินตามที่แสดงไว้ด้านล่าง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 </w:t>
      </w:r>
    </w:p>
    <w:p w14:paraId="4D14823D" w14:textId="48B68B5E" w:rsidR="00400ABB" w:rsidRDefault="00400ABB" w:rsidP="00400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E0D676C" w14:textId="03455EA6" w:rsidR="00692B29" w:rsidRDefault="00692B29" w:rsidP="00400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74CB390" w14:textId="77777777" w:rsidR="00692B29" w:rsidRPr="00400ABB" w:rsidRDefault="00692B29" w:rsidP="00400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837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530"/>
        <w:gridCol w:w="1350"/>
        <w:gridCol w:w="180"/>
        <w:gridCol w:w="1385"/>
        <w:gridCol w:w="55"/>
      </w:tblGrid>
      <w:tr w:rsidR="00400ABB" w:rsidRPr="00400ABB" w14:paraId="3FAD3A7A" w14:textId="77777777" w:rsidTr="000C2109">
        <w:trPr>
          <w:gridAfter w:val="1"/>
          <w:wAfter w:w="55" w:type="dxa"/>
          <w:tblHeader/>
        </w:trPr>
        <w:tc>
          <w:tcPr>
            <w:tcW w:w="3870" w:type="dxa"/>
          </w:tcPr>
          <w:p w14:paraId="26D534A1" w14:textId="77777777" w:rsidR="00400ABB" w:rsidRPr="00400ABB" w:rsidRDefault="00400ABB" w:rsidP="001D1EA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50CF7D" w14:textId="77777777" w:rsidR="00400ABB" w:rsidRPr="00400ABB" w:rsidRDefault="00400ABB" w:rsidP="001D1EA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15" w:type="dxa"/>
            <w:gridSpan w:val="3"/>
            <w:hideMark/>
          </w:tcPr>
          <w:p w14:paraId="2334E7CC" w14:textId="5F206C9B" w:rsidR="00400ABB" w:rsidRPr="00400ABB" w:rsidRDefault="00400ABB" w:rsidP="001D1E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00AB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0C2109" w:rsidRPr="00400ABB" w14:paraId="5B240B7C" w14:textId="77777777" w:rsidTr="000C2109">
        <w:trPr>
          <w:trHeight w:val="218"/>
          <w:tblHeader/>
        </w:trPr>
        <w:tc>
          <w:tcPr>
            <w:tcW w:w="3870" w:type="dxa"/>
          </w:tcPr>
          <w:p w14:paraId="73A92B17" w14:textId="77777777" w:rsidR="000C2109" w:rsidRPr="00400ABB" w:rsidRDefault="000C2109" w:rsidP="001D1EA0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  <w:r w:rsidRPr="00400A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00A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00A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400A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530" w:type="dxa"/>
          </w:tcPr>
          <w:p w14:paraId="3BE70A37" w14:textId="77777777" w:rsidR="000C2109" w:rsidRPr="00400ABB" w:rsidRDefault="000C2109" w:rsidP="001D1EA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00A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970" w:type="dxa"/>
            <w:gridSpan w:val="4"/>
            <w:hideMark/>
          </w:tcPr>
          <w:p w14:paraId="297FB95F" w14:textId="77777777" w:rsidR="000C2109" w:rsidRPr="00400ABB" w:rsidRDefault="000C2109" w:rsidP="001D1EA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00A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0C2109" w:rsidRPr="00400ABB" w14:paraId="6E65D009" w14:textId="77777777" w:rsidTr="000C2109">
        <w:trPr>
          <w:tblHeader/>
        </w:trPr>
        <w:tc>
          <w:tcPr>
            <w:tcW w:w="3870" w:type="dxa"/>
          </w:tcPr>
          <w:p w14:paraId="10D974EF" w14:textId="77777777" w:rsidR="000C2109" w:rsidRPr="00400ABB" w:rsidRDefault="000C2109" w:rsidP="001D1EA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hideMark/>
          </w:tcPr>
          <w:p w14:paraId="0167A2FC" w14:textId="77777777" w:rsidR="000C2109" w:rsidRPr="00400ABB" w:rsidRDefault="000C2109" w:rsidP="001D1EA0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00A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350" w:type="dxa"/>
            <w:hideMark/>
          </w:tcPr>
          <w:p w14:paraId="7FE44CD3" w14:textId="77777777" w:rsidR="000C2109" w:rsidRPr="00400ABB" w:rsidRDefault="000C2109" w:rsidP="001D1EA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00A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74642C18" w14:textId="77777777" w:rsidR="000C2109" w:rsidRPr="00400ABB" w:rsidRDefault="000C2109" w:rsidP="001D1EA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hideMark/>
          </w:tcPr>
          <w:p w14:paraId="41FC7A3F" w14:textId="77777777" w:rsidR="000C2109" w:rsidRPr="00400ABB" w:rsidRDefault="000C2109" w:rsidP="001D1EA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00A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400ABB" w:rsidRPr="00400ABB" w14:paraId="73646542" w14:textId="77777777" w:rsidTr="000C2109">
        <w:trPr>
          <w:gridAfter w:val="1"/>
          <w:wAfter w:w="55" w:type="dxa"/>
          <w:tblHeader/>
        </w:trPr>
        <w:tc>
          <w:tcPr>
            <w:tcW w:w="3870" w:type="dxa"/>
          </w:tcPr>
          <w:p w14:paraId="52EAC91A" w14:textId="77777777" w:rsidR="00400ABB" w:rsidRPr="00400ABB" w:rsidRDefault="00400ABB" w:rsidP="001D1EA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31D093" w14:textId="77777777" w:rsidR="00400ABB" w:rsidRPr="00400ABB" w:rsidRDefault="00400ABB" w:rsidP="001D1EA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00A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915" w:type="dxa"/>
            <w:gridSpan w:val="3"/>
            <w:hideMark/>
          </w:tcPr>
          <w:p w14:paraId="561B60FB" w14:textId="3FBDC261" w:rsidR="00400ABB" w:rsidRPr="00400ABB" w:rsidRDefault="00400ABB" w:rsidP="001D1EA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00A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013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400A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C2109" w:rsidRPr="00400ABB" w14:paraId="58EDF033" w14:textId="77777777" w:rsidTr="000C2109">
        <w:tc>
          <w:tcPr>
            <w:tcW w:w="3870" w:type="dxa"/>
            <w:hideMark/>
          </w:tcPr>
          <w:p w14:paraId="6D8D7A47" w14:textId="77777777" w:rsidR="000C2109" w:rsidRPr="00400ABB" w:rsidRDefault="000C2109" w:rsidP="001D1EA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0AB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400A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6798E5CF" w14:textId="74916A10" w:rsidR="000C2109" w:rsidRPr="00400ABB" w:rsidRDefault="00692B29" w:rsidP="001D1EA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6FB52551" w14:textId="210BBC3A" w:rsidR="000C2109" w:rsidRPr="00400ABB" w:rsidRDefault="00692B29" w:rsidP="001D1EA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(312)</w:t>
            </w:r>
          </w:p>
        </w:tc>
        <w:tc>
          <w:tcPr>
            <w:tcW w:w="180" w:type="dxa"/>
          </w:tcPr>
          <w:p w14:paraId="13657C94" w14:textId="77777777" w:rsidR="000C2109" w:rsidRPr="00400ABB" w:rsidRDefault="000C2109" w:rsidP="001D1E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3768FFD3" w14:textId="3F65BA11" w:rsidR="000C2109" w:rsidRPr="00400ABB" w:rsidRDefault="00692B29" w:rsidP="00692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</w:tr>
      <w:tr w:rsidR="000C2109" w:rsidRPr="00400ABB" w14:paraId="0BE317E4" w14:textId="77777777" w:rsidTr="000C2109">
        <w:tc>
          <w:tcPr>
            <w:tcW w:w="3870" w:type="dxa"/>
            <w:hideMark/>
          </w:tcPr>
          <w:p w14:paraId="3B24B99B" w14:textId="77777777" w:rsidR="000C2109" w:rsidRPr="00400ABB" w:rsidRDefault="000C2109" w:rsidP="001D1EA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0ABB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400A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0AF14A6D" w14:textId="099ED4FD" w:rsidR="000C2109" w:rsidRPr="00400ABB" w:rsidRDefault="00692B29" w:rsidP="001D1EA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65C0E647" w14:textId="66524694" w:rsidR="000C2109" w:rsidRPr="00400ABB" w:rsidRDefault="00692B29" w:rsidP="001D1EA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80" w:type="dxa"/>
          </w:tcPr>
          <w:p w14:paraId="344F11DA" w14:textId="77777777" w:rsidR="000C2109" w:rsidRPr="00400ABB" w:rsidRDefault="000C2109" w:rsidP="001D1E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586CACCA" w14:textId="5865EF9F" w:rsidR="000C2109" w:rsidRPr="00400ABB" w:rsidRDefault="00692B29" w:rsidP="00692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(93)</w:t>
            </w:r>
          </w:p>
        </w:tc>
      </w:tr>
    </w:tbl>
    <w:p w14:paraId="22183051" w14:textId="79F366D9" w:rsidR="00400ABB" w:rsidRDefault="00400ABB" w:rsidP="00400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837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530"/>
        <w:gridCol w:w="1350"/>
        <w:gridCol w:w="180"/>
        <w:gridCol w:w="1385"/>
        <w:gridCol w:w="55"/>
      </w:tblGrid>
      <w:tr w:rsidR="000C2109" w:rsidRPr="00400ABB" w14:paraId="57C7F835" w14:textId="77777777" w:rsidTr="001D1EA0">
        <w:trPr>
          <w:gridAfter w:val="1"/>
          <w:wAfter w:w="55" w:type="dxa"/>
          <w:tblHeader/>
        </w:trPr>
        <w:tc>
          <w:tcPr>
            <w:tcW w:w="3870" w:type="dxa"/>
          </w:tcPr>
          <w:p w14:paraId="09AF8C90" w14:textId="77777777" w:rsidR="000C2109" w:rsidRPr="00400ABB" w:rsidRDefault="000C2109" w:rsidP="001D1EA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B01D1F" w14:textId="77777777" w:rsidR="000C2109" w:rsidRPr="00400ABB" w:rsidRDefault="000C2109" w:rsidP="001D1EA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15" w:type="dxa"/>
            <w:gridSpan w:val="3"/>
            <w:hideMark/>
          </w:tcPr>
          <w:p w14:paraId="3559F991" w14:textId="0A7DB45C" w:rsidR="000C2109" w:rsidRPr="00400ABB" w:rsidRDefault="000C2109" w:rsidP="001D1EA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00AB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C2109" w:rsidRPr="00400ABB" w14:paraId="1DD5D93A" w14:textId="77777777" w:rsidTr="001D1EA0">
        <w:trPr>
          <w:trHeight w:val="218"/>
          <w:tblHeader/>
        </w:trPr>
        <w:tc>
          <w:tcPr>
            <w:tcW w:w="3870" w:type="dxa"/>
          </w:tcPr>
          <w:p w14:paraId="2D89DC80" w14:textId="77777777" w:rsidR="000C2109" w:rsidRPr="00400ABB" w:rsidRDefault="000C2109" w:rsidP="001D1EA0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  <w:r w:rsidRPr="00400A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00A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00A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400A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530" w:type="dxa"/>
          </w:tcPr>
          <w:p w14:paraId="1CDCECC6" w14:textId="77777777" w:rsidR="000C2109" w:rsidRPr="00400ABB" w:rsidRDefault="000C2109" w:rsidP="001D1EA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00A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970" w:type="dxa"/>
            <w:gridSpan w:val="4"/>
            <w:hideMark/>
          </w:tcPr>
          <w:p w14:paraId="62742C56" w14:textId="77777777" w:rsidR="000C2109" w:rsidRPr="00400ABB" w:rsidRDefault="000C2109" w:rsidP="001D1EA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00A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0C2109" w:rsidRPr="00400ABB" w14:paraId="61C22D8F" w14:textId="77777777" w:rsidTr="001D1EA0">
        <w:trPr>
          <w:tblHeader/>
        </w:trPr>
        <w:tc>
          <w:tcPr>
            <w:tcW w:w="3870" w:type="dxa"/>
          </w:tcPr>
          <w:p w14:paraId="2FFB54D2" w14:textId="77777777" w:rsidR="000C2109" w:rsidRPr="00400ABB" w:rsidRDefault="000C2109" w:rsidP="001D1EA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hideMark/>
          </w:tcPr>
          <w:p w14:paraId="57F1D275" w14:textId="77777777" w:rsidR="000C2109" w:rsidRPr="00400ABB" w:rsidRDefault="000C2109" w:rsidP="001D1EA0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00A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350" w:type="dxa"/>
            <w:hideMark/>
          </w:tcPr>
          <w:p w14:paraId="7323A7FF" w14:textId="77777777" w:rsidR="000C2109" w:rsidRPr="00400ABB" w:rsidRDefault="000C2109" w:rsidP="001D1EA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00A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9F0C524" w14:textId="77777777" w:rsidR="000C2109" w:rsidRPr="00400ABB" w:rsidRDefault="000C2109" w:rsidP="001D1EA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hideMark/>
          </w:tcPr>
          <w:p w14:paraId="64C7D84F" w14:textId="77777777" w:rsidR="000C2109" w:rsidRPr="00400ABB" w:rsidRDefault="000C2109" w:rsidP="001D1EA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00A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0C2109" w:rsidRPr="00400ABB" w14:paraId="107F4B16" w14:textId="77777777" w:rsidTr="001D1EA0">
        <w:trPr>
          <w:gridAfter w:val="1"/>
          <w:wAfter w:w="55" w:type="dxa"/>
          <w:tblHeader/>
        </w:trPr>
        <w:tc>
          <w:tcPr>
            <w:tcW w:w="3870" w:type="dxa"/>
          </w:tcPr>
          <w:p w14:paraId="715A9F23" w14:textId="77777777" w:rsidR="000C2109" w:rsidRPr="00400ABB" w:rsidRDefault="000C2109" w:rsidP="001D1EA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97F9E6" w14:textId="77777777" w:rsidR="000C2109" w:rsidRPr="00400ABB" w:rsidRDefault="000C2109" w:rsidP="001D1EA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00A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915" w:type="dxa"/>
            <w:gridSpan w:val="3"/>
            <w:hideMark/>
          </w:tcPr>
          <w:p w14:paraId="2D5AD3E2" w14:textId="50E88A7E" w:rsidR="000C2109" w:rsidRPr="00400ABB" w:rsidRDefault="000C2109" w:rsidP="001D1EA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00A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0137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00A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C2109" w:rsidRPr="00400ABB" w14:paraId="3C2134DA" w14:textId="77777777" w:rsidTr="001D1EA0">
        <w:tc>
          <w:tcPr>
            <w:tcW w:w="3870" w:type="dxa"/>
            <w:hideMark/>
          </w:tcPr>
          <w:p w14:paraId="7E70577E" w14:textId="77777777" w:rsidR="000C2109" w:rsidRPr="00400ABB" w:rsidRDefault="000C2109" w:rsidP="001D1EA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0AB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400A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36D96812" w14:textId="27F9EC63" w:rsidR="000C2109" w:rsidRPr="00400ABB" w:rsidRDefault="00692B29" w:rsidP="001D1EA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4D7A5893" w14:textId="05BCA849" w:rsidR="000C2109" w:rsidRPr="00400ABB" w:rsidRDefault="00692B29" w:rsidP="001D1EA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80" w:type="dxa"/>
          </w:tcPr>
          <w:p w14:paraId="69A4D7AA" w14:textId="77777777" w:rsidR="000C2109" w:rsidRPr="00400ABB" w:rsidRDefault="000C2109" w:rsidP="001D1EA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3F293E9" w14:textId="02E84ECB" w:rsidR="000C2109" w:rsidRPr="00400ABB" w:rsidRDefault="00692B29" w:rsidP="00692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</w:tbl>
    <w:p w14:paraId="5BFD6F9D" w14:textId="77777777" w:rsidR="00400ABB" w:rsidRPr="00400ABB" w:rsidRDefault="00400ABB" w:rsidP="000C2109">
      <w:pPr>
        <w:spacing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A7C464" w14:textId="61AF8B85" w:rsidR="00A6791C" w:rsidRPr="006B4035" w:rsidRDefault="00050423" w:rsidP="00A6791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B4035">
        <w:rPr>
          <w:rFonts w:asciiTheme="majorBidi" w:hAnsiTheme="majorBidi" w:cstheme="majorBidi"/>
          <w:sz w:val="30"/>
          <w:szCs w:val="30"/>
        </w:rPr>
        <w:t xml:space="preserve"> </w:t>
      </w:r>
      <w:r w:rsidR="00A6791C" w:rsidRPr="006B4035">
        <w:rPr>
          <w:rFonts w:asciiTheme="majorBidi" w:hAnsiTheme="majorBidi" w:cstheme="majorBidi"/>
          <w:sz w:val="30"/>
          <w:szCs w:val="30"/>
        </w:rPr>
        <w:t>(</w:t>
      </w:r>
      <w:r w:rsidR="00A6791C" w:rsidRPr="006B4035">
        <w:rPr>
          <w:rFonts w:asciiTheme="majorBidi" w:hAnsiTheme="majorBidi" w:cstheme="majorBidi" w:hint="cs"/>
          <w:sz w:val="30"/>
          <w:szCs w:val="30"/>
          <w:cs/>
        </w:rPr>
        <w:t>ข</w:t>
      </w:r>
      <w:r w:rsidR="00A6791C" w:rsidRPr="006B4035">
        <w:rPr>
          <w:rFonts w:asciiTheme="majorBidi" w:hAnsiTheme="majorBidi" w:cstheme="majorBidi"/>
          <w:sz w:val="30"/>
          <w:szCs w:val="30"/>
        </w:rPr>
        <w:t xml:space="preserve">.3.2) </w:t>
      </w:r>
      <w:r w:rsidR="00A6791C" w:rsidRPr="006B4035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ความเสี่ยงด้านอัตราดอกเบี้ย </w:t>
      </w:r>
    </w:p>
    <w:p w14:paraId="23260F90" w14:textId="77777777" w:rsidR="00A6791C" w:rsidRPr="006B4035" w:rsidRDefault="00A6791C" w:rsidP="00A6791C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0"/>
        </w:rPr>
      </w:pPr>
    </w:p>
    <w:p w14:paraId="25EAC620" w14:textId="10D89EF6" w:rsidR="00123CFB" w:rsidRDefault="00A6791C" w:rsidP="00CA0AAF">
      <w:pPr>
        <w:tabs>
          <w:tab w:val="clear" w:pos="907"/>
          <w:tab w:val="left" w:pos="90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  <w:r w:rsidRPr="006B4035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6B4035">
        <w:rPr>
          <w:rFonts w:asciiTheme="majorBidi" w:hAnsiTheme="majorBidi" w:cstheme="majorBidi"/>
          <w:sz w:val="30"/>
          <w:szCs w:val="30"/>
        </w:rPr>
        <w:t xml:space="preserve"> </w:t>
      </w:r>
      <w:r w:rsidRPr="006B4035">
        <w:rPr>
          <w:rFonts w:asciiTheme="majorBidi" w:hAnsiTheme="majorBidi" w:cstheme="majorBidi"/>
          <w:sz w:val="30"/>
          <w:szCs w:val="30"/>
          <w:cs/>
        </w:rPr>
        <w:t>ผลกระทบต่อผลการดำเนินงานและกระแสเงินสดของกลุ่มบริษัท</w:t>
      </w:r>
      <w:r w:rsidRPr="006B4035">
        <w:rPr>
          <w:rFonts w:asciiTheme="majorBidi" w:hAnsiTheme="majorBidi" w:cstheme="majorBidi"/>
          <w:sz w:val="30"/>
          <w:szCs w:val="30"/>
        </w:rPr>
        <w:t xml:space="preserve"> </w:t>
      </w:r>
      <w:r w:rsidR="00CA0AAF">
        <w:rPr>
          <w:rFonts w:asciiTheme="majorBidi" w:hAnsiTheme="majorBidi" w:cstheme="majorBidi" w:hint="cs"/>
          <w:sz w:val="30"/>
          <w:szCs w:val="30"/>
          <w:cs/>
        </w:rPr>
        <w:t>กลุ่มบริษัทได้ลดความเสี่ยงดังกล่าวด้วยการทำให้มั่นใจว่า</w:t>
      </w:r>
      <w:r w:rsidRPr="006B4035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Pr="006B4035">
        <w:rPr>
          <w:rFonts w:asciiTheme="majorBidi" w:hAnsiTheme="majorBidi" w:cstheme="majorBidi" w:hint="cs"/>
          <w:sz w:val="30"/>
          <w:szCs w:val="30"/>
          <w:cs/>
        </w:rPr>
        <w:t>ส่วนใหญ่</w:t>
      </w:r>
      <w:r w:rsidRPr="006B4035">
        <w:rPr>
          <w:rFonts w:asciiTheme="majorBidi" w:hAnsiTheme="majorBidi" w:cstheme="majorBidi"/>
          <w:sz w:val="30"/>
          <w:szCs w:val="30"/>
          <w:cs/>
        </w:rPr>
        <w:t>มีอัตรา</w:t>
      </w:r>
      <w:r w:rsidRPr="00E17720">
        <w:rPr>
          <w:rFonts w:asciiTheme="majorBidi" w:hAnsiTheme="majorBidi" w:cstheme="majorBidi"/>
          <w:sz w:val="30"/>
          <w:szCs w:val="30"/>
          <w:cs/>
        </w:rPr>
        <w:t>ดอกเบี้ยคงที่</w:t>
      </w:r>
      <w:r w:rsidRPr="006B403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1021F7D" w14:textId="77777777" w:rsidR="00123CFB" w:rsidRDefault="00123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bidi="ar-SA"/>
        </w:rPr>
      </w:pPr>
    </w:p>
    <w:p w14:paraId="10C4950B" w14:textId="42F26E5E" w:rsidR="00A80E31" w:rsidRPr="006B4035" w:rsidRDefault="00FA4C17" w:rsidP="00A80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B4035">
        <w:rPr>
          <w:rFonts w:ascii="Angsana New" w:hAnsi="Angsana New"/>
          <w:b/>
          <w:bCs/>
          <w:sz w:val="30"/>
          <w:szCs w:val="30"/>
        </w:rPr>
        <w:t>29</w:t>
      </w:r>
      <w:r w:rsidR="00A80E31" w:rsidRPr="006B4035">
        <w:rPr>
          <w:rFonts w:ascii="Angsana New" w:hAnsi="Angsana New"/>
          <w:b/>
          <w:bCs/>
          <w:sz w:val="30"/>
          <w:szCs w:val="30"/>
        </w:rPr>
        <w:tab/>
      </w:r>
      <w:r w:rsidR="00A80E31" w:rsidRPr="006B4035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การบริหารจัดการส่วนทุน</w:t>
      </w:r>
    </w:p>
    <w:p w14:paraId="60967B5F" w14:textId="77777777" w:rsidR="00A80E31" w:rsidRPr="006B4035" w:rsidRDefault="00A80E31" w:rsidP="00C84F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A1853" w14:textId="492EE160" w:rsidR="00660F73" w:rsidRDefault="00A80E31" w:rsidP="006242D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B4035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688F0E0" w14:textId="77777777" w:rsidR="007B320A" w:rsidRPr="006B4035" w:rsidRDefault="007B320A" w:rsidP="006242D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C3A60C" w14:textId="77777777" w:rsidR="00CA0AAF" w:rsidRDefault="00CA0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E1AEA66" w14:textId="61570E12" w:rsidR="009A011D" w:rsidRPr="006B4035" w:rsidRDefault="00E27465" w:rsidP="009A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B4035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FA4C17" w:rsidRPr="006B4035">
        <w:rPr>
          <w:rFonts w:ascii="Angsana New" w:hAnsi="Angsana New"/>
          <w:b/>
          <w:bCs/>
          <w:sz w:val="30"/>
          <w:szCs w:val="30"/>
        </w:rPr>
        <w:t>0</w:t>
      </w:r>
      <w:r w:rsidR="002A32A5" w:rsidRPr="006B4035">
        <w:rPr>
          <w:rFonts w:ascii="Angsana New" w:hAnsi="Angsana New"/>
          <w:b/>
          <w:bCs/>
          <w:sz w:val="30"/>
          <w:szCs w:val="30"/>
        </w:rPr>
        <w:tab/>
      </w:r>
      <w:r w:rsidR="009A011D" w:rsidRPr="006B4035">
        <w:rPr>
          <w:rFonts w:ascii="Angsana New" w:hAnsi="Angsana New"/>
          <w:b/>
          <w:bCs/>
          <w:sz w:val="30"/>
          <w:szCs w:val="30"/>
          <w:cs/>
        </w:rPr>
        <w:t>คดีความ</w:t>
      </w:r>
    </w:p>
    <w:p w14:paraId="5CF8011F" w14:textId="314FE013" w:rsidR="001D1EA0" w:rsidRDefault="009A011D" w:rsidP="00750D4E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B4035">
        <w:rPr>
          <w:rFonts w:ascii="Angsana New" w:hAnsi="Angsana New"/>
          <w:b/>
          <w:bCs/>
          <w:sz w:val="30"/>
          <w:szCs w:val="30"/>
        </w:rPr>
        <w:tab/>
      </w:r>
    </w:p>
    <w:p w14:paraId="30172CBC" w14:textId="2BEA8C34" w:rsidR="00F76D79" w:rsidRPr="00F76D79" w:rsidRDefault="00F76D79" w:rsidP="00F76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76D79">
        <w:rPr>
          <w:rFonts w:ascii="Angsana New" w:hAnsi="Angsana New"/>
          <w:sz w:val="30"/>
          <w:szCs w:val="30"/>
          <w:cs/>
        </w:rPr>
        <w:t>บริษัทอยู่ระหว่างการถูกฟ้องร้อง โดยโจทก์กล่าวหาว่าบริษัทไม่ปฏิบัติตามข้อกฎหมาย และไม่เป็นไปตามรายงานเสนอมาตรการป้องกันและแก้ไขผลกระทบต่อสิ่งแวดล้อม (</w:t>
      </w:r>
      <w:r w:rsidRPr="00F76D79">
        <w:rPr>
          <w:rFonts w:ascii="Angsana New" w:hAnsi="Angsana New"/>
          <w:sz w:val="30"/>
          <w:szCs w:val="30"/>
        </w:rPr>
        <w:t xml:space="preserve">EIA) </w:t>
      </w:r>
      <w:r w:rsidRPr="00F76D79">
        <w:rPr>
          <w:rFonts w:ascii="Angsana New" w:hAnsi="Angsana New"/>
          <w:sz w:val="30"/>
          <w:szCs w:val="30"/>
          <w:cs/>
        </w:rPr>
        <w:t xml:space="preserve">ทั้งนี้ผู้บริหารของบริษัทเชื่อมั่นว่าบริษัทได้ปฏิบัติตามข้อกฎหมายที่เกี่ยวข้องครบถ้วนแล้ว </w:t>
      </w:r>
      <w:r w:rsidR="008878F7">
        <w:rPr>
          <w:rFonts w:ascii="Angsana New" w:hAnsi="Angsana New" w:hint="cs"/>
          <w:sz w:val="30"/>
          <w:szCs w:val="30"/>
          <w:cs/>
        </w:rPr>
        <w:t>ปัจจุบันผลของคดียังมีความ</w:t>
      </w:r>
      <w:r w:rsidR="00B51D8F">
        <w:rPr>
          <w:rFonts w:ascii="Angsana New" w:hAnsi="Angsana New" w:hint="cs"/>
          <w:sz w:val="30"/>
          <w:szCs w:val="30"/>
          <w:cs/>
        </w:rPr>
        <w:t>ไม่</w:t>
      </w:r>
      <w:r w:rsidR="008878F7">
        <w:rPr>
          <w:rFonts w:ascii="Angsana New" w:hAnsi="Angsana New" w:hint="cs"/>
          <w:sz w:val="30"/>
          <w:szCs w:val="30"/>
          <w:cs/>
        </w:rPr>
        <w:t>แน่นอนเนื่องจาก</w:t>
      </w:r>
      <w:r w:rsidRPr="00F76D79">
        <w:rPr>
          <w:rFonts w:ascii="Angsana New" w:hAnsi="Angsana New"/>
          <w:sz w:val="30"/>
          <w:szCs w:val="30"/>
          <w:cs/>
        </w:rPr>
        <w:t xml:space="preserve">คดีดังกล่าวอยู่ในระหว่างการพิจารณาของศาลปกครอง </w:t>
      </w:r>
    </w:p>
    <w:p w14:paraId="2734F5D8" w14:textId="77777777" w:rsidR="001D1EA0" w:rsidRPr="00F76D79" w:rsidRDefault="001D1EA0" w:rsidP="00F76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4F24217" w14:textId="3E08D173" w:rsidR="008878F7" w:rsidRPr="00F76D79" w:rsidRDefault="00F76D79" w:rsidP="00887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76D79">
        <w:rPr>
          <w:rFonts w:ascii="Angsana New" w:hAnsi="Angsana New"/>
          <w:sz w:val="30"/>
          <w:szCs w:val="30"/>
          <w:cs/>
        </w:rPr>
        <w:t xml:space="preserve">สืบเนื่องจากคดีดังกล่าว โจทก์ร่วมกันยื่นฟ้องคดีต่อศาลปกครองอีกคดีหนึ่ง ขอให้ศาลมีคำพิพากษาเพิกถอนรังวัดสอบเขตที่สาธารณะประโยชน์ที่ได้จัดทำขึ้นโดยเจ้าหน้าที่รัฐหลังจากที่โจทย์ได้ร้องเรียนเรื่องตามที่กล่าวหาบริษัทตามคดีข้างต้น ต่อมาเมื่อวันที่ </w:t>
      </w:r>
      <w:r w:rsidRPr="00F76D79">
        <w:rPr>
          <w:rFonts w:ascii="Angsana New" w:hAnsi="Angsana New"/>
          <w:sz w:val="30"/>
          <w:szCs w:val="30"/>
        </w:rPr>
        <w:t xml:space="preserve">13 </w:t>
      </w:r>
      <w:r w:rsidRPr="00F76D79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F76D79">
        <w:rPr>
          <w:rFonts w:ascii="Angsana New" w:hAnsi="Angsana New"/>
          <w:sz w:val="30"/>
          <w:szCs w:val="30"/>
        </w:rPr>
        <w:t xml:space="preserve">2563 </w:t>
      </w:r>
      <w:r w:rsidRPr="00F76D79">
        <w:rPr>
          <w:rFonts w:ascii="Angsana New" w:hAnsi="Angsana New"/>
          <w:sz w:val="30"/>
          <w:szCs w:val="30"/>
          <w:cs/>
        </w:rPr>
        <w:t xml:space="preserve">ศาลปกครองอุบลราชธานี ได้มีคำสั่งเรียกบริษัทและบริษัทย่อยอีกแห่งหนึ่ง เข้าไปเป็นคู่กรณีในคดีนี้ในฐานะผู้ร้องสอด บริษัทและบริษัทย่อยแห่งหนึ่งได้ยื่นคำให้การต่อสู้คดีต่อศาลแล้วเมื่อวันที่ </w:t>
      </w:r>
      <w:r w:rsidRPr="00F76D79">
        <w:rPr>
          <w:rFonts w:ascii="Angsana New" w:hAnsi="Angsana New"/>
          <w:sz w:val="30"/>
          <w:szCs w:val="30"/>
        </w:rPr>
        <w:t xml:space="preserve">5 </w:t>
      </w:r>
      <w:r w:rsidRPr="00F76D79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F76D79">
        <w:rPr>
          <w:rFonts w:ascii="Angsana New" w:hAnsi="Angsana New"/>
          <w:sz w:val="30"/>
          <w:szCs w:val="30"/>
        </w:rPr>
        <w:t xml:space="preserve">2564 </w:t>
      </w:r>
      <w:r w:rsidR="008878F7">
        <w:rPr>
          <w:rFonts w:ascii="Angsana New" w:hAnsi="Angsana New" w:hint="cs"/>
          <w:sz w:val="30"/>
          <w:szCs w:val="30"/>
          <w:cs/>
        </w:rPr>
        <w:t>ปัจจุบันผลของคดียังมีความ</w:t>
      </w:r>
      <w:r w:rsidR="00B51D8F">
        <w:rPr>
          <w:rFonts w:ascii="Angsana New" w:hAnsi="Angsana New" w:hint="cs"/>
          <w:sz w:val="30"/>
          <w:szCs w:val="30"/>
          <w:cs/>
        </w:rPr>
        <w:t>ไม่</w:t>
      </w:r>
      <w:r w:rsidR="008878F7">
        <w:rPr>
          <w:rFonts w:ascii="Angsana New" w:hAnsi="Angsana New" w:hint="cs"/>
          <w:sz w:val="30"/>
          <w:szCs w:val="30"/>
          <w:cs/>
        </w:rPr>
        <w:t>แน่นอนเนื่องจาก</w:t>
      </w:r>
      <w:r w:rsidR="008878F7" w:rsidRPr="00F76D79">
        <w:rPr>
          <w:rFonts w:ascii="Angsana New" w:hAnsi="Angsana New"/>
          <w:sz w:val="30"/>
          <w:szCs w:val="30"/>
          <w:cs/>
        </w:rPr>
        <w:t xml:space="preserve">คดีดังกล่าวอยู่ในระหว่างการพิจารณาของศาลปกครอง </w:t>
      </w:r>
    </w:p>
    <w:p w14:paraId="3FDE7DA8" w14:textId="6053FC43" w:rsidR="00F76D79" w:rsidRDefault="00F76D79" w:rsidP="00F76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154FD7B" w14:textId="1E551B74" w:rsidR="001D1EA0" w:rsidRPr="001D1EA0" w:rsidRDefault="001D1EA0" w:rsidP="001D1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D1EA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D1EA0">
        <w:rPr>
          <w:rFonts w:ascii="Angsana New" w:hAnsi="Angsana New"/>
          <w:sz w:val="30"/>
          <w:szCs w:val="30"/>
        </w:rPr>
        <w:t xml:space="preserve">25 </w:t>
      </w:r>
      <w:r w:rsidRPr="001D1EA0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1D1EA0">
        <w:rPr>
          <w:rFonts w:ascii="Angsana New" w:hAnsi="Angsana New"/>
          <w:sz w:val="30"/>
          <w:szCs w:val="30"/>
        </w:rPr>
        <w:t xml:space="preserve">2561 </w:t>
      </w:r>
      <w:r w:rsidRPr="001D1EA0">
        <w:rPr>
          <w:rFonts w:ascii="Angsana New" w:hAnsi="Angsana New"/>
          <w:sz w:val="30"/>
          <w:szCs w:val="30"/>
          <w:cs/>
        </w:rPr>
        <w:t xml:space="preserve">บริษัทย่อยแห่งหนึ่งเป็นโจทก์ฟ้องร้องบริษัทแห่งหนึ่ง (จำเลย) เพื่อเรียกร้องค่าเสียหายหรือค่าชดเชยจากการผิดสัญญาของบริษัทดังกล่าว ต่อมาในเดือนกุมภาพันธ์ </w:t>
      </w:r>
      <w:r w:rsidRPr="001D1EA0">
        <w:rPr>
          <w:rFonts w:ascii="Angsana New" w:hAnsi="Angsana New"/>
          <w:sz w:val="30"/>
          <w:szCs w:val="30"/>
        </w:rPr>
        <w:t xml:space="preserve">2562 </w:t>
      </w:r>
      <w:r w:rsidRPr="001D1EA0">
        <w:rPr>
          <w:rFonts w:ascii="Angsana New" w:hAnsi="Angsana New"/>
          <w:sz w:val="30"/>
          <w:szCs w:val="30"/>
          <w:cs/>
        </w:rPr>
        <w:t xml:space="preserve">จำเลยได้ฟ้องแย้งเพื่อเรียกค่าเสียโอกาสและค่าใช้จ่ายอื่นๆจากบริษัทย่อยด้วยมูลฟ้องที่มีมูลค่าสูงกว่ามูลค่าว่าจ้างตามสัญญารับจ้างจากบริษัทย่อยมาก ทั้งนี้ บริษัทย่อยได้ยื่นคำให้การฟ้องแย้งต่อศาลแพ่งแล้วในเดือนเมษายน </w:t>
      </w:r>
      <w:r w:rsidRPr="001D1EA0">
        <w:rPr>
          <w:rFonts w:ascii="Angsana New" w:hAnsi="Angsana New"/>
          <w:sz w:val="30"/>
          <w:szCs w:val="30"/>
        </w:rPr>
        <w:t xml:space="preserve">2562 </w:t>
      </w:r>
      <w:r w:rsidRPr="001D1EA0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1D1EA0">
        <w:rPr>
          <w:rFonts w:ascii="Angsana New" w:hAnsi="Angsana New"/>
          <w:sz w:val="30"/>
          <w:szCs w:val="30"/>
        </w:rPr>
        <w:t xml:space="preserve">4 </w:t>
      </w:r>
      <w:r w:rsidRPr="001D1EA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D1EA0">
        <w:rPr>
          <w:rFonts w:ascii="Angsana New" w:hAnsi="Angsana New"/>
          <w:sz w:val="30"/>
          <w:szCs w:val="30"/>
        </w:rPr>
        <w:t>2562</w:t>
      </w:r>
      <w:r w:rsidRPr="001D1EA0">
        <w:rPr>
          <w:rFonts w:ascii="Angsana New" w:hAnsi="Angsana New"/>
          <w:sz w:val="30"/>
          <w:szCs w:val="30"/>
          <w:cs/>
        </w:rPr>
        <w:t xml:space="preserve"> ศาลแพ่งได้อ่านคำพิพากษาให้จำเลยชำระค่าชดเชยจากการผิดสัญญาและคดีในส่วนฟ้องแย้งของจำเลย </w:t>
      </w:r>
      <w:r w:rsidR="004D4A31">
        <w:rPr>
          <w:rFonts w:ascii="Angsana New" w:hAnsi="Angsana New"/>
          <w:sz w:val="30"/>
          <w:szCs w:val="30"/>
        </w:rPr>
        <w:br/>
      </w:r>
      <w:r w:rsidRPr="001D1EA0">
        <w:rPr>
          <w:rFonts w:ascii="Angsana New" w:hAnsi="Angsana New"/>
          <w:sz w:val="30"/>
          <w:szCs w:val="30"/>
          <w:cs/>
        </w:rPr>
        <w:t xml:space="preserve">ศาลมีคำพิพากษาไม่รับฟ้องแย้ง จำเลยจึงได้ยื่นคำร้องขอขยายระยะเวลาอุทธรณ์ ศาลมีคำสั่งขยายระยะเวลาอุทธรณ์ถึงวันที่ </w:t>
      </w:r>
      <w:r w:rsidRPr="001D1EA0">
        <w:rPr>
          <w:rFonts w:ascii="Angsana New" w:hAnsi="Angsana New"/>
          <w:sz w:val="30"/>
          <w:szCs w:val="30"/>
        </w:rPr>
        <w:t xml:space="preserve">1 </w:t>
      </w:r>
      <w:r w:rsidRPr="001D1EA0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1D1EA0">
        <w:rPr>
          <w:rFonts w:ascii="Angsana New" w:hAnsi="Angsana New"/>
          <w:sz w:val="30"/>
          <w:szCs w:val="30"/>
        </w:rPr>
        <w:t xml:space="preserve">2563 </w:t>
      </w:r>
      <w:r w:rsidRPr="001D1EA0">
        <w:rPr>
          <w:rFonts w:ascii="Angsana New" w:hAnsi="Angsana New"/>
          <w:sz w:val="30"/>
          <w:szCs w:val="30"/>
          <w:cs/>
        </w:rPr>
        <w:t>เป็นครั้งสุดท้าย ซึ่งจำเลยไม่ได้ยื่นอุทธรณ์ในระยะเวลาที่ศาลกำหนด คดีนี้จึงถือว่า</w:t>
      </w:r>
      <w:r w:rsidR="004D4A31">
        <w:rPr>
          <w:rFonts w:ascii="Angsana New" w:hAnsi="Angsana New"/>
          <w:sz w:val="30"/>
          <w:szCs w:val="30"/>
        </w:rPr>
        <w:br/>
      </w:r>
      <w:r w:rsidRPr="001D1EA0">
        <w:rPr>
          <w:rFonts w:ascii="Angsana New" w:hAnsi="Angsana New"/>
          <w:sz w:val="30"/>
          <w:szCs w:val="30"/>
          <w:cs/>
        </w:rPr>
        <w:t>ถึงที่สุดตามคำพิพากษาศาลแพ่ง ดังนั้นบริษัทจึงไม่บันทึกลูกหนี้และหนี้สินจากคดีความดังกล่าว ณ วันที่</w:t>
      </w:r>
      <w:r w:rsidR="004D4A31">
        <w:rPr>
          <w:rFonts w:ascii="Angsana New" w:hAnsi="Angsana New"/>
          <w:sz w:val="30"/>
          <w:szCs w:val="30"/>
        </w:rPr>
        <w:br/>
      </w:r>
      <w:r w:rsidRPr="001D1EA0">
        <w:rPr>
          <w:rFonts w:ascii="Angsana New" w:hAnsi="Angsana New"/>
          <w:sz w:val="30"/>
          <w:szCs w:val="30"/>
        </w:rPr>
        <w:t xml:space="preserve">31 </w:t>
      </w:r>
      <w:r w:rsidRPr="001D1EA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D1EA0">
        <w:rPr>
          <w:rFonts w:ascii="Angsana New" w:hAnsi="Angsana New"/>
          <w:sz w:val="30"/>
          <w:szCs w:val="30"/>
        </w:rPr>
        <w:t>2563</w:t>
      </w:r>
    </w:p>
    <w:p w14:paraId="11017B7F" w14:textId="77777777" w:rsidR="001D1EA0" w:rsidRPr="001D1EA0" w:rsidRDefault="001D1EA0" w:rsidP="00F76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F02A9EB" w14:textId="77777777" w:rsidR="00A43C2E" w:rsidRDefault="00A4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36FA81A" w14:textId="6F879241" w:rsidR="002A32A5" w:rsidRPr="00D660EC" w:rsidRDefault="00E27465" w:rsidP="00941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941648">
        <w:rPr>
          <w:rFonts w:ascii="Angsana New" w:hAnsi="Angsana New"/>
          <w:b/>
          <w:bCs/>
          <w:sz w:val="30"/>
          <w:szCs w:val="30"/>
        </w:rPr>
        <w:t>1</w:t>
      </w:r>
      <w:r w:rsidR="009A011D" w:rsidRPr="00AE4238">
        <w:rPr>
          <w:rFonts w:ascii="Angsana New" w:hAnsi="Angsana New"/>
          <w:b/>
          <w:bCs/>
          <w:sz w:val="30"/>
          <w:szCs w:val="30"/>
        </w:rPr>
        <w:t xml:space="preserve"> </w:t>
      </w:r>
      <w:r w:rsidR="009A011D" w:rsidRPr="00AE4238">
        <w:rPr>
          <w:rFonts w:ascii="Angsana New" w:hAnsi="Angsana New"/>
          <w:b/>
          <w:bCs/>
          <w:sz w:val="30"/>
          <w:szCs w:val="30"/>
        </w:rPr>
        <w:tab/>
      </w:r>
      <w:r w:rsidR="002A32A5" w:rsidRPr="00AE4238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2B35A6" w:rsidRPr="00AE4238">
        <w:rPr>
          <w:rFonts w:ascii="Angsana New" w:hAnsi="Angsana New"/>
          <w:b/>
          <w:bCs/>
          <w:sz w:val="30"/>
          <w:szCs w:val="30"/>
          <w:cs/>
        </w:rPr>
        <w:t>ที่มีกับ</w:t>
      </w:r>
      <w:r w:rsidR="007C4105" w:rsidRPr="00AE4238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บุคคลหรือกิจการที่ไม่เกี่ยวข้องกัน</w:t>
      </w:r>
    </w:p>
    <w:p w14:paraId="6D908F76" w14:textId="77777777" w:rsidR="00FF1628" w:rsidRPr="00D660EC" w:rsidRDefault="00FF1628" w:rsidP="004A75EB">
      <w:pPr>
        <w:pStyle w:val="a1"/>
        <w:tabs>
          <w:tab w:val="clear" w:pos="1080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90"/>
        <w:gridCol w:w="1179"/>
        <w:gridCol w:w="274"/>
        <w:gridCol w:w="1166"/>
        <w:gridCol w:w="272"/>
        <w:gridCol w:w="1168"/>
        <w:gridCol w:w="273"/>
        <w:gridCol w:w="1158"/>
      </w:tblGrid>
      <w:tr w:rsidR="00ED0DF0" w:rsidRPr="00D660EC" w14:paraId="6D0FAA7D" w14:textId="77777777" w:rsidTr="005E68C1">
        <w:trPr>
          <w:tblHeader/>
        </w:trPr>
        <w:tc>
          <w:tcPr>
            <w:tcW w:w="3690" w:type="dxa"/>
            <w:shd w:val="clear" w:color="auto" w:fill="auto"/>
          </w:tcPr>
          <w:p w14:paraId="5DDC8D8A" w14:textId="77777777" w:rsidR="00ED0DF0" w:rsidRPr="00080CC5" w:rsidRDefault="00ED0DF0" w:rsidP="004A7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  <w:shd w:val="clear" w:color="auto" w:fill="auto"/>
          </w:tcPr>
          <w:p w14:paraId="712EC1B8" w14:textId="77777777" w:rsidR="00ED0DF0" w:rsidRPr="00080CC5" w:rsidRDefault="00ED0DF0" w:rsidP="004A7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2" w:type="dxa"/>
            <w:shd w:val="clear" w:color="auto" w:fill="auto"/>
          </w:tcPr>
          <w:p w14:paraId="29CAA0D6" w14:textId="77777777" w:rsidR="00ED0DF0" w:rsidRPr="00D660EC" w:rsidRDefault="00ED0DF0" w:rsidP="004A7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9" w:type="dxa"/>
            <w:gridSpan w:val="3"/>
            <w:shd w:val="clear" w:color="auto" w:fill="auto"/>
          </w:tcPr>
          <w:p w14:paraId="5D890848" w14:textId="77777777" w:rsidR="00ED0DF0" w:rsidRPr="00080CC5" w:rsidRDefault="00ED0DF0" w:rsidP="004A7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110FEA" w:rsidRPr="00080CC5" w14:paraId="418BDA9A" w14:textId="77777777" w:rsidTr="005E68C1">
        <w:trPr>
          <w:tblHeader/>
        </w:trPr>
        <w:tc>
          <w:tcPr>
            <w:tcW w:w="3690" w:type="dxa"/>
            <w:shd w:val="clear" w:color="auto" w:fill="auto"/>
          </w:tcPr>
          <w:p w14:paraId="0D0C72AD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319814AA" w14:textId="77777777" w:rsidR="00110FEA" w:rsidRPr="00080CC5" w:rsidRDefault="005E68C1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4" w:type="dxa"/>
            <w:shd w:val="clear" w:color="auto" w:fill="auto"/>
          </w:tcPr>
          <w:p w14:paraId="325D91FA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4AB603F4" w14:textId="77777777" w:rsidR="00110FEA" w:rsidRPr="00D660EC" w:rsidRDefault="005E68C1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2" w:type="dxa"/>
            <w:shd w:val="clear" w:color="auto" w:fill="auto"/>
          </w:tcPr>
          <w:p w14:paraId="43C28334" w14:textId="77777777" w:rsidR="00110FEA" w:rsidRPr="00080CC5" w:rsidRDefault="00110FEA" w:rsidP="00110FE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8303A62" w14:textId="77777777" w:rsidR="00110FEA" w:rsidRPr="00080CC5" w:rsidRDefault="005E68C1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3" w:type="dxa"/>
            <w:shd w:val="clear" w:color="auto" w:fill="auto"/>
          </w:tcPr>
          <w:p w14:paraId="0D3C88F0" w14:textId="77777777" w:rsidR="00110FEA" w:rsidRPr="00080CC5" w:rsidRDefault="00110FEA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665E0FAA" w14:textId="77777777" w:rsidR="00110FEA" w:rsidRPr="00080CC5" w:rsidRDefault="005E68C1" w:rsidP="0011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10FEA" w:rsidRPr="00D660EC" w14:paraId="1DC24ABB" w14:textId="77777777" w:rsidTr="005E68C1">
        <w:trPr>
          <w:tblHeader/>
        </w:trPr>
        <w:tc>
          <w:tcPr>
            <w:tcW w:w="3690" w:type="dxa"/>
            <w:shd w:val="clear" w:color="auto" w:fill="auto"/>
          </w:tcPr>
          <w:p w14:paraId="2D4E2ABA" w14:textId="77777777" w:rsidR="00110FEA" w:rsidRPr="00D660EC" w:rsidRDefault="00110FEA" w:rsidP="00110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2AC9E0D0" w14:textId="77777777" w:rsidR="00110FEA" w:rsidRPr="00AE4238" w:rsidRDefault="00110FEA" w:rsidP="00110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E423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10FEA" w:rsidRPr="00D660EC" w14:paraId="22DC4721" w14:textId="77777777" w:rsidTr="00EB5A33">
        <w:tc>
          <w:tcPr>
            <w:tcW w:w="3690" w:type="dxa"/>
            <w:shd w:val="clear" w:color="auto" w:fill="auto"/>
          </w:tcPr>
          <w:p w14:paraId="41B9A021" w14:textId="77777777" w:rsidR="00110FEA" w:rsidRPr="00AE4238" w:rsidRDefault="00110FEA" w:rsidP="00110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179" w:type="dxa"/>
            <w:shd w:val="clear" w:color="auto" w:fill="auto"/>
          </w:tcPr>
          <w:p w14:paraId="0940F4AC" w14:textId="77777777" w:rsidR="00110FEA" w:rsidRPr="00080CC5" w:rsidRDefault="00110FEA" w:rsidP="00FE1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1BF7266E" w14:textId="77777777" w:rsidR="00110FEA" w:rsidRPr="00080CC5" w:rsidRDefault="00110FEA" w:rsidP="00110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38A096C" w14:textId="77777777" w:rsidR="00110FEA" w:rsidRPr="00080CC5" w:rsidRDefault="00110FEA" w:rsidP="00110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11986EAC" w14:textId="77777777" w:rsidR="00110FEA" w:rsidRPr="00080CC5" w:rsidRDefault="00110FEA" w:rsidP="00110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FDA6878" w14:textId="77777777" w:rsidR="00110FEA" w:rsidRPr="00080CC5" w:rsidRDefault="00110FEA" w:rsidP="00110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18E68EF9" w14:textId="77777777" w:rsidR="00110FEA" w:rsidRPr="00080CC5" w:rsidRDefault="00110FEA" w:rsidP="00110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6007B5F4" w14:textId="77777777" w:rsidR="00110FEA" w:rsidRPr="00080CC5" w:rsidRDefault="00110FEA" w:rsidP="00110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3B6A" w:rsidRPr="00D660EC" w14:paraId="74412F22" w14:textId="77777777" w:rsidTr="00EB5A33">
        <w:tc>
          <w:tcPr>
            <w:tcW w:w="3690" w:type="dxa"/>
            <w:shd w:val="clear" w:color="auto" w:fill="auto"/>
          </w:tcPr>
          <w:p w14:paraId="77A18FA2" w14:textId="77777777" w:rsidR="004D3B6A" w:rsidRPr="00AE4238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179" w:type="dxa"/>
            <w:shd w:val="clear" w:color="auto" w:fill="auto"/>
          </w:tcPr>
          <w:p w14:paraId="0C10211B" w14:textId="151BB4A6" w:rsidR="004D3B6A" w:rsidRPr="00080CC5" w:rsidRDefault="00994C53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30,221</w:t>
            </w:r>
          </w:p>
        </w:tc>
        <w:tc>
          <w:tcPr>
            <w:tcW w:w="274" w:type="dxa"/>
            <w:shd w:val="clear" w:color="auto" w:fill="auto"/>
          </w:tcPr>
          <w:p w14:paraId="61D2C7F9" w14:textId="77777777" w:rsidR="004D3B6A" w:rsidRPr="00080CC5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E4E7A04" w14:textId="77777777" w:rsidR="004D3B6A" w:rsidRPr="00080CC5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4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50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72" w:type="dxa"/>
            <w:shd w:val="clear" w:color="auto" w:fill="auto"/>
          </w:tcPr>
          <w:p w14:paraId="53ABCE22" w14:textId="77777777" w:rsidR="004D3B6A" w:rsidRPr="00080CC5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010FD0BD" w14:textId="0D9F61BA" w:rsidR="004D3B6A" w:rsidRPr="00080CC5" w:rsidRDefault="00994C53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10,165</w:t>
            </w:r>
          </w:p>
        </w:tc>
        <w:tc>
          <w:tcPr>
            <w:tcW w:w="273" w:type="dxa"/>
            <w:shd w:val="clear" w:color="auto" w:fill="auto"/>
          </w:tcPr>
          <w:p w14:paraId="56C782BA" w14:textId="77777777" w:rsidR="004D3B6A" w:rsidRPr="00080CC5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3EEF0FE2" w14:textId="77777777" w:rsidR="004D3B6A" w:rsidRPr="00080CC5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8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941</w:t>
            </w:r>
          </w:p>
        </w:tc>
      </w:tr>
      <w:tr w:rsidR="00EB5A33" w:rsidRPr="00D660EC" w14:paraId="461A289A" w14:textId="77777777" w:rsidTr="00EB5A33">
        <w:tc>
          <w:tcPr>
            <w:tcW w:w="3690" w:type="dxa"/>
            <w:shd w:val="clear" w:color="auto" w:fill="auto"/>
          </w:tcPr>
          <w:p w14:paraId="35B0243B" w14:textId="77777777" w:rsidR="00EB5A33" w:rsidRPr="00AE4238" w:rsidRDefault="00EB5A33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416AAD72" w14:textId="77777777" w:rsidR="00EB5A33" w:rsidRDefault="00EB5A33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348CC93A" w14:textId="77777777" w:rsidR="00EB5A33" w:rsidRPr="00080CC5" w:rsidRDefault="00EB5A33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1810959B" w14:textId="77777777" w:rsidR="00EB5A33" w:rsidRPr="00AE4238" w:rsidRDefault="00EB5A33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4F48257D" w14:textId="77777777" w:rsidR="00EB5A33" w:rsidRPr="00080CC5" w:rsidRDefault="00EB5A33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DD2FF82" w14:textId="77777777" w:rsidR="00EB5A33" w:rsidRDefault="00EB5A33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42A0E290" w14:textId="77777777" w:rsidR="00EB5A33" w:rsidRPr="00080CC5" w:rsidRDefault="00EB5A33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31207AF7" w14:textId="77777777" w:rsidR="00EB5A33" w:rsidRPr="00AE4238" w:rsidRDefault="00EB5A33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3B6A" w:rsidRPr="00D660EC" w14:paraId="68A48F24" w14:textId="77777777" w:rsidTr="005E68C1">
        <w:tc>
          <w:tcPr>
            <w:tcW w:w="3690" w:type="dxa"/>
            <w:shd w:val="clear" w:color="auto" w:fill="auto"/>
          </w:tcPr>
          <w:p w14:paraId="2D91BED5" w14:textId="77777777" w:rsidR="004D3B6A" w:rsidRPr="00D660EC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9" w:type="dxa"/>
            <w:shd w:val="clear" w:color="auto" w:fill="auto"/>
          </w:tcPr>
          <w:p w14:paraId="4B52ACDF" w14:textId="77777777" w:rsidR="004D3B6A" w:rsidRPr="00AE4238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14:paraId="3DBEC965" w14:textId="77777777" w:rsidR="004D3B6A" w:rsidRPr="00D660EC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5B40EE1F" w14:textId="77777777" w:rsidR="004D3B6A" w:rsidRPr="00AE4238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64FC1192" w14:textId="77777777" w:rsidR="004D3B6A" w:rsidRPr="00D660EC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353B06F9" w14:textId="77777777" w:rsidR="004D3B6A" w:rsidRPr="00AE4238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</w:tcPr>
          <w:p w14:paraId="34875EBE" w14:textId="77777777" w:rsidR="004D3B6A" w:rsidRPr="00D660EC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484A6229" w14:textId="77777777" w:rsidR="004D3B6A" w:rsidRPr="00AE4238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D3B6A" w:rsidRPr="00D660EC" w14:paraId="5927C0C9" w14:textId="77777777" w:rsidTr="005E68C1">
        <w:tc>
          <w:tcPr>
            <w:tcW w:w="3690" w:type="dxa"/>
            <w:shd w:val="clear" w:color="auto" w:fill="auto"/>
          </w:tcPr>
          <w:p w14:paraId="0C144687" w14:textId="77777777" w:rsidR="004D3B6A" w:rsidRPr="00AE4238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bookmarkStart w:id="7" w:name="_Hlk221435865"/>
            <w:r w:rsidRPr="00AE423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179" w:type="dxa"/>
            <w:shd w:val="clear" w:color="auto" w:fill="auto"/>
          </w:tcPr>
          <w:p w14:paraId="00E2527C" w14:textId="5887F7F8" w:rsidR="004D3B6A" w:rsidRPr="00080CC5" w:rsidRDefault="00217D99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19,358</w:t>
            </w:r>
          </w:p>
        </w:tc>
        <w:tc>
          <w:tcPr>
            <w:tcW w:w="274" w:type="dxa"/>
            <w:shd w:val="clear" w:color="auto" w:fill="auto"/>
          </w:tcPr>
          <w:p w14:paraId="0582FD52" w14:textId="77777777" w:rsidR="004D3B6A" w:rsidRPr="00080CC5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D3CF4F5" w14:textId="77777777" w:rsidR="004D3B6A" w:rsidRPr="00080CC5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23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272" w:type="dxa"/>
            <w:shd w:val="clear" w:color="auto" w:fill="auto"/>
          </w:tcPr>
          <w:p w14:paraId="768E0285" w14:textId="77777777" w:rsidR="004D3B6A" w:rsidRPr="00080CC5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4103ACFF" w14:textId="3A62020B" w:rsidR="004D3B6A" w:rsidRPr="00080CC5" w:rsidRDefault="00994C53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9,770</w:t>
            </w:r>
          </w:p>
        </w:tc>
        <w:tc>
          <w:tcPr>
            <w:tcW w:w="273" w:type="dxa"/>
            <w:shd w:val="clear" w:color="auto" w:fill="auto"/>
          </w:tcPr>
          <w:p w14:paraId="45108848" w14:textId="77777777" w:rsidR="004D3B6A" w:rsidRPr="00080CC5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2648FD3C" w14:textId="77777777" w:rsidR="004D3B6A" w:rsidRPr="00080CC5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AE4238">
              <w:rPr>
                <w:rFonts w:ascii="Angsana New" w:hAnsi="Angsana New"/>
                <w:sz w:val="30"/>
                <w:szCs w:val="30"/>
              </w:rPr>
              <w:t>14</w:t>
            </w:r>
            <w:r w:rsidRPr="00D660EC">
              <w:rPr>
                <w:rFonts w:ascii="Angsana New" w:hAnsi="Angsana New"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sz w:val="30"/>
                <w:szCs w:val="30"/>
              </w:rPr>
              <w:t>369</w:t>
            </w:r>
          </w:p>
        </w:tc>
      </w:tr>
      <w:tr w:rsidR="004D3B6A" w:rsidRPr="00D660EC" w14:paraId="23F694DE" w14:textId="77777777" w:rsidTr="005E68C1">
        <w:tc>
          <w:tcPr>
            <w:tcW w:w="3690" w:type="dxa"/>
            <w:shd w:val="clear" w:color="auto" w:fill="auto"/>
          </w:tcPr>
          <w:p w14:paraId="651BBEA0" w14:textId="77777777" w:rsidR="004D3B6A" w:rsidRPr="00AE4238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6CF7A2" w14:textId="4F0ECF73" w:rsidR="004D3B6A" w:rsidRPr="00B6148C" w:rsidRDefault="00994C53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34,885</w:t>
            </w:r>
          </w:p>
        </w:tc>
        <w:tc>
          <w:tcPr>
            <w:tcW w:w="274" w:type="dxa"/>
            <w:shd w:val="clear" w:color="auto" w:fill="auto"/>
          </w:tcPr>
          <w:p w14:paraId="1364F731" w14:textId="77777777" w:rsidR="004D3B6A" w:rsidRPr="00B6148C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BD7A9" w14:textId="77777777" w:rsidR="004D3B6A" w:rsidRPr="00B6148C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Pr="00D660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959</w:t>
            </w:r>
          </w:p>
        </w:tc>
        <w:tc>
          <w:tcPr>
            <w:tcW w:w="272" w:type="dxa"/>
            <w:shd w:val="clear" w:color="auto" w:fill="auto"/>
          </w:tcPr>
          <w:p w14:paraId="7B3D4575" w14:textId="77777777" w:rsidR="004D3B6A" w:rsidRPr="00080CC5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E9C40" w14:textId="6D8B5225" w:rsidR="004D3B6A" w:rsidRPr="00080CC5" w:rsidRDefault="00994C53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9,770</w:t>
            </w:r>
          </w:p>
        </w:tc>
        <w:tc>
          <w:tcPr>
            <w:tcW w:w="273" w:type="dxa"/>
            <w:shd w:val="clear" w:color="auto" w:fill="auto"/>
          </w:tcPr>
          <w:p w14:paraId="77DD421A" w14:textId="77777777" w:rsidR="004D3B6A" w:rsidRPr="00080CC5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DCD36" w14:textId="77777777" w:rsidR="004D3B6A" w:rsidRPr="00D660EC" w:rsidRDefault="004D3B6A" w:rsidP="004D3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238">
              <w:rPr>
                <w:rFonts w:ascii="Angsana New" w:hAnsi="Angsana New"/>
                <w:b/>
                <w:bCs/>
                <w:sz w:val="30"/>
                <w:szCs w:val="30"/>
              </w:rPr>
              <w:t>14,369</w:t>
            </w:r>
          </w:p>
        </w:tc>
      </w:tr>
      <w:bookmarkEnd w:id="7"/>
    </w:tbl>
    <w:p w14:paraId="4029ECAD" w14:textId="77777777" w:rsidR="00CA0AAF" w:rsidRDefault="00CA0AAF" w:rsidP="00AA0EBE">
      <w:pPr>
        <w:pStyle w:val="BodyTextIndent"/>
        <w:spacing w:after="0"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4E281BA" w14:textId="63C60E92" w:rsidR="001F5695" w:rsidRPr="00D660EC" w:rsidRDefault="001F5695" w:rsidP="00AA0EBE">
      <w:pPr>
        <w:pStyle w:val="BodyTextIndent"/>
        <w:spacing w:after="0"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423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14:paraId="0097748C" w14:textId="77777777" w:rsidR="001F5695" w:rsidRPr="00D660EC" w:rsidRDefault="001F5695" w:rsidP="00AA0EBE">
      <w:pPr>
        <w:pStyle w:val="BodyTextIndent"/>
        <w:spacing w:after="0"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59D95EC2" w14:textId="7A991C52" w:rsidR="00BD3A44" w:rsidRDefault="001F5695" w:rsidP="006242DE">
      <w:pPr>
        <w:pStyle w:val="BodyTextIndent"/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E4238">
        <w:rPr>
          <w:rFonts w:ascii="Angsana New" w:hAnsi="Angsana New"/>
          <w:sz w:val="30"/>
          <w:szCs w:val="30"/>
          <w:cs/>
        </w:rPr>
        <w:t>บริษัทมีภาระผูกพันเกี่ยวกับสัญญา</w:t>
      </w:r>
      <w:r w:rsidR="000E2E47" w:rsidRPr="00AE4238">
        <w:rPr>
          <w:rFonts w:ascii="Angsana New" w:hAnsi="Angsana New"/>
          <w:sz w:val="30"/>
          <w:szCs w:val="30"/>
          <w:cs/>
        </w:rPr>
        <w:t>บริการกับบริษัทที่ปรึกษา เพื่อให้คำปรึกษาทางก</w:t>
      </w:r>
      <w:r w:rsidR="00AC552D" w:rsidRPr="00AE4238">
        <w:rPr>
          <w:rFonts w:ascii="Angsana New" w:hAnsi="Angsana New"/>
          <w:sz w:val="30"/>
          <w:szCs w:val="30"/>
          <w:cs/>
        </w:rPr>
        <w:t>ฎหมายให้แก่บริษัทในการนำบริษัทเข้าจดทะเบียนในตลาดหลักทรัพย์แห่งประเทศไทย ค่าธรรมเนียมบริการดังกล่าวเป็นไปตามที่ระบุในสัญญา</w:t>
      </w:r>
    </w:p>
    <w:p w14:paraId="5EE0686E" w14:textId="0ACE7D14" w:rsidR="007B320A" w:rsidRDefault="007B320A" w:rsidP="006242DE">
      <w:pPr>
        <w:pStyle w:val="BodyTextIndent"/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60855D0" w14:textId="77BAFB63" w:rsidR="00E9404E" w:rsidRPr="00D660EC" w:rsidRDefault="00E9404E" w:rsidP="00E94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32</w:t>
      </w:r>
      <w:r w:rsidRPr="00AE4238">
        <w:rPr>
          <w:rFonts w:ascii="Angsana New" w:hAnsi="Angsana New"/>
          <w:b/>
          <w:bCs/>
          <w:sz w:val="30"/>
          <w:szCs w:val="30"/>
        </w:rPr>
        <w:t xml:space="preserve"> </w:t>
      </w:r>
      <w:r w:rsidRPr="00AE4238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86C10F6" w14:textId="74D50759" w:rsidR="00E9404E" w:rsidRPr="00E9404E" w:rsidRDefault="00E9404E" w:rsidP="00E9404E">
      <w:pPr>
        <w:pStyle w:val="BodyTextIndent"/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E9404E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 </w:t>
      </w:r>
      <w:r w:rsidRPr="00E9404E">
        <w:rPr>
          <w:rFonts w:ascii="Angsana New" w:hAnsi="Angsana New"/>
          <w:sz w:val="30"/>
          <w:szCs w:val="30"/>
          <w:cs/>
        </w:rPr>
        <w:t>เมษายน</w:t>
      </w:r>
      <w:r>
        <w:rPr>
          <w:rFonts w:ascii="Angsana New" w:hAnsi="Angsana New"/>
          <w:sz w:val="30"/>
          <w:szCs w:val="30"/>
        </w:rPr>
        <w:t xml:space="preserve"> 2564 </w:t>
      </w:r>
      <w:r w:rsidRPr="00E9404E">
        <w:rPr>
          <w:rFonts w:ascii="Angsana New" w:hAnsi="Angsana New"/>
          <w:sz w:val="30"/>
          <w:szCs w:val="30"/>
          <w:cs/>
        </w:rPr>
        <w:t>ที่ประชุมคณะกรรมการบริษัทมีมติเห็นชอบให้เสนอที่ประชุมสามัญผู้ถือหุ้น</w:t>
      </w:r>
      <w:r w:rsidR="00B053C0">
        <w:rPr>
          <w:rFonts w:ascii="Angsana New" w:hAnsi="Angsana New" w:hint="cs"/>
          <w:sz w:val="30"/>
          <w:szCs w:val="30"/>
          <w:cs/>
        </w:rPr>
        <w:t>ประจำปี</w:t>
      </w:r>
      <w:r w:rsidRPr="00E9404E">
        <w:rPr>
          <w:rFonts w:ascii="Angsana New" w:hAnsi="Angsana New"/>
          <w:sz w:val="30"/>
          <w:szCs w:val="30"/>
          <w:cs/>
        </w:rPr>
        <w:t>พิจารณาจ่ายเงินปันผล ในอัตราหุ้นละ</w:t>
      </w:r>
      <w:r w:rsidRPr="00E9404E">
        <w:rPr>
          <w:rFonts w:ascii="Angsana New" w:hAnsi="Angsana New"/>
          <w:sz w:val="30"/>
          <w:szCs w:val="30"/>
        </w:rPr>
        <w:t xml:space="preserve"> 0.0365 </w:t>
      </w:r>
      <w:r w:rsidRPr="00E9404E">
        <w:rPr>
          <w:rFonts w:ascii="Angsana New" w:hAnsi="Angsana New"/>
          <w:sz w:val="30"/>
          <w:szCs w:val="30"/>
          <w:cs/>
        </w:rPr>
        <w:t xml:space="preserve">บาท </w:t>
      </w:r>
      <w:r w:rsidRPr="00E9404E">
        <w:rPr>
          <w:rFonts w:ascii="Angsana New" w:hAnsi="Angsana New"/>
          <w:sz w:val="30"/>
          <w:szCs w:val="30"/>
        </w:rPr>
        <w:t> </w:t>
      </w:r>
      <w:r w:rsidRPr="00E9404E">
        <w:rPr>
          <w:rFonts w:ascii="Angsana New" w:hAnsi="Angsana New"/>
          <w:sz w:val="30"/>
          <w:szCs w:val="30"/>
          <w:cs/>
        </w:rPr>
        <w:t>เป็นจำนวนเงิน</w:t>
      </w:r>
      <w:r>
        <w:rPr>
          <w:rFonts w:ascii="Angsana New" w:hAnsi="Angsana New"/>
          <w:sz w:val="30"/>
          <w:szCs w:val="30"/>
        </w:rPr>
        <w:t xml:space="preserve"> 100 </w:t>
      </w:r>
      <w:r w:rsidRPr="00E9404E">
        <w:rPr>
          <w:rFonts w:ascii="Angsana New" w:hAnsi="Angsana New"/>
          <w:sz w:val="30"/>
          <w:szCs w:val="30"/>
          <w:cs/>
        </w:rPr>
        <w:t>ล้านบาท</w:t>
      </w:r>
      <w:r w:rsidRPr="00E9404E">
        <w:rPr>
          <w:rFonts w:ascii="Angsana New" w:hAnsi="Angsana New"/>
          <w:sz w:val="30"/>
          <w:szCs w:val="30"/>
        </w:rPr>
        <w:t> </w:t>
      </w:r>
      <w:r w:rsidRPr="00E9404E">
        <w:rPr>
          <w:rFonts w:ascii="Angsana New" w:hAnsi="Angsana New"/>
          <w:sz w:val="30"/>
          <w:szCs w:val="30"/>
          <w:cs/>
        </w:rPr>
        <w:t xml:space="preserve">ให้แก่ผู้ถือหุ้นที่มีสิทธิรับเงินปันผล และกำหนดจ่ายในวันที่ </w:t>
      </w:r>
      <w:r w:rsidRPr="00E9404E">
        <w:rPr>
          <w:rFonts w:ascii="Angsana New" w:hAnsi="Angsana New"/>
          <w:sz w:val="30"/>
          <w:szCs w:val="30"/>
        </w:rPr>
        <w:t xml:space="preserve">19 </w:t>
      </w:r>
      <w:r w:rsidRPr="00E9404E">
        <w:rPr>
          <w:rFonts w:ascii="Angsana New" w:hAnsi="Angsana New"/>
          <w:sz w:val="30"/>
          <w:szCs w:val="30"/>
          <w:cs/>
        </w:rPr>
        <w:t>พฤษ</w:t>
      </w:r>
      <w:r w:rsidR="00F76F36">
        <w:rPr>
          <w:rFonts w:ascii="Angsana New" w:hAnsi="Angsana New" w:hint="cs"/>
          <w:sz w:val="30"/>
          <w:szCs w:val="30"/>
          <w:cs/>
        </w:rPr>
        <w:t>ภ</w:t>
      </w:r>
      <w:r w:rsidRPr="00E9404E">
        <w:rPr>
          <w:rFonts w:ascii="Angsana New" w:hAnsi="Angsana New"/>
          <w:sz w:val="30"/>
          <w:szCs w:val="30"/>
          <w:cs/>
        </w:rPr>
        <w:t xml:space="preserve">าคม </w:t>
      </w:r>
      <w:r w:rsidRPr="00E9404E">
        <w:rPr>
          <w:rFonts w:ascii="Angsana New" w:hAnsi="Angsana New"/>
          <w:sz w:val="30"/>
          <w:szCs w:val="30"/>
        </w:rPr>
        <w:t>2564 </w:t>
      </w:r>
      <w:r w:rsidRPr="00E9404E">
        <w:rPr>
          <w:rFonts w:ascii="Angsana New" w:hAnsi="Angsana New"/>
          <w:sz w:val="30"/>
          <w:szCs w:val="30"/>
          <w:cs/>
        </w:rPr>
        <w:t xml:space="preserve">โดยจ่ายเมื่อได้รับอนุมัติจากที่ประชุมสามัญผู้ถือหุ้นประจำปี </w:t>
      </w:r>
      <w:r w:rsidRPr="00E9404E">
        <w:rPr>
          <w:rFonts w:ascii="Angsana New" w:hAnsi="Angsana New"/>
          <w:sz w:val="30"/>
          <w:szCs w:val="30"/>
        </w:rPr>
        <w:t>2564 </w:t>
      </w:r>
    </w:p>
    <w:p w14:paraId="2EA11DFE" w14:textId="77777777" w:rsidR="00E9404E" w:rsidRPr="006242DE" w:rsidRDefault="00E9404E" w:rsidP="006242DE">
      <w:pPr>
        <w:pStyle w:val="BodyTextIndent"/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1A2D971" w14:textId="77777777" w:rsidR="00955257" w:rsidRPr="00D660EC" w:rsidRDefault="00955257" w:rsidP="00CA0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FF"/>
          <w:sz w:val="24"/>
          <w:szCs w:val="24"/>
        </w:rPr>
      </w:pPr>
    </w:p>
    <w:sectPr w:rsidR="00955257" w:rsidRPr="00D660EC" w:rsidSect="0085142E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6232F" w14:textId="77777777" w:rsidR="00B32AF6" w:rsidRDefault="00B32AF6">
      <w:r>
        <w:separator/>
      </w:r>
    </w:p>
  </w:endnote>
  <w:endnote w:type="continuationSeparator" w:id="0">
    <w:p w14:paraId="784C488D" w14:textId="77777777" w:rsidR="00B32AF6" w:rsidRDefault="00B32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PMingLiU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2A7B9" w14:textId="77777777" w:rsidR="00E9404E" w:rsidRPr="00C65F6D" w:rsidRDefault="00E9404E" w:rsidP="00C65F6D">
    <w:pPr>
      <w:pStyle w:val="Footer"/>
      <w:jc w:val="center"/>
      <w:rPr>
        <w:rFonts w:ascii="Angsana New" w:hAnsi="Angsana New"/>
        <w:sz w:val="30"/>
        <w:szCs w:val="30"/>
      </w:rPr>
    </w:pPr>
    <w:r w:rsidRPr="00C65F6D">
      <w:rPr>
        <w:rFonts w:ascii="Angsana New" w:hAnsi="Angsana New"/>
        <w:sz w:val="30"/>
        <w:szCs w:val="30"/>
      </w:rPr>
      <w:fldChar w:fldCharType="begin"/>
    </w:r>
    <w:r w:rsidRPr="00C65F6D">
      <w:rPr>
        <w:rFonts w:ascii="Angsana New" w:hAnsi="Angsana New"/>
        <w:sz w:val="30"/>
        <w:szCs w:val="30"/>
      </w:rPr>
      <w:instrText xml:space="preserve"> PAGE   \* MERGEFORMAT </w:instrText>
    </w:r>
    <w:r w:rsidRPr="00C65F6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>
      <w:rPr>
        <w:rFonts w:ascii="Angsana New" w:hAnsi="Angsana New"/>
        <w:noProof/>
        <w:sz w:val="30"/>
        <w:szCs w:val="30"/>
      </w:rPr>
      <w:t>6</w:t>
    </w:r>
    <w:r w:rsidRPr="00C65F6D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FD5A4" w14:textId="77777777" w:rsidR="00E9404E" w:rsidRPr="00496238" w:rsidRDefault="00E9404E" w:rsidP="00496238">
    <w:pPr>
      <w:pStyle w:val="Footer"/>
      <w:jc w:val="center"/>
      <w:rPr>
        <w:rFonts w:ascii="Angsana New" w:hAnsi="Angsana New"/>
        <w:sz w:val="30"/>
        <w:szCs w:val="30"/>
      </w:rPr>
    </w:pPr>
    <w:r w:rsidRPr="00C65F6D">
      <w:rPr>
        <w:rFonts w:ascii="Angsana New" w:hAnsi="Angsana New"/>
        <w:sz w:val="30"/>
        <w:szCs w:val="30"/>
      </w:rPr>
      <w:fldChar w:fldCharType="begin"/>
    </w:r>
    <w:r w:rsidRPr="00C65F6D">
      <w:rPr>
        <w:rFonts w:ascii="Angsana New" w:hAnsi="Angsana New"/>
        <w:sz w:val="30"/>
        <w:szCs w:val="30"/>
      </w:rPr>
      <w:instrText xml:space="preserve"> PAGE   \* MERGEFORMAT </w:instrText>
    </w:r>
    <w:r w:rsidRPr="00C65F6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>
      <w:rPr>
        <w:rFonts w:ascii="Angsana New" w:hAnsi="Angsana New"/>
        <w:noProof/>
        <w:sz w:val="30"/>
        <w:szCs w:val="30"/>
      </w:rPr>
      <w:t>7</w:t>
    </w:r>
    <w:r w:rsidRPr="00C65F6D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45D1E" w14:textId="77777777" w:rsidR="00E9404E" w:rsidRPr="00496238" w:rsidRDefault="00E9404E" w:rsidP="00496238">
    <w:pPr>
      <w:pStyle w:val="Footer"/>
      <w:jc w:val="center"/>
      <w:rPr>
        <w:rFonts w:ascii="Angsana New" w:hAnsi="Angsana New"/>
        <w:sz w:val="30"/>
        <w:szCs w:val="30"/>
      </w:rPr>
    </w:pPr>
    <w:r w:rsidRPr="00C65F6D">
      <w:rPr>
        <w:rFonts w:ascii="Angsana New" w:hAnsi="Angsana New"/>
        <w:sz w:val="30"/>
        <w:szCs w:val="30"/>
      </w:rPr>
      <w:fldChar w:fldCharType="begin"/>
    </w:r>
    <w:r w:rsidRPr="00C65F6D">
      <w:rPr>
        <w:rFonts w:ascii="Angsana New" w:hAnsi="Angsana New"/>
        <w:sz w:val="30"/>
        <w:szCs w:val="30"/>
      </w:rPr>
      <w:instrText xml:space="preserve"> PAGE   \* MERGEFORMAT </w:instrText>
    </w:r>
    <w:r w:rsidRPr="00C65F6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>
      <w:rPr>
        <w:rFonts w:ascii="Angsana New" w:hAnsi="Angsana New"/>
        <w:noProof/>
        <w:sz w:val="30"/>
        <w:szCs w:val="30"/>
      </w:rPr>
      <w:t>3</w:t>
    </w:r>
    <w:r w:rsidRPr="00C65F6D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8295B" w14:textId="77777777" w:rsidR="00E9404E" w:rsidRPr="00496238" w:rsidRDefault="00E9404E" w:rsidP="00496238">
    <w:pPr>
      <w:pStyle w:val="Footer"/>
      <w:jc w:val="center"/>
      <w:rPr>
        <w:rFonts w:ascii="Angsana New" w:hAnsi="Angsana New"/>
        <w:sz w:val="30"/>
        <w:szCs w:val="30"/>
      </w:rPr>
    </w:pPr>
    <w:r w:rsidRPr="00C65F6D">
      <w:rPr>
        <w:rFonts w:ascii="Angsana New" w:hAnsi="Angsana New"/>
        <w:sz w:val="30"/>
        <w:szCs w:val="30"/>
      </w:rPr>
      <w:fldChar w:fldCharType="begin"/>
    </w:r>
    <w:r w:rsidRPr="00C65F6D">
      <w:rPr>
        <w:rFonts w:ascii="Angsana New" w:hAnsi="Angsana New"/>
        <w:sz w:val="30"/>
        <w:szCs w:val="30"/>
      </w:rPr>
      <w:instrText xml:space="preserve"> PAGE   \* MERGEFORMAT </w:instrText>
    </w:r>
    <w:r w:rsidRPr="00C65F6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>
      <w:rPr>
        <w:rFonts w:ascii="Angsana New" w:hAnsi="Angsana New"/>
        <w:noProof/>
        <w:sz w:val="30"/>
        <w:szCs w:val="30"/>
      </w:rPr>
      <w:t>3</w:t>
    </w:r>
    <w:r w:rsidRPr="00C65F6D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57EF2" w14:textId="77777777" w:rsidR="00E9404E" w:rsidRPr="00496238" w:rsidRDefault="00E9404E" w:rsidP="00496238">
    <w:pPr>
      <w:pStyle w:val="Footer"/>
      <w:jc w:val="center"/>
      <w:rPr>
        <w:rFonts w:ascii="Angsana New" w:hAnsi="Angsana New"/>
        <w:sz w:val="30"/>
        <w:szCs w:val="30"/>
      </w:rPr>
    </w:pPr>
    <w:r w:rsidRPr="00C65F6D">
      <w:rPr>
        <w:rFonts w:ascii="Angsana New" w:hAnsi="Angsana New"/>
        <w:sz w:val="30"/>
        <w:szCs w:val="30"/>
      </w:rPr>
      <w:fldChar w:fldCharType="begin"/>
    </w:r>
    <w:r w:rsidRPr="00C65F6D">
      <w:rPr>
        <w:rFonts w:ascii="Angsana New" w:hAnsi="Angsana New"/>
        <w:sz w:val="30"/>
        <w:szCs w:val="30"/>
      </w:rPr>
      <w:instrText xml:space="preserve"> PAGE   \* MERGEFORMAT </w:instrText>
    </w:r>
    <w:r w:rsidRPr="00C65F6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</w:t>
    </w:r>
    <w:r>
      <w:rPr>
        <w:rFonts w:ascii="Angsana New" w:hAnsi="Angsana New"/>
        <w:noProof/>
        <w:sz w:val="30"/>
        <w:szCs w:val="30"/>
      </w:rPr>
      <w:t>4</w:t>
    </w:r>
    <w:r w:rsidRPr="00C65F6D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34A6E" w14:textId="77777777" w:rsidR="00E9404E" w:rsidRPr="00496238" w:rsidRDefault="00E9404E" w:rsidP="00496238">
    <w:pPr>
      <w:pStyle w:val="Footer"/>
      <w:jc w:val="center"/>
      <w:rPr>
        <w:rFonts w:ascii="Angsana New" w:hAnsi="Angsana New"/>
        <w:sz w:val="30"/>
        <w:szCs w:val="30"/>
      </w:rPr>
    </w:pPr>
    <w:r w:rsidRPr="00C65F6D">
      <w:rPr>
        <w:rFonts w:ascii="Angsana New" w:hAnsi="Angsana New"/>
        <w:sz w:val="30"/>
        <w:szCs w:val="30"/>
      </w:rPr>
      <w:fldChar w:fldCharType="begin"/>
    </w:r>
    <w:r w:rsidRPr="00C65F6D">
      <w:rPr>
        <w:rFonts w:ascii="Angsana New" w:hAnsi="Angsana New"/>
        <w:sz w:val="30"/>
        <w:szCs w:val="30"/>
      </w:rPr>
      <w:instrText xml:space="preserve"> PAGE   \* MERGEFORMAT </w:instrText>
    </w:r>
    <w:r w:rsidRPr="00C65F6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</w:t>
    </w:r>
    <w:r>
      <w:rPr>
        <w:rFonts w:ascii="Angsana New" w:hAnsi="Angsana New"/>
        <w:noProof/>
        <w:sz w:val="30"/>
        <w:szCs w:val="30"/>
      </w:rPr>
      <w:t>7</w:t>
    </w:r>
    <w:r w:rsidRPr="00C65F6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7A9FF" w14:textId="77777777" w:rsidR="00B32AF6" w:rsidRDefault="00B32AF6">
      <w:r>
        <w:separator/>
      </w:r>
    </w:p>
  </w:footnote>
  <w:footnote w:type="continuationSeparator" w:id="0">
    <w:p w14:paraId="31C73ECD" w14:textId="77777777" w:rsidR="00B32AF6" w:rsidRDefault="00B32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8B8E3" w14:textId="77777777" w:rsidR="00E9404E" w:rsidRPr="00D06851" w:rsidRDefault="00E9404E" w:rsidP="00E26D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  <w:cs/>
      </w:rPr>
    </w:pPr>
    <w:r w:rsidRPr="00D068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6429BB">
      <w:rPr>
        <w:rFonts w:ascii="Angsana New" w:hAnsi="Angsana New" w:hint="cs"/>
        <w:b/>
        <w:bCs/>
        <w:sz w:val="32"/>
        <w:szCs w:val="32"/>
        <w:cs/>
      </w:rPr>
      <w:t>อุบล ไบโอ</w:t>
    </w:r>
    <w:r w:rsidRPr="006429BB">
      <w:rPr>
        <w:rFonts w:ascii="Angsana New" w:hAnsi="Angsana New"/>
        <w:b/>
        <w:bCs/>
        <w:sz w:val="32"/>
        <w:szCs w:val="32"/>
        <w:cs/>
      </w:rPr>
      <w:t xml:space="preserve"> เอทานอล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685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C99C1C4" w14:textId="77777777" w:rsidR="00E9404E" w:rsidRDefault="00E9404E" w:rsidP="00E26D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0685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AB6C39" w14:textId="77777777" w:rsidR="00E9404E" w:rsidRPr="00D06851" w:rsidRDefault="00E9404E" w:rsidP="00E26D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18638F77" w14:textId="77777777" w:rsidR="00E9404E" w:rsidRPr="00D06851" w:rsidRDefault="00E9404E" w:rsidP="00816E86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50884" w14:textId="77777777" w:rsidR="00E9404E" w:rsidRPr="00D06851" w:rsidRDefault="00E9404E" w:rsidP="00F470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jc w:val="both"/>
      <w:rPr>
        <w:rFonts w:ascii="Angsana New" w:hAnsi="Angsana New"/>
        <w:b/>
        <w:bCs/>
        <w:sz w:val="32"/>
        <w:szCs w:val="32"/>
        <w:cs/>
      </w:rPr>
    </w:pPr>
    <w:r w:rsidRPr="00D068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6429BB">
      <w:rPr>
        <w:rFonts w:ascii="Angsana New" w:hAnsi="Angsana New" w:hint="cs"/>
        <w:b/>
        <w:bCs/>
        <w:sz w:val="32"/>
        <w:szCs w:val="32"/>
        <w:cs/>
      </w:rPr>
      <w:t>อุบล ไบโอ</w:t>
    </w:r>
    <w:r w:rsidRPr="006429BB">
      <w:rPr>
        <w:rFonts w:ascii="Angsana New" w:hAnsi="Angsana New"/>
        <w:b/>
        <w:bCs/>
        <w:sz w:val="32"/>
        <w:szCs w:val="32"/>
        <w:cs/>
      </w:rPr>
      <w:t xml:space="preserve"> เอทานอล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จำกัด</w:t>
    </w:r>
    <w:r w:rsidRPr="006429B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D0685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F04AC90" w14:textId="77777777" w:rsidR="00E9404E" w:rsidRDefault="00E9404E" w:rsidP="00F470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jc w:val="both"/>
      <w:rPr>
        <w:rFonts w:ascii="Angsana New" w:hAnsi="Angsana New"/>
        <w:b/>
        <w:bCs/>
        <w:sz w:val="32"/>
        <w:szCs w:val="32"/>
      </w:rPr>
    </w:pPr>
    <w:r w:rsidRPr="00D0685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15CC66A" w14:textId="77777777" w:rsidR="00E9404E" w:rsidRPr="00D06851" w:rsidRDefault="00E9404E" w:rsidP="00540A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2F348988" w14:textId="77777777" w:rsidR="00E9404E" w:rsidRPr="00F4706F" w:rsidRDefault="00E9404E" w:rsidP="00F470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ind w:left="270"/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D1831" w14:textId="77777777" w:rsidR="00E9404E" w:rsidRPr="00D06851" w:rsidRDefault="00E9404E" w:rsidP="007754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jc w:val="both"/>
      <w:rPr>
        <w:rFonts w:ascii="Angsana New" w:hAnsi="Angsana New"/>
        <w:b/>
        <w:bCs/>
        <w:sz w:val="32"/>
        <w:szCs w:val="32"/>
        <w:cs/>
      </w:rPr>
    </w:pPr>
    <w:r w:rsidRPr="00D068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6429BB">
      <w:rPr>
        <w:rFonts w:ascii="Angsana New" w:hAnsi="Angsana New" w:hint="cs"/>
        <w:b/>
        <w:bCs/>
        <w:sz w:val="32"/>
        <w:szCs w:val="32"/>
        <w:cs/>
      </w:rPr>
      <w:t>อุบล ไบโอ</w:t>
    </w:r>
    <w:r w:rsidRPr="006429BB">
      <w:rPr>
        <w:rFonts w:ascii="Angsana New" w:hAnsi="Angsana New"/>
        <w:b/>
        <w:bCs/>
        <w:sz w:val="32"/>
        <w:szCs w:val="32"/>
        <w:cs/>
      </w:rPr>
      <w:t xml:space="preserve"> เอทานอล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จำกัด</w:t>
    </w:r>
    <w:r w:rsidRPr="006429B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D0685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A15C705" w14:textId="77777777" w:rsidR="00E9404E" w:rsidRPr="00D06851" w:rsidRDefault="00E9404E" w:rsidP="00F470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jc w:val="both"/>
      <w:rPr>
        <w:rFonts w:ascii="Angsana New" w:hAnsi="Angsana New"/>
        <w:b/>
        <w:bCs/>
        <w:sz w:val="32"/>
        <w:szCs w:val="32"/>
      </w:rPr>
    </w:pPr>
    <w:r w:rsidRPr="00D0685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0810600" w14:textId="77777777" w:rsidR="00E9404E" w:rsidRPr="00D06851" w:rsidRDefault="00E9404E" w:rsidP="00540A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60CFF927" w14:textId="77777777" w:rsidR="00E9404E" w:rsidRPr="00F4706F" w:rsidRDefault="00E9404E" w:rsidP="00F470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ind w:left="270"/>
      <w:jc w:val="both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90244" w14:textId="77777777" w:rsidR="00E9404E" w:rsidRPr="00D06851" w:rsidRDefault="00E9404E" w:rsidP="007754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jc w:val="both"/>
      <w:rPr>
        <w:rFonts w:ascii="Angsana New" w:hAnsi="Angsana New"/>
        <w:b/>
        <w:bCs/>
        <w:sz w:val="32"/>
        <w:szCs w:val="32"/>
        <w:cs/>
      </w:rPr>
    </w:pPr>
    <w:r w:rsidRPr="00D068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6429BB">
      <w:rPr>
        <w:rFonts w:ascii="Angsana New" w:hAnsi="Angsana New" w:hint="cs"/>
        <w:b/>
        <w:bCs/>
        <w:sz w:val="32"/>
        <w:szCs w:val="32"/>
        <w:cs/>
      </w:rPr>
      <w:t>อุบล ไบโอ</w:t>
    </w:r>
    <w:r w:rsidRPr="006429BB">
      <w:rPr>
        <w:rFonts w:ascii="Angsana New" w:hAnsi="Angsana New"/>
        <w:b/>
        <w:bCs/>
        <w:sz w:val="32"/>
        <w:szCs w:val="32"/>
        <w:cs/>
      </w:rPr>
      <w:t xml:space="preserve"> เอทานอล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จำกัด</w:t>
    </w:r>
    <w:r w:rsidRPr="006429B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D0685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808B93A" w14:textId="77777777" w:rsidR="00E9404E" w:rsidRPr="00D06851" w:rsidRDefault="00E9404E" w:rsidP="00F470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jc w:val="both"/>
      <w:rPr>
        <w:rFonts w:ascii="Angsana New" w:hAnsi="Angsana New"/>
        <w:b/>
        <w:bCs/>
        <w:sz w:val="32"/>
        <w:szCs w:val="32"/>
      </w:rPr>
    </w:pPr>
    <w:r w:rsidRPr="00D0685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1B6CDB3" w14:textId="77777777" w:rsidR="00E9404E" w:rsidRPr="00D06851" w:rsidRDefault="00E9404E" w:rsidP="00540A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5CFE0798" w14:textId="77777777" w:rsidR="00E9404E" w:rsidRPr="00F4706F" w:rsidRDefault="00E9404E" w:rsidP="00F470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ind w:left="270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0B295" w14:textId="77777777" w:rsidR="00E9404E" w:rsidRPr="00D06851" w:rsidRDefault="00E9404E" w:rsidP="00E26D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jc w:val="both"/>
      <w:rPr>
        <w:rFonts w:ascii="Angsana New" w:hAnsi="Angsana New"/>
        <w:b/>
        <w:bCs/>
        <w:sz w:val="32"/>
        <w:szCs w:val="32"/>
        <w:cs/>
      </w:rPr>
    </w:pPr>
    <w:r w:rsidRPr="00D068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6429BB">
      <w:rPr>
        <w:rFonts w:ascii="Angsana New" w:hAnsi="Angsana New" w:hint="cs"/>
        <w:b/>
        <w:bCs/>
        <w:sz w:val="32"/>
        <w:szCs w:val="32"/>
        <w:cs/>
      </w:rPr>
      <w:t>อุบล ไบโอ</w:t>
    </w:r>
    <w:r w:rsidRPr="006429BB">
      <w:rPr>
        <w:rFonts w:ascii="Angsana New" w:hAnsi="Angsana New"/>
        <w:b/>
        <w:bCs/>
        <w:sz w:val="32"/>
        <w:szCs w:val="32"/>
        <w:cs/>
      </w:rPr>
      <w:t xml:space="preserve"> เอทานอล </w:t>
    </w:r>
    <w:r>
      <w:rPr>
        <w:rFonts w:ascii="Angsana New" w:hAnsi="Angsana New" w:hint="cs"/>
        <w:b/>
        <w:bCs/>
        <w:sz w:val="32"/>
        <w:szCs w:val="32"/>
        <w:cs/>
      </w:rPr>
      <w:t>จำกัด</w:t>
    </w:r>
    <w:r w:rsidRPr="006429B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D0685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ABFED1A" w14:textId="77777777" w:rsidR="00E9404E" w:rsidRDefault="00E9404E" w:rsidP="00E26D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jc w:val="both"/>
      <w:rPr>
        <w:rFonts w:ascii="Angsana New" w:hAnsi="Angsana New"/>
        <w:b/>
        <w:bCs/>
        <w:sz w:val="32"/>
        <w:szCs w:val="32"/>
      </w:rPr>
    </w:pPr>
    <w:r w:rsidRPr="00D0685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FF7B25E" w14:textId="77777777" w:rsidR="00E9404E" w:rsidRPr="00D06851" w:rsidRDefault="00E9404E" w:rsidP="00540A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9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5C82BBA1" w14:textId="77777777" w:rsidR="00E9404E" w:rsidRPr="00D06851" w:rsidRDefault="00E9404E" w:rsidP="00E26D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7592B" w14:textId="77777777" w:rsidR="00E9404E" w:rsidRDefault="00E9404E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2ACE5" w14:textId="77777777" w:rsidR="00E9404E" w:rsidRPr="003E6798" w:rsidRDefault="00E9404E" w:rsidP="00E65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  <w:cs/>
        <w:lang w:val="th-TH"/>
      </w:rPr>
    </w:pPr>
    <w:r w:rsidRPr="003E6798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>ริษัท อุบล ไบโอ เอทานอล</w:t>
    </w:r>
    <w:r w:rsidRPr="003E6798">
      <w:rPr>
        <w:rFonts w:ascii="Angsana New" w:hAnsi="Angsana New"/>
        <w:b/>
        <w:bCs/>
        <w:sz w:val="32"/>
        <w:szCs w:val="32"/>
        <w:cs/>
      </w:rPr>
      <w:t xml:space="preserve"> จำกัด </w:t>
    </w:r>
    <w:r>
      <w:rPr>
        <w:rFonts w:ascii="Angsana New" w:hAnsi="Angsana New" w:hint="cs"/>
        <w:b/>
        <w:bCs/>
        <w:sz w:val="32"/>
        <w:szCs w:val="32"/>
        <w:cs/>
      </w:rPr>
      <w:t xml:space="preserve">(มหาชน) </w:t>
    </w:r>
    <w:r w:rsidRPr="003E6798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A9FC706" w14:textId="77777777" w:rsidR="00E9404E" w:rsidRPr="003E6798" w:rsidRDefault="00E9404E" w:rsidP="00E65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E679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EA31881" w14:textId="77777777" w:rsidR="00E9404E" w:rsidRPr="00D06851" w:rsidRDefault="00E9404E" w:rsidP="00540A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01EFF937" w14:textId="77777777" w:rsidR="00E9404E" w:rsidRPr="00540A64" w:rsidRDefault="00E9404E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FD85E" w14:textId="77777777" w:rsidR="00E9404E" w:rsidRDefault="00E9404E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D7654" w14:textId="77777777" w:rsidR="00E9404E" w:rsidRPr="003E6798" w:rsidRDefault="00E9404E" w:rsidP="00E65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  <w:cs/>
        <w:lang w:val="th-TH"/>
      </w:rPr>
    </w:pPr>
    <w:r w:rsidRPr="003E6798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>ริษัท อุบล ไบโอ เอทานอล</w:t>
    </w:r>
    <w:r w:rsidRPr="003E6798">
      <w:rPr>
        <w:rFonts w:ascii="Angsana New" w:hAnsi="Angsana New"/>
        <w:b/>
        <w:bCs/>
        <w:sz w:val="32"/>
        <w:szCs w:val="32"/>
        <w:cs/>
      </w:rPr>
      <w:t xml:space="preserve"> จำกัด และบริษัทย่อย</w:t>
    </w:r>
  </w:p>
  <w:p w14:paraId="56715EB0" w14:textId="77777777" w:rsidR="00E9404E" w:rsidRPr="003E6798" w:rsidRDefault="00E9404E" w:rsidP="00E65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E679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64A6E89" w14:textId="77777777" w:rsidR="00E9404E" w:rsidRPr="00D06851" w:rsidRDefault="00E9404E" w:rsidP="00540A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007F6D7E" w14:textId="77777777" w:rsidR="00E9404E" w:rsidRPr="00540A64" w:rsidRDefault="00E9404E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09CE"/>
    <w:multiLevelType w:val="hybridMultilevel"/>
    <w:tmpl w:val="FA6A7402"/>
    <w:lvl w:ilvl="0" w:tplc="0FA0EE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45AB9"/>
    <w:multiLevelType w:val="singleLevel"/>
    <w:tmpl w:val="11C079A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A2B3F95"/>
    <w:multiLevelType w:val="multilevel"/>
    <w:tmpl w:val="21620EF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B9016C"/>
    <w:multiLevelType w:val="multilevel"/>
    <w:tmpl w:val="C15C9CA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3004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4796" w:hanging="360"/>
      </w:pPr>
    </w:lvl>
    <w:lvl w:ilvl="2" w:tplc="0409001B" w:tentative="1">
      <w:start w:val="1"/>
      <w:numFmt w:val="lowerRoman"/>
      <w:lvlText w:val="%3."/>
      <w:lvlJc w:val="right"/>
      <w:pPr>
        <w:ind w:left="5516" w:hanging="180"/>
      </w:pPr>
    </w:lvl>
    <w:lvl w:ilvl="3" w:tplc="0409000F" w:tentative="1">
      <w:start w:val="1"/>
      <w:numFmt w:val="decimal"/>
      <w:lvlText w:val="%4."/>
      <w:lvlJc w:val="left"/>
      <w:pPr>
        <w:ind w:left="6236" w:hanging="360"/>
      </w:pPr>
    </w:lvl>
    <w:lvl w:ilvl="4" w:tplc="04090019" w:tentative="1">
      <w:start w:val="1"/>
      <w:numFmt w:val="lowerLetter"/>
      <w:lvlText w:val="%5."/>
      <w:lvlJc w:val="left"/>
      <w:pPr>
        <w:ind w:left="6956" w:hanging="360"/>
      </w:pPr>
    </w:lvl>
    <w:lvl w:ilvl="5" w:tplc="0409001B" w:tentative="1">
      <w:start w:val="1"/>
      <w:numFmt w:val="lowerRoman"/>
      <w:lvlText w:val="%6."/>
      <w:lvlJc w:val="right"/>
      <w:pPr>
        <w:ind w:left="7676" w:hanging="180"/>
      </w:pPr>
    </w:lvl>
    <w:lvl w:ilvl="6" w:tplc="0409000F" w:tentative="1">
      <w:start w:val="1"/>
      <w:numFmt w:val="decimal"/>
      <w:lvlText w:val="%7."/>
      <w:lvlJc w:val="left"/>
      <w:pPr>
        <w:ind w:left="8396" w:hanging="360"/>
      </w:pPr>
    </w:lvl>
    <w:lvl w:ilvl="7" w:tplc="04090019" w:tentative="1">
      <w:start w:val="1"/>
      <w:numFmt w:val="lowerLetter"/>
      <w:lvlText w:val="%8."/>
      <w:lvlJc w:val="left"/>
      <w:pPr>
        <w:ind w:left="9116" w:hanging="360"/>
      </w:pPr>
    </w:lvl>
    <w:lvl w:ilvl="8" w:tplc="0409001B" w:tentative="1">
      <w:start w:val="1"/>
      <w:numFmt w:val="lowerRoman"/>
      <w:lvlText w:val="%9."/>
      <w:lvlJc w:val="right"/>
      <w:pPr>
        <w:ind w:left="9836" w:hanging="180"/>
      </w:pPr>
    </w:lvl>
  </w:abstractNum>
  <w:abstractNum w:abstractNumId="13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7E941F7"/>
    <w:multiLevelType w:val="hybridMultilevel"/>
    <w:tmpl w:val="BCD845C8"/>
    <w:lvl w:ilvl="0" w:tplc="0E88FC9E">
      <w:numFmt w:val="bullet"/>
      <w:lvlText w:val="-"/>
      <w:lvlJc w:val="left"/>
      <w:pPr>
        <w:ind w:left="66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7" w15:restartNumberingAfterBreak="0">
    <w:nsid w:val="281C7B20"/>
    <w:multiLevelType w:val="hybridMultilevel"/>
    <w:tmpl w:val="C15C9CA2"/>
    <w:lvl w:ilvl="0" w:tplc="0A0A98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0E201E6"/>
    <w:multiLevelType w:val="hybridMultilevel"/>
    <w:tmpl w:val="D5ACC554"/>
    <w:lvl w:ilvl="0" w:tplc="70447A28">
      <w:start w:val="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F04F0A"/>
    <w:multiLevelType w:val="hybridMultilevel"/>
    <w:tmpl w:val="D17A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8E60A69"/>
    <w:multiLevelType w:val="hybridMultilevel"/>
    <w:tmpl w:val="3B6AB28A"/>
    <w:lvl w:ilvl="0" w:tplc="5AD2947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F176DE"/>
    <w:multiLevelType w:val="hybridMultilevel"/>
    <w:tmpl w:val="37482396"/>
    <w:lvl w:ilvl="0" w:tplc="1304C480">
      <w:numFmt w:val="bullet"/>
      <w:lvlText w:val="-"/>
      <w:lvlJc w:val="left"/>
      <w:pPr>
        <w:ind w:left="6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6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1832C37"/>
    <w:multiLevelType w:val="hybridMultilevel"/>
    <w:tmpl w:val="AD808954"/>
    <w:lvl w:ilvl="0" w:tplc="FE20DF2C">
      <w:start w:val="1"/>
      <w:numFmt w:val="thaiLetters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817B6A"/>
    <w:multiLevelType w:val="singleLevel"/>
    <w:tmpl w:val="D116B5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lang w:bidi="th-TH"/>
      </w:rPr>
    </w:lvl>
  </w:abstractNum>
  <w:abstractNum w:abstractNumId="30" w15:restartNumberingAfterBreak="0">
    <w:nsid w:val="678C41E4"/>
    <w:multiLevelType w:val="hybridMultilevel"/>
    <w:tmpl w:val="B956C152"/>
    <w:lvl w:ilvl="0" w:tplc="1D12AEA0"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0"/>
  </w:num>
  <w:num w:numId="4">
    <w:abstractNumId w:val="22"/>
  </w:num>
  <w:num w:numId="5">
    <w:abstractNumId w:val="18"/>
  </w:num>
  <w:num w:numId="6">
    <w:abstractNumId w:val="23"/>
  </w:num>
  <w:num w:numId="7">
    <w:abstractNumId w:val="6"/>
  </w:num>
  <w:num w:numId="8">
    <w:abstractNumId w:val="29"/>
  </w:num>
  <w:num w:numId="9">
    <w:abstractNumId w:val="20"/>
  </w:num>
  <w:num w:numId="10">
    <w:abstractNumId w:val="25"/>
  </w:num>
  <w:num w:numId="11">
    <w:abstractNumId w:val="14"/>
  </w:num>
  <w:num w:numId="12">
    <w:abstractNumId w:val="4"/>
  </w:num>
  <w:num w:numId="13">
    <w:abstractNumId w:val="16"/>
  </w:num>
  <w:num w:numId="14">
    <w:abstractNumId w:val="8"/>
  </w:num>
  <w:num w:numId="15">
    <w:abstractNumId w:val="10"/>
  </w:num>
  <w:num w:numId="16">
    <w:abstractNumId w:val="5"/>
  </w:num>
  <w:num w:numId="17">
    <w:abstractNumId w:val="12"/>
  </w:num>
  <w:num w:numId="18">
    <w:abstractNumId w:val="28"/>
  </w:num>
  <w:num w:numId="19">
    <w:abstractNumId w:val="30"/>
  </w:num>
  <w:num w:numId="20">
    <w:abstractNumId w:val="26"/>
  </w:num>
  <w:num w:numId="21">
    <w:abstractNumId w:val="9"/>
  </w:num>
  <w:num w:numId="22">
    <w:abstractNumId w:val="24"/>
  </w:num>
  <w:num w:numId="23">
    <w:abstractNumId w:val="7"/>
  </w:num>
  <w:num w:numId="24">
    <w:abstractNumId w:val="31"/>
  </w:num>
  <w:num w:numId="25">
    <w:abstractNumId w:val="15"/>
  </w:num>
  <w:num w:numId="26">
    <w:abstractNumId w:val="21"/>
  </w:num>
  <w:num w:numId="27">
    <w:abstractNumId w:val="33"/>
  </w:num>
  <w:num w:numId="28">
    <w:abstractNumId w:val="32"/>
  </w:num>
  <w:num w:numId="29">
    <w:abstractNumId w:val="27"/>
  </w:num>
  <w:num w:numId="30">
    <w:abstractNumId w:val="1"/>
  </w:num>
  <w:num w:numId="31">
    <w:abstractNumId w:val="17"/>
  </w:num>
  <w:num w:numId="32">
    <w:abstractNumId w:val="11"/>
  </w:num>
  <w:num w:numId="33">
    <w:abstractNumId w:val="13"/>
  </w:num>
  <w:num w:numId="3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927452"/>
    <w:rsid w:val="00000500"/>
    <w:rsid w:val="00000501"/>
    <w:rsid w:val="000009A9"/>
    <w:rsid w:val="000009D0"/>
    <w:rsid w:val="00000AEC"/>
    <w:rsid w:val="000013DC"/>
    <w:rsid w:val="00001526"/>
    <w:rsid w:val="00001EAB"/>
    <w:rsid w:val="00001FCB"/>
    <w:rsid w:val="000029BA"/>
    <w:rsid w:val="0000303E"/>
    <w:rsid w:val="000038CE"/>
    <w:rsid w:val="00003C77"/>
    <w:rsid w:val="00003D50"/>
    <w:rsid w:val="00003E9F"/>
    <w:rsid w:val="00004652"/>
    <w:rsid w:val="00004ABF"/>
    <w:rsid w:val="000051AC"/>
    <w:rsid w:val="000051ED"/>
    <w:rsid w:val="0000574B"/>
    <w:rsid w:val="00005F7C"/>
    <w:rsid w:val="00006188"/>
    <w:rsid w:val="000063C4"/>
    <w:rsid w:val="000065FA"/>
    <w:rsid w:val="00006DC0"/>
    <w:rsid w:val="00006FCE"/>
    <w:rsid w:val="00007071"/>
    <w:rsid w:val="00007297"/>
    <w:rsid w:val="00007469"/>
    <w:rsid w:val="00010B80"/>
    <w:rsid w:val="00010FFC"/>
    <w:rsid w:val="000111E9"/>
    <w:rsid w:val="000111F3"/>
    <w:rsid w:val="000112EF"/>
    <w:rsid w:val="000114E1"/>
    <w:rsid w:val="00011617"/>
    <w:rsid w:val="00011CAC"/>
    <w:rsid w:val="00012008"/>
    <w:rsid w:val="0001220E"/>
    <w:rsid w:val="0001248A"/>
    <w:rsid w:val="00012A8D"/>
    <w:rsid w:val="00012AFB"/>
    <w:rsid w:val="00012F1E"/>
    <w:rsid w:val="00013A8B"/>
    <w:rsid w:val="000140C8"/>
    <w:rsid w:val="00014114"/>
    <w:rsid w:val="0001432E"/>
    <w:rsid w:val="00014820"/>
    <w:rsid w:val="00014BB4"/>
    <w:rsid w:val="00014C35"/>
    <w:rsid w:val="00015377"/>
    <w:rsid w:val="000153DA"/>
    <w:rsid w:val="00015A4A"/>
    <w:rsid w:val="00015A7F"/>
    <w:rsid w:val="0001604C"/>
    <w:rsid w:val="00016163"/>
    <w:rsid w:val="000164C3"/>
    <w:rsid w:val="00016952"/>
    <w:rsid w:val="00016BBC"/>
    <w:rsid w:val="00016D2B"/>
    <w:rsid w:val="0001708F"/>
    <w:rsid w:val="000170C8"/>
    <w:rsid w:val="000170D3"/>
    <w:rsid w:val="00017626"/>
    <w:rsid w:val="00017787"/>
    <w:rsid w:val="00017B6C"/>
    <w:rsid w:val="00017F61"/>
    <w:rsid w:val="00020317"/>
    <w:rsid w:val="0002078F"/>
    <w:rsid w:val="00020B40"/>
    <w:rsid w:val="00021242"/>
    <w:rsid w:val="00021772"/>
    <w:rsid w:val="00021A10"/>
    <w:rsid w:val="00021E89"/>
    <w:rsid w:val="0002218B"/>
    <w:rsid w:val="000226E4"/>
    <w:rsid w:val="0002282D"/>
    <w:rsid w:val="00022AA7"/>
    <w:rsid w:val="00022D65"/>
    <w:rsid w:val="00022DFB"/>
    <w:rsid w:val="00024747"/>
    <w:rsid w:val="00024945"/>
    <w:rsid w:val="00024954"/>
    <w:rsid w:val="00024CAB"/>
    <w:rsid w:val="00024DC4"/>
    <w:rsid w:val="00024E75"/>
    <w:rsid w:val="0002525C"/>
    <w:rsid w:val="0002534D"/>
    <w:rsid w:val="00025AB1"/>
    <w:rsid w:val="00026AF2"/>
    <w:rsid w:val="00026B18"/>
    <w:rsid w:val="00026D19"/>
    <w:rsid w:val="00026F8F"/>
    <w:rsid w:val="00027077"/>
    <w:rsid w:val="000274C6"/>
    <w:rsid w:val="000278D7"/>
    <w:rsid w:val="00027DBD"/>
    <w:rsid w:val="00027F90"/>
    <w:rsid w:val="00030640"/>
    <w:rsid w:val="00030790"/>
    <w:rsid w:val="00031245"/>
    <w:rsid w:val="00033043"/>
    <w:rsid w:val="00033E6B"/>
    <w:rsid w:val="000342EE"/>
    <w:rsid w:val="00034704"/>
    <w:rsid w:val="00034712"/>
    <w:rsid w:val="000354BB"/>
    <w:rsid w:val="00035874"/>
    <w:rsid w:val="00035A33"/>
    <w:rsid w:val="00035D4C"/>
    <w:rsid w:val="00035EB0"/>
    <w:rsid w:val="000362C1"/>
    <w:rsid w:val="00036492"/>
    <w:rsid w:val="00036D87"/>
    <w:rsid w:val="00036DD6"/>
    <w:rsid w:val="000376AF"/>
    <w:rsid w:val="00037B58"/>
    <w:rsid w:val="00037CB7"/>
    <w:rsid w:val="00037D7E"/>
    <w:rsid w:val="000400AB"/>
    <w:rsid w:val="000403D9"/>
    <w:rsid w:val="000410D0"/>
    <w:rsid w:val="000410FF"/>
    <w:rsid w:val="00041353"/>
    <w:rsid w:val="000413CA"/>
    <w:rsid w:val="000419C5"/>
    <w:rsid w:val="00041F79"/>
    <w:rsid w:val="00042324"/>
    <w:rsid w:val="000423E1"/>
    <w:rsid w:val="000429FE"/>
    <w:rsid w:val="00042D28"/>
    <w:rsid w:val="00042FF1"/>
    <w:rsid w:val="0004309E"/>
    <w:rsid w:val="00043231"/>
    <w:rsid w:val="000435BD"/>
    <w:rsid w:val="00043CA8"/>
    <w:rsid w:val="000442DE"/>
    <w:rsid w:val="0004589E"/>
    <w:rsid w:val="00045D2A"/>
    <w:rsid w:val="00045F9A"/>
    <w:rsid w:val="00046637"/>
    <w:rsid w:val="00046744"/>
    <w:rsid w:val="0004724A"/>
    <w:rsid w:val="00047261"/>
    <w:rsid w:val="000472F1"/>
    <w:rsid w:val="000477BF"/>
    <w:rsid w:val="00047B9E"/>
    <w:rsid w:val="00047C31"/>
    <w:rsid w:val="00047DB4"/>
    <w:rsid w:val="00047F34"/>
    <w:rsid w:val="000502A9"/>
    <w:rsid w:val="000503CE"/>
    <w:rsid w:val="00050423"/>
    <w:rsid w:val="00050501"/>
    <w:rsid w:val="00050918"/>
    <w:rsid w:val="000509EB"/>
    <w:rsid w:val="00050DDC"/>
    <w:rsid w:val="0005113F"/>
    <w:rsid w:val="00051DA6"/>
    <w:rsid w:val="00051DFA"/>
    <w:rsid w:val="00052273"/>
    <w:rsid w:val="00052552"/>
    <w:rsid w:val="000526D6"/>
    <w:rsid w:val="000539E5"/>
    <w:rsid w:val="00053D70"/>
    <w:rsid w:val="00055049"/>
    <w:rsid w:val="0005599F"/>
    <w:rsid w:val="00055B53"/>
    <w:rsid w:val="00055B9D"/>
    <w:rsid w:val="000560C0"/>
    <w:rsid w:val="000573FC"/>
    <w:rsid w:val="000577A2"/>
    <w:rsid w:val="00057D83"/>
    <w:rsid w:val="000605AA"/>
    <w:rsid w:val="00060D20"/>
    <w:rsid w:val="000611BE"/>
    <w:rsid w:val="000616A6"/>
    <w:rsid w:val="00061863"/>
    <w:rsid w:val="00061A7B"/>
    <w:rsid w:val="00061CFB"/>
    <w:rsid w:val="00062170"/>
    <w:rsid w:val="00062208"/>
    <w:rsid w:val="00062A71"/>
    <w:rsid w:val="00062BC9"/>
    <w:rsid w:val="00062D26"/>
    <w:rsid w:val="00062FBE"/>
    <w:rsid w:val="0006306B"/>
    <w:rsid w:val="00063406"/>
    <w:rsid w:val="0006386B"/>
    <w:rsid w:val="00063A9F"/>
    <w:rsid w:val="00064FA8"/>
    <w:rsid w:val="000651AC"/>
    <w:rsid w:val="000658B5"/>
    <w:rsid w:val="000668C9"/>
    <w:rsid w:val="00066B54"/>
    <w:rsid w:val="00066DDC"/>
    <w:rsid w:val="00067365"/>
    <w:rsid w:val="000676FC"/>
    <w:rsid w:val="00071FDB"/>
    <w:rsid w:val="00072125"/>
    <w:rsid w:val="00072294"/>
    <w:rsid w:val="000724CE"/>
    <w:rsid w:val="00072E15"/>
    <w:rsid w:val="00073800"/>
    <w:rsid w:val="00073AB1"/>
    <w:rsid w:val="00073EB8"/>
    <w:rsid w:val="00073F62"/>
    <w:rsid w:val="00074381"/>
    <w:rsid w:val="0007476D"/>
    <w:rsid w:val="00074835"/>
    <w:rsid w:val="00074951"/>
    <w:rsid w:val="00074976"/>
    <w:rsid w:val="00074BFA"/>
    <w:rsid w:val="00074C7A"/>
    <w:rsid w:val="00074F27"/>
    <w:rsid w:val="00075154"/>
    <w:rsid w:val="0007543A"/>
    <w:rsid w:val="00075471"/>
    <w:rsid w:val="00075E91"/>
    <w:rsid w:val="00075EAA"/>
    <w:rsid w:val="00075F40"/>
    <w:rsid w:val="00075F60"/>
    <w:rsid w:val="00076076"/>
    <w:rsid w:val="00076080"/>
    <w:rsid w:val="000767C2"/>
    <w:rsid w:val="00076E5A"/>
    <w:rsid w:val="00080677"/>
    <w:rsid w:val="00080807"/>
    <w:rsid w:val="00080CC5"/>
    <w:rsid w:val="000811CB"/>
    <w:rsid w:val="00081720"/>
    <w:rsid w:val="00081820"/>
    <w:rsid w:val="000818D2"/>
    <w:rsid w:val="000819FF"/>
    <w:rsid w:val="000823F8"/>
    <w:rsid w:val="00082409"/>
    <w:rsid w:val="00083BD8"/>
    <w:rsid w:val="000844B7"/>
    <w:rsid w:val="00084AE4"/>
    <w:rsid w:val="000856E0"/>
    <w:rsid w:val="00085B1D"/>
    <w:rsid w:val="00085DFA"/>
    <w:rsid w:val="00086338"/>
    <w:rsid w:val="00086363"/>
    <w:rsid w:val="000863D1"/>
    <w:rsid w:val="00086431"/>
    <w:rsid w:val="000865C9"/>
    <w:rsid w:val="00086B38"/>
    <w:rsid w:val="00086EE9"/>
    <w:rsid w:val="00087C6E"/>
    <w:rsid w:val="00087DB5"/>
    <w:rsid w:val="00087E8D"/>
    <w:rsid w:val="000910BF"/>
    <w:rsid w:val="00091C1F"/>
    <w:rsid w:val="00091C35"/>
    <w:rsid w:val="00092322"/>
    <w:rsid w:val="00093356"/>
    <w:rsid w:val="000933C9"/>
    <w:rsid w:val="00093AD3"/>
    <w:rsid w:val="00093EE3"/>
    <w:rsid w:val="00094157"/>
    <w:rsid w:val="000942B8"/>
    <w:rsid w:val="00094458"/>
    <w:rsid w:val="00094D46"/>
    <w:rsid w:val="00094F1C"/>
    <w:rsid w:val="000960F6"/>
    <w:rsid w:val="0009676A"/>
    <w:rsid w:val="00096AAE"/>
    <w:rsid w:val="00096D15"/>
    <w:rsid w:val="0009739C"/>
    <w:rsid w:val="000973F7"/>
    <w:rsid w:val="00097744"/>
    <w:rsid w:val="00097DC3"/>
    <w:rsid w:val="00097EAE"/>
    <w:rsid w:val="000A075A"/>
    <w:rsid w:val="000A08A1"/>
    <w:rsid w:val="000A0AE0"/>
    <w:rsid w:val="000A0C65"/>
    <w:rsid w:val="000A10A2"/>
    <w:rsid w:val="000A18AB"/>
    <w:rsid w:val="000A1A54"/>
    <w:rsid w:val="000A1C2A"/>
    <w:rsid w:val="000A20E2"/>
    <w:rsid w:val="000A22E9"/>
    <w:rsid w:val="000A2EC7"/>
    <w:rsid w:val="000A30D2"/>
    <w:rsid w:val="000A379E"/>
    <w:rsid w:val="000A39F6"/>
    <w:rsid w:val="000A3AEB"/>
    <w:rsid w:val="000A3C1F"/>
    <w:rsid w:val="000A3DD2"/>
    <w:rsid w:val="000A439F"/>
    <w:rsid w:val="000A43EE"/>
    <w:rsid w:val="000A498C"/>
    <w:rsid w:val="000A4A48"/>
    <w:rsid w:val="000A521F"/>
    <w:rsid w:val="000A66F2"/>
    <w:rsid w:val="000A6B16"/>
    <w:rsid w:val="000A6C1E"/>
    <w:rsid w:val="000A6CE2"/>
    <w:rsid w:val="000A6DFD"/>
    <w:rsid w:val="000A703A"/>
    <w:rsid w:val="000A71BD"/>
    <w:rsid w:val="000A71C4"/>
    <w:rsid w:val="000A74FD"/>
    <w:rsid w:val="000A79C6"/>
    <w:rsid w:val="000B02A0"/>
    <w:rsid w:val="000B09D6"/>
    <w:rsid w:val="000B0B6D"/>
    <w:rsid w:val="000B0D97"/>
    <w:rsid w:val="000B0FF7"/>
    <w:rsid w:val="000B1561"/>
    <w:rsid w:val="000B1C7C"/>
    <w:rsid w:val="000B1C99"/>
    <w:rsid w:val="000B1CE7"/>
    <w:rsid w:val="000B265A"/>
    <w:rsid w:val="000B3C30"/>
    <w:rsid w:val="000B3EDF"/>
    <w:rsid w:val="000B47D8"/>
    <w:rsid w:val="000B4C45"/>
    <w:rsid w:val="000B4D81"/>
    <w:rsid w:val="000B60FF"/>
    <w:rsid w:val="000B620F"/>
    <w:rsid w:val="000B6271"/>
    <w:rsid w:val="000B6A38"/>
    <w:rsid w:val="000B6D0D"/>
    <w:rsid w:val="000B745D"/>
    <w:rsid w:val="000B776A"/>
    <w:rsid w:val="000C042D"/>
    <w:rsid w:val="000C11CC"/>
    <w:rsid w:val="000C139E"/>
    <w:rsid w:val="000C1F54"/>
    <w:rsid w:val="000C2109"/>
    <w:rsid w:val="000C253C"/>
    <w:rsid w:val="000C2902"/>
    <w:rsid w:val="000C2908"/>
    <w:rsid w:val="000C321F"/>
    <w:rsid w:val="000C369B"/>
    <w:rsid w:val="000C37B5"/>
    <w:rsid w:val="000C3B93"/>
    <w:rsid w:val="000C49CF"/>
    <w:rsid w:val="000C4ADC"/>
    <w:rsid w:val="000C4AF8"/>
    <w:rsid w:val="000C52A8"/>
    <w:rsid w:val="000C5869"/>
    <w:rsid w:val="000C5AD7"/>
    <w:rsid w:val="000C5BE9"/>
    <w:rsid w:val="000C6075"/>
    <w:rsid w:val="000C6B57"/>
    <w:rsid w:val="000C6DC8"/>
    <w:rsid w:val="000C6E18"/>
    <w:rsid w:val="000C794D"/>
    <w:rsid w:val="000C7DFA"/>
    <w:rsid w:val="000D00F5"/>
    <w:rsid w:val="000D01D0"/>
    <w:rsid w:val="000D05F1"/>
    <w:rsid w:val="000D15A2"/>
    <w:rsid w:val="000D1A84"/>
    <w:rsid w:val="000D2961"/>
    <w:rsid w:val="000D33B3"/>
    <w:rsid w:val="000D349E"/>
    <w:rsid w:val="000D3511"/>
    <w:rsid w:val="000D365F"/>
    <w:rsid w:val="000D39EF"/>
    <w:rsid w:val="000D3B86"/>
    <w:rsid w:val="000D4377"/>
    <w:rsid w:val="000D4706"/>
    <w:rsid w:val="000D4798"/>
    <w:rsid w:val="000D4B28"/>
    <w:rsid w:val="000D50FC"/>
    <w:rsid w:val="000D5997"/>
    <w:rsid w:val="000D5A3E"/>
    <w:rsid w:val="000D5DB2"/>
    <w:rsid w:val="000D63C1"/>
    <w:rsid w:val="000D6BA2"/>
    <w:rsid w:val="000D7125"/>
    <w:rsid w:val="000D742B"/>
    <w:rsid w:val="000D7EC8"/>
    <w:rsid w:val="000D7FCC"/>
    <w:rsid w:val="000E050E"/>
    <w:rsid w:val="000E0CEF"/>
    <w:rsid w:val="000E0DFC"/>
    <w:rsid w:val="000E0FB6"/>
    <w:rsid w:val="000E121A"/>
    <w:rsid w:val="000E138F"/>
    <w:rsid w:val="000E17E1"/>
    <w:rsid w:val="000E19A0"/>
    <w:rsid w:val="000E19C4"/>
    <w:rsid w:val="000E1EA8"/>
    <w:rsid w:val="000E29C6"/>
    <w:rsid w:val="000E2E47"/>
    <w:rsid w:val="000E3412"/>
    <w:rsid w:val="000E3491"/>
    <w:rsid w:val="000E533A"/>
    <w:rsid w:val="000E5B81"/>
    <w:rsid w:val="000E682F"/>
    <w:rsid w:val="000E68EB"/>
    <w:rsid w:val="000E69BC"/>
    <w:rsid w:val="000E6BDB"/>
    <w:rsid w:val="000E7004"/>
    <w:rsid w:val="000E7B4D"/>
    <w:rsid w:val="000F04C4"/>
    <w:rsid w:val="000F076F"/>
    <w:rsid w:val="000F0B38"/>
    <w:rsid w:val="000F10B9"/>
    <w:rsid w:val="000F115B"/>
    <w:rsid w:val="000F1C6A"/>
    <w:rsid w:val="000F2A3F"/>
    <w:rsid w:val="000F2E14"/>
    <w:rsid w:val="000F2E55"/>
    <w:rsid w:val="000F2FDC"/>
    <w:rsid w:val="000F349F"/>
    <w:rsid w:val="000F3A6E"/>
    <w:rsid w:val="000F4395"/>
    <w:rsid w:val="000F45C4"/>
    <w:rsid w:val="000F4646"/>
    <w:rsid w:val="000F4665"/>
    <w:rsid w:val="000F4A44"/>
    <w:rsid w:val="000F5482"/>
    <w:rsid w:val="000F5B04"/>
    <w:rsid w:val="000F5D09"/>
    <w:rsid w:val="000F66C5"/>
    <w:rsid w:val="000F6A4C"/>
    <w:rsid w:val="000F6B09"/>
    <w:rsid w:val="000F6C0E"/>
    <w:rsid w:val="000F6CC1"/>
    <w:rsid w:val="000F6CF8"/>
    <w:rsid w:val="000F71BC"/>
    <w:rsid w:val="000F7580"/>
    <w:rsid w:val="000F769D"/>
    <w:rsid w:val="000F7C69"/>
    <w:rsid w:val="00100B74"/>
    <w:rsid w:val="00100C59"/>
    <w:rsid w:val="00100C5A"/>
    <w:rsid w:val="00101442"/>
    <w:rsid w:val="00101651"/>
    <w:rsid w:val="001019FE"/>
    <w:rsid w:val="00101E3C"/>
    <w:rsid w:val="001024D9"/>
    <w:rsid w:val="0010253C"/>
    <w:rsid w:val="00102C31"/>
    <w:rsid w:val="00102D76"/>
    <w:rsid w:val="00102D81"/>
    <w:rsid w:val="00102DC8"/>
    <w:rsid w:val="00102E6D"/>
    <w:rsid w:val="0010307F"/>
    <w:rsid w:val="0010319E"/>
    <w:rsid w:val="00103612"/>
    <w:rsid w:val="00103667"/>
    <w:rsid w:val="00103B31"/>
    <w:rsid w:val="00103E36"/>
    <w:rsid w:val="00103FFE"/>
    <w:rsid w:val="00104778"/>
    <w:rsid w:val="00104A9C"/>
    <w:rsid w:val="00104C64"/>
    <w:rsid w:val="00105472"/>
    <w:rsid w:val="001059B6"/>
    <w:rsid w:val="00105FE5"/>
    <w:rsid w:val="00106DAD"/>
    <w:rsid w:val="00106FE3"/>
    <w:rsid w:val="0010719B"/>
    <w:rsid w:val="00107C7E"/>
    <w:rsid w:val="00107D5E"/>
    <w:rsid w:val="00107F2B"/>
    <w:rsid w:val="001104A5"/>
    <w:rsid w:val="001106B5"/>
    <w:rsid w:val="00110FEA"/>
    <w:rsid w:val="001111E2"/>
    <w:rsid w:val="0011123D"/>
    <w:rsid w:val="001118F1"/>
    <w:rsid w:val="0011206A"/>
    <w:rsid w:val="0011208E"/>
    <w:rsid w:val="00112322"/>
    <w:rsid w:val="001128EA"/>
    <w:rsid w:val="00112A6E"/>
    <w:rsid w:val="00112EA8"/>
    <w:rsid w:val="001136DC"/>
    <w:rsid w:val="0011397B"/>
    <w:rsid w:val="00113DFE"/>
    <w:rsid w:val="0011422C"/>
    <w:rsid w:val="00114AE3"/>
    <w:rsid w:val="00115355"/>
    <w:rsid w:val="001153C7"/>
    <w:rsid w:val="001155D9"/>
    <w:rsid w:val="0011609A"/>
    <w:rsid w:val="001162F7"/>
    <w:rsid w:val="0011671F"/>
    <w:rsid w:val="00116740"/>
    <w:rsid w:val="00116911"/>
    <w:rsid w:val="00116BDB"/>
    <w:rsid w:val="00116E8B"/>
    <w:rsid w:val="00116EC0"/>
    <w:rsid w:val="00116EED"/>
    <w:rsid w:val="00117623"/>
    <w:rsid w:val="00117721"/>
    <w:rsid w:val="00117D40"/>
    <w:rsid w:val="0012017F"/>
    <w:rsid w:val="001205A8"/>
    <w:rsid w:val="001208C8"/>
    <w:rsid w:val="00120D65"/>
    <w:rsid w:val="00120F1C"/>
    <w:rsid w:val="00121309"/>
    <w:rsid w:val="001214CC"/>
    <w:rsid w:val="00121990"/>
    <w:rsid w:val="001228B6"/>
    <w:rsid w:val="00122973"/>
    <w:rsid w:val="00122B92"/>
    <w:rsid w:val="00122D55"/>
    <w:rsid w:val="0012310B"/>
    <w:rsid w:val="00123308"/>
    <w:rsid w:val="00123335"/>
    <w:rsid w:val="00123462"/>
    <w:rsid w:val="00123741"/>
    <w:rsid w:val="0012375F"/>
    <w:rsid w:val="001237AC"/>
    <w:rsid w:val="00123CFB"/>
    <w:rsid w:val="001243B6"/>
    <w:rsid w:val="001245BC"/>
    <w:rsid w:val="00124BC2"/>
    <w:rsid w:val="001254DC"/>
    <w:rsid w:val="00125A04"/>
    <w:rsid w:val="0012609D"/>
    <w:rsid w:val="00126269"/>
    <w:rsid w:val="0012655F"/>
    <w:rsid w:val="00126823"/>
    <w:rsid w:val="0012694F"/>
    <w:rsid w:val="00126BFF"/>
    <w:rsid w:val="00127501"/>
    <w:rsid w:val="0012792A"/>
    <w:rsid w:val="00130E57"/>
    <w:rsid w:val="001315D4"/>
    <w:rsid w:val="001316B8"/>
    <w:rsid w:val="00132879"/>
    <w:rsid w:val="00132DF5"/>
    <w:rsid w:val="00132F9D"/>
    <w:rsid w:val="00133534"/>
    <w:rsid w:val="00133EC7"/>
    <w:rsid w:val="00134049"/>
    <w:rsid w:val="001347F6"/>
    <w:rsid w:val="00134940"/>
    <w:rsid w:val="00134B33"/>
    <w:rsid w:val="00134B50"/>
    <w:rsid w:val="00134C91"/>
    <w:rsid w:val="00135043"/>
    <w:rsid w:val="00135473"/>
    <w:rsid w:val="00135680"/>
    <w:rsid w:val="001361EC"/>
    <w:rsid w:val="00136209"/>
    <w:rsid w:val="001362A6"/>
    <w:rsid w:val="001363F8"/>
    <w:rsid w:val="00137E5B"/>
    <w:rsid w:val="00140B79"/>
    <w:rsid w:val="00140C2A"/>
    <w:rsid w:val="00140C95"/>
    <w:rsid w:val="001411B4"/>
    <w:rsid w:val="001417CF"/>
    <w:rsid w:val="001418B7"/>
    <w:rsid w:val="001418F1"/>
    <w:rsid w:val="00141A0A"/>
    <w:rsid w:val="00142476"/>
    <w:rsid w:val="001429F4"/>
    <w:rsid w:val="00142A12"/>
    <w:rsid w:val="00142C08"/>
    <w:rsid w:val="001434E4"/>
    <w:rsid w:val="001434EE"/>
    <w:rsid w:val="00144718"/>
    <w:rsid w:val="001449E7"/>
    <w:rsid w:val="00144FAF"/>
    <w:rsid w:val="001452F3"/>
    <w:rsid w:val="00145557"/>
    <w:rsid w:val="001456B6"/>
    <w:rsid w:val="001456DE"/>
    <w:rsid w:val="001463B6"/>
    <w:rsid w:val="00146654"/>
    <w:rsid w:val="001470B2"/>
    <w:rsid w:val="001471B0"/>
    <w:rsid w:val="00147476"/>
    <w:rsid w:val="00150307"/>
    <w:rsid w:val="001509B4"/>
    <w:rsid w:val="00150E85"/>
    <w:rsid w:val="0015167C"/>
    <w:rsid w:val="00153021"/>
    <w:rsid w:val="00153445"/>
    <w:rsid w:val="00153E97"/>
    <w:rsid w:val="00154254"/>
    <w:rsid w:val="00154C42"/>
    <w:rsid w:val="0015555C"/>
    <w:rsid w:val="00155CE5"/>
    <w:rsid w:val="001564DD"/>
    <w:rsid w:val="001567BE"/>
    <w:rsid w:val="00156BDF"/>
    <w:rsid w:val="00157148"/>
    <w:rsid w:val="001574E9"/>
    <w:rsid w:val="0015778F"/>
    <w:rsid w:val="00157810"/>
    <w:rsid w:val="001578CA"/>
    <w:rsid w:val="0016023C"/>
    <w:rsid w:val="00160284"/>
    <w:rsid w:val="00160317"/>
    <w:rsid w:val="00160C08"/>
    <w:rsid w:val="0016104F"/>
    <w:rsid w:val="00161FC2"/>
    <w:rsid w:val="00162344"/>
    <w:rsid w:val="00162699"/>
    <w:rsid w:val="001629C5"/>
    <w:rsid w:val="00162F9F"/>
    <w:rsid w:val="00163034"/>
    <w:rsid w:val="00163593"/>
    <w:rsid w:val="00163C2E"/>
    <w:rsid w:val="0016475D"/>
    <w:rsid w:val="001647C8"/>
    <w:rsid w:val="001649FC"/>
    <w:rsid w:val="00164B83"/>
    <w:rsid w:val="00165B0F"/>
    <w:rsid w:val="00166604"/>
    <w:rsid w:val="00166688"/>
    <w:rsid w:val="0016671F"/>
    <w:rsid w:val="001668D6"/>
    <w:rsid w:val="001670A7"/>
    <w:rsid w:val="00167C71"/>
    <w:rsid w:val="00170079"/>
    <w:rsid w:val="001712D3"/>
    <w:rsid w:val="0017148D"/>
    <w:rsid w:val="00171B18"/>
    <w:rsid w:val="00172692"/>
    <w:rsid w:val="00173220"/>
    <w:rsid w:val="00173276"/>
    <w:rsid w:val="00173861"/>
    <w:rsid w:val="001739F4"/>
    <w:rsid w:val="00173FF1"/>
    <w:rsid w:val="001747AE"/>
    <w:rsid w:val="00174A2A"/>
    <w:rsid w:val="001750F9"/>
    <w:rsid w:val="00175162"/>
    <w:rsid w:val="001758AF"/>
    <w:rsid w:val="001774FE"/>
    <w:rsid w:val="0018039F"/>
    <w:rsid w:val="001808EC"/>
    <w:rsid w:val="00180EF4"/>
    <w:rsid w:val="001813C2"/>
    <w:rsid w:val="00181687"/>
    <w:rsid w:val="00181C24"/>
    <w:rsid w:val="00181C9F"/>
    <w:rsid w:val="001823C3"/>
    <w:rsid w:val="0018274D"/>
    <w:rsid w:val="00182C73"/>
    <w:rsid w:val="00182C85"/>
    <w:rsid w:val="001830B4"/>
    <w:rsid w:val="0018330F"/>
    <w:rsid w:val="0018436F"/>
    <w:rsid w:val="0018441F"/>
    <w:rsid w:val="0018462E"/>
    <w:rsid w:val="00184AF9"/>
    <w:rsid w:val="00184C42"/>
    <w:rsid w:val="00184E19"/>
    <w:rsid w:val="00185510"/>
    <w:rsid w:val="00185659"/>
    <w:rsid w:val="00185777"/>
    <w:rsid w:val="00185797"/>
    <w:rsid w:val="00185947"/>
    <w:rsid w:val="00185B64"/>
    <w:rsid w:val="00185D1B"/>
    <w:rsid w:val="00185DED"/>
    <w:rsid w:val="00186101"/>
    <w:rsid w:val="001865D6"/>
    <w:rsid w:val="00186820"/>
    <w:rsid w:val="00186ACC"/>
    <w:rsid w:val="001876BB"/>
    <w:rsid w:val="0018794A"/>
    <w:rsid w:val="001905A7"/>
    <w:rsid w:val="001908FD"/>
    <w:rsid w:val="00190C26"/>
    <w:rsid w:val="0019104F"/>
    <w:rsid w:val="001910B4"/>
    <w:rsid w:val="00191594"/>
    <w:rsid w:val="00191DF1"/>
    <w:rsid w:val="0019233E"/>
    <w:rsid w:val="001923A8"/>
    <w:rsid w:val="00192568"/>
    <w:rsid w:val="001925CA"/>
    <w:rsid w:val="00192C1C"/>
    <w:rsid w:val="0019395B"/>
    <w:rsid w:val="00193E08"/>
    <w:rsid w:val="00194451"/>
    <w:rsid w:val="001945BE"/>
    <w:rsid w:val="001954F5"/>
    <w:rsid w:val="00195D03"/>
    <w:rsid w:val="001960C0"/>
    <w:rsid w:val="00196177"/>
    <w:rsid w:val="0019620F"/>
    <w:rsid w:val="00196287"/>
    <w:rsid w:val="00196680"/>
    <w:rsid w:val="00196874"/>
    <w:rsid w:val="00196932"/>
    <w:rsid w:val="00196ADD"/>
    <w:rsid w:val="00196F6F"/>
    <w:rsid w:val="00197348"/>
    <w:rsid w:val="001974D2"/>
    <w:rsid w:val="00197748"/>
    <w:rsid w:val="001977B4"/>
    <w:rsid w:val="001A0018"/>
    <w:rsid w:val="001A010D"/>
    <w:rsid w:val="001A01B0"/>
    <w:rsid w:val="001A03C1"/>
    <w:rsid w:val="001A07D1"/>
    <w:rsid w:val="001A0AAC"/>
    <w:rsid w:val="001A0B36"/>
    <w:rsid w:val="001A0E4C"/>
    <w:rsid w:val="001A109E"/>
    <w:rsid w:val="001A1896"/>
    <w:rsid w:val="001A1953"/>
    <w:rsid w:val="001A1E90"/>
    <w:rsid w:val="001A22F1"/>
    <w:rsid w:val="001A25A5"/>
    <w:rsid w:val="001A263D"/>
    <w:rsid w:val="001A302A"/>
    <w:rsid w:val="001A341F"/>
    <w:rsid w:val="001A35F0"/>
    <w:rsid w:val="001A360F"/>
    <w:rsid w:val="001A3770"/>
    <w:rsid w:val="001A3837"/>
    <w:rsid w:val="001A3B0F"/>
    <w:rsid w:val="001A3FF5"/>
    <w:rsid w:val="001A4034"/>
    <w:rsid w:val="001A4313"/>
    <w:rsid w:val="001A4558"/>
    <w:rsid w:val="001A4740"/>
    <w:rsid w:val="001A49AB"/>
    <w:rsid w:val="001A4A4E"/>
    <w:rsid w:val="001A4E48"/>
    <w:rsid w:val="001A5078"/>
    <w:rsid w:val="001A53BE"/>
    <w:rsid w:val="001A5422"/>
    <w:rsid w:val="001A5637"/>
    <w:rsid w:val="001A5A4F"/>
    <w:rsid w:val="001A5B01"/>
    <w:rsid w:val="001A5BC6"/>
    <w:rsid w:val="001A5D4D"/>
    <w:rsid w:val="001A5D95"/>
    <w:rsid w:val="001A6301"/>
    <w:rsid w:val="001A640C"/>
    <w:rsid w:val="001A64F2"/>
    <w:rsid w:val="001A656F"/>
    <w:rsid w:val="001A6973"/>
    <w:rsid w:val="001A6E4D"/>
    <w:rsid w:val="001A727C"/>
    <w:rsid w:val="001A739E"/>
    <w:rsid w:val="001A77D0"/>
    <w:rsid w:val="001A7E8E"/>
    <w:rsid w:val="001B0302"/>
    <w:rsid w:val="001B0481"/>
    <w:rsid w:val="001B05A5"/>
    <w:rsid w:val="001B099C"/>
    <w:rsid w:val="001B09BB"/>
    <w:rsid w:val="001B0CA5"/>
    <w:rsid w:val="001B0EBA"/>
    <w:rsid w:val="001B144B"/>
    <w:rsid w:val="001B19F7"/>
    <w:rsid w:val="001B1B7F"/>
    <w:rsid w:val="001B1C4B"/>
    <w:rsid w:val="001B2254"/>
    <w:rsid w:val="001B22AC"/>
    <w:rsid w:val="001B23BC"/>
    <w:rsid w:val="001B2501"/>
    <w:rsid w:val="001B2649"/>
    <w:rsid w:val="001B2796"/>
    <w:rsid w:val="001B2C83"/>
    <w:rsid w:val="001B2FFE"/>
    <w:rsid w:val="001B3086"/>
    <w:rsid w:val="001B31BA"/>
    <w:rsid w:val="001B3723"/>
    <w:rsid w:val="001B3787"/>
    <w:rsid w:val="001B3844"/>
    <w:rsid w:val="001B3DF6"/>
    <w:rsid w:val="001B3EE8"/>
    <w:rsid w:val="001B41E2"/>
    <w:rsid w:val="001B4988"/>
    <w:rsid w:val="001B4DC4"/>
    <w:rsid w:val="001B5068"/>
    <w:rsid w:val="001B507F"/>
    <w:rsid w:val="001B5BCE"/>
    <w:rsid w:val="001B607A"/>
    <w:rsid w:val="001B631A"/>
    <w:rsid w:val="001B723B"/>
    <w:rsid w:val="001B725B"/>
    <w:rsid w:val="001B7AE2"/>
    <w:rsid w:val="001B7D1F"/>
    <w:rsid w:val="001C0042"/>
    <w:rsid w:val="001C02AC"/>
    <w:rsid w:val="001C055B"/>
    <w:rsid w:val="001C0A29"/>
    <w:rsid w:val="001C0F83"/>
    <w:rsid w:val="001C1CAF"/>
    <w:rsid w:val="001C2EA2"/>
    <w:rsid w:val="001C2EFA"/>
    <w:rsid w:val="001C321C"/>
    <w:rsid w:val="001C3479"/>
    <w:rsid w:val="001C37FA"/>
    <w:rsid w:val="001C39BC"/>
    <w:rsid w:val="001C483E"/>
    <w:rsid w:val="001C4DD6"/>
    <w:rsid w:val="001C511F"/>
    <w:rsid w:val="001C5392"/>
    <w:rsid w:val="001C5D19"/>
    <w:rsid w:val="001C602A"/>
    <w:rsid w:val="001C64DE"/>
    <w:rsid w:val="001C6A21"/>
    <w:rsid w:val="001C6B3B"/>
    <w:rsid w:val="001C6C6F"/>
    <w:rsid w:val="001C6D18"/>
    <w:rsid w:val="001C7EB4"/>
    <w:rsid w:val="001D0A79"/>
    <w:rsid w:val="001D0B54"/>
    <w:rsid w:val="001D0DFC"/>
    <w:rsid w:val="001D0F92"/>
    <w:rsid w:val="001D159C"/>
    <w:rsid w:val="001D1B3D"/>
    <w:rsid w:val="001D1EA0"/>
    <w:rsid w:val="001D2083"/>
    <w:rsid w:val="001D2697"/>
    <w:rsid w:val="001D2747"/>
    <w:rsid w:val="001D30DF"/>
    <w:rsid w:val="001D36B5"/>
    <w:rsid w:val="001D42B2"/>
    <w:rsid w:val="001D437E"/>
    <w:rsid w:val="001D4CEA"/>
    <w:rsid w:val="001D4DA4"/>
    <w:rsid w:val="001D5089"/>
    <w:rsid w:val="001D571F"/>
    <w:rsid w:val="001D58AA"/>
    <w:rsid w:val="001D615F"/>
    <w:rsid w:val="001D62B6"/>
    <w:rsid w:val="001D69BF"/>
    <w:rsid w:val="001D6A38"/>
    <w:rsid w:val="001D6ADB"/>
    <w:rsid w:val="001D6F24"/>
    <w:rsid w:val="001D6FD0"/>
    <w:rsid w:val="001D79E2"/>
    <w:rsid w:val="001E06AF"/>
    <w:rsid w:val="001E0CED"/>
    <w:rsid w:val="001E0DB5"/>
    <w:rsid w:val="001E149B"/>
    <w:rsid w:val="001E1BBF"/>
    <w:rsid w:val="001E2348"/>
    <w:rsid w:val="001E26CD"/>
    <w:rsid w:val="001E2737"/>
    <w:rsid w:val="001E316E"/>
    <w:rsid w:val="001E362D"/>
    <w:rsid w:val="001E4117"/>
    <w:rsid w:val="001E445D"/>
    <w:rsid w:val="001E4B4D"/>
    <w:rsid w:val="001E5EFD"/>
    <w:rsid w:val="001E60B5"/>
    <w:rsid w:val="001E61C6"/>
    <w:rsid w:val="001E63D7"/>
    <w:rsid w:val="001E69A6"/>
    <w:rsid w:val="001E6B8A"/>
    <w:rsid w:val="001E6F48"/>
    <w:rsid w:val="001E788C"/>
    <w:rsid w:val="001E7D6E"/>
    <w:rsid w:val="001F0593"/>
    <w:rsid w:val="001F076A"/>
    <w:rsid w:val="001F07BB"/>
    <w:rsid w:val="001F0AFA"/>
    <w:rsid w:val="001F0F07"/>
    <w:rsid w:val="001F13A3"/>
    <w:rsid w:val="001F169B"/>
    <w:rsid w:val="001F1E3B"/>
    <w:rsid w:val="001F2120"/>
    <w:rsid w:val="001F24A9"/>
    <w:rsid w:val="001F24D4"/>
    <w:rsid w:val="001F2790"/>
    <w:rsid w:val="001F292D"/>
    <w:rsid w:val="001F2B83"/>
    <w:rsid w:val="001F31DB"/>
    <w:rsid w:val="001F3CFA"/>
    <w:rsid w:val="001F3E35"/>
    <w:rsid w:val="001F3F71"/>
    <w:rsid w:val="001F4082"/>
    <w:rsid w:val="001F4702"/>
    <w:rsid w:val="001F4B81"/>
    <w:rsid w:val="001F5115"/>
    <w:rsid w:val="001F5695"/>
    <w:rsid w:val="001F5901"/>
    <w:rsid w:val="001F5C69"/>
    <w:rsid w:val="001F5DE6"/>
    <w:rsid w:val="001F6ED6"/>
    <w:rsid w:val="001F707D"/>
    <w:rsid w:val="001F7315"/>
    <w:rsid w:val="00200323"/>
    <w:rsid w:val="002007B4"/>
    <w:rsid w:val="002007BB"/>
    <w:rsid w:val="00200A78"/>
    <w:rsid w:val="00201D85"/>
    <w:rsid w:val="00201EDC"/>
    <w:rsid w:val="0020210A"/>
    <w:rsid w:val="0020231A"/>
    <w:rsid w:val="00202368"/>
    <w:rsid w:val="00202AAF"/>
    <w:rsid w:val="002034ED"/>
    <w:rsid w:val="0020363C"/>
    <w:rsid w:val="00203DC4"/>
    <w:rsid w:val="00203F83"/>
    <w:rsid w:val="0020466F"/>
    <w:rsid w:val="002047D5"/>
    <w:rsid w:val="00204B22"/>
    <w:rsid w:val="00204F2E"/>
    <w:rsid w:val="002053FA"/>
    <w:rsid w:val="002055A2"/>
    <w:rsid w:val="00205818"/>
    <w:rsid w:val="002059BF"/>
    <w:rsid w:val="00205A7E"/>
    <w:rsid w:val="00205A98"/>
    <w:rsid w:val="00205ABD"/>
    <w:rsid w:val="00206759"/>
    <w:rsid w:val="0020747D"/>
    <w:rsid w:val="0020762B"/>
    <w:rsid w:val="002076D0"/>
    <w:rsid w:val="0020770B"/>
    <w:rsid w:val="0021028A"/>
    <w:rsid w:val="00210923"/>
    <w:rsid w:val="002109DB"/>
    <w:rsid w:val="00210EE5"/>
    <w:rsid w:val="00210F5B"/>
    <w:rsid w:val="00211145"/>
    <w:rsid w:val="00211430"/>
    <w:rsid w:val="00211531"/>
    <w:rsid w:val="0021153B"/>
    <w:rsid w:val="002117D5"/>
    <w:rsid w:val="002120D0"/>
    <w:rsid w:val="00212530"/>
    <w:rsid w:val="002126FD"/>
    <w:rsid w:val="00212F7D"/>
    <w:rsid w:val="002141A0"/>
    <w:rsid w:val="00215331"/>
    <w:rsid w:val="002155E2"/>
    <w:rsid w:val="002158F1"/>
    <w:rsid w:val="00215BFA"/>
    <w:rsid w:val="0021705D"/>
    <w:rsid w:val="00217328"/>
    <w:rsid w:val="00217A3C"/>
    <w:rsid w:val="00217D99"/>
    <w:rsid w:val="0022067E"/>
    <w:rsid w:val="00221A1E"/>
    <w:rsid w:val="00221B5B"/>
    <w:rsid w:val="00221CF2"/>
    <w:rsid w:val="00221DB4"/>
    <w:rsid w:val="00222278"/>
    <w:rsid w:val="00222AF5"/>
    <w:rsid w:val="00222D9C"/>
    <w:rsid w:val="002232EA"/>
    <w:rsid w:val="0022341B"/>
    <w:rsid w:val="00223638"/>
    <w:rsid w:val="0022370F"/>
    <w:rsid w:val="002238B4"/>
    <w:rsid w:val="00223B41"/>
    <w:rsid w:val="002248F7"/>
    <w:rsid w:val="00224E30"/>
    <w:rsid w:val="0022514F"/>
    <w:rsid w:val="002254D5"/>
    <w:rsid w:val="00225778"/>
    <w:rsid w:val="002259D9"/>
    <w:rsid w:val="002259DE"/>
    <w:rsid w:val="00225B47"/>
    <w:rsid w:val="0022675A"/>
    <w:rsid w:val="00226B71"/>
    <w:rsid w:val="00226BDD"/>
    <w:rsid w:val="00226C48"/>
    <w:rsid w:val="00227D87"/>
    <w:rsid w:val="00227DCE"/>
    <w:rsid w:val="0023013F"/>
    <w:rsid w:val="00230C64"/>
    <w:rsid w:val="00230DED"/>
    <w:rsid w:val="002313C4"/>
    <w:rsid w:val="00232313"/>
    <w:rsid w:val="00232A3D"/>
    <w:rsid w:val="00233CEA"/>
    <w:rsid w:val="00233FE5"/>
    <w:rsid w:val="00234A19"/>
    <w:rsid w:val="0023535F"/>
    <w:rsid w:val="00235576"/>
    <w:rsid w:val="002357F8"/>
    <w:rsid w:val="0023646E"/>
    <w:rsid w:val="00237119"/>
    <w:rsid w:val="00240B85"/>
    <w:rsid w:val="002413BD"/>
    <w:rsid w:val="00241DC1"/>
    <w:rsid w:val="00241E93"/>
    <w:rsid w:val="00241EC3"/>
    <w:rsid w:val="00242489"/>
    <w:rsid w:val="00242663"/>
    <w:rsid w:val="0024289E"/>
    <w:rsid w:val="002429D1"/>
    <w:rsid w:val="00242C3A"/>
    <w:rsid w:val="00242CAA"/>
    <w:rsid w:val="0024336B"/>
    <w:rsid w:val="0024348C"/>
    <w:rsid w:val="00243A05"/>
    <w:rsid w:val="002443B1"/>
    <w:rsid w:val="00244633"/>
    <w:rsid w:val="00244CAC"/>
    <w:rsid w:val="00245C35"/>
    <w:rsid w:val="00245D9E"/>
    <w:rsid w:val="00246360"/>
    <w:rsid w:val="00246B0B"/>
    <w:rsid w:val="00246C45"/>
    <w:rsid w:val="00246D16"/>
    <w:rsid w:val="00247115"/>
    <w:rsid w:val="002472B8"/>
    <w:rsid w:val="00247314"/>
    <w:rsid w:val="0024745E"/>
    <w:rsid w:val="0024753C"/>
    <w:rsid w:val="00247639"/>
    <w:rsid w:val="0024766E"/>
    <w:rsid w:val="002479B7"/>
    <w:rsid w:val="00250072"/>
    <w:rsid w:val="0025007B"/>
    <w:rsid w:val="002501E4"/>
    <w:rsid w:val="00250479"/>
    <w:rsid w:val="0025055B"/>
    <w:rsid w:val="002508B1"/>
    <w:rsid w:val="00250A8C"/>
    <w:rsid w:val="00250F7C"/>
    <w:rsid w:val="00251D1E"/>
    <w:rsid w:val="00251DE0"/>
    <w:rsid w:val="00251E19"/>
    <w:rsid w:val="00252EBD"/>
    <w:rsid w:val="0025345A"/>
    <w:rsid w:val="00253656"/>
    <w:rsid w:val="00253A31"/>
    <w:rsid w:val="00253E15"/>
    <w:rsid w:val="002545B3"/>
    <w:rsid w:val="0025476A"/>
    <w:rsid w:val="00254880"/>
    <w:rsid w:val="00254B3C"/>
    <w:rsid w:val="002557EF"/>
    <w:rsid w:val="002558FE"/>
    <w:rsid w:val="0025600F"/>
    <w:rsid w:val="002560C1"/>
    <w:rsid w:val="0025612B"/>
    <w:rsid w:val="00257322"/>
    <w:rsid w:val="002575AF"/>
    <w:rsid w:val="00257780"/>
    <w:rsid w:val="002600D5"/>
    <w:rsid w:val="00260B49"/>
    <w:rsid w:val="00260F3B"/>
    <w:rsid w:val="00261D59"/>
    <w:rsid w:val="00261FA5"/>
    <w:rsid w:val="0026223A"/>
    <w:rsid w:val="0026249B"/>
    <w:rsid w:val="002625EC"/>
    <w:rsid w:val="00262D4D"/>
    <w:rsid w:val="00263EC7"/>
    <w:rsid w:val="00264077"/>
    <w:rsid w:val="0026414F"/>
    <w:rsid w:val="002644BF"/>
    <w:rsid w:val="002644ED"/>
    <w:rsid w:val="00265107"/>
    <w:rsid w:val="00265515"/>
    <w:rsid w:val="002657DF"/>
    <w:rsid w:val="00265977"/>
    <w:rsid w:val="00266797"/>
    <w:rsid w:val="0026719F"/>
    <w:rsid w:val="002671AE"/>
    <w:rsid w:val="00267443"/>
    <w:rsid w:val="002676ED"/>
    <w:rsid w:val="002676F1"/>
    <w:rsid w:val="00267B66"/>
    <w:rsid w:val="00267BA1"/>
    <w:rsid w:val="0027049C"/>
    <w:rsid w:val="00270B79"/>
    <w:rsid w:val="00270C5E"/>
    <w:rsid w:val="00270E46"/>
    <w:rsid w:val="00271065"/>
    <w:rsid w:val="0027115A"/>
    <w:rsid w:val="002715A4"/>
    <w:rsid w:val="00271612"/>
    <w:rsid w:val="00271618"/>
    <w:rsid w:val="00271A8E"/>
    <w:rsid w:val="00273246"/>
    <w:rsid w:val="002738AC"/>
    <w:rsid w:val="00273CC8"/>
    <w:rsid w:val="00274465"/>
    <w:rsid w:val="002744F8"/>
    <w:rsid w:val="0027450A"/>
    <w:rsid w:val="00274514"/>
    <w:rsid w:val="0027532A"/>
    <w:rsid w:val="00275CF1"/>
    <w:rsid w:val="00276632"/>
    <w:rsid w:val="0027733F"/>
    <w:rsid w:val="0027734B"/>
    <w:rsid w:val="00277545"/>
    <w:rsid w:val="00280160"/>
    <w:rsid w:val="00280642"/>
    <w:rsid w:val="00280FE6"/>
    <w:rsid w:val="00281265"/>
    <w:rsid w:val="00281287"/>
    <w:rsid w:val="00281588"/>
    <w:rsid w:val="0028207C"/>
    <w:rsid w:val="0028259B"/>
    <w:rsid w:val="0028265C"/>
    <w:rsid w:val="002827EB"/>
    <w:rsid w:val="00284275"/>
    <w:rsid w:val="00284824"/>
    <w:rsid w:val="00284DC2"/>
    <w:rsid w:val="00285031"/>
    <w:rsid w:val="0028558F"/>
    <w:rsid w:val="00285ED9"/>
    <w:rsid w:val="00286068"/>
    <w:rsid w:val="00286B14"/>
    <w:rsid w:val="00286CB5"/>
    <w:rsid w:val="00287489"/>
    <w:rsid w:val="00287841"/>
    <w:rsid w:val="00287985"/>
    <w:rsid w:val="00287AF9"/>
    <w:rsid w:val="00290177"/>
    <w:rsid w:val="00291501"/>
    <w:rsid w:val="00291B84"/>
    <w:rsid w:val="00292479"/>
    <w:rsid w:val="002928BD"/>
    <w:rsid w:val="002936F5"/>
    <w:rsid w:val="00293800"/>
    <w:rsid w:val="00293CA7"/>
    <w:rsid w:val="00293F62"/>
    <w:rsid w:val="00294644"/>
    <w:rsid w:val="00294B72"/>
    <w:rsid w:val="00294CC6"/>
    <w:rsid w:val="00294FD6"/>
    <w:rsid w:val="00294FE9"/>
    <w:rsid w:val="002952AD"/>
    <w:rsid w:val="00295602"/>
    <w:rsid w:val="002957E0"/>
    <w:rsid w:val="00295F81"/>
    <w:rsid w:val="0029612C"/>
    <w:rsid w:val="002966C6"/>
    <w:rsid w:val="00296B7A"/>
    <w:rsid w:val="002970AF"/>
    <w:rsid w:val="00297D66"/>
    <w:rsid w:val="00297F5A"/>
    <w:rsid w:val="002A002C"/>
    <w:rsid w:val="002A048B"/>
    <w:rsid w:val="002A13FD"/>
    <w:rsid w:val="002A1990"/>
    <w:rsid w:val="002A1AC0"/>
    <w:rsid w:val="002A25DB"/>
    <w:rsid w:val="002A32A5"/>
    <w:rsid w:val="002A3629"/>
    <w:rsid w:val="002A36CA"/>
    <w:rsid w:val="002A3ADA"/>
    <w:rsid w:val="002A4090"/>
    <w:rsid w:val="002A44AC"/>
    <w:rsid w:val="002A4663"/>
    <w:rsid w:val="002A49DE"/>
    <w:rsid w:val="002A5047"/>
    <w:rsid w:val="002A5799"/>
    <w:rsid w:val="002A5EB2"/>
    <w:rsid w:val="002A61C3"/>
    <w:rsid w:val="002A6340"/>
    <w:rsid w:val="002A6365"/>
    <w:rsid w:val="002A67EB"/>
    <w:rsid w:val="002A6C2A"/>
    <w:rsid w:val="002A6CE9"/>
    <w:rsid w:val="002A73A3"/>
    <w:rsid w:val="002A7753"/>
    <w:rsid w:val="002A7A83"/>
    <w:rsid w:val="002B095E"/>
    <w:rsid w:val="002B14CC"/>
    <w:rsid w:val="002B16B7"/>
    <w:rsid w:val="002B1718"/>
    <w:rsid w:val="002B19C2"/>
    <w:rsid w:val="002B1C00"/>
    <w:rsid w:val="002B1F71"/>
    <w:rsid w:val="002B1FC5"/>
    <w:rsid w:val="002B2271"/>
    <w:rsid w:val="002B23D5"/>
    <w:rsid w:val="002B245D"/>
    <w:rsid w:val="002B28E5"/>
    <w:rsid w:val="002B2ED2"/>
    <w:rsid w:val="002B3311"/>
    <w:rsid w:val="002B34A9"/>
    <w:rsid w:val="002B3536"/>
    <w:rsid w:val="002B35A6"/>
    <w:rsid w:val="002B4599"/>
    <w:rsid w:val="002B46F5"/>
    <w:rsid w:val="002B4C59"/>
    <w:rsid w:val="002B4E02"/>
    <w:rsid w:val="002B5051"/>
    <w:rsid w:val="002B5236"/>
    <w:rsid w:val="002B5923"/>
    <w:rsid w:val="002B5F5B"/>
    <w:rsid w:val="002B6343"/>
    <w:rsid w:val="002B6881"/>
    <w:rsid w:val="002B6E5F"/>
    <w:rsid w:val="002B750C"/>
    <w:rsid w:val="002B7786"/>
    <w:rsid w:val="002B78A2"/>
    <w:rsid w:val="002B7B0B"/>
    <w:rsid w:val="002B7F41"/>
    <w:rsid w:val="002C039A"/>
    <w:rsid w:val="002C0FB3"/>
    <w:rsid w:val="002C11B5"/>
    <w:rsid w:val="002C13FA"/>
    <w:rsid w:val="002C1547"/>
    <w:rsid w:val="002C1A38"/>
    <w:rsid w:val="002C1BE7"/>
    <w:rsid w:val="002C1D11"/>
    <w:rsid w:val="002C1D74"/>
    <w:rsid w:val="002C22F9"/>
    <w:rsid w:val="002C2B51"/>
    <w:rsid w:val="002C2D5C"/>
    <w:rsid w:val="002C329B"/>
    <w:rsid w:val="002C3AA8"/>
    <w:rsid w:val="002C3AE5"/>
    <w:rsid w:val="002C3E68"/>
    <w:rsid w:val="002C3F73"/>
    <w:rsid w:val="002C42F5"/>
    <w:rsid w:val="002C4A7F"/>
    <w:rsid w:val="002C500A"/>
    <w:rsid w:val="002C57AB"/>
    <w:rsid w:val="002C57E8"/>
    <w:rsid w:val="002C5901"/>
    <w:rsid w:val="002C6605"/>
    <w:rsid w:val="002C67F3"/>
    <w:rsid w:val="002C69C7"/>
    <w:rsid w:val="002D0259"/>
    <w:rsid w:val="002D069D"/>
    <w:rsid w:val="002D0F30"/>
    <w:rsid w:val="002D1061"/>
    <w:rsid w:val="002D1210"/>
    <w:rsid w:val="002D134C"/>
    <w:rsid w:val="002D13DE"/>
    <w:rsid w:val="002D15D0"/>
    <w:rsid w:val="002D19E1"/>
    <w:rsid w:val="002D26F0"/>
    <w:rsid w:val="002D2F35"/>
    <w:rsid w:val="002D3A57"/>
    <w:rsid w:val="002D472F"/>
    <w:rsid w:val="002D4C8C"/>
    <w:rsid w:val="002D5641"/>
    <w:rsid w:val="002D585E"/>
    <w:rsid w:val="002D5C43"/>
    <w:rsid w:val="002D5DCF"/>
    <w:rsid w:val="002D5F9A"/>
    <w:rsid w:val="002D6429"/>
    <w:rsid w:val="002D69EE"/>
    <w:rsid w:val="002D71FA"/>
    <w:rsid w:val="002E0194"/>
    <w:rsid w:val="002E0523"/>
    <w:rsid w:val="002E0BD6"/>
    <w:rsid w:val="002E0CEF"/>
    <w:rsid w:val="002E1612"/>
    <w:rsid w:val="002E1D0E"/>
    <w:rsid w:val="002E1E3B"/>
    <w:rsid w:val="002E1F62"/>
    <w:rsid w:val="002E2251"/>
    <w:rsid w:val="002E23AB"/>
    <w:rsid w:val="002E283C"/>
    <w:rsid w:val="002E2849"/>
    <w:rsid w:val="002E291C"/>
    <w:rsid w:val="002E29A7"/>
    <w:rsid w:val="002E2A3E"/>
    <w:rsid w:val="002E2B18"/>
    <w:rsid w:val="002E2C45"/>
    <w:rsid w:val="002E2F6F"/>
    <w:rsid w:val="002E3496"/>
    <w:rsid w:val="002E3695"/>
    <w:rsid w:val="002E38C8"/>
    <w:rsid w:val="002E42EB"/>
    <w:rsid w:val="002E434F"/>
    <w:rsid w:val="002E4411"/>
    <w:rsid w:val="002E4763"/>
    <w:rsid w:val="002E4AD2"/>
    <w:rsid w:val="002E55CD"/>
    <w:rsid w:val="002E5B38"/>
    <w:rsid w:val="002E5DB8"/>
    <w:rsid w:val="002E63E0"/>
    <w:rsid w:val="002E67F9"/>
    <w:rsid w:val="002E6A1A"/>
    <w:rsid w:val="002E6A90"/>
    <w:rsid w:val="002E7655"/>
    <w:rsid w:val="002E7AB3"/>
    <w:rsid w:val="002E7B1C"/>
    <w:rsid w:val="002E7D3E"/>
    <w:rsid w:val="002F0066"/>
    <w:rsid w:val="002F0126"/>
    <w:rsid w:val="002F058A"/>
    <w:rsid w:val="002F0C13"/>
    <w:rsid w:val="002F0FB4"/>
    <w:rsid w:val="002F138B"/>
    <w:rsid w:val="002F15ED"/>
    <w:rsid w:val="002F175B"/>
    <w:rsid w:val="002F1822"/>
    <w:rsid w:val="002F2150"/>
    <w:rsid w:val="002F2290"/>
    <w:rsid w:val="002F2F5E"/>
    <w:rsid w:val="002F306B"/>
    <w:rsid w:val="002F3A72"/>
    <w:rsid w:val="002F3A84"/>
    <w:rsid w:val="002F3AFB"/>
    <w:rsid w:val="002F3B20"/>
    <w:rsid w:val="002F49B3"/>
    <w:rsid w:val="002F547A"/>
    <w:rsid w:val="002F5695"/>
    <w:rsid w:val="002F57EE"/>
    <w:rsid w:val="002F5ABC"/>
    <w:rsid w:val="002F6072"/>
    <w:rsid w:val="002F6188"/>
    <w:rsid w:val="002F6395"/>
    <w:rsid w:val="002F64CD"/>
    <w:rsid w:val="002F6558"/>
    <w:rsid w:val="002F685A"/>
    <w:rsid w:val="002F6C14"/>
    <w:rsid w:val="002F737A"/>
    <w:rsid w:val="002F747A"/>
    <w:rsid w:val="002F74F1"/>
    <w:rsid w:val="002F75F6"/>
    <w:rsid w:val="002F7910"/>
    <w:rsid w:val="002F7B1A"/>
    <w:rsid w:val="002F7B9E"/>
    <w:rsid w:val="003001F4"/>
    <w:rsid w:val="00300F46"/>
    <w:rsid w:val="003013B9"/>
    <w:rsid w:val="00301E72"/>
    <w:rsid w:val="003026C3"/>
    <w:rsid w:val="0030270C"/>
    <w:rsid w:val="003027EA"/>
    <w:rsid w:val="003027F4"/>
    <w:rsid w:val="00302991"/>
    <w:rsid w:val="00302BE8"/>
    <w:rsid w:val="0030327D"/>
    <w:rsid w:val="00303617"/>
    <w:rsid w:val="00303677"/>
    <w:rsid w:val="00303A0E"/>
    <w:rsid w:val="00303F43"/>
    <w:rsid w:val="003041CF"/>
    <w:rsid w:val="00305D21"/>
    <w:rsid w:val="003068CB"/>
    <w:rsid w:val="00306A6E"/>
    <w:rsid w:val="00306EA2"/>
    <w:rsid w:val="00307465"/>
    <w:rsid w:val="0030757A"/>
    <w:rsid w:val="003079AE"/>
    <w:rsid w:val="00307B21"/>
    <w:rsid w:val="00310515"/>
    <w:rsid w:val="003107F6"/>
    <w:rsid w:val="00310824"/>
    <w:rsid w:val="00311486"/>
    <w:rsid w:val="003118A6"/>
    <w:rsid w:val="0031196C"/>
    <w:rsid w:val="00312330"/>
    <w:rsid w:val="003124D8"/>
    <w:rsid w:val="003127C2"/>
    <w:rsid w:val="00312D16"/>
    <w:rsid w:val="0031396A"/>
    <w:rsid w:val="00313A3C"/>
    <w:rsid w:val="00313B97"/>
    <w:rsid w:val="00313E8C"/>
    <w:rsid w:val="0031414E"/>
    <w:rsid w:val="003155FE"/>
    <w:rsid w:val="003157DE"/>
    <w:rsid w:val="00315A81"/>
    <w:rsid w:val="00315D12"/>
    <w:rsid w:val="00316ABD"/>
    <w:rsid w:val="00316C12"/>
    <w:rsid w:val="00317424"/>
    <w:rsid w:val="00317448"/>
    <w:rsid w:val="0031748D"/>
    <w:rsid w:val="00317B8E"/>
    <w:rsid w:val="00317CEB"/>
    <w:rsid w:val="00317F91"/>
    <w:rsid w:val="003200D6"/>
    <w:rsid w:val="00320384"/>
    <w:rsid w:val="003209D6"/>
    <w:rsid w:val="00320DCB"/>
    <w:rsid w:val="00320F9E"/>
    <w:rsid w:val="00321158"/>
    <w:rsid w:val="003217AE"/>
    <w:rsid w:val="003219B6"/>
    <w:rsid w:val="0032238C"/>
    <w:rsid w:val="003223D9"/>
    <w:rsid w:val="00322447"/>
    <w:rsid w:val="00322C56"/>
    <w:rsid w:val="00322F66"/>
    <w:rsid w:val="00323064"/>
    <w:rsid w:val="00323F3F"/>
    <w:rsid w:val="00323FCC"/>
    <w:rsid w:val="00324731"/>
    <w:rsid w:val="0032475A"/>
    <w:rsid w:val="0032568F"/>
    <w:rsid w:val="00325EEC"/>
    <w:rsid w:val="00326F42"/>
    <w:rsid w:val="0032787F"/>
    <w:rsid w:val="003278DB"/>
    <w:rsid w:val="00330184"/>
    <w:rsid w:val="003309FA"/>
    <w:rsid w:val="00331324"/>
    <w:rsid w:val="0033158C"/>
    <w:rsid w:val="003318A6"/>
    <w:rsid w:val="003318CA"/>
    <w:rsid w:val="00331D74"/>
    <w:rsid w:val="003322A9"/>
    <w:rsid w:val="003324F4"/>
    <w:rsid w:val="003325DE"/>
    <w:rsid w:val="00332F42"/>
    <w:rsid w:val="00332FB5"/>
    <w:rsid w:val="003337A9"/>
    <w:rsid w:val="0033380F"/>
    <w:rsid w:val="00333A07"/>
    <w:rsid w:val="0033446D"/>
    <w:rsid w:val="00334BF9"/>
    <w:rsid w:val="003350E5"/>
    <w:rsid w:val="003354F0"/>
    <w:rsid w:val="0033617F"/>
    <w:rsid w:val="00336577"/>
    <w:rsid w:val="00336A8E"/>
    <w:rsid w:val="00336CCA"/>
    <w:rsid w:val="003372AE"/>
    <w:rsid w:val="00337474"/>
    <w:rsid w:val="003375A2"/>
    <w:rsid w:val="003379B4"/>
    <w:rsid w:val="00337FDF"/>
    <w:rsid w:val="003413A8"/>
    <w:rsid w:val="00341515"/>
    <w:rsid w:val="00341A59"/>
    <w:rsid w:val="00342156"/>
    <w:rsid w:val="003421F6"/>
    <w:rsid w:val="003424E9"/>
    <w:rsid w:val="0034255B"/>
    <w:rsid w:val="003425B3"/>
    <w:rsid w:val="00342EDB"/>
    <w:rsid w:val="0034302C"/>
    <w:rsid w:val="00343055"/>
    <w:rsid w:val="003435BF"/>
    <w:rsid w:val="0034433B"/>
    <w:rsid w:val="003444D0"/>
    <w:rsid w:val="00344502"/>
    <w:rsid w:val="00344562"/>
    <w:rsid w:val="00344759"/>
    <w:rsid w:val="00344D9A"/>
    <w:rsid w:val="00344FE6"/>
    <w:rsid w:val="00345421"/>
    <w:rsid w:val="00345706"/>
    <w:rsid w:val="003458D1"/>
    <w:rsid w:val="00345F76"/>
    <w:rsid w:val="00346869"/>
    <w:rsid w:val="003474F6"/>
    <w:rsid w:val="00347790"/>
    <w:rsid w:val="00347AC1"/>
    <w:rsid w:val="00347CED"/>
    <w:rsid w:val="00350414"/>
    <w:rsid w:val="00350746"/>
    <w:rsid w:val="00350941"/>
    <w:rsid w:val="0035095E"/>
    <w:rsid w:val="00350F1A"/>
    <w:rsid w:val="00350F96"/>
    <w:rsid w:val="0035100F"/>
    <w:rsid w:val="003518CA"/>
    <w:rsid w:val="003518E9"/>
    <w:rsid w:val="00351D3E"/>
    <w:rsid w:val="00351ED4"/>
    <w:rsid w:val="00351F76"/>
    <w:rsid w:val="00352270"/>
    <w:rsid w:val="003522D3"/>
    <w:rsid w:val="00352396"/>
    <w:rsid w:val="00352CE0"/>
    <w:rsid w:val="00352D87"/>
    <w:rsid w:val="003532F5"/>
    <w:rsid w:val="003536B6"/>
    <w:rsid w:val="0035377B"/>
    <w:rsid w:val="00353922"/>
    <w:rsid w:val="00354037"/>
    <w:rsid w:val="00354045"/>
    <w:rsid w:val="00354283"/>
    <w:rsid w:val="0035441C"/>
    <w:rsid w:val="0035442A"/>
    <w:rsid w:val="00354745"/>
    <w:rsid w:val="003550B9"/>
    <w:rsid w:val="003557FC"/>
    <w:rsid w:val="00355DFA"/>
    <w:rsid w:val="003561F1"/>
    <w:rsid w:val="00356586"/>
    <w:rsid w:val="0035662F"/>
    <w:rsid w:val="00357017"/>
    <w:rsid w:val="00357019"/>
    <w:rsid w:val="00357181"/>
    <w:rsid w:val="00357BB6"/>
    <w:rsid w:val="00357DAF"/>
    <w:rsid w:val="00357F92"/>
    <w:rsid w:val="00360340"/>
    <w:rsid w:val="00360706"/>
    <w:rsid w:val="00360D34"/>
    <w:rsid w:val="00360D6A"/>
    <w:rsid w:val="00361155"/>
    <w:rsid w:val="003611B9"/>
    <w:rsid w:val="0036163F"/>
    <w:rsid w:val="003619CA"/>
    <w:rsid w:val="00361B01"/>
    <w:rsid w:val="003620CC"/>
    <w:rsid w:val="0036229A"/>
    <w:rsid w:val="0036247F"/>
    <w:rsid w:val="00363A1F"/>
    <w:rsid w:val="00363F84"/>
    <w:rsid w:val="003640D3"/>
    <w:rsid w:val="00364104"/>
    <w:rsid w:val="00364859"/>
    <w:rsid w:val="00364CC1"/>
    <w:rsid w:val="00364E7F"/>
    <w:rsid w:val="00365056"/>
    <w:rsid w:val="003652DE"/>
    <w:rsid w:val="0036577D"/>
    <w:rsid w:val="00365AB0"/>
    <w:rsid w:val="00365EBF"/>
    <w:rsid w:val="00365FA4"/>
    <w:rsid w:val="003665CF"/>
    <w:rsid w:val="00366664"/>
    <w:rsid w:val="003668F6"/>
    <w:rsid w:val="00366C31"/>
    <w:rsid w:val="00366D0A"/>
    <w:rsid w:val="00366EC0"/>
    <w:rsid w:val="00367084"/>
    <w:rsid w:val="0036767C"/>
    <w:rsid w:val="00367CE2"/>
    <w:rsid w:val="00367E83"/>
    <w:rsid w:val="00370753"/>
    <w:rsid w:val="00370783"/>
    <w:rsid w:val="00370867"/>
    <w:rsid w:val="00370C93"/>
    <w:rsid w:val="00370E0B"/>
    <w:rsid w:val="00371A6A"/>
    <w:rsid w:val="00371B87"/>
    <w:rsid w:val="003721D3"/>
    <w:rsid w:val="003723D6"/>
    <w:rsid w:val="00372702"/>
    <w:rsid w:val="0037299A"/>
    <w:rsid w:val="003729B5"/>
    <w:rsid w:val="003730B0"/>
    <w:rsid w:val="0037319F"/>
    <w:rsid w:val="00374196"/>
    <w:rsid w:val="003742DC"/>
    <w:rsid w:val="00374396"/>
    <w:rsid w:val="003745D9"/>
    <w:rsid w:val="003753A6"/>
    <w:rsid w:val="003757D7"/>
    <w:rsid w:val="00376084"/>
    <w:rsid w:val="003761CB"/>
    <w:rsid w:val="00376F31"/>
    <w:rsid w:val="00376F3A"/>
    <w:rsid w:val="00377306"/>
    <w:rsid w:val="003774EF"/>
    <w:rsid w:val="00377590"/>
    <w:rsid w:val="00380B16"/>
    <w:rsid w:val="003813C2"/>
    <w:rsid w:val="003815B0"/>
    <w:rsid w:val="00381CFC"/>
    <w:rsid w:val="00381EFD"/>
    <w:rsid w:val="00382488"/>
    <w:rsid w:val="0038312D"/>
    <w:rsid w:val="003832AE"/>
    <w:rsid w:val="00383ABD"/>
    <w:rsid w:val="00383B33"/>
    <w:rsid w:val="00383DA9"/>
    <w:rsid w:val="00383F94"/>
    <w:rsid w:val="0038406E"/>
    <w:rsid w:val="0038428A"/>
    <w:rsid w:val="0038437B"/>
    <w:rsid w:val="0038490F"/>
    <w:rsid w:val="00384C92"/>
    <w:rsid w:val="0038502E"/>
    <w:rsid w:val="00385655"/>
    <w:rsid w:val="003858F2"/>
    <w:rsid w:val="00385C7E"/>
    <w:rsid w:val="00386AF8"/>
    <w:rsid w:val="00386C07"/>
    <w:rsid w:val="00387007"/>
    <w:rsid w:val="0038707E"/>
    <w:rsid w:val="0038724F"/>
    <w:rsid w:val="003875DA"/>
    <w:rsid w:val="00387D50"/>
    <w:rsid w:val="003900E1"/>
    <w:rsid w:val="0039015A"/>
    <w:rsid w:val="003902E8"/>
    <w:rsid w:val="00390C79"/>
    <w:rsid w:val="00391B02"/>
    <w:rsid w:val="00391B7A"/>
    <w:rsid w:val="00391F0C"/>
    <w:rsid w:val="0039229B"/>
    <w:rsid w:val="00392574"/>
    <w:rsid w:val="003925C8"/>
    <w:rsid w:val="003926A1"/>
    <w:rsid w:val="003929E0"/>
    <w:rsid w:val="00392A46"/>
    <w:rsid w:val="00393355"/>
    <w:rsid w:val="00393741"/>
    <w:rsid w:val="0039410A"/>
    <w:rsid w:val="00394C45"/>
    <w:rsid w:val="00395278"/>
    <w:rsid w:val="003955D7"/>
    <w:rsid w:val="003963E4"/>
    <w:rsid w:val="00396616"/>
    <w:rsid w:val="00396795"/>
    <w:rsid w:val="00396821"/>
    <w:rsid w:val="0039682A"/>
    <w:rsid w:val="00396B1E"/>
    <w:rsid w:val="00396CA0"/>
    <w:rsid w:val="00396F19"/>
    <w:rsid w:val="00397961"/>
    <w:rsid w:val="00397CA8"/>
    <w:rsid w:val="00397ED6"/>
    <w:rsid w:val="003A017D"/>
    <w:rsid w:val="003A0761"/>
    <w:rsid w:val="003A0BF9"/>
    <w:rsid w:val="003A1922"/>
    <w:rsid w:val="003A1B67"/>
    <w:rsid w:val="003A206D"/>
    <w:rsid w:val="003A2267"/>
    <w:rsid w:val="003A254E"/>
    <w:rsid w:val="003A2993"/>
    <w:rsid w:val="003A2CFC"/>
    <w:rsid w:val="003A3059"/>
    <w:rsid w:val="003A3199"/>
    <w:rsid w:val="003A3C3A"/>
    <w:rsid w:val="003A3EE5"/>
    <w:rsid w:val="003A40EB"/>
    <w:rsid w:val="003A4532"/>
    <w:rsid w:val="003A458F"/>
    <w:rsid w:val="003A5453"/>
    <w:rsid w:val="003A5B98"/>
    <w:rsid w:val="003A5D27"/>
    <w:rsid w:val="003A6003"/>
    <w:rsid w:val="003A617A"/>
    <w:rsid w:val="003A64E8"/>
    <w:rsid w:val="003A6627"/>
    <w:rsid w:val="003A68E5"/>
    <w:rsid w:val="003A6978"/>
    <w:rsid w:val="003A6A96"/>
    <w:rsid w:val="003A6D3D"/>
    <w:rsid w:val="003A6DBE"/>
    <w:rsid w:val="003A7654"/>
    <w:rsid w:val="003A77DD"/>
    <w:rsid w:val="003A7B13"/>
    <w:rsid w:val="003B023E"/>
    <w:rsid w:val="003B0270"/>
    <w:rsid w:val="003B0427"/>
    <w:rsid w:val="003B05B6"/>
    <w:rsid w:val="003B0F53"/>
    <w:rsid w:val="003B1746"/>
    <w:rsid w:val="003B20E7"/>
    <w:rsid w:val="003B2196"/>
    <w:rsid w:val="003B23B3"/>
    <w:rsid w:val="003B24A8"/>
    <w:rsid w:val="003B2967"/>
    <w:rsid w:val="003B3764"/>
    <w:rsid w:val="003B4613"/>
    <w:rsid w:val="003B487D"/>
    <w:rsid w:val="003B4A6D"/>
    <w:rsid w:val="003B4D7A"/>
    <w:rsid w:val="003B4ECE"/>
    <w:rsid w:val="003B5608"/>
    <w:rsid w:val="003B5A20"/>
    <w:rsid w:val="003B5E75"/>
    <w:rsid w:val="003B5E7A"/>
    <w:rsid w:val="003B5EF8"/>
    <w:rsid w:val="003B673C"/>
    <w:rsid w:val="003B6B53"/>
    <w:rsid w:val="003B6C4E"/>
    <w:rsid w:val="003B72FC"/>
    <w:rsid w:val="003B7B4A"/>
    <w:rsid w:val="003C0679"/>
    <w:rsid w:val="003C06BA"/>
    <w:rsid w:val="003C18CD"/>
    <w:rsid w:val="003C1CE0"/>
    <w:rsid w:val="003C2274"/>
    <w:rsid w:val="003C35B3"/>
    <w:rsid w:val="003C366A"/>
    <w:rsid w:val="003C38D9"/>
    <w:rsid w:val="003C39CE"/>
    <w:rsid w:val="003C3E6B"/>
    <w:rsid w:val="003C463B"/>
    <w:rsid w:val="003C46A9"/>
    <w:rsid w:val="003C4840"/>
    <w:rsid w:val="003C4926"/>
    <w:rsid w:val="003C57D6"/>
    <w:rsid w:val="003C6069"/>
    <w:rsid w:val="003C71C3"/>
    <w:rsid w:val="003C7489"/>
    <w:rsid w:val="003C7608"/>
    <w:rsid w:val="003C7C9A"/>
    <w:rsid w:val="003D0196"/>
    <w:rsid w:val="003D06CD"/>
    <w:rsid w:val="003D0E28"/>
    <w:rsid w:val="003D2229"/>
    <w:rsid w:val="003D23D5"/>
    <w:rsid w:val="003D2D81"/>
    <w:rsid w:val="003D2F90"/>
    <w:rsid w:val="003D31F1"/>
    <w:rsid w:val="003D3CEB"/>
    <w:rsid w:val="003D417C"/>
    <w:rsid w:val="003D499A"/>
    <w:rsid w:val="003D49AE"/>
    <w:rsid w:val="003D4FCF"/>
    <w:rsid w:val="003D52AC"/>
    <w:rsid w:val="003D53F4"/>
    <w:rsid w:val="003D55E6"/>
    <w:rsid w:val="003D578E"/>
    <w:rsid w:val="003D6165"/>
    <w:rsid w:val="003D61FE"/>
    <w:rsid w:val="003D62EE"/>
    <w:rsid w:val="003D6730"/>
    <w:rsid w:val="003D78F8"/>
    <w:rsid w:val="003D7942"/>
    <w:rsid w:val="003D79B9"/>
    <w:rsid w:val="003D7AC0"/>
    <w:rsid w:val="003D7C3A"/>
    <w:rsid w:val="003E0828"/>
    <w:rsid w:val="003E0F1D"/>
    <w:rsid w:val="003E1DF5"/>
    <w:rsid w:val="003E2242"/>
    <w:rsid w:val="003E2802"/>
    <w:rsid w:val="003E323F"/>
    <w:rsid w:val="003E3C1C"/>
    <w:rsid w:val="003E3E08"/>
    <w:rsid w:val="003E4457"/>
    <w:rsid w:val="003E47F5"/>
    <w:rsid w:val="003E4A82"/>
    <w:rsid w:val="003E4B19"/>
    <w:rsid w:val="003E551D"/>
    <w:rsid w:val="003E5868"/>
    <w:rsid w:val="003E5DE5"/>
    <w:rsid w:val="003E6748"/>
    <w:rsid w:val="003E6DB4"/>
    <w:rsid w:val="003E70EC"/>
    <w:rsid w:val="003E7465"/>
    <w:rsid w:val="003E74DE"/>
    <w:rsid w:val="003E7ACE"/>
    <w:rsid w:val="003E7DD7"/>
    <w:rsid w:val="003F065A"/>
    <w:rsid w:val="003F0B34"/>
    <w:rsid w:val="003F0B93"/>
    <w:rsid w:val="003F0BA3"/>
    <w:rsid w:val="003F0E7B"/>
    <w:rsid w:val="003F11E0"/>
    <w:rsid w:val="003F1889"/>
    <w:rsid w:val="003F19D6"/>
    <w:rsid w:val="003F1A83"/>
    <w:rsid w:val="003F20C6"/>
    <w:rsid w:val="003F2284"/>
    <w:rsid w:val="003F236E"/>
    <w:rsid w:val="003F248E"/>
    <w:rsid w:val="003F2C67"/>
    <w:rsid w:val="003F2DC7"/>
    <w:rsid w:val="003F2DE4"/>
    <w:rsid w:val="003F2FA2"/>
    <w:rsid w:val="003F384A"/>
    <w:rsid w:val="003F3853"/>
    <w:rsid w:val="003F3963"/>
    <w:rsid w:val="003F3AF2"/>
    <w:rsid w:val="003F3C2F"/>
    <w:rsid w:val="003F3F2D"/>
    <w:rsid w:val="003F3FA4"/>
    <w:rsid w:val="003F40F9"/>
    <w:rsid w:val="003F4D78"/>
    <w:rsid w:val="003F5076"/>
    <w:rsid w:val="003F50D8"/>
    <w:rsid w:val="003F581D"/>
    <w:rsid w:val="003F5C48"/>
    <w:rsid w:val="003F657F"/>
    <w:rsid w:val="003F665A"/>
    <w:rsid w:val="003F6786"/>
    <w:rsid w:val="003F6900"/>
    <w:rsid w:val="003F6929"/>
    <w:rsid w:val="003F69F4"/>
    <w:rsid w:val="003F6A45"/>
    <w:rsid w:val="003F707C"/>
    <w:rsid w:val="003F7339"/>
    <w:rsid w:val="003F75AE"/>
    <w:rsid w:val="003F76E8"/>
    <w:rsid w:val="003F77C0"/>
    <w:rsid w:val="003F7932"/>
    <w:rsid w:val="003F7B06"/>
    <w:rsid w:val="003F7B1E"/>
    <w:rsid w:val="003F7FF9"/>
    <w:rsid w:val="00400176"/>
    <w:rsid w:val="004002E7"/>
    <w:rsid w:val="0040037E"/>
    <w:rsid w:val="00400ABB"/>
    <w:rsid w:val="00400B72"/>
    <w:rsid w:val="00400BD3"/>
    <w:rsid w:val="00400CC1"/>
    <w:rsid w:val="004010A0"/>
    <w:rsid w:val="0040161D"/>
    <w:rsid w:val="00401629"/>
    <w:rsid w:val="00401BE7"/>
    <w:rsid w:val="00401BEB"/>
    <w:rsid w:val="0040295B"/>
    <w:rsid w:val="00402AF5"/>
    <w:rsid w:val="00402C72"/>
    <w:rsid w:val="00402EAD"/>
    <w:rsid w:val="004034A8"/>
    <w:rsid w:val="004039B4"/>
    <w:rsid w:val="00403E5F"/>
    <w:rsid w:val="00404BC8"/>
    <w:rsid w:val="00405315"/>
    <w:rsid w:val="00405C6E"/>
    <w:rsid w:val="00405C8B"/>
    <w:rsid w:val="00405CA0"/>
    <w:rsid w:val="004062DD"/>
    <w:rsid w:val="0040684E"/>
    <w:rsid w:val="00406E95"/>
    <w:rsid w:val="004071E3"/>
    <w:rsid w:val="0040727A"/>
    <w:rsid w:val="00407D45"/>
    <w:rsid w:val="00410D54"/>
    <w:rsid w:val="00410E33"/>
    <w:rsid w:val="004112AB"/>
    <w:rsid w:val="004114FF"/>
    <w:rsid w:val="00411941"/>
    <w:rsid w:val="004119D1"/>
    <w:rsid w:val="004119D5"/>
    <w:rsid w:val="0041202E"/>
    <w:rsid w:val="00412373"/>
    <w:rsid w:val="004125E7"/>
    <w:rsid w:val="004128C0"/>
    <w:rsid w:val="004131BE"/>
    <w:rsid w:val="00413E1F"/>
    <w:rsid w:val="00414085"/>
    <w:rsid w:val="00414F47"/>
    <w:rsid w:val="004153A3"/>
    <w:rsid w:val="00415951"/>
    <w:rsid w:val="00415975"/>
    <w:rsid w:val="004162E7"/>
    <w:rsid w:val="00416868"/>
    <w:rsid w:val="00416CAE"/>
    <w:rsid w:val="004172BF"/>
    <w:rsid w:val="004174A4"/>
    <w:rsid w:val="004179BB"/>
    <w:rsid w:val="00417E9D"/>
    <w:rsid w:val="004200D8"/>
    <w:rsid w:val="0042021E"/>
    <w:rsid w:val="00420509"/>
    <w:rsid w:val="0042095C"/>
    <w:rsid w:val="00420F1F"/>
    <w:rsid w:val="00421270"/>
    <w:rsid w:val="00421796"/>
    <w:rsid w:val="00421839"/>
    <w:rsid w:val="00421DC3"/>
    <w:rsid w:val="004223EC"/>
    <w:rsid w:val="004225B5"/>
    <w:rsid w:val="00423ECB"/>
    <w:rsid w:val="004240F5"/>
    <w:rsid w:val="00424451"/>
    <w:rsid w:val="00424BC5"/>
    <w:rsid w:val="0042507F"/>
    <w:rsid w:val="00425584"/>
    <w:rsid w:val="00425C67"/>
    <w:rsid w:val="00425DC7"/>
    <w:rsid w:val="004267CB"/>
    <w:rsid w:val="0042729B"/>
    <w:rsid w:val="004276B5"/>
    <w:rsid w:val="004277D4"/>
    <w:rsid w:val="0042783A"/>
    <w:rsid w:val="00431489"/>
    <w:rsid w:val="0043159A"/>
    <w:rsid w:val="004317BB"/>
    <w:rsid w:val="00432153"/>
    <w:rsid w:val="004322B4"/>
    <w:rsid w:val="004322CB"/>
    <w:rsid w:val="004326C1"/>
    <w:rsid w:val="004326F1"/>
    <w:rsid w:val="00432AD4"/>
    <w:rsid w:val="00432C72"/>
    <w:rsid w:val="00432EB9"/>
    <w:rsid w:val="00432FD6"/>
    <w:rsid w:val="004332A2"/>
    <w:rsid w:val="00433A64"/>
    <w:rsid w:val="00433C0F"/>
    <w:rsid w:val="00433CBA"/>
    <w:rsid w:val="00433E2F"/>
    <w:rsid w:val="00434155"/>
    <w:rsid w:val="004343D8"/>
    <w:rsid w:val="00434FD0"/>
    <w:rsid w:val="004350FF"/>
    <w:rsid w:val="0043598E"/>
    <w:rsid w:val="00435C52"/>
    <w:rsid w:val="00436260"/>
    <w:rsid w:val="004364E7"/>
    <w:rsid w:val="0043689E"/>
    <w:rsid w:val="00436BEE"/>
    <w:rsid w:val="00437063"/>
    <w:rsid w:val="00437843"/>
    <w:rsid w:val="00437D50"/>
    <w:rsid w:val="00437F70"/>
    <w:rsid w:val="004400FC"/>
    <w:rsid w:val="00440675"/>
    <w:rsid w:val="00440EFE"/>
    <w:rsid w:val="0044113D"/>
    <w:rsid w:val="0044188A"/>
    <w:rsid w:val="00441E81"/>
    <w:rsid w:val="00442002"/>
    <w:rsid w:val="00442239"/>
    <w:rsid w:val="00442240"/>
    <w:rsid w:val="00442A32"/>
    <w:rsid w:val="00442AB7"/>
    <w:rsid w:val="0044349C"/>
    <w:rsid w:val="004434E9"/>
    <w:rsid w:val="00443760"/>
    <w:rsid w:val="00443CA8"/>
    <w:rsid w:val="00443D9D"/>
    <w:rsid w:val="004441D3"/>
    <w:rsid w:val="004446F0"/>
    <w:rsid w:val="00444992"/>
    <w:rsid w:val="00444C4F"/>
    <w:rsid w:val="004450BE"/>
    <w:rsid w:val="004451D8"/>
    <w:rsid w:val="004455E8"/>
    <w:rsid w:val="00446109"/>
    <w:rsid w:val="004462D1"/>
    <w:rsid w:val="00446626"/>
    <w:rsid w:val="00446A71"/>
    <w:rsid w:val="00446F5B"/>
    <w:rsid w:val="004470F1"/>
    <w:rsid w:val="0044776C"/>
    <w:rsid w:val="00447FE9"/>
    <w:rsid w:val="004502FC"/>
    <w:rsid w:val="00450932"/>
    <w:rsid w:val="00450A6B"/>
    <w:rsid w:val="004511BF"/>
    <w:rsid w:val="00451E95"/>
    <w:rsid w:val="00452685"/>
    <w:rsid w:val="00452A13"/>
    <w:rsid w:val="00452E01"/>
    <w:rsid w:val="00453190"/>
    <w:rsid w:val="004534D8"/>
    <w:rsid w:val="0045354A"/>
    <w:rsid w:val="00453E26"/>
    <w:rsid w:val="004542ED"/>
    <w:rsid w:val="00454EC4"/>
    <w:rsid w:val="004550CC"/>
    <w:rsid w:val="004552C4"/>
    <w:rsid w:val="00455AA2"/>
    <w:rsid w:val="0045618C"/>
    <w:rsid w:val="00456A8B"/>
    <w:rsid w:val="00456C3E"/>
    <w:rsid w:val="0045718D"/>
    <w:rsid w:val="004571EA"/>
    <w:rsid w:val="0045738F"/>
    <w:rsid w:val="00457586"/>
    <w:rsid w:val="00457A12"/>
    <w:rsid w:val="00460128"/>
    <w:rsid w:val="00460C20"/>
    <w:rsid w:val="00461169"/>
    <w:rsid w:val="00461CD6"/>
    <w:rsid w:val="00461E1C"/>
    <w:rsid w:val="00461FAE"/>
    <w:rsid w:val="004623E0"/>
    <w:rsid w:val="00462A0F"/>
    <w:rsid w:val="004631EE"/>
    <w:rsid w:val="004638D7"/>
    <w:rsid w:val="004647E3"/>
    <w:rsid w:val="00464BB4"/>
    <w:rsid w:val="00464C9E"/>
    <w:rsid w:val="00465706"/>
    <w:rsid w:val="00465846"/>
    <w:rsid w:val="00465F0E"/>
    <w:rsid w:val="00466128"/>
    <w:rsid w:val="0046656A"/>
    <w:rsid w:val="00466F47"/>
    <w:rsid w:val="0046700D"/>
    <w:rsid w:val="00467083"/>
    <w:rsid w:val="0046761D"/>
    <w:rsid w:val="004677EE"/>
    <w:rsid w:val="00467A0F"/>
    <w:rsid w:val="0047000E"/>
    <w:rsid w:val="0047009D"/>
    <w:rsid w:val="00470126"/>
    <w:rsid w:val="00470196"/>
    <w:rsid w:val="00470411"/>
    <w:rsid w:val="00470A1D"/>
    <w:rsid w:val="0047118D"/>
    <w:rsid w:val="00472E8E"/>
    <w:rsid w:val="004730AA"/>
    <w:rsid w:val="00473993"/>
    <w:rsid w:val="00473D22"/>
    <w:rsid w:val="00474717"/>
    <w:rsid w:val="00474774"/>
    <w:rsid w:val="00474A8F"/>
    <w:rsid w:val="00474C93"/>
    <w:rsid w:val="00474D91"/>
    <w:rsid w:val="00475152"/>
    <w:rsid w:val="0047522B"/>
    <w:rsid w:val="0047544B"/>
    <w:rsid w:val="00475536"/>
    <w:rsid w:val="00475C52"/>
    <w:rsid w:val="00475D0E"/>
    <w:rsid w:val="00475FE0"/>
    <w:rsid w:val="004763E3"/>
    <w:rsid w:val="004764F7"/>
    <w:rsid w:val="00476DEB"/>
    <w:rsid w:val="00480506"/>
    <w:rsid w:val="00480AF9"/>
    <w:rsid w:val="00480B4F"/>
    <w:rsid w:val="00481400"/>
    <w:rsid w:val="00481751"/>
    <w:rsid w:val="00481A36"/>
    <w:rsid w:val="00481AB0"/>
    <w:rsid w:val="00481DF0"/>
    <w:rsid w:val="00481E46"/>
    <w:rsid w:val="00482487"/>
    <w:rsid w:val="00482639"/>
    <w:rsid w:val="00482877"/>
    <w:rsid w:val="00483371"/>
    <w:rsid w:val="0048355C"/>
    <w:rsid w:val="004838D5"/>
    <w:rsid w:val="00483E11"/>
    <w:rsid w:val="00484659"/>
    <w:rsid w:val="004847CC"/>
    <w:rsid w:val="00484C21"/>
    <w:rsid w:val="00484D90"/>
    <w:rsid w:val="00484FC1"/>
    <w:rsid w:val="00485E7C"/>
    <w:rsid w:val="00485EC3"/>
    <w:rsid w:val="004860B3"/>
    <w:rsid w:val="00486143"/>
    <w:rsid w:val="00486145"/>
    <w:rsid w:val="0048672F"/>
    <w:rsid w:val="00486AC1"/>
    <w:rsid w:val="00486F12"/>
    <w:rsid w:val="004871B0"/>
    <w:rsid w:val="00487266"/>
    <w:rsid w:val="00487474"/>
    <w:rsid w:val="004874F8"/>
    <w:rsid w:val="00487608"/>
    <w:rsid w:val="00487DC1"/>
    <w:rsid w:val="00487E39"/>
    <w:rsid w:val="00490418"/>
    <w:rsid w:val="00490512"/>
    <w:rsid w:val="004905EF"/>
    <w:rsid w:val="00490C16"/>
    <w:rsid w:val="00491190"/>
    <w:rsid w:val="004911B1"/>
    <w:rsid w:val="004912E4"/>
    <w:rsid w:val="0049131F"/>
    <w:rsid w:val="00491558"/>
    <w:rsid w:val="0049163B"/>
    <w:rsid w:val="00491F3E"/>
    <w:rsid w:val="00492132"/>
    <w:rsid w:val="00492A52"/>
    <w:rsid w:val="0049335B"/>
    <w:rsid w:val="0049356E"/>
    <w:rsid w:val="004939D6"/>
    <w:rsid w:val="00493B85"/>
    <w:rsid w:val="00493C75"/>
    <w:rsid w:val="00493D8D"/>
    <w:rsid w:val="00494751"/>
    <w:rsid w:val="00494C8A"/>
    <w:rsid w:val="004952B9"/>
    <w:rsid w:val="00495504"/>
    <w:rsid w:val="00495741"/>
    <w:rsid w:val="00496238"/>
    <w:rsid w:val="004967A5"/>
    <w:rsid w:val="00496BF3"/>
    <w:rsid w:val="00496CA8"/>
    <w:rsid w:val="00496CFD"/>
    <w:rsid w:val="00496FC7"/>
    <w:rsid w:val="004970C2"/>
    <w:rsid w:val="0049722A"/>
    <w:rsid w:val="0049743E"/>
    <w:rsid w:val="00497463"/>
    <w:rsid w:val="0049746C"/>
    <w:rsid w:val="0049771C"/>
    <w:rsid w:val="004A007E"/>
    <w:rsid w:val="004A00B7"/>
    <w:rsid w:val="004A04E4"/>
    <w:rsid w:val="004A1447"/>
    <w:rsid w:val="004A1D67"/>
    <w:rsid w:val="004A2029"/>
    <w:rsid w:val="004A2971"/>
    <w:rsid w:val="004A2AD3"/>
    <w:rsid w:val="004A39CF"/>
    <w:rsid w:val="004A3CD1"/>
    <w:rsid w:val="004A3D9A"/>
    <w:rsid w:val="004A4240"/>
    <w:rsid w:val="004A43E0"/>
    <w:rsid w:val="004A4648"/>
    <w:rsid w:val="004A4C51"/>
    <w:rsid w:val="004A5394"/>
    <w:rsid w:val="004A58B2"/>
    <w:rsid w:val="004A6922"/>
    <w:rsid w:val="004A6BEC"/>
    <w:rsid w:val="004A6C44"/>
    <w:rsid w:val="004A6D86"/>
    <w:rsid w:val="004A72F8"/>
    <w:rsid w:val="004A756F"/>
    <w:rsid w:val="004A75EB"/>
    <w:rsid w:val="004A763D"/>
    <w:rsid w:val="004A772C"/>
    <w:rsid w:val="004B055A"/>
    <w:rsid w:val="004B070F"/>
    <w:rsid w:val="004B08B7"/>
    <w:rsid w:val="004B0C33"/>
    <w:rsid w:val="004B0CF4"/>
    <w:rsid w:val="004B0D16"/>
    <w:rsid w:val="004B0F33"/>
    <w:rsid w:val="004B0F63"/>
    <w:rsid w:val="004B1214"/>
    <w:rsid w:val="004B1400"/>
    <w:rsid w:val="004B1522"/>
    <w:rsid w:val="004B171A"/>
    <w:rsid w:val="004B2039"/>
    <w:rsid w:val="004B2438"/>
    <w:rsid w:val="004B24AE"/>
    <w:rsid w:val="004B277D"/>
    <w:rsid w:val="004B3264"/>
    <w:rsid w:val="004B3272"/>
    <w:rsid w:val="004B3463"/>
    <w:rsid w:val="004B34ED"/>
    <w:rsid w:val="004B3505"/>
    <w:rsid w:val="004B35AD"/>
    <w:rsid w:val="004B361C"/>
    <w:rsid w:val="004B3A69"/>
    <w:rsid w:val="004B3DE5"/>
    <w:rsid w:val="004B3DEF"/>
    <w:rsid w:val="004B4905"/>
    <w:rsid w:val="004B49AB"/>
    <w:rsid w:val="004B544D"/>
    <w:rsid w:val="004B54CB"/>
    <w:rsid w:val="004B610D"/>
    <w:rsid w:val="004B64A1"/>
    <w:rsid w:val="004B6830"/>
    <w:rsid w:val="004B7277"/>
    <w:rsid w:val="004C0255"/>
    <w:rsid w:val="004C038D"/>
    <w:rsid w:val="004C15B2"/>
    <w:rsid w:val="004C171B"/>
    <w:rsid w:val="004C1A54"/>
    <w:rsid w:val="004C1C14"/>
    <w:rsid w:val="004C237F"/>
    <w:rsid w:val="004C32B2"/>
    <w:rsid w:val="004C3301"/>
    <w:rsid w:val="004C338B"/>
    <w:rsid w:val="004C4668"/>
    <w:rsid w:val="004C4AE6"/>
    <w:rsid w:val="004C4B97"/>
    <w:rsid w:val="004C5B3B"/>
    <w:rsid w:val="004C5C51"/>
    <w:rsid w:val="004C5DB9"/>
    <w:rsid w:val="004C5E24"/>
    <w:rsid w:val="004C5FC3"/>
    <w:rsid w:val="004C67F1"/>
    <w:rsid w:val="004C6B3D"/>
    <w:rsid w:val="004C6D77"/>
    <w:rsid w:val="004C7689"/>
    <w:rsid w:val="004C79B4"/>
    <w:rsid w:val="004C79F3"/>
    <w:rsid w:val="004C7B68"/>
    <w:rsid w:val="004C7F20"/>
    <w:rsid w:val="004D012B"/>
    <w:rsid w:val="004D0F15"/>
    <w:rsid w:val="004D1610"/>
    <w:rsid w:val="004D1814"/>
    <w:rsid w:val="004D1AC2"/>
    <w:rsid w:val="004D2968"/>
    <w:rsid w:val="004D2E49"/>
    <w:rsid w:val="004D31D1"/>
    <w:rsid w:val="004D35A9"/>
    <w:rsid w:val="004D367A"/>
    <w:rsid w:val="004D3803"/>
    <w:rsid w:val="004D3B55"/>
    <w:rsid w:val="004D3B6A"/>
    <w:rsid w:val="004D42E4"/>
    <w:rsid w:val="004D46BE"/>
    <w:rsid w:val="004D4A31"/>
    <w:rsid w:val="004D50F1"/>
    <w:rsid w:val="004D5313"/>
    <w:rsid w:val="004D6100"/>
    <w:rsid w:val="004D630B"/>
    <w:rsid w:val="004D6884"/>
    <w:rsid w:val="004D6B8C"/>
    <w:rsid w:val="004D7501"/>
    <w:rsid w:val="004E0242"/>
    <w:rsid w:val="004E02C2"/>
    <w:rsid w:val="004E037A"/>
    <w:rsid w:val="004E05FD"/>
    <w:rsid w:val="004E0855"/>
    <w:rsid w:val="004E0CC6"/>
    <w:rsid w:val="004E125C"/>
    <w:rsid w:val="004E1C52"/>
    <w:rsid w:val="004E2140"/>
    <w:rsid w:val="004E230F"/>
    <w:rsid w:val="004E24B4"/>
    <w:rsid w:val="004E2CAF"/>
    <w:rsid w:val="004E2DD2"/>
    <w:rsid w:val="004E2DEE"/>
    <w:rsid w:val="004E2FA1"/>
    <w:rsid w:val="004E3122"/>
    <w:rsid w:val="004E331D"/>
    <w:rsid w:val="004E3438"/>
    <w:rsid w:val="004E34C6"/>
    <w:rsid w:val="004E3655"/>
    <w:rsid w:val="004E3CFA"/>
    <w:rsid w:val="004E437D"/>
    <w:rsid w:val="004E462E"/>
    <w:rsid w:val="004E4B96"/>
    <w:rsid w:val="004E4C5C"/>
    <w:rsid w:val="004E4D0A"/>
    <w:rsid w:val="004E50D7"/>
    <w:rsid w:val="004E50F6"/>
    <w:rsid w:val="004E58D8"/>
    <w:rsid w:val="004E5AC7"/>
    <w:rsid w:val="004E63CB"/>
    <w:rsid w:val="004E661C"/>
    <w:rsid w:val="004E6D67"/>
    <w:rsid w:val="004E7583"/>
    <w:rsid w:val="004E77A2"/>
    <w:rsid w:val="004E7EBC"/>
    <w:rsid w:val="004F0054"/>
    <w:rsid w:val="004F00A6"/>
    <w:rsid w:val="004F01EA"/>
    <w:rsid w:val="004F03B3"/>
    <w:rsid w:val="004F0747"/>
    <w:rsid w:val="004F0FD8"/>
    <w:rsid w:val="004F10FA"/>
    <w:rsid w:val="004F1229"/>
    <w:rsid w:val="004F1544"/>
    <w:rsid w:val="004F1D3C"/>
    <w:rsid w:val="004F21A9"/>
    <w:rsid w:val="004F21D6"/>
    <w:rsid w:val="004F227D"/>
    <w:rsid w:val="004F27D9"/>
    <w:rsid w:val="004F2919"/>
    <w:rsid w:val="004F2A1A"/>
    <w:rsid w:val="004F2C00"/>
    <w:rsid w:val="004F3131"/>
    <w:rsid w:val="004F3301"/>
    <w:rsid w:val="004F35E7"/>
    <w:rsid w:val="004F3910"/>
    <w:rsid w:val="004F3AAB"/>
    <w:rsid w:val="004F3BBB"/>
    <w:rsid w:val="004F3BDB"/>
    <w:rsid w:val="004F43C7"/>
    <w:rsid w:val="004F459B"/>
    <w:rsid w:val="004F45A4"/>
    <w:rsid w:val="004F47DC"/>
    <w:rsid w:val="004F4A9B"/>
    <w:rsid w:val="004F506A"/>
    <w:rsid w:val="004F540E"/>
    <w:rsid w:val="004F5585"/>
    <w:rsid w:val="004F5738"/>
    <w:rsid w:val="004F634B"/>
    <w:rsid w:val="004F6456"/>
    <w:rsid w:val="004F68E0"/>
    <w:rsid w:val="004F703F"/>
    <w:rsid w:val="004F72D5"/>
    <w:rsid w:val="004F7BBC"/>
    <w:rsid w:val="005001E0"/>
    <w:rsid w:val="005002F0"/>
    <w:rsid w:val="00500478"/>
    <w:rsid w:val="005004EA"/>
    <w:rsid w:val="00500D9C"/>
    <w:rsid w:val="0050122F"/>
    <w:rsid w:val="00501378"/>
    <w:rsid w:val="005013A4"/>
    <w:rsid w:val="00501831"/>
    <w:rsid w:val="00501C0C"/>
    <w:rsid w:val="00501D77"/>
    <w:rsid w:val="00501DAC"/>
    <w:rsid w:val="00501FC9"/>
    <w:rsid w:val="00502049"/>
    <w:rsid w:val="00502476"/>
    <w:rsid w:val="00502C18"/>
    <w:rsid w:val="0050365D"/>
    <w:rsid w:val="00503917"/>
    <w:rsid w:val="00503A92"/>
    <w:rsid w:val="00504703"/>
    <w:rsid w:val="005047F5"/>
    <w:rsid w:val="005048D1"/>
    <w:rsid w:val="00505367"/>
    <w:rsid w:val="0050548B"/>
    <w:rsid w:val="005054C8"/>
    <w:rsid w:val="005055D4"/>
    <w:rsid w:val="0050576D"/>
    <w:rsid w:val="005058A1"/>
    <w:rsid w:val="00505A22"/>
    <w:rsid w:val="00505C20"/>
    <w:rsid w:val="00506B64"/>
    <w:rsid w:val="00506CFD"/>
    <w:rsid w:val="0050710A"/>
    <w:rsid w:val="00507248"/>
    <w:rsid w:val="00507385"/>
    <w:rsid w:val="005075A0"/>
    <w:rsid w:val="005075DD"/>
    <w:rsid w:val="005076BC"/>
    <w:rsid w:val="00507DFD"/>
    <w:rsid w:val="00507E7D"/>
    <w:rsid w:val="00507F6A"/>
    <w:rsid w:val="0051023A"/>
    <w:rsid w:val="00511238"/>
    <w:rsid w:val="0051147B"/>
    <w:rsid w:val="00511585"/>
    <w:rsid w:val="00511C72"/>
    <w:rsid w:val="00512447"/>
    <w:rsid w:val="00512B5A"/>
    <w:rsid w:val="00512C7E"/>
    <w:rsid w:val="005132AE"/>
    <w:rsid w:val="00513314"/>
    <w:rsid w:val="00513515"/>
    <w:rsid w:val="00513DE7"/>
    <w:rsid w:val="00514023"/>
    <w:rsid w:val="0051449F"/>
    <w:rsid w:val="005147A4"/>
    <w:rsid w:val="005147C7"/>
    <w:rsid w:val="00514FBC"/>
    <w:rsid w:val="00515763"/>
    <w:rsid w:val="005162AA"/>
    <w:rsid w:val="00516E0D"/>
    <w:rsid w:val="00517244"/>
    <w:rsid w:val="00517A01"/>
    <w:rsid w:val="00517C54"/>
    <w:rsid w:val="00520150"/>
    <w:rsid w:val="005202E4"/>
    <w:rsid w:val="00520394"/>
    <w:rsid w:val="0052040F"/>
    <w:rsid w:val="005209C2"/>
    <w:rsid w:val="00520CDC"/>
    <w:rsid w:val="005211BE"/>
    <w:rsid w:val="00521214"/>
    <w:rsid w:val="00521995"/>
    <w:rsid w:val="00521A7F"/>
    <w:rsid w:val="00522465"/>
    <w:rsid w:val="00522900"/>
    <w:rsid w:val="0052295E"/>
    <w:rsid w:val="00522A91"/>
    <w:rsid w:val="00522BE0"/>
    <w:rsid w:val="00522CC8"/>
    <w:rsid w:val="005234C3"/>
    <w:rsid w:val="005234DB"/>
    <w:rsid w:val="00523E11"/>
    <w:rsid w:val="00524522"/>
    <w:rsid w:val="00525409"/>
    <w:rsid w:val="00525560"/>
    <w:rsid w:val="0052568F"/>
    <w:rsid w:val="00525767"/>
    <w:rsid w:val="00527524"/>
    <w:rsid w:val="0052761F"/>
    <w:rsid w:val="00527783"/>
    <w:rsid w:val="00527AA1"/>
    <w:rsid w:val="00527F94"/>
    <w:rsid w:val="005303B1"/>
    <w:rsid w:val="005308BD"/>
    <w:rsid w:val="00530CD8"/>
    <w:rsid w:val="0053136D"/>
    <w:rsid w:val="0053184B"/>
    <w:rsid w:val="00531C04"/>
    <w:rsid w:val="00531CA1"/>
    <w:rsid w:val="00531CB5"/>
    <w:rsid w:val="00531DF6"/>
    <w:rsid w:val="00532243"/>
    <w:rsid w:val="005322FF"/>
    <w:rsid w:val="00532360"/>
    <w:rsid w:val="005328D4"/>
    <w:rsid w:val="00532AAF"/>
    <w:rsid w:val="005331C9"/>
    <w:rsid w:val="00533247"/>
    <w:rsid w:val="00533A3E"/>
    <w:rsid w:val="0053513B"/>
    <w:rsid w:val="00535327"/>
    <w:rsid w:val="00536073"/>
    <w:rsid w:val="00536199"/>
    <w:rsid w:val="00536302"/>
    <w:rsid w:val="00536778"/>
    <w:rsid w:val="00536836"/>
    <w:rsid w:val="005368DF"/>
    <w:rsid w:val="00536908"/>
    <w:rsid w:val="00536B79"/>
    <w:rsid w:val="00536BEA"/>
    <w:rsid w:val="00537399"/>
    <w:rsid w:val="005405E5"/>
    <w:rsid w:val="005409ED"/>
    <w:rsid w:val="00540A64"/>
    <w:rsid w:val="00540F3C"/>
    <w:rsid w:val="00540FA9"/>
    <w:rsid w:val="005410BC"/>
    <w:rsid w:val="005411DA"/>
    <w:rsid w:val="00541706"/>
    <w:rsid w:val="00541C12"/>
    <w:rsid w:val="00541CA5"/>
    <w:rsid w:val="00542100"/>
    <w:rsid w:val="00542363"/>
    <w:rsid w:val="005424CE"/>
    <w:rsid w:val="005428DF"/>
    <w:rsid w:val="00542FFD"/>
    <w:rsid w:val="005435EF"/>
    <w:rsid w:val="00544741"/>
    <w:rsid w:val="005448B8"/>
    <w:rsid w:val="00545111"/>
    <w:rsid w:val="0054511D"/>
    <w:rsid w:val="00545A43"/>
    <w:rsid w:val="00545BA4"/>
    <w:rsid w:val="005468CC"/>
    <w:rsid w:val="00546DC8"/>
    <w:rsid w:val="00546E72"/>
    <w:rsid w:val="0054704A"/>
    <w:rsid w:val="005476C6"/>
    <w:rsid w:val="00547C4E"/>
    <w:rsid w:val="00547E32"/>
    <w:rsid w:val="0055039D"/>
    <w:rsid w:val="00550A25"/>
    <w:rsid w:val="00550F17"/>
    <w:rsid w:val="005511AE"/>
    <w:rsid w:val="005515F3"/>
    <w:rsid w:val="00551BFB"/>
    <w:rsid w:val="005520D0"/>
    <w:rsid w:val="005521A0"/>
    <w:rsid w:val="0055244D"/>
    <w:rsid w:val="00552980"/>
    <w:rsid w:val="00552B16"/>
    <w:rsid w:val="00552F5B"/>
    <w:rsid w:val="00552FA7"/>
    <w:rsid w:val="00553697"/>
    <w:rsid w:val="00553973"/>
    <w:rsid w:val="00553F62"/>
    <w:rsid w:val="005549DA"/>
    <w:rsid w:val="00554DC9"/>
    <w:rsid w:val="0055532A"/>
    <w:rsid w:val="00555809"/>
    <w:rsid w:val="00555A32"/>
    <w:rsid w:val="00555B88"/>
    <w:rsid w:val="00557083"/>
    <w:rsid w:val="00557BCA"/>
    <w:rsid w:val="00557D04"/>
    <w:rsid w:val="00560AFE"/>
    <w:rsid w:val="00561107"/>
    <w:rsid w:val="00561ADA"/>
    <w:rsid w:val="00561EE6"/>
    <w:rsid w:val="005620DC"/>
    <w:rsid w:val="005621F7"/>
    <w:rsid w:val="00562272"/>
    <w:rsid w:val="00562450"/>
    <w:rsid w:val="0056272C"/>
    <w:rsid w:val="00562FCB"/>
    <w:rsid w:val="00562FF4"/>
    <w:rsid w:val="00563446"/>
    <w:rsid w:val="005636A1"/>
    <w:rsid w:val="005636BD"/>
    <w:rsid w:val="00563861"/>
    <w:rsid w:val="005639ED"/>
    <w:rsid w:val="00563B21"/>
    <w:rsid w:val="00563C80"/>
    <w:rsid w:val="00564649"/>
    <w:rsid w:val="005648D6"/>
    <w:rsid w:val="00564F3B"/>
    <w:rsid w:val="00565ED5"/>
    <w:rsid w:val="00566006"/>
    <w:rsid w:val="00566395"/>
    <w:rsid w:val="00566BCF"/>
    <w:rsid w:val="00566DA7"/>
    <w:rsid w:val="005670A2"/>
    <w:rsid w:val="00567CD4"/>
    <w:rsid w:val="005700D6"/>
    <w:rsid w:val="005703D9"/>
    <w:rsid w:val="0057083C"/>
    <w:rsid w:val="0057086E"/>
    <w:rsid w:val="00570E84"/>
    <w:rsid w:val="00570EE2"/>
    <w:rsid w:val="0057150D"/>
    <w:rsid w:val="00571978"/>
    <w:rsid w:val="00571BFA"/>
    <w:rsid w:val="005727F9"/>
    <w:rsid w:val="00572A65"/>
    <w:rsid w:val="00572C34"/>
    <w:rsid w:val="005736CB"/>
    <w:rsid w:val="005737E8"/>
    <w:rsid w:val="005743EE"/>
    <w:rsid w:val="0057443E"/>
    <w:rsid w:val="005744C5"/>
    <w:rsid w:val="005746F0"/>
    <w:rsid w:val="005748DF"/>
    <w:rsid w:val="005754B2"/>
    <w:rsid w:val="00575529"/>
    <w:rsid w:val="005758A6"/>
    <w:rsid w:val="005765F5"/>
    <w:rsid w:val="00576F10"/>
    <w:rsid w:val="005774A3"/>
    <w:rsid w:val="005778E3"/>
    <w:rsid w:val="00577B25"/>
    <w:rsid w:val="00577BC6"/>
    <w:rsid w:val="005801E9"/>
    <w:rsid w:val="005802CE"/>
    <w:rsid w:val="0058031C"/>
    <w:rsid w:val="00580470"/>
    <w:rsid w:val="0058075F"/>
    <w:rsid w:val="00580D98"/>
    <w:rsid w:val="00580FCD"/>
    <w:rsid w:val="005814CA"/>
    <w:rsid w:val="00581B57"/>
    <w:rsid w:val="00581B60"/>
    <w:rsid w:val="005827D7"/>
    <w:rsid w:val="00582BFD"/>
    <w:rsid w:val="005830F5"/>
    <w:rsid w:val="005835DA"/>
    <w:rsid w:val="0058396D"/>
    <w:rsid w:val="00583B5A"/>
    <w:rsid w:val="00583DF2"/>
    <w:rsid w:val="005847D8"/>
    <w:rsid w:val="00585083"/>
    <w:rsid w:val="0058549C"/>
    <w:rsid w:val="00585BAC"/>
    <w:rsid w:val="00585EC5"/>
    <w:rsid w:val="00586314"/>
    <w:rsid w:val="0058662A"/>
    <w:rsid w:val="005867B7"/>
    <w:rsid w:val="005868CB"/>
    <w:rsid w:val="00586B5A"/>
    <w:rsid w:val="00586D96"/>
    <w:rsid w:val="005870A5"/>
    <w:rsid w:val="0058733F"/>
    <w:rsid w:val="005878D9"/>
    <w:rsid w:val="00587A0F"/>
    <w:rsid w:val="00587B2D"/>
    <w:rsid w:val="00587D3E"/>
    <w:rsid w:val="00590622"/>
    <w:rsid w:val="00590AE4"/>
    <w:rsid w:val="00590B8A"/>
    <w:rsid w:val="00590E0E"/>
    <w:rsid w:val="00590F1B"/>
    <w:rsid w:val="005914D8"/>
    <w:rsid w:val="00591CD9"/>
    <w:rsid w:val="00591E75"/>
    <w:rsid w:val="00591F1A"/>
    <w:rsid w:val="00592EAD"/>
    <w:rsid w:val="005934AF"/>
    <w:rsid w:val="00593679"/>
    <w:rsid w:val="00593D3D"/>
    <w:rsid w:val="00594643"/>
    <w:rsid w:val="00594B5A"/>
    <w:rsid w:val="00595118"/>
    <w:rsid w:val="00595232"/>
    <w:rsid w:val="0059528E"/>
    <w:rsid w:val="00595487"/>
    <w:rsid w:val="0059554C"/>
    <w:rsid w:val="005957EA"/>
    <w:rsid w:val="0059590B"/>
    <w:rsid w:val="0059625B"/>
    <w:rsid w:val="00596417"/>
    <w:rsid w:val="005965AA"/>
    <w:rsid w:val="00596C5D"/>
    <w:rsid w:val="005974CA"/>
    <w:rsid w:val="0059765B"/>
    <w:rsid w:val="005A0538"/>
    <w:rsid w:val="005A0DC0"/>
    <w:rsid w:val="005A10B0"/>
    <w:rsid w:val="005A140E"/>
    <w:rsid w:val="005A16B6"/>
    <w:rsid w:val="005A1718"/>
    <w:rsid w:val="005A19BE"/>
    <w:rsid w:val="005A19D2"/>
    <w:rsid w:val="005A1B37"/>
    <w:rsid w:val="005A1E79"/>
    <w:rsid w:val="005A20B5"/>
    <w:rsid w:val="005A20E5"/>
    <w:rsid w:val="005A20FF"/>
    <w:rsid w:val="005A2986"/>
    <w:rsid w:val="005A2DF3"/>
    <w:rsid w:val="005A336D"/>
    <w:rsid w:val="005A347C"/>
    <w:rsid w:val="005A4CDF"/>
    <w:rsid w:val="005A4DF6"/>
    <w:rsid w:val="005A4EE7"/>
    <w:rsid w:val="005A500B"/>
    <w:rsid w:val="005A509D"/>
    <w:rsid w:val="005A50C7"/>
    <w:rsid w:val="005A5161"/>
    <w:rsid w:val="005A5736"/>
    <w:rsid w:val="005A589C"/>
    <w:rsid w:val="005A5A5F"/>
    <w:rsid w:val="005A5C74"/>
    <w:rsid w:val="005A6ABE"/>
    <w:rsid w:val="005A70AC"/>
    <w:rsid w:val="005A7976"/>
    <w:rsid w:val="005B0158"/>
    <w:rsid w:val="005B03D9"/>
    <w:rsid w:val="005B040D"/>
    <w:rsid w:val="005B0700"/>
    <w:rsid w:val="005B071E"/>
    <w:rsid w:val="005B0886"/>
    <w:rsid w:val="005B16A2"/>
    <w:rsid w:val="005B17D8"/>
    <w:rsid w:val="005B19A5"/>
    <w:rsid w:val="005B1B4C"/>
    <w:rsid w:val="005B204C"/>
    <w:rsid w:val="005B2582"/>
    <w:rsid w:val="005B28A8"/>
    <w:rsid w:val="005B2B65"/>
    <w:rsid w:val="005B3641"/>
    <w:rsid w:val="005B3795"/>
    <w:rsid w:val="005B42EF"/>
    <w:rsid w:val="005B4373"/>
    <w:rsid w:val="005B5504"/>
    <w:rsid w:val="005B5CD8"/>
    <w:rsid w:val="005B6364"/>
    <w:rsid w:val="005B636F"/>
    <w:rsid w:val="005B65FF"/>
    <w:rsid w:val="005B6EA1"/>
    <w:rsid w:val="005B71EA"/>
    <w:rsid w:val="005B7821"/>
    <w:rsid w:val="005B7AE9"/>
    <w:rsid w:val="005B7B1C"/>
    <w:rsid w:val="005B7CFA"/>
    <w:rsid w:val="005C003B"/>
    <w:rsid w:val="005C022E"/>
    <w:rsid w:val="005C05F9"/>
    <w:rsid w:val="005C15BE"/>
    <w:rsid w:val="005C1A6E"/>
    <w:rsid w:val="005C1CFA"/>
    <w:rsid w:val="005C204D"/>
    <w:rsid w:val="005C27B3"/>
    <w:rsid w:val="005C28CD"/>
    <w:rsid w:val="005C2F66"/>
    <w:rsid w:val="005C2F79"/>
    <w:rsid w:val="005C306D"/>
    <w:rsid w:val="005C34D5"/>
    <w:rsid w:val="005C3874"/>
    <w:rsid w:val="005C40AE"/>
    <w:rsid w:val="005C4DA9"/>
    <w:rsid w:val="005C4EE3"/>
    <w:rsid w:val="005C5621"/>
    <w:rsid w:val="005C5787"/>
    <w:rsid w:val="005C5A99"/>
    <w:rsid w:val="005C5D17"/>
    <w:rsid w:val="005C64D3"/>
    <w:rsid w:val="005C6949"/>
    <w:rsid w:val="005C6FB6"/>
    <w:rsid w:val="005C7A25"/>
    <w:rsid w:val="005C7DD9"/>
    <w:rsid w:val="005D0045"/>
    <w:rsid w:val="005D034B"/>
    <w:rsid w:val="005D0591"/>
    <w:rsid w:val="005D0880"/>
    <w:rsid w:val="005D0F46"/>
    <w:rsid w:val="005D10C5"/>
    <w:rsid w:val="005D156E"/>
    <w:rsid w:val="005D1C4B"/>
    <w:rsid w:val="005D1DFD"/>
    <w:rsid w:val="005D1E95"/>
    <w:rsid w:val="005D22C0"/>
    <w:rsid w:val="005D264C"/>
    <w:rsid w:val="005D2B80"/>
    <w:rsid w:val="005D324B"/>
    <w:rsid w:val="005D3D0A"/>
    <w:rsid w:val="005D42BB"/>
    <w:rsid w:val="005D4309"/>
    <w:rsid w:val="005D4E27"/>
    <w:rsid w:val="005D558B"/>
    <w:rsid w:val="005D5D58"/>
    <w:rsid w:val="005D6600"/>
    <w:rsid w:val="005D6B2E"/>
    <w:rsid w:val="005D77C1"/>
    <w:rsid w:val="005D7C79"/>
    <w:rsid w:val="005E133B"/>
    <w:rsid w:val="005E1704"/>
    <w:rsid w:val="005E18DF"/>
    <w:rsid w:val="005E1BAF"/>
    <w:rsid w:val="005E1D0F"/>
    <w:rsid w:val="005E1E33"/>
    <w:rsid w:val="005E20E8"/>
    <w:rsid w:val="005E251B"/>
    <w:rsid w:val="005E260B"/>
    <w:rsid w:val="005E28C4"/>
    <w:rsid w:val="005E3399"/>
    <w:rsid w:val="005E34B1"/>
    <w:rsid w:val="005E37FC"/>
    <w:rsid w:val="005E391D"/>
    <w:rsid w:val="005E3A8B"/>
    <w:rsid w:val="005E434D"/>
    <w:rsid w:val="005E453E"/>
    <w:rsid w:val="005E49C3"/>
    <w:rsid w:val="005E4BB9"/>
    <w:rsid w:val="005E4D52"/>
    <w:rsid w:val="005E4D54"/>
    <w:rsid w:val="005E4ECA"/>
    <w:rsid w:val="005E5B38"/>
    <w:rsid w:val="005E5FD2"/>
    <w:rsid w:val="005E5FE2"/>
    <w:rsid w:val="005E64C9"/>
    <w:rsid w:val="005E68C1"/>
    <w:rsid w:val="005E6B2A"/>
    <w:rsid w:val="005E6D61"/>
    <w:rsid w:val="005E78FE"/>
    <w:rsid w:val="005E7BF2"/>
    <w:rsid w:val="005E7CE8"/>
    <w:rsid w:val="005F0860"/>
    <w:rsid w:val="005F0B3C"/>
    <w:rsid w:val="005F0D9C"/>
    <w:rsid w:val="005F145E"/>
    <w:rsid w:val="005F2074"/>
    <w:rsid w:val="005F26AB"/>
    <w:rsid w:val="005F26AE"/>
    <w:rsid w:val="005F29E2"/>
    <w:rsid w:val="005F2FF1"/>
    <w:rsid w:val="005F317B"/>
    <w:rsid w:val="005F3509"/>
    <w:rsid w:val="005F35BC"/>
    <w:rsid w:val="005F37E3"/>
    <w:rsid w:val="005F396B"/>
    <w:rsid w:val="005F45A3"/>
    <w:rsid w:val="005F4A1D"/>
    <w:rsid w:val="005F5172"/>
    <w:rsid w:val="005F5193"/>
    <w:rsid w:val="005F53AF"/>
    <w:rsid w:val="005F5465"/>
    <w:rsid w:val="005F5EC8"/>
    <w:rsid w:val="005F6735"/>
    <w:rsid w:val="005F6860"/>
    <w:rsid w:val="005F7041"/>
    <w:rsid w:val="005F7A2D"/>
    <w:rsid w:val="0060000F"/>
    <w:rsid w:val="00600168"/>
    <w:rsid w:val="0060030E"/>
    <w:rsid w:val="006008DA"/>
    <w:rsid w:val="00600AAC"/>
    <w:rsid w:val="00600CD2"/>
    <w:rsid w:val="00601497"/>
    <w:rsid w:val="00601683"/>
    <w:rsid w:val="00601839"/>
    <w:rsid w:val="00601A0C"/>
    <w:rsid w:val="006021EC"/>
    <w:rsid w:val="0060233B"/>
    <w:rsid w:val="006028D3"/>
    <w:rsid w:val="00602C7A"/>
    <w:rsid w:val="006041A3"/>
    <w:rsid w:val="006042EC"/>
    <w:rsid w:val="00604E47"/>
    <w:rsid w:val="006050A9"/>
    <w:rsid w:val="00605157"/>
    <w:rsid w:val="00605459"/>
    <w:rsid w:val="006055C5"/>
    <w:rsid w:val="006055CC"/>
    <w:rsid w:val="0060571B"/>
    <w:rsid w:val="006057C0"/>
    <w:rsid w:val="00605938"/>
    <w:rsid w:val="00605AF6"/>
    <w:rsid w:val="00606333"/>
    <w:rsid w:val="00606832"/>
    <w:rsid w:val="00606966"/>
    <w:rsid w:val="00606B76"/>
    <w:rsid w:val="00606BE5"/>
    <w:rsid w:val="00606F6F"/>
    <w:rsid w:val="006070C6"/>
    <w:rsid w:val="00607B3A"/>
    <w:rsid w:val="00610C52"/>
    <w:rsid w:val="00611169"/>
    <w:rsid w:val="006114CE"/>
    <w:rsid w:val="006118D5"/>
    <w:rsid w:val="00611DEB"/>
    <w:rsid w:val="006126CD"/>
    <w:rsid w:val="00613158"/>
    <w:rsid w:val="006134BF"/>
    <w:rsid w:val="00613B39"/>
    <w:rsid w:val="0061428A"/>
    <w:rsid w:val="00614839"/>
    <w:rsid w:val="00614850"/>
    <w:rsid w:val="0061497D"/>
    <w:rsid w:val="00614A5C"/>
    <w:rsid w:val="00614ABB"/>
    <w:rsid w:val="00614E07"/>
    <w:rsid w:val="00615466"/>
    <w:rsid w:val="00615576"/>
    <w:rsid w:val="00615965"/>
    <w:rsid w:val="00615B79"/>
    <w:rsid w:val="00615EC1"/>
    <w:rsid w:val="00615EF6"/>
    <w:rsid w:val="0061635F"/>
    <w:rsid w:val="00616466"/>
    <w:rsid w:val="00616482"/>
    <w:rsid w:val="00616519"/>
    <w:rsid w:val="00616530"/>
    <w:rsid w:val="00616577"/>
    <w:rsid w:val="00616663"/>
    <w:rsid w:val="0061678F"/>
    <w:rsid w:val="0061691B"/>
    <w:rsid w:val="00616D30"/>
    <w:rsid w:val="00617718"/>
    <w:rsid w:val="006177EC"/>
    <w:rsid w:val="00620270"/>
    <w:rsid w:val="006203E3"/>
    <w:rsid w:val="00620583"/>
    <w:rsid w:val="00620A0F"/>
    <w:rsid w:val="00620EB8"/>
    <w:rsid w:val="006211CF"/>
    <w:rsid w:val="00621442"/>
    <w:rsid w:val="00621482"/>
    <w:rsid w:val="006219FA"/>
    <w:rsid w:val="00621BBC"/>
    <w:rsid w:val="00622894"/>
    <w:rsid w:val="006228DA"/>
    <w:rsid w:val="00623817"/>
    <w:rsid w:val="006242DE"/>
    <w:rsid w:val="0062445E"/>
    <w:rsid w:val="006249C1"/>
    <w:rsid w:val="00624FE2"/>
    <w:rsid w:val="0062501F"/>
    <w:rsid w:val="00626335"/>
    <w:rsid w:val="00626810"/>
    <w:rsid w:val="00626918"/>
    <w:rsid w:val="00626AE3"/>
    <w:rsid w:val="00626D9B"/>
    <w:rsid w:val="00626FAD"/>
    <w:rsid w:val="006270E7"/>
    <w:rsid w:val="00627684"/>
    <w:rsid w:val="00627C27"/>
    <w:rsid w:val="00627CDF"/>
    <w:rsid w:val="00627EC1"/>
    <w:rsid w:val="00627F33"/>
    <w:rsid w:val="00630885"/>
    <w:rsid w:val="00630D60"/>
    <w:rsid w:val="006318E8"/>
    <w:rsid w:val="00631EB4"/>
    <w:rsid w:val="00632A18"/>
    <w:rsid w:val="00633307"/>
    <w:rsid w:val="006334D0"/>
    <w:rsid w:val="006337A3"/>
    <w:rsid w:val="006337E4"/>
    <w:rsid w:val="00633FDF"/>
    <w:rsid w:val="0063447C"/>
    <w:rsid w:val="0063492C"/>
    <w:rsid w:val="00634EC5"/>
    <w:rsid w:val="0063515C"/>
    <w:rsid w:val="00636478"/>
    <w:rsid w:val="00636641"/>
    <w:rsid w:val="00636681"/>
    <w:rsid w:val="00636D65"/>
    <w:rsid w:val="00636E01"/>
    <w:rsid w:val="006374BF"/>
    <w:rsid w:val="0064008C"/>
    <w:rsid w:val="00640A15"/>
    <w:rsid w:val="00640AA9"/>
    <w:rsid w:val="006412EA"/>
    <w:rsid w:val="006414C9"/>
    <w:rsid w:val="006419B8"/>
    <w:rsid w:val="006419E3"/>
    <w:rsid w:val="00641ABB"/>
    <w:rsid w:val="00641C6B"/>
    <w:rsid w:val="006421B8"/>
    <w:rsid w:val="00642314"/>
    <w:rsid w:val="006424B5"/>
    <w:rsid w:val="0064260E"/>
    <w:rsid w:val="0064263D"/>
    <w:rsid w:val="00642702"/>
    <w:rsid w:val="006429BB"/>
    <w:rsid w:val="00642A2E"/>
    <w:rsid w:val="00642ACE"/>
    <w:rsid w:val="006443CC"/>
    <w:rsid w:val="006449C5"/>
    <w:rsid w:val="00645791"/>
    <w:rsid w:val="006462B4"/>
    <w:rsid w:val="00646A3B"/>
    <w:rsid w:val="00647356"/>
    <w:rsid w:val="006475EE"/>
    <w:rsid w:val="00647640"/>
    <w:rsid w:val="00650100"/>
    <w:rsid w:val="00650AF0"/>
    <w:rsid w:val="00650F27"/>
    <w:rsid w:val="00651134"/>
    <w:rsid w:val="0065148D"/>
    <w:rsid w:val="006515D4"/>
    <w:rsid w:val="00651671"/>
    <w:rsid w:val="00651AA8"/>
    <w:rsid w:val="00651AB2"/>
    <w:rsid w:val="00651ABE"/>
    <w:rsid w:val="00651EE6"/>
    <w:rsid w:val="00652167"/>
    <w:rsid w:val="0065222A"/>
    <w:rsid w:val="00652A1F"/>
    <w:rsid w:val="00652CBD"/>
    <w:rsid w:val="00652F77"/>
    <w:rsid w:val="00653551"/>
    <w:rsid w:val="00653D1F"/>
    <w:rsid w:val="006543A4"/>
    <w:rsid w:val="006543AC"/>
    <w:rsid w:val="00654798"/>
    <w:rsid w:val="006548E9"/>
    <w:rsid w:val="00654F90"/>
    <w:rsid w:val="0065501E"/>
    <w:rsid w:val="00655AFD"/>
    <w:rsid w:val="00655C42"/>
    <w:rsid w:val="00655D04"/>
    <w:rsid w:val="00655F0B"/>
    <w:rsid w:val="00655FD4"/>
    <w:rsid w:val="006560FB"/>
    <w:rsid w:val="00656E11"/>
    <w:rsid w:val="006578B7"/>
    <w:rsid w:val="006578DB"/>
    <w:rsid w:val="00657968"/>
    <w:rsid w:val="00657C88"/>
    <w:rsid w:val="006603AF"/>
    <w:rsid w:val="00660CEC"/>
    <w:rsid w:val="00660DD4"/>
    <w:rsid w:val="00660F73"/>
    <w:rsid w:val="00660FD5"/>
    <w:rsid w:val="00661669"/>
    <w:rsid w:val="0066199D"/>
    <w:rsid w:val="00661EDE"/>
    <w:rsid w:val="00661EF9"/>
    <w:rsid w:val="006620BE"/>
    <w:rsid w:val="00662325"/>
    <w:rsid w:val="00663044"/>
    <w:rsid w:val="006634D1"/>
    <w:rsid w:val="006635E1"/>
    <w:rsid w:val="0066386E"/>
    <w:rsid w:val="0066437F"/>
    <w:rsid w:val="00664BA2"/>
    <w:rsid w:val="00664DF5"/>
    <w:rsid w:val="00664E39"/>
    <w:rsid w:val="00665062"/>
    <w:rsid w:val="00665445"/>
    <w:rsid w:val="00665980"/>
    <w:rsid w:val="00665DDD"/>
    <w:rsid w:val="00665F1D"/>
    <w:rsid w:val="006662B4"/>
    <w:rsid w:val="00666647"/>
    <w:rsid w:val="00666EA3"/>
    <w:rsid w:val="00667ABC"/>
    <w:rsid w:val="006700CC"/>
    <w:rsid w:val="00670FB3"/>
    <w:rsid w:val="00670FDF"/>
    <w:rsid w:val="00671497"/>
    <w:rsid w:val="00671A96"/>
    <w:rsid w:val="00672D9A"/>
    <w:rsid w:val="00672EE0"/>
    <w:rsid w:val="00673406"/>
    <w:rsid w:val="0067398C"/>
    <w:rsid w:val="00673AEA"/>
    <w:rsid w:val="00673DEA"/>
    <w:rsid w:val="006744EA"/>
    <w:rsid w:val="00674554"/>
    <w:rsid w:val="00674836"/>
    <w:rsid w:val="00674A5F"/>
    <w:rsid w:val="00674BF6"/>
    <w:rsid w:val="00675974"/>
    <w:rsid w:val="00675F0D"/>
    <w:rsid w:val="006762B4"/>
    <w:rsid w:val="00676D23"/>
    <w:rsid w:val="0067729F"/>
    <w:rsid w:val="006779EC"/>
    <w:rsid w:val="00677A4D"/>
    <w:rsid w:val="00677DEF"/>
    <w:rsid w:val="0068083C"/>
    <w:rsid w:val="00680931"/>
    <w:rsid w:val="0068094F"/>
    <w:rsid w:val="00680BD5"/>
    <w:rsid w:val="00681BBB"/>
    <w:rsid w:val="00681EDC"/>
    <w:rsid w:val="00682261"/>
    <w:rsid w:val="006823F5"/>
    <w:rsid w:val="00682514"/>
    <w:rsid w:val="00682644"/>
    <w:rsid w:val="00682717"/>
    <w:rsid w:val="00682977"/>
    <w:rsid w:val="00682BB5"/>
    <w:rsid w:val="00682FE1"/>
    <w:rsid w:val="00684398"/>
    <w:rsid w:val="00685AAA"/>
    <w:rsid w:val="00685C62"/>
    <w:rsid w:val="0068653F"/>
    <w:rsid w:val="00686761"/>
    <w:rsid w:val="00686B66"/>
    <w:rsid w:val="00686D3B"/>
    <w:rsid w:val="0068730D"/>
    <w:rsid w:val="00687FC3"/>
    <w:rsid w:val="00690422"/>
    <w:rsid w:val="006907FF"/>
    <w:rsid w:val="006908AB"/>
    <w:rsid w:val="00690C01"/>
    <w:rsid w:val="006910CE"/>
    <w:rsid w:val="006918A0"/>
    <w:rsid w:val="006918A1"/>
    <w:rsid w:val="00692553"/>
    <w:rsid w:val="006925F3"/>
    <w:rsid w:val="006929E1"/>
    <w:rsid w:val="00692B29"/>
    <w:rsid w:val="00692B49"/>
    <w:rsid w:val="00692F0D"/>
    <w:rsid w:val="00693596"/>
    <w:rsid w:val="006936AC"/>
    <w:rsid w:val="00693A29"/>
    <w:rsid w:val="00693E99"/>
    <w:rsid w:val="00693EA3"/>
    <w:rsid w:val="00693FCF"/>
    <w:rsid w:val="006940DF"/>
    <w:rsid w:val="00694935"/>
    <w:rsid w:val="00694F32"/>
    <w:rsid w:val="0069555A"/>
    <w:rsid w:val="00695C1D"/>
    <w:rsid w:val="00695CCD"/>
    <w:rsid w:val="00695EE1"/>
    <w:rsid w:val="006962C8"/>
    <w:rsid w:val="0069668E"/>
    <w:rsid w:val="00696827"/>
    <w:rsid w:val="0069682D"/>
    <w:rsid w:val="00696899"/>
    <w:rsid w:val="00696A41"/>
    <w:rsid w:val="00697363"/>
    <w:rsid w:val="006973DA"/>
    <w:rsid w:val="00697775"/>
    <w:rsid w:val="006A0426"/>
    <w:rsid w:val="006A0503"/>
    <w:rsid w:val="006A084B"/>
    <w:rsid w:val="006A0909"/>
    <w:rsid w:val="006A0E4A"/>
    <w:rsid w:val="006A149A"/>
    <w:rsid w:val="006A1654"/>
    <w:rsid w:val="006A197E"/>
    <w:rsid w:val="006A1D9D"/>
    <w:rsid w:val="006A1DC4"/>
    <w:rsid w:val="006A24C0"/>
    <w:rsid w:val="006A269D"/>
    <w:rsid w:val="006A27DE"/>
    <w:rsid w:val="006A2892"/>
    <w:rsid w:val="006A2CE4"/>
    <w:rsid w:val="006A347D"/>
    <w:rsid w:val="006A3B80"/>
    <w:rsid w:val="006A4546"/>
    <w:rsid w:val="006A53B0"/>
    <w:rsid w:val="006A5623"/>
    <w:rsid w:val="006A5D71"/>
    <w:rsid w:val="006A625D"/>
    <w:rsid w:val="006A6709"/>
    <w:rsid w:val="006A67E1"/>
    <w:rsid w:val="006A6E93"/>
    <w:rsid w:val="006A78BC"/>
    <w:rsid w:val="006B03A4"/>
    <w:rsid w:val="006B0944"/>
    <w:rsid w:val="006B103E"/>
    <w:rsid w:val="006B1222"/>
    <w:rsid w:val="006B1C85"/>
    <w:rsid w:val="006B1D6A"/>
    <w:rsid w:val="006B219D"/>
    <w:rsid w:val="006B2366"/>
    <w:rsid w:val="006B2ECA"/>
    <w:rsid w:val="006B2FD5"/>
    <w:rsid w:val="006B352F"/>
    <w:rsid w:val="006B38FD"/>
    <w:rsid w:val="006B4035"/>
    <w:rsid w:val="006B42FC"/>
    <w:rsid w:val="006B4848"/>
    <w:rsid w:val="006B4D69"/>
    <w:rsid w:val="006B4DCC"/>
    <w:rsid w:val="006B4EC8"/>
    <w:rsid w:val="006B5023"/>
    <w:rsid w:val="006B6166"/>
    <w:rsid w:val="006B7350"/>
    <w:rsid w:val="006B7727"/>
    <w:rsid w:val="006B77C9"/>
    <w:rsid w:val="006B7D76"/>
    <w:rsid w:val="006B7FC2"/>
    <w:rsid w:val="006C021B"/>
    <w:rsid w:val="006C0382"/>
    <w:rsid w:val="006C03C9"/>
    <w:rsid w:val="006C0470"/>
    <w:rsid w:val="006C0F84"/>
    <w:rsid w:val="006C11C4"/>
    <w:rsid w:val="006C164B"/>
    <w:rsid w:val="006C1BA2"/>
    <w:rsid w:val="006C1FAC"/>
    <w:rsid w:val="006C2499"/>
    <w:rsid w:val="006C28F0"/>
    <w:rsid w:val="006C2DF1"/>
    <w:rsid w:val="006C2E93"/>
    <w:rsid w:val="006C2ED7"/>
    <w:rsid w:val="006C3530"/>
    <w:rsid w:val="006C3661"/>
    <w:rsid w:val="006C3823"/>
    <w:rsid w:val="006C39C0"/>
    <w:rsid w:val="006C3D3E"/>
    <w:rsid w:val="006C3F6E"/>
    <w:rsid w:val="006C40FB"/>
    <w:rsid w:val="006C43C7"/>
    <w:rsid w:val="006C46E2"/>
    <w:rsid w:val="006C47C3"/>
    <w:rsid w:val="006C510F"/>
    <w:rsid w:val="006C5860"/>
    <w:rsid w:val="006C5C48"/>
    <w:rsid w:val="006C5D37"/>
    <w:rsid w:val="006C6B5F"/>
    <w:rsid w:val="006C717E"/>
    <w:rsid w:val="006C71B6"/>
    <w:rsid w:val="006D0018"/>
    <w:rsid w:val="006D013B"/>
    <w:rsid w:val="006D030E"/>
    <w:rsid w:val="006D0592"/>
    <w:rsid w:val="006D05B3"/>
    <w:rsid w:val="006D0999"/>
    <w:rsid w:val="006D0DD4"/>
    <w:rsid w:val="006D12A9"/>
    <w:rsid w:val="006D1593"/>
    <w:rsid w:val="006D166D"/>
    <w:rsid w:val="006D1A13"/>
    <w:rsid w:val="006D1B53"/>
    <w:rsid w:val="006D1CFB"/>
    <w:rsid w:val="006D1F61"/>
    <w:rsid w:val="006D2776"/>
    <w:rsid w:val="006D2C01"/>
    <w:rsid w:val="006D2FDA"/>
    <w:rsid w:val="006D2FE3"/>
    <w:rsid w:val="006D321C"/>
    <w:rsid w:val="006D3573"/>
    <w:rsid w:val="006D38D7"/>
    <w:rsid w:val="006D3C00"/>
    <w:rsid w:val="006D3FD2"/>
    <w:rsid w:val="006D4163"/>
    <w:rsid w:val="006D4584"/>
    <w:rsid w:val="006D4897"/>
    <w:rsid w:val="006D4A02"/>
    <w:rsid w:val="006D4B12"/>
    <w:rsid w:val="006D4CFE"/>
    <w:rsid w:val="006D4D24"/>
    <w:rsid w:val="006D4D31"/>
    <w:rsid w:val="006D4D8E"/>
    <w:rsid w:val="006D5203"/>
    <w:rsid w:val="006D556B"/>
    <w:rsid w:val="006D5B2D"/>
    <w:rsid w:val="006D61F6"/>
    <w:rsid w:val="006D6266"/>
    <w:rsid w:val="006D6450"/>
    <w:rsid w:val="006D6706"/>
    <w:rsid w:val="006D6F71"/>
    <w:rsid w:val="006D7085"/>
    <w:rsid w:val="006D72E9"/>
    <w:rsid w:val="006D7358"/>
    <w:rsid w:val="006D7A30"/>
    <w:rsid w:val="006D7B6B"/>
    <w:rsid w:val="006D7C41"/>
    <w:rsid w:val="006E0093"/>
    <w:rsid w:val="006E04F8"/>
    <w:rsid w:val="006E06A0"/>
    <w:rsid w:val="006E0A07"/>
    <w:rsid w:val="006E1174"/>
    <w:rsid w:val="006E11F5"/>
    <w:rsid w:val="006E1228"/>
    <w:rsid w:val="006E1444"/>
    <w:rsid w:val="006E187C"/>
    <w:rsid w:val="006E18B5"/>
    <w:rsid w:val="006E19B9"/>
    <w:rsid w:val="006E1ABA"/>
    <w:rsid w:val="006E292C"/>
    <w:rsid w:val="006E2C32"/>
    <w:rsid w:val="006E352B"/>
    <w:rsid w:val="006E3B07"/>
    <w:rsid w:val="006E3C73"/>
    <w:rsid w:val="006E3D28"/>
    <w:rsid w:val="006E453A"/>
    <w:rsid w:val="006E4664"/>
    <w:rsid w:val="006E48E9"/>
    <w:rsid w:val="006E495C"/>
    <w:rsid w:val="006E4AEE"/>
    <w:rsid w:val="006E50FE"/>
    <w:rsid w:val="006E5377"/>
    <w:rsid w:val="006E5403"/>
    <w:rsid w:val="006E5794"/>
    <w:rsid w:val="006E607A"/>
    <w:rsid w:val="006E62A0"/>
    <w:rsid w:val="006E6408"/>
    <w:rsid w:val="006E6F1E"/>
    <w:rsid w:val="006E7C79"/>
    <w:rsid w:val="006F076D"/>
    <w:rsid w:val="006F0C74"/>
    <w:rsid w:val="006F0DEC"/>
    <w:rsid w:val="006F1063"/>
    <w:rsid w:val="006F1A24"/>
    <w:rsid w:val="006F1BEA"/>
    <w:rsid w:val="006F1C80"/>
    <w:rsid w:val="006F1CCB"/>
    <w:rsid w:val="006F20A4"/>
    <w:rsid w:val="006F2148"/>
    <w:rsid w:val="006F22DD"/>
    <w:rsid w:val="006F24F1"/>
    <w:rsid w:val="006F2561"/>
    <w:rsid w:val="006F276F"/>
    <w:rsid w:val="006F295F"/>
    <w:rsid w:val="006F2A61"/>
    <w:rsid w:val="006F2BE1"/>
    <w:rsid w:val="006F2D46"/>
    <w:rsid w:val="006F2FF3"/>
    <w:rsid w:val="006F365B"/>
    <w:rsid w:val="006F387E"/>
    <w:rsid w:val="006F3A2C"/>
    <w:rsid w:val="006F3C75"/>
    <w:rsid w:val="006F3E2D"/>
    <w:rsid w:val="006F43D3"/>
    <w:rsid w:val="006F4E77"/>
    <w:rsid w:val="006F4F51"/>
    <w:rsid w:val="006F5227"/>
    <w:rsid w:val="006F5FC4"/>
    <w:rsid w:val="006F6378"/>
    <w:rsid w:val="006F654E"/>
    <w:rsid w:val="006F68D5"/>
    <w:rsid w:val="006F6965"/>
    <w:rsid w:val="006F6DAF"/>
    <w:rsid w:val="006F6F1B"/>
    <w:rsid w:val="006F7121"/>
    <w:rsid w:val="006F7776"/>
    <w:rsid w:val="006F7FEA"/>
    <w:rsid w:val="007000A7"/>
    <w:rsid w:val="00700A41"/>
    <w:rsid w:val="00700B3C"/>
    <w:rsid w:val="00700F65"/>
    <w:rsid w:val="007011A9"/>
    <w:rsid w:val="00701DCE"/>
    <w:rsid w:val="00702433"/>
    <w:rsid w:val="0070246E"/>
    <w:rsid w:val="007027BE"/>
    <w:rsid w:val="00702935"/>
    <w:rsid w:val="00702B04"/>
    <w:rsid w:val="00702B80"/>
    <w:rsid w:val="0070343C"/>
    <w:rsid w:val="007037D4"/>
    <w:rsid w:val="007037F0"/>
    <w:rsid w:val="0070478D"/>
    <w:rsid w:val="00704834"/>
    <w:rsid w:val="0070600E"/>
    <w:rsid w:val="00706327"/>
    <w:rsid w:val="007067D4"/>
    <w:rsid w:val="007070C6"/>
    <w:rsid w:val="00707611"/>
    <w:rsid w:val="00710110"/>
    <w:rsid w:val="00710431"/>
    <w:rsid w:val="00710C03"/>
    <w:rsid w:val="00711056"/>
    <w:rsid w:val="0071133D"/>
    <w:rsid w:val="00711358"/>
    <w:rsid w:val="007117C4"/>
    <w:rsid w:val="00711AFB"/>
    <w:rsid w:val="00713121"/>
    <w:rsid w:val="00713826"/>
    <w:rsid w:val="0071436B"/>
    <w:rsid w:val="00714425"/>
    <w:rsid w:val="00715437"/>
    <w:rsid w:val="00715443"/>
    <w:rsid w:val="00715591"/>
    <w:rsid w:val="007155BA"/>
    <w:rsid w:val="00716383"/>
    <w:rsid w:val="007163CD"/>
    <w:rsid w:val="0071686C"/>
    <w:rsid w:val="00716B48"/>
    <w:rsid w:val="007171A3"/>
    <w:rsid w:val="007172D1"/>
    <w:rsid w:val="007175CD"/>
    <w:rsid w:val="007176B4"/>
    <w:rsid w:val="00717820"/>
    <w:rsid w:val="00717EA1"/>
    <w:rsid w:val="00717FB5"/>
    <w:rsid w:val="00720536"/>
    <w:rsid w:val="00720785"/>
    <w:rsid w:val="00720C0B"/>
    <w:rsid w:val="00720DC6"/>
    <w:rsid w:val="00721129"/>
    <w:rsid w:val="00721757"/>
    <w:rsid w:val="00721F64"/>
    <w:rsid w:val="00722312"/>
    <w:rsid w:val="007224BD"/>
    <w:rsid w:val="00722E74"/>
    <w:rsid w:val="0072300B"/>
    <w:rsid w:val="00723A3E"/>
    <w:rsid w:val="00723A71"/>
    <w:rsid w:val="007244BA"/>
    <w:rsid w:val="00724612"/>
    <w:rsid w:val="00724DB6"/>
    <w:rsid w:val="00725572"/>
    <w:rsid w:val="0072586E"/>
    <w:rsid w:val="00725B1F"/>
    <w:rsid w:val="00725D20"/>
    <w:rsid w:val="00726037"/>
    <w:rsid w:val="007263AE"/>
    <w:rsid w:val="00726843"/>
    <w:rsid w:val="00726DD2"/>
    <w:rsid w:val="007273B2"/>
    <w:rsid w:val="00727FBB"/>
    <w:rsid w:val="007304A1"/>
    <w:rsid w:val="0073091A"/>
    <w:rsid w:val="00730C2E"/>
    <w:rsid w:val="00731545"/>
    <w:rsid w:val="00731646"/>
    <w:rsid w:val="00731A79"/>
    <w:rsid w:val="00731DFF"/>
    <w:rsid w:val="00732061"/>
    <w:rsid w:val="0073271C"/>
    <w:rsid w:val="007327D2"/>
    <w:rsid w:val="0073280E"/>
    <w:rsid w:val="00732DFD"/>
    <w:rsid w:val="00733ABB"/>
    <w:rsid w:val="00733B26"/>
    <w:rsid w:val="007340CE"/>
    <w:rsid w:val="007342DF"/>
    <w:rsid w:val="00734670"/>
    <w:rsid w:val="0073559C"/>
    <w:rsid w:val="007356D0"/>
    <w:rsid w:val="00736293"/>
    <w:rsid w:val="00736982"/>
    <w:rsid w:val="0073729C"/>
    <w:rsid w:val="00737C31"/>
    <w:rsid w:val="00737DCC"/>
    <w:rsid w:val="00740263"/>
    <w:rsid w:val="00740348"/>
    <w:rsid w:val="00740613"/>
    <w:rsid w:val="0074119F"/>
    <w:rsid w:val="007411FE"/>
    <w:rsid w:val="007413E5"/>
    <w:rsid w:val="00741AC4"/>
    <w:rsid w:val="007420EC"/>
    <w:rsid w:val="00742337"/>
    <w:rsid w:val="007428BF"/>
    <w:rsid w:val="007429E3"/>
    <w:rsid w:val="00742EB9"/>
    <w:rsid w:val="00743016"/>
    <w:rsid w:val="00743882"/>
    <w:rsid w:val="0074506E"/>
    <w:rsid w:val="00745571"/>
    <w:rsid w:val="0074597F"/>
    <w:rsid w:val="00745A97"/>
    <w:rsid w:val="00745AC0"/>
    <w:rsid w:val="00746178"/>
    <w:rsid w:val="00746222"/>
    <w:rsid w:val="007463E4"/>
    <w:rsid w:val="007465F3"/>
    <w:rsid w:val="007468F7"/>
    <w:rsid w:val="00746E0E"/>
    <w:rsid w:val="00747122"/>
    <w:rsid w:val="007476C0"/>
    <w:rsid w:val="00747E58"/>
    <w:rsid w:val="0075038D"/>
    <w:rsid w:val="00750425"/>
    <w:rsid w:val="007504A5"/>
    <w:rsid w:val="007509D2"/>
    <w:rsid w:val="00750B5E"/>
    <w:rsid w:val="00750C2B"/>
    <w:rsid w:val="00750D4E"/>
    <w:rsid w:val="00751A17"/>
    <w:rsid w:val="00753A15"/>
    <w:rsid w:val="0075468B"/>
    <w:rsid w:val="0075495F"/>
    <w:rsid w:val="0075531F"/>
    <w:rsid w:val="0075553B"/>
    <w:rsid w:val="0075578E"/>
    <w:rsid w:val="00755EF6"/>
    <w:rsid w:val="00756078"/>
    <w:rsid w:val="007563FC"/>
    <w:rsid w:val="0075649A"/>
    <w:rsid w:val="00756575"/>
    <w:rsid w:val="007565F3"/>
    <w:rsid w:val="007568E6"/>
    <w:rsid w:val="0075692E"/>
    <w:rsid w:val="007569A4"/>
    <w:rsid w:val="007569B5"/>
    <w:rsid w:val="00756A26"/>
    <w:rsid w:val="00757457"/>
    <w:rsid w:val="00757559"/>
    <w:rsid w:val="0075787E"/>
    <w:rsid w:val="007578A3"/>
    <w:rsid w:val="00757D71"/>
    <w:rsid w:val="007601F3"/>
    <w:rsid w:val="00760747"/>
    <w:rsid w:val="00761677"/>
    <w:rsid w:val="0076199D"/>
    <w:rsid w:val="00761A59"/>
    <w:rsid w:val="00761A89"/>
    <w:rsid w:val="0076228E"/>
    <w:rsid w:val="007624E5"/>
    <w:rsid w:val="007625BB"/>
    <w:rsid w:val="00762B69"/>
    <w:rsid w:val="00762CF7"/>
    <w:rsid w:val="007633BE"/>
    <w:rsid w:val="00763FEB"/>
    <w:rsid w:val="00764969"/>
    <w:rsid w:val="00764AC9"/>
    <w:rsid w:val="00764BAD"/>
    <w:rsid w:val="00764D1C"/>
    <w:rsid w:val="00765673"/>
    <w:rsid w:val="00765C86"/>
    <w:rsid w:val="0076664C"/>
    <w:rsid w:val="00766D61"/>
    <w:rsid w:val="00766DC1"/>
    <w:rsid w:val="007671E0"/>
    <w:rsid w:val="007673B1"/>
    <w:rsid w:val="0076773D"/>
    <w:rsid w:val="00767D81"/>
    <w:rsid w:val="00767E81"/>
    <w:rsid w:val="007705CA"/>
    <w:rsid w:val="00770861"/>
    <w:rsid w:val="00770B3B"/>
    <w:rsid w:val="00770B6B"/>
    <w:rsid w:val="00770C5A"/>
    <w:rsid w:val="0077108C"/>
    <w:rsid w:val="00771D71"/>
    <w:rsid w:val="0077216F"/>
    <w:rsid w:val="00772228"/>
    <w:rsid w:val="00772DF3"/>
    <w:rsid w:val="00772E61"/>
    <w:rsid w:val="00772F2F"/>
    <w:rsid w:val="00772F72"/>
    <w:rsid w:val="00773023"/>
    <w:rsid w:val="007731CB"/>
    <w:rsid w:val="007733FD"/>
    <w:rsid w:val="007739BB"/>
    <w:rsid w:val="00773A6C"/>
    <w:rsid w:val="00773D96"/>
    <w:rsid w:val="0077441B"/>
    <w:rsid w:val="0077445C"/>
    <w:rsid w:val="007744AA"/>
    <w:rsid w:val="0077451E"/>
    <w:rsid w:val="00774623"/>
    <w:rsid w:val="00774B6B"/>
    <w:rsid w:val="00774C09"/>
    <w:rsid w:val="00774E14"/>
    <w:rsid w:val="00775430"/>
    <w:rsid w:val="007754BA"/>
    <w:rsid w:val="0077576A"/>
    <w:rsid w:val="007759E4"/>
    <w:rsid w:val="00775C92"/>
    <w:rsid w:val="00775DB6"/>
    <w:rsid w:val="0077627D"/>
    <w:rsid w:val="0077669E"/>
    <w:rsid w:val="00776A88"/>
    <w:rsid w:val="00776D0F"/>
    <w:rsid w:val="00777201"/>
    <w:rsid w:val="0077733F"/>
    <w:rsid w:val="007777B0"/>
    <w:rsid w:val="007778AF"/>
    <w:rsid w:val="007778D5"/>
    <w:rsid w:val="00777E19"/>
    <w:rsid w:val="00780542"/>
    <w:rsid w:val="00780806"/>
    <w:rsid w:val="007809D9"/>
    <w:rsid w:val="00780E43"/>
    <w:rsid w:val="0078115E"/>
    <w:rsid w:val="0078130B"/>
    <w:rsid w:val="00781741"/>
    <w:rsid w:val="007819FC"/>
    <w:rsid w:val="00781CF8"/>
    <w:rsid w:val="00781D0B"/>
    <w:rsid w:val="00782CB4"/>
    <w:rsid w:val="0078371D"/>
    <w:rsid w:val="00783A57"/>
    <w:rsid w:val="00783EC6"/>
    <w:rsid w:val="00784662"/>
    <w:rsid w:val="00784804"/>
    <w:rsid w:val="00784EA5"/>
    <w:rsid w:val="0078522E"/>
    <w:rsid w:val="007852E0"/>
    <w:rsid w:val="00785C12"/>
    <w:rsid w:val="00785E29"/>
    <w:rsid w:val="007860A0"/>
    <w:rsid w:val="007863B7"/>
    <w:rsid w:val="00786C71"/>
    <w:rsid w:val="00786E4D"/>
    <w:rsid w:val="007870C9"/>
    <w:rsid w:val="007870DC"/>
    <w:rsid w:val="00787AB2"/>
    <w:rsid w:val="0079005D"/>
    <w:rsid w:val="007902B6"/>
    <w:rsid w:val="007911CF"/>
    <w:rsid w:val="0079153A"/>
    <w:rsid w:val="007916A6"/>
    <w:rsid w:val="00791B16"/>
    <w:rsid w:val="00791F25"/>
    <w:rsid w:val="0079207B"/>
    <w:rsid w:val="00792737"/>
    <w:rsid w:val="00792A17"/>
    <w:rsid w:val="007932E3"/>
    <w:rsid w:val="00793C07"/>
    <w:rsid w:val="00793E42"/>
    <w:rsid w:val="00793E82"/>
    <w:rsid w:val="0079419A"/>
    <w:rsid w:val="007941D2"/>
    <w:rsid w:val="00794318"/>
    <w:rsid w:val="0079465B"/>
    <w:rsid w:val="0079490C"/>
    <w:rsid w:val="007957E4"/>
    <w:rsid w:val="00795ACE"/>
    <w:rsid w:val="00796A18"/>
    <w:rsid w:val="00796C3F"/>
    <w:rsid w:val="00797873"/>
    <w:rsid w:val="00797CBB"/>
    <w:rsid w:val="00797DF8"/>
    <w:rsid w:val="007A038D"/>
    <w:rsid w:val="007A0430"/>
    <w:rsid w:val="007A0D06"/>
    <w:rsid w:val="007A118B"/>
    <w:rsid w:val="007A128A"/>
    <w:rsid w:val="007A180D"/>
    <w:rsid w:val="007A1FE9"/>
    <w:rsid w:val="007A283C"/>
    <w:rsid w:val="007A2D2C"/>
    <w:rsid w:val="007A32BC"/>
    <w:rsid w:val="007A3F94"/>
    <w:rsid w:val="007A413B"/>
    <w:rsid w:val="007A44B1"/>
    <w:rsid w:val="007A46C2"/>
    <w:rsid w:val="007A482A"/>
    <w:rsid w:val="007A5183"/>
    <w:rsid w:val="007A54CE"/>
    <w:rsid w:val="007A558B"/>
    <w:rsid w:val="007A5752"/>
    <w:rsid w:val="007A5A66"/>
    <w:rsid w:val="007A5FD5"/>
    <w:rsid w:val="007A76AF"/>
    <w:rsid w:val="007A774F"/>
    <w:rsid w:val="007A7B2E"/>
    <w:rsid w:val="007B0128"/>
    <w:rsid w:val="007B0486"/>
    <w:rsid w:val="007B0AAE"/>
    <w:rsid w:val="007B0E12"/>
    <w:rsid w:val="007B1293"/>
    <w:rsid w:val="007B1E77"/>
    <w:rsid w:val="007B1F95"/>
    <w:rsid w:val="007B25CD"/>
    <w:rsid w:val="007B320A"/>
    <w:rsid w:val="007B3218"/>
    <w:rsid w:val="007B3586"/>
    <w:rsid w:val="007B3BA7"/>
    <w:rsid w:val="007B43C8"/>
    <w:rsid w:val="007B43FE"/>
    <w:rsid w:val="007B4540"/>
    <w:rsid w:val="007B4D97"/>
    <w:rsid w:val="007B4DFE"/>
    <w:rsid w:val="007B50D0"/>
    <w:rsid w:val="007B530B"/>
    <w:rsid w:val="007B5B7B"/>
    <w:rsid w:val="007B5D49"/>
    <w:rsid w:val="007B616F"/>
    <w:rsid w:val="007B6867"/>
    <w:rsid w:val="007B75CF"/>
    <w:rsid w:val="007B7ECD"/>
    <w:rsid w:val="007B7FC3"/>
    <w:rsid w:val="007C01FC"/>
    <w:rsid w:val="007C0556"/>
    <w:rsid w:val="007C0FE5"/>
    <w:rsid w:val="007C1190"/>
    <w:rsid w:val="007C1460"/>
    <w:rsid w:val="007C1B76"/>
    <w:rsid w:val="007C1DB4"/>
    <w:rsid w:val="007C2EB6"/>
    <w:rsid w:val="007C3197"/>
    <w:rsid w:val="007C360E"/>
    <w:rsid w:val="007C3848"/>
    <w:rsid w:val="007C3DB2"/>
    <w:rsid w:val="007C3E89"/>
    <w:rsid w:val="007C3F12"/>
    <w:rsid w:val="007C4105"/>
    <w:rsid w:val="007C4713"/>
    <w:rsid w:val="007C4F22"/>
    <w:rsid w:val="007C6731"/>
    <w:rsid w:val="007C69DB"/>
    <w:rsid w:val="007C70C6"/>
    <w:rsid w:val="007C7257"/>
    <w:rsid w:val="007C7B7A"/>
    <w:rsid w:val="007C7D85"/>
    <w:rsid w:val="007C7EAC"/>
    <w:rsid w:val="007D0B9A"/>
    <w:rsid w:val="007D0EEA"/>
    <w:rsid w:val="007D167F"/>
    <w:rsid w:val="007D1A69"/>
    <w:rsid w:val="007D1B48"/>
    <w:rsid w:val="007D1EB3"/>
    <w:rsid w:val="007D259D"/>
    <w:rsid w:val="007D2BA8"/>
    <w:rsid w:val="007D2BF2"/>
    <w:rsid w:val="007D2C1D"/>
    <w:rsid w:val="007D3608"/>
    <w:rsid w:val="007D3AC3"/>
    <w:rsid w:val="007D4024"/>
    <w:rsid w:val="007D428A"/>
    <w:rsid w:val="007D445D"/>
    <w:rsid w:val="007D466A"/>
    <w:rsid w:val="007D48F3"/>
    <w:rsid w:val="007D4BD3"/>
    <w:rsid w:val="007D59A7"/>
    <w:rsid w:val="007D5D86"/>
    <w:rsid w:val="007D6356"/>
    <w:rsid w:val="007D6519"/>
    <w:rsid w:val="007D6EDB"/>
    <w:rsid w:val="007D6FA1"/>
    <w:rsid w:val="007D7655"/>
    <w:rsid w:val="007D7AF1"/>
    <w:rsid w:val="007D7BA7"/>
    <w:rsid w:val="007D7EA1"/>
    <w:rsid w:val="007E0168"/>
    <w:rsid w:val="007E0442"/>
    <w:rsid w:val="007E0615"/>
    <w:rsid w:val="007E0C85"/>
    <w:rsid w:val="007E1020"/>
    <w:rsid w:val="007E110C"/>
    <w:rsid w:val="007E1A16"/>
    <w:rsid w:val="007E1EDA"/>
    <w:rsid w:val="007E282B"/>
    <w:rsid w:val="007E283B"/>
    <w:rsid w:val="007E2901"/>
    <w:rsid w:val="007E2D65"/>
    <w:rsid w:val="007E3265"/>
    <w:rsid w:val="007E38F3"/>
    <w:rsid w:val="007E3DD8"/>
    <w:rsid w:val="007E404C"/>
    <w:rsid w:val="007E440E"/>
    <w:rsid w:val="007E4B82"/>
    <w:rsid w:val="007E4C70"/>
    <w:rsid w:val="007E4F7D"/>
    <w:rsid w:val="007E595C"/>
    <w:rsid w:val="007E5C57"/>
    <w:rsid w:val="007E62BA"/>
    <w:rsid w:val="007E66BD"/>
    <w:rsid w:val="007E694E"/>
    <w:rsid w:val="007E77DE"/>
    <w:rsid w:val="007F0160"/>
    <w:rsid w:val="007F0263"/>
    <w:rsid w:val="007F0309"/>
    <w:rsid w:val="007F0AD1"/>
    <w:rsid w:val="007F0DDF"/>
    <w:rsid w:val="007F0EA0"/>
    <w:rsid w:val="007F10FF"/>
    <w:rsid w:val="007F13B7"/>
    <w:rsid w:val="007F18C2"/>
    <w:rsid w:val="007F2395"/>
    <w:rsid w:val="007F2E9D"/>
    <w:rsid w:val="007F329B"/>
    <w:rsid w:val="007F39A6"/>
    <w:rsid w:val="007F3AE1"/>
    <w:rsid w:val="007F3FB0"/>
    <w:rsid w:val="007F436C"/>
    <w:rsid w:val="007F48E3"/>
    <w:rsid w:val="007F4F18"/>
    <w:rsid w:val="007F550B"/>
    <w:rsid w:val="007F6BAE"/>
    <w:rsid w:val="007F6BC1"/>
    <w:rsid w:val="007F71BF"/>
    <w:rsid w:val="007F74BF"/>
    <w:rsid w:val="007F7508"/>
    <w:rsid w:val="007F75D4"/>
    <w:rsid w:val="007F79CD"/>
    <w:rsid w:val="007F7FDA"/>
    <w:rsid w:val="00800928"/>
    <w:rsid w:val="00800949"/>
    <w:rsid w:val="00800957"/>
    <w:rsid w:val="00800A4B"/>
    <w:rsid w:val="00800BE7"/>
    <w:rsid w:val="00800FE1"/>
    <w:rsid w:val="008012A1"/>
    <w:rsid w:val="008012EE"/>
    <w:rsid w:val="008013E7"/>
    <w:rsid w:val="00801983"/>
    <w:rsid w:val="00801A79"/>
    <w:rsid w:val="00801B08"/>
    <w:rsid w:val="00802226"/>
    <w:rsid w:val="008022FA"/>
    <w:rsid w:val="00802A1A"/>
    <w:rsid w:val="00802AE6"/>
    <w:rsid w:val="00802E95"/>
    <w:rsid w:val="008030E9"/>
    <w:rsid w:val="00803128"/>
    <w:rsid w:val="0080372A"/>
    <w:rsid w:val="00803785"/>
    <w:rsid w:val="008037F4"/>
    <w:rsid w:val="0080409F"/>
    <w:rsid w:val="00804245"/>
    <w:rsid w:val="00804680"/>
    <w:rsid w:val="00804744"/>
    <w:rsid w:val="00804BE9"/>
    <w:rsid w:val="00804E17"/>
    <w:rsid w:val="008051BC"/>
    <w:rsid w:val="00805959"/>
    <w:rsid w:val="00805A65"/>
    <w:rsid w:val="00805AEE"/>
    <w:rsid w:val="008065E1"/>
    <w:rsid w:val="00806C30"/>
    <w:rsid w:val="0080713F"/>
    <w:rsid w:val="008079BE"/>
    <w:rsid w:val="00807B40"/>
    <w:rsid w:val="00810090"/>
    <w:rsid w:val="008101D9"/>
    <w:rsid w:val="0081106D"/>
    <w:rsid w:val="008113D0"/>
    <w:rsid w:val="00811796"/>
    <w:rsid w:val="00812137"/>
    <w:rsid w:val="00812463"/>
    <w:rsid w:val="00813247"/>
    <w:rsid w:val="00813581"/>
    <w:rsid w:val="00813B76"/>
    <w:rsid w:val="00813CE3"/>
    <w:rsid w:val="00814217"/>
    <w:rsid w:val="0081423F"/>
    <w:rsid w:val="00814840"/>
    <w:rsid w:val="00814EA7"/>
    <w:rsid w:val="008150B3"/>
    <w:rsid w:val="008152AD"/>
    <w:rsid w:val="0081576B"/>
    <w:rsid w:val="00815D5A"/>
    <w:rsid w:val="00816230"/>
    <w:rsid w:val="0081669D"/>
    <w:rsid w:val="00816E86"/>
    <w:rsid w:val="00816F23"/>
    <w:rsid w:val="00816F73"/>
    <w:rsid w:val="00817118"/>
    <w:rsid w:val="00817346"/>
    <w:rsid w:val="00817800"/>
    <w:rsid w:val="00817F70"/>
    <w:rsid w:val="00820793"/>
    <w:rsid w:val="008207D5"/>
    <w:rsid w:val="00820F67"/>
    <w:rsid w:val="00821203"/>
    <w:rsid w:val="00821723"/>
    <w:rsid w:val="00821870"/>
    <w:rsid w:val="00821A87"/>
    <w:rsid w:val="00822C62"/>
    <w:rsid w:val="00822C7F"/>
    <w:rsid w:val="00822E71"/>
    <w:rsid w:val="00823DC4"/>
    <w:rsid w:val="008240D1"/>
    <w:rsid w:val="008245A0"/>
    <w:rsid w:val="008255CF"/>
    <w:rsid w:val="00826201"/>
    <w:rsid w:val="00826379"/>
    <w:rsid w:val="00826A63"/>
    <w:rsid w:val="008271B7"/>
    <w:rsid w:val="008271CC"/>
    <w:rsid w:val="008273CF"/>
    <w:rsid w:val="00827E11"/>
    <w:rsid w:val="008302CC"/>
    <w:rsid w:val="008302E5"/>
    <w:rsid w:val="00830525"/>
    <w:rsid w:val="00830623"/>
    <w:rsid w:val="00830701"/>
    <w:rsid w:val="00830843"/>
    <w:rsid w:val="00830BDB"/>
    <w:rsid w:val="00830BEB"/>
    <w:rsid w:val="008314AD"/>
    <w:rsid w:val="0083163A"/>
    <w:rsid w:val="00832398"/>
    <w:rsid w:val="008323A0"/>
    <w:rsid w:val="00832F5B"/>
    <w:rsid w:val="008339E9"/>
    <w:rsid w:val="00834428"/>
    <w:rsid w:val="00834A37"/>
    <w:rsid w:val="00834BA3"/>
    <w:rsid w:val="00834E3E"/>
    <w:rsid w:val="00835972"/>
    <w:rsid w:val="00835FB4"/>
    <w:rsid w:val="008364D2"/>
    <w:rsid w:val="00836AAF"/>
    <w:rsid w:val="00836C96"/>
    <w:rsid w:val="00837175"/>
    <w:rsid w:val="008372DD"/>
    <w:rsid w:val="00837790"/>
    <w:rsid w:val="00837D47"/>
    <w:rsid w:val="008400E2"/>
    <w:rsid w:val="008405B7"/>
    <w:rsid w:val="0084095C"/>
    <w:rsid w:val="00840BCB"/>
    <w:rsid w:val="008417B5"/>
    <w:rsid w:val="00841F2B"/>
    <w:rsid w:val="00842F89"/>
    <w:rsid w:val="008434DB"/>
    <w:rsid w:val="0084375E"/>
    <w:rsid w:val="008437DF"/>
    <w:rsid w:val="008441A9"/>
    <w:rsid w:val="008444B6"/>
    <w:rsid w:val="008447D0"/>
    <w:rsid w:val="00845046"/>
    <w:rsid w:val="008456D1"/>
    <w:rsid w:val="00845834"/>
    <w:rsid w:val="008464A6"/>
    <w:rsid w:val="00846A6D"/>
    <w:rsid w:val="00847091"/>
    <w:rsid w:val="00847154"/>
    <w:rsid w:val="008471C6"/>
    <w:rsid w:val="008473A9"/>
    <w:rsid w:val="008478B0"/>
    <w:rsid w:val="00847B1A"/>
    <w:rsid w:val="008504B0"/>
    <w:rsid w:val="0085080B"/>
    <w:rsid w:val="008508D5"/>
    <w:rsid w:val="00850AAD"/>
    <w:rsid w:val="0085100C"/>
    <w:rsid w:val="00851223"/>
    <w:rsid w:val="0085142E"/>
    <w:rsid w:val="00852153"/>
    <w:rsid w:val="00852549"/>
    <w:rsid w:val="008526BF"/>
    <w:rsid w:val="008528CE"/>
    <w:rsid w:val="00852E06"/>
    <w:rsid w:val="00853342"/>
    <w:rsid w:val="0085347D"/>
    <w:rsid w:val="008534EE"/>
    <w:rsid w:val="00853BCE"/>
    <w:rsid w:val="00853BEE"/>
    <w:rsid w:val="008541B3"/>
    <w:rsid w:val="00854450"/>
    <w:rsid w:val="0085496E"/>
    <w:rsid w:val="00854AA4"/>
    <w:rsid w:val="008552F2"/>
    <w:rsid w:val="00855E65"/>
    <w:rsid w:val="00856052"/>
    <w:rsid w:val="00856393"/>
    <w:rsid w:val="0085682A"/>
    <w:rsid w:val="00856995"/>
    <w:rsid w:val="0085737B"/>
    <w:rsid w:val="008574D4"/>
    <w:rsid w:val="0085769F"/>
    <w:rsid w:val="008600DB"/>
    <w:rsid w:val="00860EB6"/>
    <w:rsid w:val="00861111"/>
    <w:rsid w:val="00861161"/>
    <w:rsid w:val="0086151A"/>
    <w:rsid w:val="00861576"/>
    <w:rsid w:val="0086187A"/>
    <w:rsid w:val="00861F18"/>
    <w:rsid w:val="008620B1"/>
    <w:rsid w:val="00862198"/>
    <w:rsid w:val="00862381"/>
    <w:rsid w:val="00863098"/>
    <w:rsid w:val="008632AE"/>
    <w:rsid w:val="00863699"/>
    <w:rsid w:val="008639E3"/>
    <w:rsid w:val="00863A34"/>
    <w:rsid w:val="00863AE5"/>
    <w:rsid w:val="00863B4F"/>
    <w:rsid w:val="00863E69"/>
    <w:rsid w:val="008643E7"/>
    <w:rsid w:val="00864ABE"/>
    <w:rsid w:val="008652C7"/>
    <w:rsid w:val="008656AA"/>
    <w:rsid w:val="008657EF"/>
    <w:rsid w:val="00865A39"/>
    <w:rsid w:val="00865AB6"/>
    <w:rsid w:val="0086631B"/>
    <w:rsid w:val="00866E8B"/>
    <w:rsid w:val="00866F35"/>
    <w:rsid w:val="008673C6"/>
    <w:rsid w:val="0086783E"/>
    <w:rsid w:val="0086794B"/>
    <w:rsid w:val="008679EF"/>
    <w:rsid w:val="00867AF8"/>
    <w:rsid w:val="00870FD8"/>
    <w:rsid w:val="008718BD"/>
    <w:rsid w:val="00871B7A"/>
    <w:rsid w:val="00871F48"/>
    <w:rsid w:val="00872B01"/>
    <w:rsid w:val="00872E96"/>
    <w:rsid w:val="00872F65"/>
    <w:rsid w:val="008732DF"/>
    <w:rsid w:val="008739FA"/>
    <w:rsid w:val="00873C82"/>
    <w:rsid w:val="00873D21"/>
    <w:rsid w:val="00874144"/>
    <w:rsid w:val="00874641"/>
    <w:rsid w:val="00874BAD"/>
    <w:rsid w:val="00874D7B"/>
    <w:rsid w:val="0087529B"/>
    <w:rsid w:val="008752C3"/>
    <w:rsid w:val="00875525"/>
    <w:rsid w:val="0087561C"/>
    <w:rsid w:val="00875904"/>
    <w:rsid w:val="00875909"/>
    <w:rsid w:val="00875949"/>
    <w:rsid w:val="0087647A"/>
    <w:rsid w:val="00876DD5"/>
    <w:rsid w:val="00876DEB"/>
    <w:rsid w:val="008772BA"/>
    <w:rsid w:val="00877886"/>
    <w:rsid w:val="00877937"/>
    <w:rsid w:val="00877DAE"/>
    <w:rsid w:val="00877EE6"/>
    <w:rsid w:val="00880100"/>
    <w:rsid w:val="00880B5A"/>
    <w:rsid w:val="008811B9"/>
    <w:rsid w:val="00881B4C"/>
    <w:rsid w:val="00881C75"/>
    <w:rsid w:val="00882537"/>
    <w:rsid w:val="0088264E"/>
    <w:rsid w:val="00882981"/>
    <w:rsid w:val="00882A65"/>
    <w:rsid w:val="00882ECC"/>
    <w:rsid w:val="00883290"/>
    <w:rsid w:val="00883998"/>
    <w:rsid w:val="008839D0"/>
    <w:rsid w:val="0088403A"/>
    <w:rsid w:val="008840FD"/>
    <w:rsid w:val="00884220"/>
    <w:rsid w:val="0088436F"/>
    <w:rsid w:val="0088458D"/>
    <w:rsid w:val="00884B57"/>
    <w:rsid w:val="00884CEB"/>
    <w:rsid w:val="008850FA"/>
    <w:rsid w:val="0088519C"/>
    <w:rsid w:val="0088547B"/>
    <w:rsid w:val="008859C2"/>
    <w:rsid w:val="00885ADC"/>
    <w:rsid w:val="0088616C"/>
    <w:rsid w:val="00886652"/>
    <w:rsid w:val="00886BA7"/>
    <w:rsid w:val="0088723E"/>
    <w:rsid w:val="008874F4"/>
    <w:rsid w:val="008875E2"/>
    <w:rsid w:val="008878F7"/>
    <w:rsid w:val="00890057"/>
    <w:rsid w:val="0089013E"/>
    <w:rsid w:val="008903C4"/>
    <w:rsid w:val="008907BA"/>
    <w:rsid w:val="00890A79"/>
    <w:rsid w:val="00890D9B"/>
    <w:rsid w:val="0089103A"/>
    <w:rsid w:val="00891548"/>
    <w:rsid w:val="00891575"/>
    <w:rsid w:val="00892197"/>
    <w:rsid w:val="008925C0"/>
    <w:rsid w:val="0089275E"/>
    <w:rsid w:val="00892876"/>
    <w:rsid w:val="008929C1"/>
    <w:rsid w:val="00892F1E"/>
    <w:rsid w:val="008933AC"/>
    <w:rsid w:val="008934AD"/>
    <w:rsid w:val="00893A2C"/>
    <w:rsid w:val="00893BEA"/>
    <w:rsid w:val="00893F40"/>
    <w:rsid w:val="00893FEC"/>
    <w:rsid w:val="0089432B"/>
    <w:rsid w:val="00894536"/>
    <w:rsid w:val="00894827"/>
    <w:rsid w:val="00894872"/>
    <w:rsid w:val="00894952"/>
    <w:rsid w:val="0089498F"/>
    <w:rsid w:val="008949DF"/>
    <w:rsid w:val="00894A64"/>
    <w:rsid w:val="00894C6E"/>
    <w:rsid w:val="00894D7D"/>
    <w:rsid w:val="00894E03"/>
    <w:rsid w:val="0089502C"/>
    <w:rsid w:val="008951FE"/>
    <w:rsid w:val="008952A5"/>
    <w:rsid w:val="008955FA"/>
    <w:rsid w:val="00895685"/>
    <w:rsid w:val="00895811"/>
    <w:rsid w:val="00895A6E"/>
    <w:rsid w:val="008963C8"/>
    <w:rsid w:val="0089698A"/>
    <w:rsid w:val="00897132"/>
    <w:rsid w:val="00897342"/>
    <w:rsid w:val="008975EB"/>
    <w:rsid w:val="00897A5D"/>
    <w:rsid w:val="00897C08"/>
    <w:rsid w:val="00897CB7"/>
    <w:rsid w:val="008A0472"/>
    <w:rsid w:val="008A06DC"/>
    <w:rsid w:val="008A0821"/>
    <w:rsid w:val="008A1131"/>
    <w:rsid w:val="008A1375"/>
    <w:rsid w:val="008A1732"/>
    <w:rsid w:val="008A19D8"/>
    <w:rsid w:val="008A1BA5"/>
    <w:rsid w:val="008A20AD"/>
    <w:rsid w:val="008A20DD"/>
    <w:rsid w:val="008A2400"/>
    <w:rsid w:val="008A2A4B"/>
    <w:rsid w:val="008A2B50"/>
    <w:rsid w:val="008A2CC0"/>
    <w:rsid w:val="008A39F2"/>
    <w:rsid w:val="008A3A62"/>
    <w:rsid w:val="008A3E8D"/>
    <w:rsid w:val="008A3EB3"/>
    <w:rsid w:val="008A466F"/>
    <w:rsid w:val="008A47F4"/>
    <w:rsid w:val="008A4DA6"/>
    <w:rsid w:val="008A5278"/>
    <w:rsid w:val="008A5E79"/>
    <w:rsid w:val="008A5FBC"/>
    <w:rsid w:val="008A61A0"/>
    <w:rsid w:val="008A6302"/>
    <w:rsid w:val="008A6CAB"/>
    <w:rsid w:val="008A71B9"/>
    <w:rsid w:val="008A7515"/>
    <w:rsid w:val="008A75B9"/>
    <w:rsid w:val="008A77ED"/>
    <w:rsid w:val="008A7830"/>
    <w:rsid w:val="008A7AC0"/>
    <w:rsid w:val="008A7C35"/>
    <w:rsid w:val="008A7D86"/>
    <w:rsid w:val="008B007F"/>
    <w:rsid w:val="008B01A5"/>
    <w:rsid w:val="008B0E60"/>
    <w:rsid w:val="008B0F85"/>
    <w:rsid w:val="008B0F94"/>
    <w:rsid w:val="008B1181"/>
    <w:rsid w:val="008B182C"/>
    <w:rsid w:val="008B204D"/>
    <w:rsid w:val="008B2522"/>
    <w:rsid w:val="008B2792"/>
    <w:rsid w:val="008B2B90"/>
    <w:rsid w:val="008B2BBE"/>
    <w:rsid w:val="008B32C1"/>
    <w:rsid w:val="008B3A15"/>
    <w:rsid w:val="008B462C"/>
    <w:rsid w:val="008B4A14"/>
    <w:rsid w:val="008B5010"/>
    <w:rsid w:val="008B556A"/>
    <w:rsid w:val="008B58A9"/>
    <w:rsid w:val="008B5D6F"/>
    <w:rsid w:val="008B5F0C"/>
    <w:rsid w:val="008B5F43"/>
    <w:rsid w:val="008B60C5"/>
    <w:rsid w:val="008B60EB"/>
    <w:rsid w:val="008B64F8"/>
    <w:rsid w:val="008B651B"/>
    <w:rsid w:val="008B6C18"/>
    <w:rsid w:val="008B6C4E"/>
    <w:rsid w:val="008B6EE9"/>
    <w:rsid w:val="008B70B6"/>
    <w:rsid w:val="008B73C2"/>
    <w:rsid w:val="008B795D"/>
    <w:rsid w:val="008C0269"/>
    <w:rsid w:val="008C03A6"/>
    <w:rsid w:val="008C086C"/>
    <w:rsid w:val="008C0A5C"/>
    <w:rsid w:val="008C0DE3"/>
    <w:rsid w:val="008C123E"/>
    <w:rsid w:val="008C17E7"/>
    <w:rsid w:val="008C18E1"/>
    <w:rsid w:val="008C1E5B"/>
    <w:rsid w:val="008C202B"/>
    <w:rsid w:val="008C229C"/>
    <w:rsid w:val="008C2EF0"/>
    <w:rsid w:val="008C3C4F"/>
    <w:rsid w:val="008C4020"/>
    <w:rsid w:val="008C421B"/>
    <w:rsid w:val="008C47FC"/>
    <w:rsid w:val="008C4A85"/>
    <w:rsid w:val="008C4F29"/>
    <w:rsid w:val="008C5577"/>
    <w:rsid w:val="008C57D6"/>
    <w:rsid w:val="008C580C"/>
    <w:rsid w:val="008C5C7F"/>
    <w:rsid w:val="008C608E"/>
    <w:rsid w:val="008C6202"/>
    <w:rsid w:val="008C6724"/>
    <w:rsid w:val="008C6827"/>
    <w:rsid w:val="008C6A66"/>
    <w:rsid w:val="008D05B1"/>
    <w:rsid w:val="008D0836"/>
    <w:rsid w:val="008D0CBB"/>
    <w:rsid w:val="008D269B"/>
    <w:rsid w:val="008D26CF"/>
    <w:rsid w:val="008D28EE"/>
    <w:rsid w:val="008D30E8"/>
    <w:rsid w:val="008D3442"/>
    <w:rsid w:val="008D3E72"/>
    <w:rsid w:val="008D3E95"/>
    <w:rsid w:val="008D45B7"/>
    <w:rsid w:val="008D45E0"/>
    <w:rsid w:val="008D47F0"/>
    <w:rsid w:val="008D4B58"/>
    <w:rsid w:val="008D5017"/>
    <w:rsid w:val="008D5429"/>
    <w:rsid w:val="008D5645"/>
    <w:rsid w:val="008D58F0"/>
    <w:rsid w:val="008D5AE6"/>
    <w:rsid w:val="008D5E56"/>
    <w:rsid w:val="008D5E61"/>
    <w:rsid w:val="008D6512"/>
    <w:rsid w:val="008D6F8C"/>
    <w:rsid w:val="008D71D6"/>
    <w:rsid w:val="008D721E"/>
    <w:rsid w:val="008D73D3"/>
    <w:rsid w:val="008D7EA1"/>
    <w:rsid w:val="008E0379"/>
    <w:rsid w:val="008E03DD"/>
    <w:rsid w:val="008E082B"/>
    <w:rsid w:val="008E0836"/>
    <w:rsid w:val="008E0A35"/>
    <w:rsid w:val="008E1142"/>
    <w:rsid w:val="008E1202"/>
    <w:rsid w:val="008E1C7F"/>
    <w:rsid w:val="008E21CF"/>
    <w:rsid w:val="008E24EB"/>
    <w:rsid w:val="008E25F4"/>
    <w:rsid w:val="008E2674"/>
    <w:rsid w:val="008E26D4"/>
    <w:rsid w:val="008E2C7A"/>
    <w:rsid w:val="008E34C1"/>
    <w:rsid w:val="008E36DC"/>
    <w:rsid w:val="008E3B87"/>
    <w:rsid w:val="008E41EB"/>
    <w:rsid w:val="008E4216"/>
    <w:rsid w:val="008E43B2"/>
    <w:rsid w:val="008E4672"/>
    <w:rsid w:val="008E4F53"/>
    <w:rsid w:val="008E50A7"/>
    <w:rsid w:val="008E5FA1"/>
    <w:rsid w:val="008E6745"/>
    <w:rsid w:val="008E675F"/>
    <w:rsid w:val="008E6852"/>
    <w:rsid w:val="008E698E"/>
    <w:rsid w:val="008E6B2B"/>
    <w:rsid w:val="008E72EA"/>
    <w:rsid w:val="008E76B5"/>
    <w:rsid w:val="008E7DDA"/>
    <w:rsid w:val="008F1147"/>
    <w:rsid w:val="008F1DB8"/>
    <w:rsid w:val="008F2CDA"/>
    <w:rsid w:val="008F2D0E"/>
    <w:rsid w:val="008F3195"/>
    <w:rsid w:val="008F31E6"/>
    <w:rsid w:val="008F3A84"/>
    <w:rsid w:val="008F3AFE"/>
    <w:rsid w:val="008F3BB2"/>
    <w:rsid w:val="008F3BF4"/>
    <w:rsid w:val="008F3DE9"/>
    <w:rsid w:val="008F4006"/>
    <w:rsid w:val="008F4400"/>
    <w:rsid w:val="008F46F2"/>
    <w:rsid w:val="008F4CFC"/>
    <w:rsid w:val="008F4EB5"/>
    <w:rsid w:val="008F5104"/>
    <w:rsid w:val="008F547E"/>
    <w:rsid w:val="008F5759"/>
    <w:rsid w:val="008F5A43"/>
    <w:rsid w:val="008F5FFF"/>
    <w:rsid w:val="008F63C6"/>
    <w:rsid w:val="008F6D95"/>
    <w:rsid w:val="008F7845"/>
    <w:rsid w:val="008F79D6"/>
    <w:rsid w:val="008F7C5D"/>
    <w:rsid w:val="008F7E18"/>
    <w:rsid w:val="00900321"/>
    <w:rsid w:val="0090040D"/>
    <w:rsid w:val="00900531"/>
    <w:rsid w:val="00900AA8"/>
    <w:rsid w:val="00900D97"/>
    <w:rsid w:val="00900EEF"/>
    <w:rsid w:val="00901068"/>
    <w:rsid w:val="0090115B"/>
    <w:rsid w:val="00901819"/>
    <w:rsid w:val="009018AB"/>
    <w:rsid w:val="00901B71"/>
    <w:rsid w:val="00901BA1"/>
    <w:rsid w:val="00902913"/>
    <w:rsid w:val="009029A9"/>
    <w:rsid w:val="00902BAD"/>
    <w:rsid w:val="00902BC2"/>
    <w:rsid w:val="0090363B"/>
    <w:rsid w:val="00903A19"/>
    <w:rsid w:val="00903EF3"/>
    <w:rsid w:val="00903F78"/>
    <w:rsid w:val="009047DE"/>
    <w:rsid w:val="00904F53"/>
    <w:rsid w:val="00905282"/>
    <w:rsid w:val="00905372"/>
    <w:rsid w:val="00905374"/>
    <w:rsid w:val="009055CF"/>
    <w:rsid w:val="00905648"/>
    <w:rsid w:val="00905DC9"/>
    <w:rsid w:val="00905F9F"/>
    <w:rsid w:val="00906CD7"/>
    <w:rsid w:val="00906DE5"/>
    <w:rsid w:val="00907C36"/>
    <w:rsid w:val="00907D32"/>
    <w:rsid w:val="0091040F"/>
    <w:rsid w:val="009104D7"/>
    <w:rsid w:val="00910798"/>
    <w:rsid w:val="00910F49"/>
    <w:rsid w:val="009117C0"/>
    <w:rsid w:val="00911CA4"/>
    <w:rsid w:val="00912608"/>
    <w:rsid w:val="0091287F"/>
    <w:rsid w:val="009132DE"/>
    <w:rsid w:val="00913CFC"/>
    <w:rsid w:val="009143CE"/>
    <w:rsid w:val="00914519"/>
    <w:rsid w:val="00914A51"/>
    <w:rsid w:val="00914B1F"/>
    <w:rsid w:val="00914D38"/>
    <w:rsid w:val="00915157"/>
    <w:rsid w:val="009154A2"/>
    <w:rsid w:val="00916990"/>
    <w:rsid w:val="00916D02"/>
    <w:rsid w:val="00916E84"/>
    <w:rsid w:val="009170D8"/>
    <w:rsid w:val="009177DF"/>
    <w:rsid w:val="009177EB"/>
    <w:rsid w:val="00917B91"/>
    <w:rsid w:val="00917CAB"/>
    <w:rsid w:val="00920050"/>
    <w:rsid w:val="0092046E"/>
    <w:rsid w:val="009211EB"/>
    <w:rsid w:val="0092157F"/>
    <w:rsid w:val="00921707"/>
    <w:rsid w:val="00921718"/>
    <w:rsid w:val="0092183F"/>
    <w:rsid w:val="00921A5D"/>
    <w:rsid w:val="00921B6C"/>
    <w:rsid w:val="00921BE6"/>
    <w:rsid w:val="00921E5B"/>
    <w:rsid w:val="00921EF7"/>
    <w:rsid w:val="009222E0"/>
    <w:rsid w:val="00922304"/>
    <w:rsid w:val="00922D52"/>
    <w:rsid w:val="00923086"/>
    <w:rsid w:val="00923754"/>
    <w:rsid w:val="00923BD6"/>
    <w:rsid w:val="00923CBA"/>
    <w:rsid w:val="00923FBC"/>
    <w:rsid w:val="009243B8"/>
    <w:rsid w:val="009252D4"/>
    <w:rsid w:val="009254E9"/>
    <w:rsid w:val="0092566E"/>
    <w:rsid w:val="009258EC"/>
    <w:rsid w:val="00925E79"/>
    <w:rsid w:val="00925F2E"/>
    <w:rsid w:val="00925FEF"/>
    <w:rsid w:val="00926094"/>
    <w:rsid w:val="009264C8"/>
    <w:rsid w:val="00926565"/>
    <w:rsid w:val="00926803"/>
    <w:rsid w:val="00926967"/>
    <w:rsid w:val="00926A8C"/>
    <w:rsid w:val="00926B65"/>
    <w:rsid w:val="00926C8F"/>
    <w:rsid w:val="00926EBF"/>
    <w:rsid w:val="00927137"/>
    <w:rsid w:val="00927452"/>
    <w:rsid w:val="00927C52"/>
    <w:rsid w:val="00927DBB"/>
    <w:rsid w:val="00927ED2"/>
    <w:rsid w:val="00927FD5"/>
    <w:rsid w:val="009305E8"/>
    <w:rsid w:val="009307BD"/>
    <w:rsid w:val="009310AF"/>
    <w:rsid w:val="00931341"/>
    <w:rsid w:val="00931791"/>
    <w:rsid w:val="0093284D"/>
    <w:rsid w:val="0093300C"/>
    <w:rsid w:val="009331D7"/>
    <w:rsid w:val="009336CB"/>
    <w:rsid w:val="00933F2D"/>
    <w:rsid w:val="00934289"/>
    <w:rsid w:val="0093455F"/>
    <w:rsid w:val="00934656"/>
    <w:rsid w:val="0093483B"/>
    <w:rsid w:val="00934AB1"/>
    <w:rsid w:val="00934D2E"/>
    <w:rsid w:val="00934D84"/>
    <w:rsid w:val="00935694"/>
    <w:rsid w:val="00935C26"/>
    <w:rsid w:val="009361BB"/>
    <w:rsid w:val="009363DC"/>
    <w:rsid w:val="00937190"/>
    <w:rsid w:val="0093725F"/>
    <w:rsid w:val="0093733E"/>
    <w:rsid w:val="009373D5"/>
    <w:rsid w:val="0093749D"/>
    <w:rsid w:val="009374FB"/>
    <w:rsid w:val="00937615"/>
    <w:rsid w:val="009402E1"/>
    <w:rsid w:val="00940541"/>
    <w:rsid w:val="00940D39"/>
    <w:rsid w:val="00940FB0"/>
    <w:rsid w:val="00941492"/>
    <w:rsid w:val="00941648"/>
    <w:rsid w:val="00941A50"/>
    <w:rsid w:val="00941E3C"/>
    <w:rsid w:val="009420D4"/>
    <w:rsid w:val="009436E7"/>
    <w:rsid w:val="009437E9"/>
    <w:rsid w:val="0094381B"/>
    <w:rsid w:val="009439A9"/>
    <w:rsid w:val="009442CE"/>
    <w:rsid w:val="00944300"/>
    <w:rsid w:val="00944C80"/>
    <w:rsid w:val="00944D63"/>
    <w:rsid w:val="00944EF1"/>
    <w:rsid w:val="00945514"/>
    <w:rsid w:val="0094595E"/>
    <w:rsid w:val="00945B89"/>
    <w:rsid w:val="00945C15"/>
    <w:rsid w:val="00945C22"/>
    <w:rsid w:val="009462D4"/>
    <w:rsid w:val="009463AC"/>
    <w:rsid w:val="00947281"/>
    <w:rsid w:val="00947381"/>
    <w:rsid w:val="00947D5C"/>
    <w:rsid w:val="00950149"/>
    <w:rsid w:val="0095092F"/>
    <w:rsid w:val="009509AB"/>
    <w:rsid w:val="00950ECE"/>
    <w:rsid w:val="00951539"/>
    <w:rsid w:val="00951A99"/>
    <w:rsid w:val="009521AE"/>
    <w:rsid w:val="00952515"/>
    <w:rsid w:val="0095268F"/>
    <w:rsid w:val="00952AE9"/>
    <w:rsid w:val="00952F65"/>
    <w:rsid w:val="00952FC4"/>
    <w:rsid w:val="00953438"/>
    <w:rsid w:val="00953BBB"/>
    <w:rsid w:val="00953EA0"/>
    <w:rsid w:val="009541BA"/>
    <w:rsid w:val="00954526"/>
    <w:rsid w:val="009545DA"/>
    <w:rsid w:val="0095480A"/>
    <w:rsid w:val="00954857"/>
    <w:rsid w:val="00954C11"/>
    <w:rsid w:val="00955257"/>
    <w:rsid w:val="009559B8"/>
    <w:rsid w:val="009569C8"/>
    <w:rsid w:val="00956B76"/>
    <w:rsid w:val="00957859"/>
    <w:rsid w:val="00957E73"/>
    <w:rsid w:val="00960035"/>
    <w:rsid w:val="009605D3"/>
    <w:rsid w:val="00960DEB"/>
    <w:rsid w:val="00960E6A"/>
    <w:rsid w:val="009611FB"/>
    <w:rsid w:val="00961ACC"/>
    <w:rsid w:val="00961B51"/>
    <w:rsid w:val="00961FD4"/>
    <w:rsid w:val="009628BF"/>
    <w:rsid w:val="00962FCF"/>
    <w:rsid w:val="00963070"/>
    <w:rsid w:val="00964523"/>
    <w:rsid w:val="009645A6"/>
    <w:rsid w:val="0096550D"/>
    <w:rsid w:val="009656DD"/>
    <w:rsid w:val="009659C3"/>
    <w:rsid w:val="00966509"/>
    <w:rsid w:val="009667E6"/>
    <w:rsid w:val="00966A76"/>
    <w:rsid w:val="00966FB9"/>
    <w:rsid w:val="009677D6"/>
    <w:rsid w:val="00967BB0"/>
    <w:rsid w:val="00967CA9"/>
    <w:rsid w:val="00970479"/>
    <w:rsid w:val="00970547"/>
    <w:rsid w:val="00970B4B"/>
    <w:rsid w:val="00970C46"/>
    <w:rsid w:val="009714E3"/>
    <w:rsid w:val="009719D4"/>
    <w:rsid w:val="00971B89"/>
    <w:rsid w:val="00971EA7"/>
    <w:rsid w:val="00971EE7"/>
    <w:rsid w:val="009728A5"/>
    <w:rsid w:val="00972934"/>
    <w:rsid w:val="00972B1E"/>
    <w:rsid w:val="00972C51"/>
    <w:rsid w:val="00972CAB"/>
    <w:rsid w:val="00973034"/>
    <w:rsid w:val="009731CA"/>
    <w:rsid w:val="00973703"/>
    <w:rsid w:val="00973BAA"/>
    <w:rsid w:val="00974947"/>
    <w:rsid w:val="00974D1A"/>
    <w:rsid w:val="00975C1F"/>
    <w:rsid w:val="00975F69"/>
    <w:rsid w:val="00975FBE"/>
    <w:rsid w:val="009763B2"/>
    <w:rsid w:val="00976B17"/>
    <w:rsid w:val="00976F19"/>
    <w:rsid w:val="0097718C"/>
    <w:rsid w:val="00977412"/>
    <w:rsid w:val="00977C10"/>
    <w:rsid w:val="00980FC0"/>
    <w:rsid w:val="00981867"/>
    <w:rsid w:val="009819DD"/>
    <w:rsid w:val="00981AF2"/>
    <w:rsid w:val="009822BB"/>
    <w:rsid w:val="009824B9"/>
    <w:rsid w:val="00982AC6"/>
    <w:rsid w:val="00982CD3"/>
    <w:rsid w:val="009837AE"/>
    <w:rsid w:val="009839D5"/>
    <w:rsid w:val="00983C9A"/>
    <w:rsid w:val="00983DDD"/>
    <w:rsid w:val="009843A1"/>
    <w:rsid w:val="00984CFA"/>
    <w:rsid w:val="00984D5E"/>
    <w:rsid w:val="00984E9D"/>
    <w:rsid w:val="009850AC"/>
    <w:rsid w:val="009850D0"/>
    <w:rsid w:val="009854BB"/>
    <w:rsid w:val="0098637B"/>
    <w:rsid w:val="00986762"/>
    <w:rsid w:val="00986782"/>
    <w:rsid w:val="009879BE"/>
    <w:rsid w:val="00987B7B"/>
    <w:rsid w:val="00990230"/>
    <w:rsid w:val="00990339"/>
    <w:rsid w:val="009904B3"/>
    <w:rsid w:val="009905D5"/>
    <w:rsid w:val="009907B3"/>
    <w:rsid w:val="00990F02"/>
    <w:rsid w:val="00990F52"/>
    <w:rsid w:val="00991250"/>
    <w:rsid w:val="009915C7"/>
    <w:rsid w:val="009916E0"/>
    <w:rsid w:val="00991E2A"/>
    <w:rsid w:val="00991F5B"/>
    <w:rsid w:val="00992B02"/>
    <w:rsid w:val="00992B28"/>
    <w:rsid w:val="009932DF"/>
    <w:rsid w:val="00993A9B"/>
    <w:rsid w:val="009940D3"/>
    <w:rsid w:val="009943D7"/>
    <w:rsid w:val="00994C53"/>
    <w:rsid w:val="00995055"/>
    <w:rsid w:val="009950AB"/>
    <w:rsid w:val="0099554D"/>
    <w:rsid w:val="009958F0"/>
    <w:rsid w:val="00995A18"/>
    <w:rsid w:val="00995B46"/>
    <w:rsid w:val="00995F80"/>
    <w:rsid w:val="00996034"/>
    <w:rsid w:val="009961F5"/>
    <w:rsid w:val="009963CA"/>
    <w:rsid w:val="00996635"/>
    <w:rsid w:val="009967A1"/>
    <w:rsid w:val="009969FF"/>
    <w:rsid w:val="009976CD"/>
    <w:rsid w:val="00997808"/>
    <w:rsid w:val="0099798E"/>
    <w:rsid w:val="00997E7D"/>
    <w:rsid w:val="009A011D"/>
    <w:rsid w:val="009A0368"/>
    <w:rsid w:val="009A0757"/>
    <w:rsid w:val="009A1776"/>
    <w:rsid w:val="009A17E9"/>
    <w:rsid w:val="009A18D0"/>
    <w:rsid w:val="009A18EB"/>
    <w:rsid w:val="009A1C18"/>
    <w:rsid w:val="009A249E"/>
    <w:rsid w:val="009A2565"/>
    <w:rsid w:val="009A25E1"/>
    <w:rsid w:val="009A2841"/>
    <w:rsid w:val="009A290F"/>
    <w:rsid w:val="009A3021"/>
    <w:rsid w:val="009A3087"/>
    <w:rsid w:val="009A30C8"/>
    <w:rsid w:val="009A31BD"/>
    <w:rsid w:val="009A3249"/>
    <w:rsid w:val="009A3311"/>
    <w:rsid w:val="009A3BFE"/>
    <w:rsid w:val="009A4170"/>
    <w:rsid w:val="009A48D0"/>
    <w:rsid w:val="009A4B91"/>
    <w:rsid w:val="009A58CA"/>
    <w:rsid w:val="009A603D"/>
    <w:rsid w:val="009A6767"/>
    <w:rsid w:val="009A680D"/>
    <w:rsid w:val="009A6E7F"/>
    <w:rsid w:val="009A76D3"/>
    <w:rsid w:val="009A7B8C"/>
    <w:rsid w:val="009A7EB6"/>
    <w:rsid w:val="009B02BD"/>
    <w:rsid w:val="009B04EF"/>
    <w:rsid w:val="009B0D5F"/>
    <w:rsid w:val="009B14CB"/>
    <w:rsid w:val="009B15A0"/>
    <w:rsid w:val="009B15CD"/>
    <w:rsid w:val="009B1606"/>
    <w:rsid w:val="009B1885"/>
    <w:rsid w:val="009B1A50"/>
    <w:rsid w:val="009B1C82"/>
    <w:rsid w:val="009B2575"/>
    <w:rsid w:val="009B257D"/>
    <w:rsid w:val="009B2691"/>
    <w:rsid w:val="009B26C9"/>
    <w:rsid w:val="009B30F0"/>
    <w:rsid w:val="009B31F7"/>
    <w:rsid w:val="009B384A"/>
    <w:rsid w:val="009B40B4"/>
    <w:rsid w:val="009B42BB"/>
    <w:rsid w:val="009B4D27"/>
    <w:rsid w:val="009B4F4B"/>
    <w:rsid w:val="009B519A"/>
    <w:rsid w:val="009B655C"/>
    <w:rsid w:val="009B67D7"/>
    <w:rsid w:val="009B71AD"/>
    <w:rsid w:val="009B73A5"/>
    <w:rsid w:val="009B770E"/>
    <w:rsid w:val="009B7C03"/>
    <w:rsid w:val="009B7DA5"/>
    <w:rsid w:val="009C0546"/>
    <w:rsid w:val="009C073D"/>
    <w:rsid w:val="009C07DC"/>
    <w:rsid w:val="009C0A99"/>
    <w:rsid w:val="009C0C0D"/>
    <w:rsid w:val="009C11FF"/>
    <w:rsid w:val="009C1896"/>
    <w:rsid w:val="009C194B"/>
    <w:rsid w:val="009C1BDA"/>
    <w:rsid w:val="009C1BDB"/>
    <w:rsid w:val="009C1C3A"/>
    <w:rsid w:val="009C1DF3"/>
    <w:rsid w:val="009C1E0D"/>
    <w:rsid w:val="009C239E"/>
    <w:rsid w:val="009C23C2"/>
    <w:rsid w:val="009C24BA"/>
    <w:rsid w:val="009C27FE"/>
    <w:rsid w:val="009C2846"/>
    <w:rsid w:val="009C2C0D"/>
    <w:rsid w:val="009C3117"/>
    <w:rsid w:val="009C3127"/>
    <w:rsid w:val="009C3385"/>
    <w:rsid w:val="009C3936"/>
    <w:rsid w:val="009C3D58"/>
    <w:rsid w:val="009C3E77"/>
    <w:rsid w:val="009C3F9B"/>
    <w:rsid w:val="009C4567"/>
    <w:rsid w:val="009C4733"/>
    <w:rsid w:val="009C52E6"/>
    <w:rsid w:val="009C539F"/>
    <w:rsid w:val="009C53FE"/>
    <w:rsid w:val="009C5AE7"/>
    <w:rsid w:val="009C6A6A"/>
    <w:rsid w:val="009C753D"/>
    <w:rsid w:val="009C7E05"/>
    <w:rsid w:val="009D03CC"/>
    <w:rsid w:val="009D08DC"/>
    <w:rsid w:val="009D19CA"/>
    <w:rsid w:val="009D1AFE"/>
    <w:rsid w:val="009D1D5B"/>
    <w:rsid w:val="009D2074"/>
    <w:rsid w:val="009D22D1"/>
    <w:rsid w:val="009D2591"/>
    <w:rsid w:val="009D25F5"/>
    <w:rsid w:val="009D2EE3"/>
    <w:rsid w:val="009D32D5"/>
    <w:rsid w:val="009D3498"/>
    <w:rsid w:val="009D3680"/>
    <w:rsid w:val="009D3C0A"/>
    <w:rsid w:val="009D3C4B"/>
    <w:rsid w:val="009D40CD"/>
    <w:rsid w:val="009D4893"/>
    <w:rsid w:val="009D48AE"/>
    <w:rsid w:val="009D4944"/>
    <w:rsid w:val="009D4A74"/>
    <w:rsid w:val="009D5B3A"/>
    <w:rsid w:val="009D5FDB"/>
    <w:rsid w:val="009D6000"/>
    <w:rsid w:val="009D63A8"/>
    <w:rsid w:val="009D66F5"/>
    <w:rsid w:val="009D67AC"/>
    <w:rsid w:val="009D74EC"/>
    <w:rsid w:val="009E0174"/>
    <w:rsid w:val="009E056B"/>
    <w:rsid w:val="009E0C5A"/>
    <w:rsid w:val="009E2653"/>
    <w:rsid w:val="009E2663"/>
    <w:rsid w:val="009E2731"/>
    <w:rsid w:val="009E2A47"/>
    <w:rsid w:val="009E2D99"/>
    <w:rsid w:val="009E3102"/>
    <w:rsid w:val="009E3682"/>
    <w:rsid w:val="009E408A"/>
    <w:rsid w:val="009E40F6"/>
    <w:rsid w:val="009E43EA"/>
    <w:rsid w:val="009E4829"/>
    <w:rsid w:val="009E4CF6"/>
    <w:rsid w:val="009E4D7D"/>
    <w:rsid w:val="009E4FDD"/>
    <w:rsid w:val="009E5494"/>
    <w:rsid w:val="009E5E45"/>
    <w:rsid w:val="009E6275"/>
    <w:rsid w:val="009E68FD"/>
    <w:rsid w:val="009E6A8E"/>
    <w:rsid w:val="009E6A97"/>
    <w:rsid w:val="009E6E0A"/>
    <w:rsid w:val="009E73F4"/>
    <w:rsid w:val="009E7F6F"/>
    <w:rsid w:val="009F0950"/>
    <w:rsid w:val="009F0EE7"/>
    <w:rsid w:val="009F13F0"/>
    <w:rsid w:val="009F1FB1"/>
    <w:rsid w:val="009F2F60"/>
    <w:rsid w:val="009F30D6"/>
    <w:rsid w:val="009F312B"/>
    <w:rsid w:val="009F323C"/>
    <w:rsid w:val="009F3458"/>
    <w:rsid w:val="009F3A16"/>
    <w:rsid w:val="009F450D"/>
    <w:rsid w:val="009F4701"/>
    <w:rsid w:val="009F4B65"/>
    <w:rsid w:val="009F512B"/>
    <w:rsid w:val="009F52B8"/>
    <w:rsid w:val="009F5A08"/>
    <w:rsid w:val="009F5B2E"/>
    <w:rsid w:val="009F5EAE"/>
    <w:rsid w:val="009F6274"/>
    <w:rsid w:val="009F638C"/>
    <w:rsid w:val="009F6773"/>
    <w:rsid w:val="009F6B6D"/>
    <w:rsid w:val="009F7363"/>
    <w:rsid w:val="009F78E8"/>
    <w:rsid w:val="00A00457"/>
    <w:rsid w:val="00A0059B"/>
    <w:rsid w:val="00A00888"/>
    <w:rsid w:val="00A00AA4"/>
    <w:rsid w:val="00A00D2F"/>
    <w:rsid w:val="00A015A2"/>
    <w:rsid w:val="00A015C5"/>
    <w:rsid w:val="00A01B98"/>
    <w:rsid w:val="00A01CFD"/>
    <w:rsid w:val="00A01D61"/>
    <w:rsid w:val="00A02842"/>
    <w:rsid w:val="00A0374F"/>
    <w:rsid w:val="00A0406A"/>
    <w:rsid w:val="00A04316"/>
    <w:rsid w:val="00A043BA"/>
    <w:rsid w:val="00A0518D"/>
    <w:rsid w:val="00A05AF7"/>
    <w:rsid w:val="00A05EBD"/>
    <w:rsid w:val="00A060D5"/>
    <w:rsid w:val="00A064E4"/>
    <w:rsid w:val="00A06618"/>
    <w:rsid w:val="00A06690"/>
    <w:rsid w:val="00A0775E"/>
    <w:rsid w:val="00A07792"/>
    <w:rsid w:val="00A07E22"/>
    <w:rsid w:val="00A07F5E"/>
    <w:rsid w:val="00A1035D"/>
    <w:rsid w:val="00A10461"/>
    <w:rsid w:val="00A10813"/>
    <w:rsid w:val="00A112A3"/>
    <w:rsid w:val="00A11732"/>
    <w:rsid w:val="00A117ED"/>
    <w:rsid w:val="00A11F04"/>
    <w:rsid w:val="00A12121"/>
    <w:rsid w:val="00A12337"/>
    <w:rsid w:val="00A1265A"/>
    <w:rsid w:val="00A12B9C"/>
    <w:rsid w:val="00A132B2"/>
    <w:rsid w:val="00A1350A"/>
    <w:rsid w:val="00A135DA"/>
    <w:rsid w:val="00A13614"/>
    <w:rsid w:val="00A13995"/>
    <w:rsid w:val="00A13B18"/>
    <w:rsid w:val="00A146F7"/>
    <w:rsid w:val="00A14870"/>
    <w:rsid w:val="00A14C60"/>
    <w:rsid w:val="00A15186"/>
    <w:rsid w:val="00A157BF"/>
    <w:rsid w:val="00A16948"/>
    <w:rsid w:val="00A16A06"/>
    <w:rsid w:val="00A16EF5"/>
    <w:rsid w:val="00A16F3E"/>
    <w:rsid w:val="00A16FF6"/>
    <w:rsid w:val="00A17280"/>
    <w:rsid w:val="00A174FE"/>
    <w:rsid w:val="00A17541"/>
    <w:rsid w:val="00A17D02"/>
    <w:rsid w:val="00A17D05"/>
    <w:rsid w:val="00A17E4E"/>
    <w:rsid w:val="00A2003E"/>
    <w:rsid w:val="00A20082"/>
    <w:rsid w:val="00A2071A"/>
    <w:rsid w:val="00A20856"/>
    <w:rsid w:val="00A20B83"/>
    <w:rsid w:val="00A20C60"/>
    <w:rsid w:val="00A212EA"/>
    <w:rsid w:val="00A21878"/>
    <w:rsid w:val="00A219AB"/>
    <w:rsid w:val="00A220E9"/>
    <w:rsid w:val="00A22485"/>
    <w:rsid w:val="00A22C4F"/>
    <w:rsid w:val="00A243EE"/>
    <w:rsid w:val="00A2451A"/>
    <w:rsid w:val="00A24A1A"/>
    <w:rsid w:val="00A24C02"/>
    <w:rsid w:val="00A25052"/>
    <w:rsid w:val="00A25290"/>
    <w:rsid w:val="00A25608"/>
    <w:rsid w:val="00A2575C"/>
    <w:rsid w:val="00A25AD2"/>
    <w:rsid w:val="00A25ADA"/>
    <w:rsid w:val="00A25B42"/>
    <w:rsid w:val="00A2660E"/>
    <w:rsid w:val="00A27260"/>
    <w:rsid w:val="00A2740E"/>
    <w:rsid w:val="00A275D1"/>
    <w:rsid w:val="00A27EB7"/>
    <w:rsid w:val="00A304B1"/>
    <w:rsid w:val="00A30CE8"/>
    <w:rsid w:val="00A30D51"/>
    <w:rsid w:val="00A30E8E"/>
    <w:rsid w:val="00A30F20"/>
    <w:rsid w:val="00A3104F"/>
    <w:rsid w:val="00A31908"/>
    <w:rsid w:val="00A31B24"/>
    <w:rsid w:val="00A31EFC"/>
    <w:rsid w:val="00A32110"/>
    <w:rsid w:val="00A3223A"/>
    <w:rsid w:val="00A328D7"/>
    <w:rsid w:val="00A3291F"/>
    <w:rsid w:val="00A32D01"/>
    <w:rsid w:val="00A331EF"/>
    <w:rsid w:val="00A33237"/>
    <w:rsid w:val="00A332AD"/>
    <w:rsid w:val="00A33F8A"/>
    <w:rsid w:val="00A35038"/>
    <w:rsid w:val="00A350E3"/>
    <w:rsid w:val="00A35148"/>
    <w:rsid w:val="00A3553F"/>
    <w:rsid w:val="00A35655"/>
    <w:rsid w:val="00A356DF"/>
    <w:rsid w:val="00A3629E"/>
    <w:rsid w:val="00A363D8"/>
    <w:rsid w:val="00A364B4"/>
    <w:rsid w:val="00A3652E"/>
    <w:rsid w:val="00A36576"/>
    <w:rsid w:val="00A368F5"/>
    <w:rsid w:val="00A36AFB"/>
    <w:rsid w:val="00A36B54"/>
    <w:rsid w:val="00A374F0"/>
    <w:rsid w:val="00A37A6B"/>
    <w:rsid w:val="00A401C3"/>
    <w:rsid w:val="00A4023C"/>
    <w:rsid w:val="00A412D8"/>
    <w:rsid w:val="00A414FA"/>
    <w:rsid w:val="00A419F8"/>
    <w:rsid w:val="00A41B7C"/>
    <w:rsid w:val="00A41D33"/>
    <w:rsid w:val="00A423CA"/>
    <w:rsid w:val="00A42D11"/>
    <w:rsid w:val="00A4324D"/>
    <w:rsid w:val="00A434C6"/>
    <w:rsid w:val="00A43C2E"/>
    <w:rsid w:val="00A44596"/>
    <w:rsid w:val="00A449FB"/>
    <w:rsid w:val="00A44A4F"/>
    <w:rsid w:val="00A44FCC"/>
    <w:rsid w:val="00A44FEA"/>
    <w:rsid w:val="00A4592C"/>
    <w:rsid w:val="00A4599F"/>
    <w:rsid w:val="00A45A75"/>
    <w:rsid w:val="00A45C48"/>
    <w:rsid w:val="00A465C0"/>
    <w:rsid w:val="00A46789"/>
    <w:rsid w:val="00A467FE"/>
    <w:rsid w:val="00A46A54"/>
    <w:rsid w:val="00A46FDE"/>
    <w:rsid w:val="00A471E0"/>
    <w:rsid w:val="00A4794B"/>
    <w:rsid w:val="00A50732"/>
    <w:rsid w:val="00A50D6A"/>
    <w:rsid w:val="00A51280"/>
    <w:rsid w:val="00A5149C"/>
    <w:rsid w:val="00A51579"/>
    <w:rsid w:val="00A5158D"/>
    <w:rsid w:val="00A51889"/>
    <w:rsid w:val="00A5190D"/>
    <w:rsid w:val="00A51AF1"/>
    <w:rsid w:val="00A51BEF"/>
    <w:rsid w:val="00A521D7"/>
    <w:rsid w:val="00A525CB"/>
    <w:rsid w:val="00A52949"/>
    <w:rsid w:val="00A52BC1"/>
    <w:rsid w:val="00A52FE5"/>
    <w:rsid w:val="00A53129"/>
    <w:rsid w:val="00A53784"/>
    <w:rsid w:val="00A539AE"/>
    <w:rsid w:val="00A539D3"/>
    <w:rsid w:val="00A54248"/>
    <w:rsid w:val="00A542D0"/>
    <w:rsid w:val="00A547DF"/>
    <w:rsid w:val="00A54ABD"/>
    <w:rsid w:val="00A54E80"/>
    <w:rsid w:val="00A54EB2"/>
    <w:rsid w:val="00A5501C"/>
    <w:rsid w:val="00A551A6"/>
    <w:rsid w:val="00A5565C"/>
    <w:rsid w:val="00A570F9"/>
    <w:rsid w:val="00A5714F"/>
    <w:rsid w:val="00A5729E"/>
    <w:rsid w:val="00A5732E"/>
    <w:rsid w:val="00A57651"/>
    <w:rsid w:val="00A576A1"/>
    <w:rsid w:val="00A576BD"/>
    <w:rsid w:val="00A6026B"/>
    <w:rsid w:val="00A60357"/>
    <w:rsid w:val="00A605FC"/>
    <w:rsid w:val="00A60FD5"/>
    <w:rsid w:val="00A614B7"/>
    <w:rsid w:val="00A6150C"/>
    <w:rsid w:val="00A619CE"/>
    <w:rsid w:val="00A61C3E"/>
    <w:rsid w:val="00A61D6F"/>
    <w:rsid w:val="00A61DDD"/>
    <w:rsid w:val="00A61E84"/>
    <w:rsid w:val="00A6230C"/>
    <w:rsid w:val="00A62364"/>
    <w:rsid w:val="00A624F0"/>
    <w:rsid w:val="00A62883"/>
    <w:rsid w:val="00A62B07"/>
    <w:rsid w:val="00A62BDC"/>
    <w:rsid w:val="00A636F3"/>
    <w:rsid w:val="00A63B40"/>
    <w:rsid w:val="00A63C7D"/>
    <w:rsid w:val="00A63DD0"/>
    <w:rsid w:val="00A643B3"/>
    <w:rsid w:val="00A6460C"/>
    <w:rsid w:val="00A65249"/>
    <w:rsid w:val="00A65573"/>
    <w:rsid w:val="00A6673F"/>
    <w:rsid w:val="00A66A9B"/>
    <w:rsid w:val="00A67162"/>
    <w:rsid w:val="00A67456"/>
    <w:rsid w:val="00A674DA"/>
    <w:rsid w:val="00A674E2"/>
    <w:rsid w:val="00A6760A"/>
    <w:rsid w:val="00A678C6"/>
    <w:rsid w:val="00A6791C"/>
    <w:rsid w:val="00A704EF"/>
    <w:rsid w:val="00A7062E"/>
    <w:rsid w:val="00A7094E"/>
    <w:rsid w:val="00A70C42"/>
    <w:rsid w:val="00A70C46"/>
    <w:rsid w:val="00A70D42"/>
    <w:rsid w:val="00A70E5E"/>
    <w:rsid w:val="00A70F0F"/>
    <w:rsid w:val="00A7132C"/>
    <w:rsid w:val="00A718A8"/>
    <w:rsid w:val="00A71A20"/>
    <w:rsid w:val="00A71D66"/>
    <w:rsid w:val="00A71F7F"/>
    <w:rsid w:val="00A721B4"/>
    <w:rsid w:val="00A7273D"/>
    <w:rsid w:val="00A72C9D"/>
    <w:rsid w:val="00A72F10"/>
    <w:rsid w:val="00A73B94"/>
    <w:rsid w:val="00A73DDD"/>
    <w:rsid w:val="00A73FCA"/>
    <w:rsid w:val="00A7409D"/>
    <w:rsid w:val="00A74370"/>
    <w:rsid w:val="00A74514"/>
    <w:rsid w:val="00A757FC"/>
    <w:rsid w:val="00A759FC"/>
    <w:rsid w:val="00A75E08"/>
    <w:rsid w:val="00A7605C"/>
    <w:rsid w:val="00A761D5"/>
    <w:rsid w:val="00A762EB"/>
    <w:rsid w:val="00A76691"/>
    <w:rsid w:val="00A76917"/>
    <w:rsid w:val="00A775F4"/>
    <w:rsid w:val="00A801E7"/>
    <w:rsid w:val="00A803C1"/>
    <w:rsid w:val="00A80E31"/>
    <w:rsid w:val="00A81409"/>
    <w:rsid w:val="00A81D85"/>
    <w:rsid w:val="00A82520"/>
    <w:rsid w:val="00A8258A"/>
    <w:rsid w:val="00A82953"/>
    <w:rsid w:val="00A8347D"/>
    <w:rsid w:val="00A836BD"/>
    <w:rsid w:val="00A836F0"/>
    <w:rsid w:val="00A8372E"/>
    <w:rsid w:val="00A83D5D"/>
    <w:rsid w:val="00A84727"/>
    <w:rsid w:val="00A84AD1"/>
    <w:rsid w:val="00A84AEE"/>
    <w:rsid w:val="00A84D00"/>
    <w:rsid w:val="00A85009"/>
    <w:rsid w:val="00A861A8"/>
    <w:rsid w:val="00A866DB"/>
    <w:rsid w:val="00A86815"/>
    <w:rsid w:val="00A86DFA"/>
    <w:rsid w:val="00A86FBF"/>
    <w:rsid w:val="00A870C7"/>
    <w:rsid w:val="00A8784F"/>
    <w:rsid w:val="00A90112"/>
    <w:rsid w:val="00A903AA"/>
    <w:rsid w:val="00A908EB"/>
    <w:rsid w:val="00A909C7"/>
    <w:rsid w:val="00A90C15"/>
    <w:rsid w:val="00A91812"/>
    <w:rsid w:val="00A91D7F"/>
    <w:rsid w:val="00A91EFE"/>
    <w:rsid w:val="00A92015"/>
    <w:rsid w:val="00A92FF0"/>
    <w:rsid w:val="00A93900"/>
    <w:rsid w:val="00A93A1A"/>
    <w:rsid w:val="00A93B51"/>
    <w:rsid w:val="00A93BDE"/>
    <w:rsid w:val="00A941DF"/>
    <w:rsid w:val="00A9430B"/>
    <w:rsid w:val="00A94331"/>
    <w:rsid w:val="00A945F6"/>
    <w:rsid w:val="00A94623"/>
    <w:rsid w:val="00A94773"/>
    <w:rsid w:val="00A94BC9"/>
    <w:rsid w:val="00A95575"/>
    <w:rsid w:val="00A957AE"/>
    <w:rsid w:val="00A96153"/>
    <w:rsid w:val="00A96669"/>
    <w:rsid w:val="00A967C3"/>
    <w:rsid w:val="00A96C88"/>
    <w:rsid w:val="00A96D40"/>
    <w:rsid w:val="00A96FA7"/>
    <w:rsid w:val="00A9715C"/>
    <w:rsid w:val="00A972CB"/>
    <w:rsid w:val="00A9787B"/>
    <w:rsid w:val="00A97938"/>
    <w:rsid w:val="00AA0011"/>
    <w:rsid w:val="00AA0229"/>
    <w:rsid w:val="00AA0AF4"/>
    <w:rsid w:val="00AA0B24"/>
    <w:rsid w:val="00AA0EBE"/>
    <w:rsid w:val="00AA0FA9"/>
    <w:rsid w:val="00AA1082"/>
    <w:rsid w:val="00AA1314"/>
    <w:rsid w:val="00AA14BB"/>
    <w:rsid w:val="00AA2E90"/>
    <w:rsid w:val="00AA32D8"/>
    <w:rsid w:val="00AA3BF9"/>
    <w:rsid w:val="00AA3D4D"/>
    <w:rsid w:val="00AA4B7D"/>
    <w:rsid w:val="00AA4D01"/>
    <w:rsid w:val="00AA4F0C"/>
    <w:rsid w:val="00AA53B1"/>
    <w:rsid w:val="00AA53C9"/>
    <w:rsid w:val="00AA5622"/>
    <w:rsid w:val="00AA5A8F"/>
    <w:rsid w:val="00AA5D7D"/>
    <w:rsid w:val="00AA5FEB"/>
    <w:rsid w:val="00AA6047"/>
    <w:rsid w:val="00AA6A51"/>
    <w:rsid w:val="00AA6A6D"/>
    <w:rsid w:val="00AA6CCB"/>
    <w:rsid w:val="00AA7986"/>
    <w:rsid w:val="00AA7AD7"/>
    <w:rsid w:val="00AA7BDD"/>
    <w:rsid w:val="00AB01B3"/>
    <w:rsid w:val="00AB07CB"/>
    <w:rsid w:val="00AB0D1A"/>
    <w:rsid w:val="00AB170A"/>
    <w:rsid w:val="00AB1C24"/>
    <w:rsid w:val="00AB1F2C"/>
    <w:rsid w:val="00AB30B3"/>
    <w:rsid w:val="00AB31DA"/>
    <w:rsid w:val="00AB36A3"/>
    <w:rsid w:val="00AB46D3"/>
    <w:rsid w:val="00AB4836"/>
    <w:rsid w:val="00AB4B5F"/>
    <w:rsid w:val="00AB4BD6"/>
    <w:rsid w:val="00AB4E5E"/>
    <w:rsid w:val="00AB51B8"/>
    <w:rsid w:val="00AB5267"/>
    <w:rsid w:val="00AB561E"/>
    <w:rsid w:val="00AB591F"/>
    <w:rsid w:val="00AB597D"/>
    <w:rsid w:val="00AB59E9"/>
    <w:rsid w:val="00AB636C"/>
    <w:rsid w:val="00AB68D0"/>
    <w:rsid w:val="00AB70AD"/>
    <w:rsid w:val="00AB775C"/>
    <w:rsid w:val="00AC0056"/>
    <w:rsid w:val="00AC0FDA"/>
    <w:rsid w:val="00AC2068"/>
    <w:rsid w:val="00AC22D5"/>
    <w:rsid w:val="00AC2A2F"/>
    <w:rsid w:val="00AC35AB"/>
    <w:rsid w:val="00AC35AF"/>
    <w:rsid w:val="00AC3699"/>
    <w:rsid w:val="00AC36E2"/>
    <w:rsid w:val="00AC3E73"/>
    <w:rsid w:val="00AC457F"/>
    <w:rsid w:val="00AC552D"/>
    <w:rsid w:val="00AC6144"/>
    <w:rsid w:val="00AC671E"/>
    <w:rsid w:val="00AC6D19"/>
    <w:rsid w:val="00AC7587"/>
    <w:rsid w:val="00AC7D9D"/>
    <w:rsid w:val="00AD001A"/>
    <w:rsid w:val="00AD0DDC"/>
    <w:rsid w:val="00AD0ED7"/>
    <w:rsid w:val="00AD0F0D"/>
    <w:rsid w:val="00AD0F12"/>
    <w:rsid w:val="00AD134E"/>
    <w:rsid w:val="00AD17AD"/>
    <w:rsid w:val="00AD19F1"/>
    <w:rsid w:val="00AD1FF6"/>
    <w:rsid w:val="00AD212F"/>
    <w:rsid w:val="00AD2188"/>
    <w:rsid w:val="00AD21D3"/>
    <w:rsid w:val="00AD299E"/>
    <w:rsid w:val="00AD2A19"/>
    <w:rsid w:val="00AD2C0D"/>
    <w:rsid w:val="00AD2D1A"/>
    <w:rsid w:val="00AD2E2C"/>
    <w:rsid w:val="00AD30CE"/>
    <w:rsid w:val="00AD34BC"/>
    <w:rsid w:val="00AD3952"/>
    <w:rsid w:val="00AD3AB5"/>
    <w:rsid w:val="00AD3AF4"/>
    <w:rsid w:val="00AD455C"/>
    <w:rsid w:val="00AD4C30"/>
    <w:rsid w:val="00AD4FAA"/>
    <w:rsid w:val="00AD4FED"/>
    <w:rsid w:val="00AD69A4"/>
    <w:rsid w:val="00AD7152"/>
    <w:rsid w:val="00AD7439"/>
    <w:rsid w:val="00AD77C6"/>
    <w:rsid w:val="00AD7AE3"/>
    <w:rsid w:val="00AD7BB8"/>
    <w:rsid w:val="00AE04B8"/>
    <w:rsid w:val="00AE0BDE"/>
    <w:rsid w:val="00AE11B7"/>
    <w:rsid w:val="00AE18B7"/>
    <w:rsid w:val="00AE1C7E"/>
    <w:rsid w:val="00AE2574"/>
    <w:rsid w:val="00AE29A0"/>
    <w:rsid w:val="00AE2CB6"/>
    <w:rsid w:val="00AE3025"/>
    <w:rsid w:val="00AE30F4"/>
    <w:rsid w:val="00AE3415"/>
    <w:rsid w:val="00AE3B8C"/>
    <w:rsid w:val="00AE3BBD"/>
    <w:rsid w:val="00AE41C9"/>
    <w:rsid w:val="00AE4238"/>
    <w:rsid w:val="00AE46F6"/>
    <w:rsid w:val="00AE53C6"/>
    <w:rsid w:val="00AE59E1"/>
    <w:rsid w:val="00AE7221"/>
    <w:rsid w:val="00AE7D22"/>
    <w:rsid w:val="00AE7E23"/>
    <w:rsid w:val="00AE7F06"/>
    <w:rsid w:val="00AE7F20"/>
    <w:rsid w:val="00AF0171"/>
    <w:rsid w:val="00AF03C9"/>
    <w:rsid w:val="00AF0506"/>
    <w:rsid w:val="00AF0708"/>
    <w:rsid w:val="00AF09AD"/>
    <w:rsid w:val="00AF0B2E"/>
    <w:rsid w:val="00AF0BCE"/>
    <w:rsid w:val="00AF0BFD"/>
    <w:rsid w:val="00AF0D2D"/>
    <w:rsid w:val="00AF0F47"/>
    <w:rsid w:val="00AF1792"/>
    <w:rsid w:val="00AF194C"/>
    <w:rsid w:val="00AF1BE2"/>
    <w:rsid w:val="00AF1D76"/>
    <w:rsid w:val="00AF1E9E"/>
    <w:rsid w:val="00AF2339"/>
    <w:rsid w:val="00AF2895"/>
    <w:rsid w:val="00AF2A67"/>
    <w:rsid w:val="00AF2F94"/>
    <w:rsid w:val="00AF3C4D"/>
    <w:rsid w:val="00AF3FBC"/>
    <w:rsid w:val="00AF40B9"/>
    <w:rsid w:val="00AF475F"/>
    <w:rsid w:val="00AF52BB"/>
    <w:rsid w:val="00AF538C"/>
    <w:rsid w:val="00AF5886"/>
    <w:rsid w:val="00AF59B8"/>
    <w:rsid w:val="00AF5C83"/>
    <w:rsid w:val="00AF628E"/>
    <w:rsid w:val="00AF64AB"/>
    <w:rsid w:val="00AF6B22"/>
    <w:rsid w:val="00AF6D73"/>
    <w:rsid w:val="00AF6EA0"/>
    <w:rsid w:val="00AF7420"/>
    <w:rsid w:val="00AF75B7"/>
    <w:rsid w:val="00AF7710"/>
    <w:rsid w:val="00AF77AE"/>
    <w:rsid w:val="00AF7816"/>
    <w:rsid w:val="00AF7E75"/>
    <w:rsid w:val="00B000C0"/>
    <w:rsid w:val="00B00102"/>
    <w:rsid w:val="00B0030E"/>
    <w:rsid w:val="00B0090E"/>
    <w:rsid w:val="00B01062"/>
    <w:rsid w:val="00B01B69"/>
    <w:rsid w:val="00B01B6B"/>
    <w:rsid w:val="00B01F82"/>
    <w:rsid w:val="00B026E6"/>
    <w:rsid w:val="00B02E46"/>
    <w:rsid w:val="00B03102"/>
    <w:rsid w:val="00B03B87"/>
    <w:rsid w:val="00B03BC2"/>
    <w:rsid w:val="00B03DEA"/>
    <w:rsid w:val="00B040A3"/>
    <w:rsid w:val="00B04AD0"/>
    <w:rsid w:val="00B053C0"/>
    <w:rsid w:val="00B0552B"/>
    <w:rsid w:val="00B05F56"/>
    <w:rsid w:val="00B071AA"/>
    <w:rsid w:val="00B0748F"/>
    <w:rsid w:val="00B074FF"/>
    <w:rsid w:val="00B077E6"/>
    <w:rsid w:val="00B079E3"/>
    <w:rsid w:val="00B07A1C"/>
    <w:rsid w:val="00B07AB9"/>
    <w:rsid w:val="00B07B15"/>
    <w:rsid w:val="00B07B28"/>
    <w:rsid w:val="00B101A6"/>
    <w:rsid w:val="00B102C5"/>
    <w:rsid w:val="00B102EF"/>
    <w:rsid w:val="00B1069A"/>
    <w:rsid w:val="00B10C2C"/>
    <w:rsid w:val="00B10D74"/>
    <w:rsid w:val="00B10EDF"/>
    <w:rsid w:val="00B1171A"/>
    <w:rsid w:val="00B12074"/>
    <w:rsid w:val="00B12387"/>
    <w:rsid w:val="00B123DF"/>
    <w:rsid w:val="00B124D4"/>
    <w:rsid w:val="00B127D7"/>
    <w:rsid w:val="00B12A03"/>
    <w:rsid w:val="00B13126"/>
    <w:rsid w:val="00B13376"/>
    <w:rsid w:val="00B133B8"/>
    <w:rsid w:val="00B13E43"/>
    <w:rsid w:val="00B14F22"/>
    <w:rsid w:val="00B15147"/>
    <w:rsid w:val="00B15190"/>
    <w:rsid w:val="00B1586C"/>
    <w:rsid w:val="00B16341"/>
    <w:rsid w:val="00B171EA"/>
    <w:rsid w:val="00B17683"/>
    <w:rsid w:val="00B17A52"/>
    <w:rsid w:val="00B17AED"/>
    <w:rsid w:val="00B17EDC"/>
    <w:rsid w:val="00B20325"/>
    <w:rsid w:val="00B20609"/>
    <w:rsid w:val="00B20636"/>
    <w:rsid w:val="00B207CC"/>
    <w:rsid w:val="00B20AED"/>
    <w:rsid w:val="00B20FD5"/>
    <w:rsid w:val="00B213CD"/>
    <w:rsid w:val="00B216CD"/>
    <w:rsid w:val="00B216E9"/>
    <w:rsid w:val="00B21B55"/>
    <w:rsid w:val="00B21E84"/>
    <w:rsid w:val="00B2208A"/>
    <w:rsid w:val="00B221FF"/>
    <w:rsid w:val="00B2232A"/>
    <w:rsid w:val="00B231B7"/>
    <w:rsid w:val="00B23212"/>
    <w:rsid w:val="00B2361B"/>
    <w:rsid w:val="00B23737"/>
    <w:rsid w:val="00B23A2E"/>
    <w:rsid w:val="00B23DFD"/>
    <w:rsid w:val="00B23E3B"/>
    <w:rsid w:val="00B240FC"/>
    <w:rsid w:val="00B2411D"/>
    <w:rsid w:val="00B24327"/>
    <w:rsid w:val="00B245A3"/>
    <w:rsid w:val="00B25261"/>
    <w:rsid w:val="00B25421"/>
    <w:rsid w:val="00B2596B"/>
    <w:rsid w:val="00B25D69"/>
    <w:rsid w:val="00B25E15"/>
    <w:rsid w:val="00B260A8"/>
    <w:rsid w:val="00B26656"/>
    <w:rsid w:val="00B26832"/>
    <w:rsid w:val="00B26B20"/>
    <w:rsid w:val="00B26CD0"/>
    <w:rsid w:val="00B275B8"/>
    <w:rsid w:val="00B278A2"/>
    <w:rsid w:val="00B27A13"/>
    <w:rsid w:val="00B27CB9"/>
    <w:rsid w:val="00B30254"/>
    <w:rsid w:val="00B30D00"/>
    <w:rsid w:val="00B30D39"/>
    <w:rsid w:val="00B3110A"/>
    <w:rsid w:val="00B311A4"/>
    <w:rsid w:val="00B31523"/>
    <w:rsid w:val="00B31879"/>
    <w:rsid w:val="00B31DB2"/>
    <w:rsid w:val="00B32AF6"/>
    <w:rsid w:val="00B3302F"/>
    <w:rsid w:val="00B33175"/>
    <w:rsid w:val="00B332B6"/>
    <w:rsid w:val="00B33B74"/>
    <w:rsid w:val="00B33DBC"/>
    <w:rsid w:val="00B3443F"/>
    <w:rsid w:val="00B34984"/>
    <w:rsid w:val="00B34A23"/>
    <w:rsid w:val="00B34D19"/>
    <w:rsid w:val="00B34FC6"/>
    <w:rsid w:val="00B357DA"/>
    <w:rsid w:val="00B35F4C"/>
    <w:rsid w:val="00B36280"/>
    <w:rsid w:val="00B364E7"/>
    <w:rsid w:val="00B37281"/>
    <w:rsid w:val="00B37456"/>
    <w:rsid w:val="00B37826"/>
    <w:rsid w:val="00B379BF"/>
    <w:rsid w:val="00B401E0"/>
    <w:rsid w:val="00B40633"/>
    <w:rsid w:val="00B40A14"/>
    <w:rsid w:val="00B4113E"/>
    <w:rsid w:val="00B41939"/>
    <w:rsid w:val="00B41CFD"/>
    <w:rsid w:val="00B42209"/>
    <w:rsid w:val="00B427A6"/>
    <w:rsid w:val="00B42A9C"/>
    <w:rsid w:val="00B42B1A"/>
    <w:rsid w:val="00B42B93"/>
    <w:rsid w:val="00B42CBB"/>
    <w:rsid w:val="00B42F09"/>
    <w:rsid w:val="00B43874"/>
    <w:rsid w:val="00B43C7F"/>
    <w:rsid w:val="00B44101"/>
    <w:rsid w:val="00B441B4"/>
    <w:rsid w:val="00B4425F"/>
    <w:rsid w:val="00B446A8"/>
    <w:rsid w:val="00B44729"/>
    <w:rsid w:val="00B4474A"/>
    <w:rsid w:val="00B44976"/>
    <w:rsid w:val="00B4506D"/>
    <w:rsid w:val="00B451D8"/>
    <w:rsid w:val="00B4545D"/>
    <w:rsid w:val="00B4573D"/>
    <w:rsid w:val="00B45BFC"/>
    <w:rsid w:val="00B45E84"/>
    <w:rsid w:val="00B4600F"/>
    <w:rsid w:val="00B461A1"/>
    <w:rsid w:val="00B462D9"/>
    <w:rsid w:val="00B4633A"/>
    <w:rsid w:val="00B469B1"/>
    <w:rsid w:val="00B47326"/>
    <w:rsid w:val="00B4757F"/>
    <w:rsid w:val="00B47B76"/>
    <w:rsid w:val="00B47C3C"/>
    <w:rsid w:val="00B50105"/>
    <w:rsid w:val="00B50236"/>
    <w:rsid w:val="00B50301"/>
    <w:rsid w:val="00B506A0"/>
    <w:rsid w:val="00B509AB"/>
    <w:rsid w:val="00B516C8"/>
    <w:rsid w:val="00B517B0"/>
    <w:rsid w:val="00B51A0F"/>
    <w:rsid w:val="00B51C66"/>
    <w:rsid w:val="00B51D8F"/>
    <w:rsid w:val="00B526B8"/>
    <w:rsid w:val="00B52A9F"/>
    <w:rsid w:val="00B52BA1"/>
    <w:rsid w:val="00B52D5E"/>
    <w:rsid w:val="00B53115"/>
    <w:rsid w:val="00B5368F"/>
    <w:rsid w:val="00B53823"/>
    <w:rsid w:val="00B53A9D"/>
    <w:rsid w:val="00B53CB8"/>
    <w:rsid w:val="00B53E77"/>
    <w:rsid w:val="00B53EBA"/>
    <w:rsid w:val="00B553A1"/>
    <w:rsid w:val="00B55480"/>
    <w:rsid w:val="00B56652"/>
    <w:rsid w:val="00B56C92"/>
    <w:rsid w:val="00B57C83"/>
    <w:rsid w:val="00B600A7"/>
    <w:rsid w:val="00B60161"/>
    <w:rsid w:val="00B60629"/>
    <w:rsid w:val="00B6065E"/>
    <w:rsid w:val="00B60840"/>
    <w:rsid w:val="00B6095F"/>
    <w:rsid w:val="00B60A74"/>
    <w:rsid w:val="00B61307"/>
    <w:rsid w:val="00B6148C"/>
    <w:rsid w:val="00B61F07"/>
    <w:rsid w:val="00B622EF"/>
    <w:rsid w:val="00B62375"/>
    <w:rsid w:val="00B62A22"/>
    <w:rsid w:val="00B62C17"/>
    <w:rsid w:val="00B62E4D"/>
    <w:rsid w:val="00B62F2A"/>
    <w:rsid w:val="00B631AC"/>
    <w:rsid w:val="00B63224"/>
    <w:rsid w:val="00B641C4"/>
    <w:rsid w:val="00B64368"/>
    <w:rsid w:val="00B646B0"/>
    <w:rsid w:val="00B64883"/>
    <w:rsid w:val="00B648B6"/>
    <w:rsid w:val="00B64FF3"/>
    <w:rsid w:val="00B65134"/>
    <w:rsid w:val="00B657F4"/>
    <w:rsid w:val="00B65E85"/>
    <w:rsid w:val="00B65FA7"/>
    <w:rsid w:val="00B6618F"/>
    <w:rsid w:val="00B662F8"/>
    <w:rsid w:val="00B6696C"/>
    <w:rsid w:val="00B66E54"/>
    <w:rsid w:val="00B66F15"/>
    <w:rsid w:val="00B6726E"/>
    <w:rsid w:val="00B67546"/>
    <w:rsid w:val="00B676E3"/>
    <w:rsid w:val="00B7049B"/>
    <w:rsid w:val="00B70D9A"/>
    <w:rsid w:val="00B71278"/>
    <w:rsid w:val="00B712F2"/>
    <w:rsid w:val="00B722A1"/>
    <w:rsid w:val="00B72303"/>
    <w:rsid w:val="00B72A7F"/>
    <w:rsid w:val="00B72A88"/>
    <w:rsid w:val="00B7305A"/>
    <w:rsid w:val="00B7313C"/>
    <w:rsid w:val="00B73479"/>
    <w:rsid w:val="00B73837"/>
    <w:rsid w:val="00B73AEE"/>
    <w:rsid w:val="00B7413F"/>
    <w:rsid w:val="00B7418F"/>
    <w:rsid w:val="00B7457B"/>
    <w:rsid w:val="00B7459A"/>
    <w:rsid w:val="00B7499B"/>
    <w:rsid w:val="00B74B6B"/>
    <w:rsid w:val="00B74FB3"/>
    <w:rsid w:val="00B752BF"/>
    <w:rsid w:val="00B75612"/>
    <w:rsid w:val="00B757F4"/>
    <w:rsid w:val="00B763CA"/>
    <w:rsid w:val="00B76446"/>
    <w:rsid w:val="00B76640"/>
    <w:rsid w:val="00B767A1"/>
    <w:rsid w:val="00B767AC"/>
    <w:rsid w:val="00B768BF"/>
    <w:rsid w:val="00B768E7"/>
    <w:rsid w:val="00B76FEF"/>
    <w:rsid w:val="00B7717F"/>
    <w:rsid w:val="00B77A0F"/>
    <w:rsid w:val="00B80FDF"/>
    <w:rsid w:val="00B8123C"/>
    <w:rsid w:val="00B813C3"/>
    <w:rsid w:val="00B814F6"/>
    <w:rsid w:val="00B81B17"/>
    <w:rsid w:val="00B82056"/>
    <w:rsid w:val="00B82386"/>
    <w:rsid w:val="00B823D5"/>
    <w:rsid w:val="00B825C0"/>
    <w:rsid w:val="00B82780"/>
    <w:rsid w:val="00B82A6D"/>
    <w:rsid w:val="00B82FEC"/>
    <w:rsid w:val="00B83135"/>
    <w:rsid w:val="00B834C1"/>
    <w:rsid w:val="00B83762"/>
    <w:rsid w:val="00B837A6"/>
    <w:rsid w:val="00B83A5D"/>
    <w:rsid w:val="00B83E04"/>
    <w:rsid w:val="00B840BA"/>
    <w:rsid w:val="00B84C10"/>
    <w:rsid w:val="00B84EB6"/>
    <w:rsid w:val="00B854BE"/>
    <w:rsid w:val="00B85B90"/>
    <w:rsid w:val="00B860D1"/>
    <w:rsid w:val="00B86430"/>
    <w:rsid w:val="00B865F1"/>
    <w:rsid w:val="00B86697"/>
    <w:rsid w:val="00B8676B"/>
    <w:rsid w:val="00B868BF"/>
    <w:rsid w:val="00B86D84"/>
    <w:rsid w:val="00B86E70"/>
    <w:rsid w:val="00B86F75"/>
    <w:rsid w:val="00B879D7"/>
    <w:rsid w:val="00B87A6C"/>
    <w:rsid w:val="00B87E4D"/>
    <w:rsid w:val="00B87E78"/>
    <w:rsid w:val="00B9007E"/>
    <w:rsid w:val="00B90778"/>
    <w:rsid w:val="00B913CB"/>
    <w:rsid w:val="00B919FA"/>
    <w:rsid w:val="00B92363"/>
    <w:rsid w:val="00B92490"/>
    <w:rsid w:val="00B9316E"/>
    <w:rsid w:val="00B93936"/>
    <w:rsid w:val="00B93EB3"/>
    <w:rsid w:val="00B93FCD"/>
    <w:rsid w:val="00B94783"/>
    <w:rsid w:val="00B94797"/>
    <w:rsid w:val="00B94AAD"/>
    <w:rsid w:val="00B950CB"/>
    <w:rsid w:val="00B9559E"/>
    <w:rsid w:val="00B95EB2"/>
    <w:rsid w:val="00B96320"/>
    <w:rsid w:val="00B966E1"/>
    <w:rsid w:val="00B972AB"/>
    <w:rsid w:val="00B9754F"/>
    <w:rsid w:val="00B97ADE"/>
    <w:rsid w:val="00B97FF5"/>
    <w:rsid w:val="00BA0878"/>
    <w:rsid w:val="00BA0A17"/>
    <w:rsid w:val="00BA0DA1"/>
    <w:rsid w:val="00BA107E"/>
    <w:rsid w:val="00BA16B5"/>
    <w:rsid w:val="00BA1929"/>
    <w:rsid w:val="00BA1CEA"/>
    <w:rsid w:val="00BA1EA1"/>
    <w:rsid w:val="00BA1FD7"/>
    <w:rsid w:val="00BA25C6"/>
    <w:rsid w:val="00BA26DD"/>
    <w:rsid w:val="00BA3038"/>
    <w:rsid w:val="00BA3081"/>
    <w:rsid w:val="00BA367A"/>
    <w:rsid w:val="00BA3703"/>
    <w:rsid w:val="00BA3EBC"/>
    <w:rsid w:val="00BA405F"/>
    <w:rsid w:val="00BA4228"/>
    <w:rsid w:val="00BA4320"/>
    <w:rsid w:val="00BA452B"/>
    <w:rsid w:val="00BA45AF"/>
    <w:rsid w:val="00BA4AD0"/>
    <w:rsid w:val="00BA51C7"/>
    <w:rsid w:val="00BA5664"/>
    <w:rsid w:val="00BA57E8"/>
    <w:rsid w:val="00BA5EA9"/>
    <w:rsid w:val="00BA60A8"/>
    <w:rsid w:val="00BA66A6"/>
    <w:rsid w:val="00BA68B2"/>
    <w:rsid w:val="00BA6BB8"/>
    <w:rsid w:val="00BA7FCE"/>
    <w:rsid w:val="00BB12BF"/>
    <w:rsid w:val="00BB1395"/>
    <w:rsid w:val="00BB14F1"/>
    <w:rsid w:val="00BB181B"/>
    <w:rsid w:val="00BB193D"/>
    <w:rsid w:val="00BB2326"/>
    <w:rsid w:val="00BB23FC"/>
    <w:rsid w:val="00BB2408"/>
    <w:rsid w:val="00BB27B3"/>
    <w:rsid w:val="00BB2811"/>
    <w:rsid w:val="00BB2A09"/>
    <w:rsid w:val="00BB30E0"/>
    <w:rsid w:val="00BB333D"/>
    <w:rsid w:val="00BB356E"/>
    <w:rsid w:val="00BB4287"/>
    <w:rsid w:val="00BB44CD"/>
    <w:rsid w:val="00BB4A75"/>
    <w:rsid w:val="00BB4BFD"/>
    <w:rsid w:val="00BB53C4"/>
    <w:rsid w:val="00BB5D32"/>
    <w:rsid w:val="00BB61B2"/>
    <w:rsid w:val="00BB65B9"/>
    <w:rsid w:val="00BB6977"/>
    <w:rsid w:val="00BB69C9"/>
    <w:rsid w:val="00BB6C37"/>
    <w:rsid w:val="00BB7007"/>
    <w:rsid w:val="00BB7096"/>
    <w:rsid w:val="00BB7802"/>
    <w:rsid w:val="00BB7C7C"/>
    <w:rsid w:val="00BC01AA"/>
    <w:rsid w:val="00BC039A"/>
    <w:rsid w:val="00BC0656"/>
    <w:rsid w:val="00BC067F"/>
    <w:rsid w:val="00BC0A13"/>
    <w:rsid w:val="00BC0B31"/>
    <w:rsid w:val="00BC1967"/>
    <w:rsid w:val="00BC2889"/>
    <w:rsid w:val="00BC308B"/>
    <w:rsid w:val="00BC3507"/>
    <w:rsid w:val="00BC36F4"/>
    <w:rsid w:val="00BC3C97"/>
    <w:rsid w:val="00BC3D2C"/>
    <w:rsid w:val="00BC439A"/>
    <w:rsid w:val="00BC491A"/>
    <w:rsid w:val="00BC4EF1"/>
    <w:rsid w:val="00BC578C"/>
    <w:rsid w:val="00BC5B2F"/>
    <w:rsid w:val="00BC6406"/>
    <w:rsid w:val="00BC68E2"/>
    <w:rsid w:val="00BC6A3D"/>
    <w:rsid w:val="00BC6B78"/>
    <w:rsid w:val="00BC6FF7"/>
    <w:rsid w:val="00BC71B6"/>
    <w:rsid w:val="00BC74AC"/>
    <w:rsid w:val="00BC7E6B"/>
    <w:rsid w:val="00BD0164"/>
    <w:rsid w:val="00BD0885"/>
    <w:rsid w:val="00BD08E8"/>
    <w:rsid w:val="00BD0983"/>
    <w:rsid w:val="00BD0C31"/>
    <w:rsid w:val="00BD0C34"/>
    <w:rsid w:val="00BD1367"/>
    <w:rsid w:val="00BD15BF"/>
    <w:rsid w:val="00BD1C08"/>
    <w:rsid w:val="00BD2039"/>
    <w:rsid w:val="00BD285A"/>
    <w:rsid w:val="00BD2A69"/>
    <w:rsid w:val="00BD30F8"/>
    <w:rsid w:val="00BD37D4"/>
    <w:rsid w:val="00BD3A44"/>
    <w:rsid w:val="00BD3AD1"/>
    <w:rsid w:val="00BD3DC3"/>
    <w:rsid w:val="00BD47DE"/>
    <w:rsid w:val="00BD508C"/>
    <w:rsid w:val="00BD517F"/>
    <w:rsid w:val="00BD56EE"/>
    <w:rsid w:val="00BD5958"/>
    <w:rsid w:val="00BD5AE5"/>
    <w:rsid w:val="00BD5FDA"/>
    <w:rsid w:val="00BD667E"/>
    <w:rsid w:val="00BD6829"/>
    <w:rsid w:val="00BD695E"/>
    <w:rsid w:val="00BD6A22"/>
    <w:rsid w:val="00BD6CFC"/>
    <w:rsid w:val="00BD6EAB"/>
    <w:rsid w:val="00BD6EDC"/>
    <w:rsid w:val="00BD785F"/>
    <w:rsid w:val="00BD79EB"/>
    <w:rsid w:val="00BE05B8"/>
    <w:rsid w:val="00BE0629"/>
    <w:rsid w:val="00BE0E76"/>
    <w:rsid w:val="00BE0F81"/>
    <w:rsid w:val="00BE12A7"/>
    <w:rsid w:val="00BE13A7"/>
    <w:rsid w:val="00BE185D"/>
    <w:rsid w:val="00BE19C7"/>
    <w:rsid w:val="00BE1C3F"/>
    <w:rsid w:val="00BE1E12"/>
    <w:rsid w:val="00BE1E6D"/>
    <w:rsid w:val="00BE1F81"/>
    <w:rsid w:val="00BE211E"/>
    <w:rsid w:val="00BE25A5"/>
    <w:rsid w:val="00BE268D"/>
    <w:rsid w:val="00BE2831"/>
    <w:rsid w:val="00BE28FE"/>
    <w:rsid w:val="00BE2E8A"/>
    <w:rsid w:val="00BE34FE"/>
    <w:rsid w:val="00BE4029"/>
    <w:rsid w:val="00BE4828"/>
    <w:rsid w:val="00BE4A0D"/>
    <w:rsid w:val="00BE4E3B"/>
    <w:rsid w:val="00BE4E67"/>
    <w:rsid w:val="00BE5735"/>
    <w:rsid w:val="00BE5A74"/>
    <w:rsid w:val="00BE5DE9"/>
    <w:rsid w:val="00BE60FC"/>
    <w:rsid w:val="00BE658B"/>
    <w:rsid w:val="00BE67AD"/>
    <w:rsid w:val="00BE69E7"/>
    <w:rsid w:val="00BE6A97"/>
    <w:rsid w:val="00BE6F4F"/>
    <w:rsid w:val="00BE705A"/>
    <w:rsid w:val="00BE735B"/>
    <w:rsid w:val="00BE755A"/>
    <w:rsid w:val="00BE7B05"/>
    <w:rsid w:val="00BE7B87"/>
    <w:rsid w:val="00BE7F33"/>
    <w:rsid w:val="00BF0B24"/>
    <w:rsid w:val="00BF0E96"/>
    <w:rsid w:val="00BF1382"/>
    <w:rsid w:val="00BF1A8E"/>
    <w:rsid w:val="00BF1E46"/>
    <w:rsid w:val="00BF1EF9"/>
    <w:rsid w:val="00BF1FA7"/>
    <w:rsid w:val="00BF21AC"/>
    <w:rsid w:val="00BF25CD"/>
    <w:rsid w:val="00BF292A"/>
    <w:rsid w:val="00BF2BAA"/>
    <w:rsid w:val="00BF3084"/>
    <w:rsid w:val="00BF3388"/>
    <w:rsid w:val="00BF33F2"/>
    <w:rsid w:val="00BF3482"/>
    <w:rsid w:val="00BF3D8A"/>
    <w:rsid w:val="00BF3E21"/>
    <w:rsid w:val="00BF3E52"/>
    <w:rsid w:val="00BF493A"/>
    <w:rsid w:val="00BF4944"/>
    <w:rsid w:val="00BF494E"/>
    <w:rsid w:val="00BF4A4A"/>
    <w:rsid w:val="00BF4C8A"/>
    <w:rsid w:val="00BF56A4"/>
    <w:rsid w:val="00BF5F81"/>
    <w:rsid w:val="00BF61F2"/>
    <w:rsid w:val="00BF62C5"/>
    <w:rsid w:val="00BF63AD"/>
    <w:rsid w:val="00BF726C"/>
    <w:rsid w:val="00BF769A"/>
    <w:rsid w:val="00BF7DF8"/>
    <w:rsid w:val="00BF7E0D"/>
    <w:rsid w:val="00BF7ECE"/>
    <w:rsid w:val="00C00089"/>
    <w:rsid w:val="00C00749"/>
    <w:rsid w:val="00C00DB4"/>
    <w:rsid w:val="00C010B2"/>
    <w:rsid w:val="00C01D6F"/>
    <w:rsid w:val="00C021BF"/>
    <w:rsid w:val="00C02A52"/>
    <w:rsid w:val="00C02A87"/>
    <w:rsid w:val="00C02E36"/>
    <w:rsid w:val="00C0316F"/>
    <w:rsid w:val="00C039B9"/>
    <w:rsid w:val="00C03ABE"/>
    <w:rsid w:val="00C03DFC"/>
    <w:rsid w:val="00C040AA"/>
    <w:rsid w:val="00C04C62"/>
    <w:rsid w:val="00C04D31"/>
    <w:rsid w:val="00C04D9D"/>
    <w:rsid w:val="00C05146"/>
    <w:rsid w:val="00C053BF"/>
    <w:rsid w:val="00C055F1"/>
    <w:rsid w:val="00C05D66"/>
    <w:rsid w:val="00C064F0"/>
    <w:rsid w:val="00C06940"/>
    <w:rsid w:val="00C0705B"/>
    <w:rsid w:val="00C07528"/>
    <w:rsid w:val="00C07B0F"/>
    <w:rsid w:val="00C102F6"/>
    <w:rsid w:val="00C10CDB"/>
    <w:rsid w:val="00C10FD4"/>
    <w:rsid w:val="00C10FD9"/>
    <w:rsid w:val="00C1103D"/>
    <w:rsid w:val="00C11562"/>
    <w:rsid w:val="00C11986"/>
    <w:rsid w:val="00C119C7"/>
    <w:rsid w:val="00C11D9C"/>
    <w:rsid w:val="00C11DEF"/>
    <w:rsid w:val="00C120FE"/>
    <w:rsid w:val="00C1237D"/>
    <w:rsid w:val="00C126BE"/>
    <w:rsid w:val="00C12734"/>
    <w:rsid w:val="00C128C3"/>
    <w:rsid w:val="00C133C4"/>
    <w:rsid w:val="00C137B4"/>
    <w:rsid w:val="00C140A7"/>
    <w:rsid w:val="00C14180"/>
    <w:rsid w:val="00C141EF"/>
    <w:rsid w:val="00C1427C"/>
    <w:rsid w:val="00C14447"/>
    <w:rsid w:val="00C148BE"/>
    <w:rsid w:val="00C14939"/>
    <w:rsid w:val="00C14C93"/>
    <w:rsid w:val="00C14E73"/>
    <w:rsid w:val="00C152F5"/>
    <w:rsid w:val="00C15972"/>
    <w:rsid w:val="00C15F61"/>
    <w:rsid w:val="00C163F5"/>
    <w:rsid w:val="00C16D4D"/>
    <w:rsid w:val="00C16E9E"/>
    <w:rsid w:val="00C172F3"/>
    <w:rsid w:val="00C175D3"/>
    <w:rsid w:val="00C17DFB"/>
    <w:rsid w:val="00C202B7"/>
    <w:rsid w:val="00C20375"/>
    <w:rsid w:val="00C2038A"/>
    <w:rsid w:val="00C2062D"/>
    <w:rsid w:val="00C20E99"/>
    <w:rsid w:val="00C21066"/>
    <w:rsid w:val="00C218EB"/>
    <w:rsid w:val="00C21CF7"/>
    <w:rsid w:val="00C21E13"/>
    <w:rsid w:val="00C21ECC"/>
    <w:rsid w:val="00C22000"/>
    <w:rsid w:val="00C231D8"/>
    <w:rsid w:val="00C23FD7"/>
    <w:rsid w:val="00C242B9"/>
    <w:rsid w:val="00C24452"/>
    <w:rsid w:val="00C25055"/>
    <w:rsid w:val="00C2571E"/>
    <w:rsid w:val="00C2582D"/>
    <w:rsid w:val="00C25B11"/>
    <w:rsid w:val="00C25C1B"/>
    <w:rsid w:val="00C25F4D"/>
    <w:rsid w:val="00C26931"/>
    <w:rsid w:val="00C26CDF"/>
    <w:rsid w:val="00C26D86"/>
    <w:rsid w:val="00C27413"/>
    <w:rsid w:val="00C277A9"/>
    <w:rsid w:val="00C2784F"/>
    <w:rsid w:val="00C304D9"/>
    <w:rsid w:val="00C30547"/>
    <w:rsid w:val="00C3062D"/>
    <w:rsid w:val="00C306E4"/>
    <w:rsid w:val="00C30C72"/>
    <w:rsid w:val="00C31160"/>
    <w:rsid w:val="00C3168B"/>
    <w:rsid w:val="00C31759"/>
    <w:rsid w:val="00C31D01"/>
    <w:rsid w:val="00C31E81"/>
    <w:rsid w:val="00C3201D"/>
    <w:rsid w:val="00C32343"/>
    <w:rsid w:val="00C325B1"/>
    <w:rsid w:val="00C3292C"/>
    <w:rsid w:val="00C330D4"/>
    <w:rsid w:val="00C33792"/>
    <w:rsid w:val="00C3382D"/>
    <w:rsid w:val="00C341FE"/>
    <w:rsid w:val="00C34AEA"/>
    <w:rsid w:val="00C34CB5"/>
    <w:rsid w:val="00C35252"/>
    <w:rsid w:val="00C35743"/>
    <w:rsid w:val="00C35964"/>
    <w:rsid w:val="00C35E88"/>
    <w:rsid w:val="00C35FFC"/>
    <w:rsid w:val="00C363FD"/>
    <w:rsid w:val="00C365E0"/>
    <w:rsid w:val="00C37EC3"/>
    <w:rsid w:val="00C401D8"/>
    <w:rsid w:val="00C4052B"/>
    <w:rsid w:val="00C40D97"/>
    <w:rsid w:val="00C413C6"/>
    <w:rsid w:val="00C41E19"/>
    <w:rsid w:val="00C41F18"/>
    <w:rsid w:val="00C42C7B"/>
    <w:rsid w:val="00C434EA"/>
    <w:rsid w:val="00C438BC"/>
    <w:rsid w:val="00C43924"/>
    <w:rsid w:val="00C43A71"/>
    <w:rsid w:val="00C43E52"/>
    <w:rsid w:val="00C44317"/>
    <w:rsid w:val="00C44410"/>
    <w:rsid w:val="00C450EE"/>
    <w:rsid w:val="00C454E8"/>
    <w:rsid w:val="00C46FD9"/>
    <w:rsid w:val="00C47D36"/>
    <w:rsid w:val="00C47DF3"/>
    <w:rsid w:val="00C47E9D"/>
    <w:rsid w:val="00C5096C"/>
    <w:rsid w:val="00C50975"/>
    <w:rsid w:val="00C50A29"/>
    <w:rsid w:val="00C50A94"/>
    <w:rsid w:val="00C50E14"/>
    <w:rsid w:val="00C50E7A"/>
    <w:rsid w:val="00C516AD"/>
    <w:rsid w:val="00C51C2C"/>
    <w:rsid w:val="00C52B48"/>
    <w:rsid w:val="00C5335E"/>
    <w:rsid w:val="00C53639"/>
    <w:rsid w:val="00C5370A"/>
    <w:rsid w:val="00C53757"/>
    <w:rsid w:val="00C53B9C"/>
    <w:rsid w:val="00C544F6"/>
    <w:rsid w:val="00C54504"/>
    <w:rsid w:val="00C5475C"/>
    <w:rsid w:val="00C54E8F"/>
    <w:rsid w:val="00C5529A"/>
    <w:rsid w:val="00C55321"/>
    <w:rsid w:val="00C5547F"/>
    <w:rsid w:val="00C5563D"/>
    <w:rsid w:val="00C55816"/>
    <w:rsid w:val="00C55CCC"/>
    <w:rsid w:val="00C55F0A"/>
    <w:rsid w:val="00C55FE1"/>
    <w:rsid w:val="00C56EBB"/>
    <w:rsid w:val="00C57295"/>
    <w:rsid w:val="00C5745E"/>
    <w:rsid w:val="00C6004E"/>
    <w:rsid w:val="00C600BA"/>
    <w:rsid w:val="00C602D3"/>
    <w:rsid w:val="00C607FB"/>
    <w:rsid w:val="00C615CC"/>
    <w:rsid w:val="00C6288F"/>
    <w:rsid w:val="00C62FE5"/>
    <w:rsid w:val="00C63060"/>
    <w:rsid w:val="00C63BB1"/>
    <w:rsid w:val="00C63BEA"/>
    <w:rsid w:val="00C63EF3"/>
    <w:rsid w:val="00C6538A"/>
    <w:rsid w:val="00C654A2"/>
    <w:rsid w:val="00C65EAB"/>
    <w:rsid w:val="00C65F6D"/>
    <w:rsid w:val="00C66151"/>
    <w:rsid w:val="00C661AD"/>
    <w:rsid w:val="00C672FD"/>
    <w:rsid w:val="00C67E55"/>
    <w:rsid w:val="00C67F1A"/>
    <w:rsid w:val="00C702B4"/>
    <w:rsid w:val="00C7052A"/>
    <w:rsid w:val="00C70E49"/>
    <w:rsid w:val="00C70E8A"/>
    <w:rsid w:val="00C70E9D"/>
    <w:rsid w:val="00C71195"/>
    <w:rsid w:val="00C71446"/>
    <w:rsid w:val="00C71481"/>
    <w:rsid w:val="00C716D6"/>
    <w:rsid w:val="00C71C56"/>
    <w:rsid w:val="00C720C7"/>
    <w:rsid w:val="00C722ED"/>
    <w:rsid w:val="00C72A65"/>
    <w:rsid w:val="00C72AA9"/>
    <w:rsid w:val="00C72C6D"/>
    <w:rsid w:val="00C72DC3"/>
    <w:rsid w:val="00C72FB6"/>
    <w:rsid w:val="00C73042"/>
    <w:rsid w:val="00C73679"/>
    <w:rsid w:val="00C738EA"/>
    <w:rsid w:val="00C73A7F"/>
    <w:rsid w:val="00C73BE9"/>
    <w:rsid w:val="00C73C44"/>
    <w:rsid w:val="00C7452F"/>
    <w:rsid w:val="00C746CA"/>
    <w:rsid w:val="00C74757"/>
    <w:rsid w:val="00C7479C"/>
    <w:rsid w:val="00C747D8"/>
    <w:rsid w:val="00C74830"/>
    <w:rsid w:val="00C74FB4"/>
    <w:rsid w:val="00C752E2"/>
    <w:rsid w:val="00C752EE"/>
    <w:rsid w:val="00C75906"/>
    <w:rsid w:val="00C75A0B"/>
    <w:rsid w:val="00C75AF2"/>
    <w:rsid w:val="00C75D4C"/>
    <w:rsid w:val="00C75FC1"/>
    <w:rsid w:val="00C760A2"/>
    <w:rsid w:val="00C762BB"/>
    <w:rsid w:val="00C765A9"/>
    <w:rsid w:val="00C76845"/>
    <w:rsid w:val="00C802F5"/>
    <w:rsid w:val="00C80E00"/>
    <w:rsid w:val="00C80E0B"/>
    <w:rsid w:val="00C8109C"/>
    <w:rsid w:val="00C81A0E"/>
    <w:rsid w:val="00C81F00"/>
    <w:rsid w:val="00C821BC"/>
    <w:rsid w:val="00C829C4"/>
    <w:rsid w:val="00C82AB3"/>
    <w:rsid w:val="00C82D64"/>
    <w:rsid w:val="00C82E23"/>
    <w:rsid w:val="00C83361"/>
    <w:rsid w:val="00C83378"/>
    <w:rsid w:val="00C8364C"/>
    <w:rsid w:val="00C8443F"/>
    <w:rsid w:val="00C846A3"/>
    <w:rsid w:val="00C84F0B"/>
    <w:rsid w:val="00C85217"/>
    <w:rsid w:val="00C85BDC"/>
    <w:rsid w:val="00C85CCD"/>
    <w:rsid w:val="00C85E5F"/>
    <w:rsid w:val="00C86142"/>
    <w:rsid w:val="00C86575"/>
    <w:rsid w:val="00C8678B"/>
    <w:rsid w:val="00C86F9E"/>
    <w:rsid w:val="00C870BB"/>
    <w:rsid w:val="00C87BE4"/>
    <w:rsid w:val="00C905A5"/>
    <w:rsid w:val="00C906BA"/>
    <w:rsid w:val="00C91804"/>
    <w:rsid w:val="00C921E6"/>
    <w:rsid w:val="00C923EA"/>
    <w:rsid w:val="00C9297B"/>
    <w:rsid w:val="00C92A40"/>
    <w:rsid w:val="00C930B8"/>
    <w:rsid w:val="00C9346B"/>
    <w:rsid w:val="00C94735"/>
    <w:rsid w:val="00C948AA"/>
    <w:rsid w:val="00C9586E"/>
    <w:rsid w:val="00C95A01"/>
    <w:rsid w:val="00C95DC6"/>
    <w:rsid w:val="00C95FDC"/>
    <w:rsid w:val="00C960DE"/>
    <w:rsid w:val="00C96233"/>
    <w:rsid w:val="00C96306"/>
    <w:rsid w:val="00C96D46"/>
    <w:rsid w:val="00C96EC8"/>
    <w:rsid w:val="00C9749F"/>
    <w:rsid w:val="00C97B77"/>
    <w:rsid w:val="00C97F1A"/>
    <w:rsid w:val="00CA0AAF"/>
    <w:rsid w:val="00CA0DCE"/>
    <w:rsid w:val="00CA12D0"/>
    <w:rsid w:val="00CA1D0C"/>
    <w:rsid w:val="00CA208E"/>
    <w:rsid w:val="00CA260A"/>
    <w:rsid w:val="00CA2D48"/>
    <w:rsid w:val="00CA32BB"/>
    <w:rsid w:val="00CA3A09"/>
    <w:rsid w:val="00CA3D9D"/>
    <w:rsid w:val="00CA4785"/>
    <w:rsid w:val="00CA4EE0"/>
    <w:rsid w:val="00CA5201"/>
    <w:rsid w:val="00CA5464"/>
    <w:rsid w:val="00CA5735"/>
    <w:rsid w:val="00CA6288"/>
    <w:rsid w:val="00CA65DB"/>
    <w:rsid w:val="00CA6D11"/>
    <w:rsid w:val="00CA6D75"/>
    <w:rsid w:val="00CA6E5F"/>
    <w:rsid w:val="00CA6E86"/>
    <w:rsid w:val="00CA7104"/>
    <w:rsid w:val="00CA7181"/>
    <w:rsid w:val="00CA72D5"/>
    <w:rsid w:val="00CA73DB"/>
    <w:rsid w:val="00CA76FB"/>
    <w:rsid w:val="00CB0673"/>
    <w:rsid w:val="00CB0706"/>
    <w:rsid w:val="00CB1040"/>
    <w:rsid w:val="00CB127E"/>
    <w:rsid w:val="00CB15EF"/>
    <w:rsid w:val="00CB1739"/>
    <w:rsid w:val="00CB1AE2"/>
    <w:rsid w:val="00CB1B75"/>
    <w:rsid w:val="00CB1BF2"/>
    <w:rsid w:val="00CB2DA5"/>
    <w:rsid w:val="00CB31DE"/>
    <w:rsid w:val="00CB3248"/>
    <w:rsid w:val="00CB3873"/>
    <w:rsid w:val="00CB3A33"/>
    <w:rsid w:val="00CB3BDD"/>
    <w:rsid w:val="00CB3BF1"/>
    <w:rsid w:val="00CB3F94"/>
    <w:rsid w:val="00CB4208"/>
    <w:rsid w:val="00CB425A"/>
    <w:rsid w:val="00CB42A2"/>
    <w:rsid w:val="00CB4B72"/>
    <w:rsid w:val="00CB50EF"/>
    <w:rsid w:val="00CB512D"/>
    <w:rsid w:val="00CB5196"/>
    <w:rsid w:val="00CB532B"/>
    <w:rsid w:val="00CB5BD4"/>
    <w:rsid w:val="00CB5BE8"/>
    <w:rsid w:val="00CB5C0A"/>
    <w:rsid w:val="00CB5E23"/>
    <w:rsid w:val="00CB5E59"/>
    <w:rsid w:val="00CB6D1A"/>
    <w:rsid w:val="00CB6EB1"/>
    <w:rsid w:val="00CB7770"/>
    <w:rsid w:val="00CC01FF"/>
    <w:rsid w:val="00CC088B"/>
    <w:rsid w:val="00CC0F4B"/>
    <w:rsid w:val="00CC1102"/>
    <w:rsid w:val="00CC1693"/>
    <w:rsid w:val="00CC17BF"/>
    <w:rsid w:val="00CC1B7A"/>
    <w:rsid w:val="00CC20B0"/>
    <w:rsid w:val="00CC2504"/>
    <w:rsid w:val="00CC26EF"/>
    <w:rsid w:val="00CC2DCF"/>
    <w:rsid w:val="00CC377A"/>
    <w:rsid w:val="00CC3890"/>
    <w:rsid w:val="00CC39D9"/>
    <w:rsid w:val="00CC3F1B"/>
    <w:rsid w:val="00CC480B"/>
    <w:rsid w:val="00CC4CA2"/>
    <w:rsid w:val="00CC5474"/>
    <w:rsid w:val="00CC57DB"/>
    <w:rsid w:val="00CC6CC0"/>
    <w:rsid w:val="00CC6E6D"/>
    <w:rsid w:val="00CC7A4B"/>
    <w:rsid w:val="00CC7CD2"/>
    <w:rsid w:val="00CD0A0F"/>
    <w:rsid w:val="00CD0D15"/>
    <w:rsid w:val="00CD1961"/>
    <w:rsid w:val="00CD23A9"/>
    <w:rsid w:val="00CD264A"/>
    <w:rsid w:val="00CD26B3"/>
    <w:rsid w:val="00CD326F"/>
    <w:rsid w:val="00CD32DC"/>
    <w:rsid w:val="00CD3651"/>
    <w:rsid w:val="00CD3B2E"/>
    <w:rsid w:val="00CD3F4E"/>
    <w:rsid w:val="00CD410E"/>
    <w:rsid w:val="00CD41F0"/>
    <w:rsid w:val="00CD4C90"/>
    <w:rsid w:val="00CD54E2"/>
    <w:rsid w:val="00CD573D"/>
    <w:rsid w:val="00CD596E"/>
    <w:rsid w:val="00CD5AD3"/>
    <w:rsid w:val="00CD5C3C"/>
    <w:rsid w:val="00CD5DDF"/>
    <w:rsid w:val="00CD6309"/>
    <w:rsid w:val="00CD72ED"/>
    <w:rsid w:val="00CD730A"/>
    <w:rsid w:val="00CD775B"/>
    <w:rsid w:val="00CE0411"/>
    <w:rsid w:val="00CE07FA"/>
    <w:rsid w:val="00CE08F2"/>
    <w:rsid w:val="00CE0F11"/>
    <w:rsid w:val="00CE0F30"/>
    <w:rsid w:val="00CE1165"/>
    <w:rsid w:val="00CE11CD"/>
    <w:rsid w:val="00CE14B0"/>
    <w:rsid w:val="00CE192E"/>
    <w:rsid w:val="00CE193F"/>
    <w:rsid w:val="00CE2084"/>
    <w:rsid w:val="00CE33A3"/>
    <w:rsid w:val="00CE3927"/>
    <w:rsid w:val="00CE3C69"/>
    <w:rsid w:val="00CE3E94"/>
    <w:rsid w:val="00CE505D"/>
    <w:rsid w:val="00CE5082"/>
    <w:rsid w:val="00CE512B"/>
    <w:rsid w:val="00CE5280"/>
    <w:rsid w:val="00CE542C"/>
    <w:rsid w:val="00CE5469"/>
    <w:rsid w:val="00CE5516"/>
    <w:rsid w:val="00CE5834"/>
    <w:rsid w:val="00CE667E"/>
    <w:rsid w:val="00CE6803"/>
    <w:rsid w:val="00CE68C4"/>
    <w:rsid w:val="00CE6D71"/>
    <w:rsid w:val="00CF02F6"/>
    <w:rsid w:val="00CF0428"/>
    <w:rsid w:val="00CF086F"/>
    <w:rsid w:val="00CF0C22"/>
    <w:rsid w:val="00CF0DB7"/>
    <w:rsid w:val="00CF1123"/>
    <w:rsid w:val="00CF1915"/>
    <w:rsid w:val="00CF1997"/>
    <w:rsid w:val="00CF1B5F"/>
    <w:rsid w:val="00CF1B90"/>
    <w:rsid w:val="00CF1BEB"/>
    <w:rsid w:val="00CF2012"/>
    <w:rsid w:val="00CF2200"/>
    <w:rsid w:val="00CF2352"/>
    <w:rsid w:val="00CF2B85"/>
    <w:rsid w:val="00CF32B8"/>
    <w:rsid w:val="00CF3BB6"/>
    <w:rsid w:val="00CF45EB"/>
    <w:rsid w:val="00CF4B8A"/>
    <w:rsid w:val="00CF4B8E"/>
    <w:rsid w:val="00CF57AC"/>
    <w:rsid w:val="00CF57C0"/>
    <w:rsid w:val="00CF584A"/>
    <w:rsid w:val="00CF63FA"/>
    <w:rsid w:val="00CF656D"/>
    <w:rsid w:val="00CF6734"/>
    <w:rsid w:val="00CF6925"/>
    <w:rsid w:val="00CF6F22"/>
    <w:rsid w:val="00CF766D"/>
    <w:rsid w:val="00CF7929"/>
    <w:rsid w:val="00CF7AAF"/>
    <w:rsid w:val="00D007E6"/>
    <w:rsid w:val="00D00938"/>
    <w:rsid w:val="00D01418"/>
    <w:rsid w:val="00D01707"/>
    <w:rsid w:val="00D0170E"/>
    <w:rsid w:val="00D018AA"/>
    <w:rsid w:val="00D01B3E"/>
    <w:rsid w:val="00D0348C"/>
    <w:rsid w:val="00D045DA"/>
    <w:rsid w:val="00D04793"/>
    <w:rsid w:val="00D047DA"/>
    <w:rsid w:val="00D0604C"/>
    <w:rsid w:val="00D06185"/>
    <w:rsid w:val="00D061BC"/>
    <w:rsid w:val="00D06369"/>
    <w:rsid w:val="00D06851"/>
    <w:rsid w:val="00D06854"/>
    <w:rsid w:val="00D069BD"/>
    <w:rsid w:val="00D06B1C"/>
    <w:rsid w:val="00D06DAA"/>
    <w:rsid w:val="00D0747F"/>
    <w:rsid w:val="00D1033D"/>
    <w:rsid w:val="00D1040D"/>
    <w:rsid w:val="00D10C46"/>
    <w:rsid w:val="00D1182D"/>
    <w:rsid w:val="00D11A30"/>
    <w:rsid w:val="00D11D63"/>
    <w:rsid w:val="00D125D4"/>
    <w:rsid w:val="00D1271D"/>
    <w:rsid w:val="00D12CA3"/>
    <w:rsid w:val="00D12D6D"/>
    <w:rsid w:val="00D12F61"/>
    <w:rsid w:val="00D13127"/>
    <w:rsid w:val="00D131ED"/>
    <w:rsid w:val="00D133ED"/>
    <w:rsid w:val="00D136F9"/>
    <w:rsid w:val="00D13736"/>
    <w:rsid w:val="00D13B6F"/>
    <w:rsid w:val="00D13D3F"/>
    <w:rsid w:val="00D13D4A"/>
    <w:rsid w:val="00D13E4D"/>
    <w:rsid w:val="00D13F10"/>
    <w:rsid w:val="00D14050"/>
    <w:rsid w:val="00D14345"/>
    <w:rsid w:val="00D14602"/>
    <w:rsid w:val="00D14AC8"/>
    <w:rsid w:val="00D14BC1"/>
    <w:rsid w:val="00D15445"/>
    <w:rsid w:val="00D15C20"/>
    <w:rsid w:val="00D15F5F"/>
    <w:rsid w:val="00D16002"/>
    <w:rsid w:val="00D1639D"/>
    <w:rsid w:val="00D1654A"/>
    <w:rsid w:val="00D16554"/>
    <w:rsid w:val="00D16BBE"/>
    <w:rsid w:val="00D16C78"/>
    <w:rsid w:val="00D17033"/>
    <w:rsid w:val="00D1713D"/>
    <w:rsid w:val="00D17366"/>
    <w:rsid w:val="00D2051C"/>
    <w:rsid w:val="00D20B64"/>
    <w:rsid w:val="00D210BD"/>
    <w:rsid w:val="00D210ED"/>
    <w:rsid w:val="00D212BD"/>
    <w:rsid w:val="00D21719"/>
    <w:rsid w:val="00D21DEF"/>
    <w:rsid w:val="00D21F19"/>
    <w:rsid w:val="00D22094"/>
    <w:rsid w:val="00D22F44"/>
    <w:rsid w:val="00D23623"/>
    <w:rsid w:val="00D240FC"/>
    <w:rsid w:val="00D24273"/>
    <w:rsid w:val="00D24902"/>
    <w:rsid w:val="00D24BA1"/>
    <w:rsid w:val="00D25012"/>
    <w:rsid w:val="00D25D60"/>
    <w:rsid w:val="00D25E36"/>
    <w:rsid w:val="00D26020"/>
    <w:rsid w:val="00D2644E"/>
    <w:rsid w:val="00D2687B"/>
    <w:rsid w:val="00D26E8E"/>
    <w:rsid w:val="00D26FD5"/>
    <w:rsid w:val="00D26FD8"/>
    <w:rsid w:val="00D27389"/>
    <w:rsid w:val="00D275E0"/>
    <w:rsid w:val="00D27778"/>
    <w:rsid w:val="00D27880"/>
    <w:rsid w:val="00D27FD8"/>
    <w:rsid w:val="00D301D4"/>
    <w:rsid w:val="00D303EB"/>
    <w:rsid w:val="00D313E8"/>
    <w:rsid w:val="00D31A81"/>
    <w:rsid w:val="00D3205A"/>
    <w:rsid w:val="00D323D0"/>
    <w:rsid w:val="00D32E45"/>
    <w:rsid w:val="00D33439"/>
    <w:rsid w:val="00D33748"/>
    <w:rsid w:val="00D34647"/>
    <w:rsid w:val="00D34A26"/>
    <w:rsid w:val="00D358AC"/>
    <w:rsid w:val="00D35AE6"/>
    <w:rsid w:val="00D35E9B"/>
    <w:rsid w:val="00D3631E"/>
    <w:rsid w:val="00D368C7"/>
    <w:rsid w:val="00D36AD1"/>
    <w:rsid w:val="00D36DCF"/>
    <w:rsid w:val="00D37604"/>
    <w:rsid w:val="00D37A57"/>
    <w:rsid w:val="00D37FE5"/>
    <w:rsid w:val="00D413FF"/>
    <w:rsid w:val="00D41557"/>
    <w:rsid w:val="00D41752"/>
    <w:rsid w:val="00D4185F"/>
    <w:rsid w:val="00D41EC4"/>
    <w:rsid w:val="00D42208"/>
    <w:rsid w:val="00D42332"/>
    <w:rsid w:val="00D426BB"/>
    <w:rsid w:val="00D42714"/>
    <w:rsid w:val="00D42C94"/>
    <w:rsid w:val="00D42EAB"/>
    <w:rsid w:val="00D42F75"/>
    <w:rsid w:val="00D4364C"/>
    <w:rsid w:val="00D4456A"/>
    <w:rsid w:val="00D447DB"/>
    <w:rsid w:val="00D449DA"/>
    <w:rsid w:val="00D44AA5"/>
    <w:rsid w:val="00D44ABA"/>
    <w:rsid w:val="00D44CCD"/>
    <w:rsid w:val="00D450D9"/>
    <w:rsid w:val="00D4559B"/>
    <w:rsid w:val="00D474C7"/>
    <w:rsid w:val="00D475FC"/>
    <w:rsid w:val="00D47689"/>
    <w:rsid w:val="00D47851"/>
    <w:rsid w:val="00D47D5A"/>
    <w:rsid w:val="00D47E42"/>
    <w:rsid w:val="00D50766"/>
    <w:rsid w:val="00D50C51"/>
    <w:rsid w:val="00D5159C"/>
    <w:rsid w:val="00D51F52"/>
    <w:rsid w:val="00D51FCB"/>
    <w:rsid w:val="00D524B6"/>
    <w:rsid w:val="00D5261D"/>
    <w:rsid w:val="00D52A58"/>
    <w:rsid w:val="00D53245"/>
    <w:rsid w:val="00D53CF4"/>
    <w:rsid w:val="00D54037"/>
    <w:rsid w:val="00D54261"/>
    <w:rsid w:val="00D54EC8"/>
    <w:rsid w:val="00D54F37"/>
    <w:rsid w:val="00D54FCC"/>
    <w:rsid w:val="00D5505C"/>
    <w:rsid w:val="00D557A5"/>
    <w:rsid w:val="00D55A32"/>
    <w:rsid w:val="00D5645A"/>
    <w:rsid w:val="00D56680"/>
    <w:rsid w:val="00D56AB8"/>
    <w:rsid w:val="00D56DFF"/>
    <w:rsid w:val="00D5755D"/>
    <w:rsid w:val="00D60AC9"/>
    <w:rsid w:val="00D61813"/>
    <w:rsid w:val="00D61C02"/>
    <w:rsid w:val="00D61CBC"/>
    <w:rsid w:val="00D6220D"/>
    <w:rsid w:val="00D622A8"/>
    <w:rsid w:val="00D6255F"/>
    <w:rsid w:val="00D62811"/>
    <w:rsid w:val="00D62A79"/>
    <w:rsid w:val="00D6351A"/>
    <w:rsid w:val="00D63769"/>
    <w:rsid w:val="00D63A4E"/>
    <w:rsid w:val="00D63ADD"/>
    <w:rsid w:val="00D63DB4"/>
    <w:rsid w:val="00D63E81"/>
    <w:rsid w:val="00D63E9E"/>
    <w:rsid w:val="00D64765"/>
    <w:rsid w:val="00D64907"/>
    <w:rsid w:val="00D64913"/>
    <w:rsid w:val="00D64B1E"/>
    <w:rsid w:val="00D6518A"/>
    <w:rsid w:val="00D653A4"/>
    <w:rsid w:val="00D653DA"/>
    <w:rsid w:val="00D65565"/>
    <w:rsid w:val="00D65579"/>
    <w:rsid w:val="00D6563F"/>
    <w:rsid w:val="00D65A8F"/>
    <w:rsid w:val="00D65B84"/>
    <w:rsid w:val="00D65BA1"/>
    <w:rsid w:val="00D660EC"/>
    <w:rsid w:val="00D66920"/>
    <w:rsid w:val="00D671AF"/>
    <w:rsid w:val="00D675C8"/>
    <w:rsid w:val="00D67837"/>
    <w:rsid w:val="00D71054"/>
    <w:rsid w:val="00D710A9"/>
    <w:rsid w:val="00D7174A"/>
    <w:rsid w:val="00D71768"/>
    <w:rsid w:val="00D717AB"/>
    <w:rsid w:val="00D718DD"/>
    <w:rsid w:val="00D72812"/>
    <w:rsid w:val="00D72D76"/>
    <w:rsid w:val="00D72DCD"/>
    <w:rsid w:val="00D73D29"/>
    <w:rsid w:val="00D73E0E"/>
    <w:rsid w:val="00D73F68"/>
    <w:rsid w:val="00D7409F"/>
    <w:rsid w:val="00D745F3"/>
    <w:rsid w:val="00D7485D"/>
    <w:rsid w:val="00D74B08"/>
    <w:rsid w:val="00D75C1D"/>
    <w:rsid w:val="00D76335"/>
    <w:rsid w:val="00D7663E"/>
    <w:rsid w:val="00D771E0"/>
    <w:rsid w:val="00D77267"/>
    <w:rsid w:val="00D7775F"/>
    <w:rsid w:val="00D77838"/>
    <w:rsid w:val="00D8066D"/>
    <w:rsid w:val="00D80CA1"/>
    <w:rsid w:val="00D80CAD"/>
    <w:rsid w:val="00D811BA"/>
    <w:rsid w:val="00D81564"/>
    <w:rsid w:val="00D82019"/>
    <w:rsid w:val="00D82317"/>
    <w:rsid w:val="00D82DD1"/>
    <w:rsid w:val="00D83069"/>
    <w:rsid w:val="00D832CC"/>
    <w:rsid w:val="00D837AC"/>
    <w:rsid w:val="00D83B3F"/>
    <w:rsid w:val="00D84073"/>
    <w:rsid w:val="00D843BB"/>
    <w:rsid w:val="00D84949"/>
    <w:rsid w:val="00D84AE2"/>
    <w:rsid w:val="00D85044"/>
    <w:rsid w:val="00D85063"/>
    <w:rsid w:val="00D85440"/>
    <w:rsid w:val="00D859BD"/>
    <w:rsid w:val="00D85C40"/>
    <w:rsid w:val="00D86645"/>
    <w:rsid w:val="00D868C4"/>
    <w:rsid w:val="00D86DCE"/>
    <w:rsid w:val="00D86DFC"/>
    <w:rsid w:val="00D871A2"/>
    <w:rsid w:val="00D87907"/>
    <w:rsid w:val="00D87EEE"/>
    <w:rsid w:val="00D90389"/>
    <w:rsid w:val="00D909AC"/>
    <w:rsid w:val="00D90C80"/>
    <w:rsid w:val="00D90EF5"/>
    <w:rsid w:val="00D9152E"/>
    <w:rsid w:val="00D91713"/>
    <w:rsid w:val="00D922D9"/>
    <w:rsid w:val="00D928F1"/>
    <w:rsid w:val="00D9296D"/>
    <w:rsid w:val="00D929F2"/>
    <w:rsid w:val="00D92A0F"/>
    <w:rsid w:val="00D92BDE"/>
    <w:rsid w:val="00D92BF2"/>
    <w:rsid w:val="00D92C50"/>
    <w:rsid w:val="00D92F27"/>
    <w:rsid w:val="00D92FC2"/>
    <w:rsid w:val="00D93042"/>
    <w:rsid w:val="00D93058"/>
    <w:rsid w:val="00D9334A"/>
    <w:rsid w:val="00D943B3"/>
    <w:rsid w:val="00D945CB"/>
    <w:rsid w:val="00D946F4"/>
    <w:rsid w:val="00D95E25"/>
    <w:rsid w:val="00D96254"/>
    <w:rsid w:val="00D964F2"/>
    <w:rsid w:val="00D96685"/>
    <w:rsid w:val="00D96AD0"/>
    <w:rsid w:val="00D96CC2"/>
    <w:rsid w:val="00D96CE9"/>
    <w:rsid w:val="00D96FC8"/>
    <w:rsid w:val="00D9709F"/>
    <w:rsid w:val="00D971A9"/>
    <w:rsid w:val="00D97665"/>
    <w:rsid w:val="00D97672"/>
    <w:rsid w:val="00D97CD5"/>
    <w:rsid w:val="00DA01DD"/>
    <w:rsid w:val="00DA0818"/>
    <w:rsid w:val="00DA0911"/>
    <w:rsid w:val="00DA105E"/>
    <w:rsid w:val="00DA121B"/>
    <w:rsid w:val="00DA1475"/>
    <w:rsid w:val="00DA186A"/>
    <w:rsid w:val="00DA1A61"/>
    <w:rsid w:val="00DA1C90"/>
    <w:rsid w:val="00DA2280"/>
    <w:rsid w:val="00DA234C"/>
    <w:rsid w:val="00DA28A1"/>
    <w:rsid w:val="00DA2F3A"/>
    <w:rsid w:val="00DA3161"/>
    <w:rsid w:val="00DA3675"/>
    <w:rsid w:val="00DA3864"/>
    <w:rsid w:val="00DA4489"/>
    <w:rsid w:val="00DA4778"/>
    <w:rsid w:val="00DA47D7"/>
    <w:rsid w:val="00DA486A"/>
    <w:rsid w:val="00DA4F99"/>
    <w:rsid w:val="00DA585C"/>
    <w:rsid w:val="00DA58D7"/>
    <w:rsid w:val="00DA5922"/>
    <w:rsid w:val="00DA5EB7"/>
    <w:rsid w:val="00DA6019"/>
    <w:rsid w:val="00DA683D"/>
    <w:rsid w:val="00DA6FC7"/>
    <w:rsid w:val="00DA784D"/>
    <w:rsid w:val="00DA7FD2"/>
    <w:rsid w:val="00DB04F8"/>
    <w:rsid w:val="00DB07E6"/>
    <w:rsid w:val="00DB0C0E"/>
    <w:rsid w:val="00DB0D0B"/>
    <w:rsid w:val="00DB107B"/>
    <w:rsid w:val="00DB18DC"/>
    <w:rsid w:val="00DB1AD8"/>
    <w:rsid w:val="00DB1C10"/>
    <w:rsid w:val="00DB1EF8"/>
    <w:rsid w:val="00DB2921"/>
    <w:rsid w:val="00DB2F7C"/>
    <w:rsid w:val="00DB3341"/>
    <w:rsid w:val="00DB4810"/>
    <w:rsid w:val="00DB4F0F"/>
    <w:rsid w:val="00DB5243"/>
    <w:rsid w:val="00DB5393"/>
    <w:rsid w:val="00DB5813"/>
    <w:rsid w:val="00DB6DE3"/>
    <w:rsid w:val="00DB6EB4"/>
    <w:rsid w:val="00DB7A25"/>
    <w:rsid w:val="00DB7C52"/>
    <w:rsid w:val="00DC0010"/>
    <w:rsid w:val="00DC03CB"/>
    <w:rsid w:val="00DC0684"/>
    <w:rsid w:val="00DC07EC"/>
    <w:rsid w:val="00DC252F"/>
    <w:rsid w:val="00DC255F"/>
    <w:rsid w:val="00DC257D"/>
    <w:rsid w:val="00DC261B"/>
    <w:rsid w:val="00DC2F85"/>
    <w:rsid w:val="00DC3E03"/>
    <w:rsid w:val="00DC40BE"/>
    <w:rsid w:val="00DC43C8"/>
    <w:rsid w:val="00DC4F89"/>
    <w:rsid w:val="00DC4FC8"/>
    <w:rsid w:val="00DC52E9"/>
    <w:rsid w:val="00DC549C"/>
    <w:rsid w:val="00DC5635"/>
    <w:rsid w:val="00DC57E0"/>
    <w:rsid w:val="00DC5912"/>
    <w:rsid w:val="00DC5AEF"/>
    <w:rsid w:val="00DC5B92"/>
    <w:rsid w:val="00DC5CF3"/>
    <w:rsid w:val="00DC64D3"/>
    <w:rsid w:val="00DC650B"/>
    <w:rsid w:val="00DC695B"/>
    <w:rsid w:val="00DC7026"/>
    <w:rsid w:val="00DD061F"/>
    <w:rsid w:val="00DD066B"/>
    <w:rsid w:val="00DD07FA"/>
    <w:rsid w:val="00DD0ED0"/>
    <w:rsid w:val="00DD188A"/>
    <w:rsid w:val="00DD1913"/>
    <w:rsid w:val="00DD1AE8"/>
    <w:rsid w:val="00DD1B4D"/>
    <w:rsid w:val="00DD1C98"/>
    <w:rsid w:val="00DD1DB4"/>
    <w:rsid w:val="00DD219C"/>
    <w:rsid w:val="00DD2487"/>
    <w:rsid w:val="00DD267E"/>
    <w:rsid w:val="00DD2AA1"/>
    <w:rsid w:val="00DD2AE6"/>
    <w:rsid w:val="00DD2E51"/>
    <w:rsid w:val="00DD360F"/>
    <w:rsid w:val="00DD3ED8"/>
    <w:rsid w:val="00DD4D3B"/>
    <w:rsid w:val="00DD51A3"/>
    <w:rsid w:val="00DD538B"/>
    <w:rsid w:val="00DD5832"/>
    <w:rsid w:val="00DD5DB5"/>
    <w:rsid w:val="00DD667C"/>
    <w:rsid w:val="00DD6B15"/>
    <w:rsid w:val="00DD6BDD"/>
    <w:rsid w:val="00DD7155"/>
    <w:rsid w:val="00DD726D"/>
    <w:rsid w:val="00DD7962"/>
    <w:rsid w:val="00DD7A16"/>
    <w:rsid w:val="00DD7CEA"/>
    <w:rsid w:val="00DD7D08"/>
    <w:rsid w:val="00DD7D93"/>
    <w:rsid w:val="00DD7E3A"/>
    <w:rsid w:val="00DE030E"/>
    <w:rsid w:val="00DE0BA5"/>
    <w:rsid w:val="00DE12E1"/>
    <w:rsid w:val="00DE14FA"/>
    <w:rsid w:val="00DE1647"/>
    <w:rsid w:val="00DE1B49"/>
    <w:rsid w:val="00DE2205"/>
    <w:rsid w:val="00DE2313"/>
    <w:rsid w:val="00DE24B1"/>
    <w:rsid w:val="00DE2A53"/>
    <w:rsid w:val="00DE3A6F"/>
    <w:rsid w:val="00DE422B"/>
    <w:rsid w:val="00DE4314"/>
    <w:rsid w:val="00DE4518"/>
    <w:rsid w:val="00DE4936"/>
    <w:rsid w:val="00DE4E39"/>
    <w:rsid w:val="00DE507D"/>
    <w:rsid w:val="00DE53FB"/>
    <w:rsid w:val="00DE5435"/>
    <w:rsid w:val="00DE6527"/>
    <w:rsid w:val="00DE6F90"/>
    <w:rsid w:val="00DE7761"/>
    <w:rsid w:val="00DE77F5"/>
    <w:rsid w:val="00DE7A8A"/>
    <w:rsid w:val="00DE7F42"/>
    <w:rsid w:val="00DF0C25"/>
    <w:rsid w:val="00DF0CAD"/>
    <w:rsid w:val="00DF16D2"/>
    <w:rsid w:val="00DF1B7D"/>
    <w:rsid w:val="00DF2D26"/>
    <w:rsid w:val="00DF38A9"/>
    <w:rsid w:val="00DF3DDF"/>
    <w:rsid w:val="00DF411E"/>
    <w:rsid w:val="00DF49C1"/>
    <w:rsid w:val="00DF4A1F"/>
    <w:rsid w:val="00DF55B3"/>
    <w:rsid w:val="00DF5706"/>
    <w:rsid w:val="00DF5905"/>
    <w:rsid w:val="00DF6C75"/>
    <w:rsid w:val="00DF6FB8"/>
    <w:rsid w:val="00DF714F"/>
    <w:rsid w:val="00DF73BC"/>
    <w:rsid w:val="00E00017"/>
    <w:rsid w:val="00E00258"/>
    <w:rsid w:val="00E00FF2"/>
    <w:rsid w:val="00E01657"/>
    <w:rsid w:val="00E01708"/>
    <w:rsid w:val="00E018A6"/>
    <w:rsid w:val="00E018E6"/>
    <w:rsid w:val="00E01E0E"/>
    <w:rsid w:val="00E01F4A"/>
    <w:rsid w:val="00E020C9"/>
    <w:rsid w:val="00E021BA"/>
    <w:rsid w:val="00E02681"/>
    <w:rsid w:val="00E02F27"/>
    <w:rsid w:val="00E040BA"/>
    <w:rsid w:val="00E044C3"/>
    <w:rsid w:val="00E0453B"/>
    <w:rsid w:val="00E04B68"/>
    <w:rsid w:val="00E0526A"/>
    <w:rsid w:val="00E05828"/>
    <w:rsid w:val="00E0598E"/>
    <w:rsid w:val="00E05B6B"/>
    <w:rsid w:val="00E05B84"/>
    <w:rsid w:val="00E062D0"/>
    <w:rsid w:val="00E06773"/>
    <w:rsid w:val="00E06D09"/>
    <w:rsid w:val="00E06D15"/>
    <w:rsid w:val="00E0713D"/>
    <w:rsid w:val="00E07162"/>
    <w:rsid w:val="00E07525"/>
    <w:rsid w:val="00E0776A"/>
    <w:rsid w:val="00E07B84"/>
    <w:rsid w:val="00E07D34"/>
    <w:rsid w:val="00E11202"/>
    <w:rsid w:val="00E11541"/>
    <w:rsid w:val="00E11749"/>
    <w:rsid w:val="00E11BB1"/>
    <w:rsid w:val="00E11E0D"/>
    <w:rsid w:val="00E12274"/>
    <w:rsid w:val="00E12441"/>
    <w:rsid w:val="00E12ADB"/>
    <w:rsid w:val="00E12F85"/>
    <w:rsid w:val="00E131F0"/>
    <w:rsid w:val="00E13360"/>
    <w:rsid w:val="00E135C0"/>
    <w:rsid w:val="00E1392C"/>
    <w:rsid w:val="00E13F4C"/>
    <w:rsid w:val="00E141A6"/>
    <w:rsid w:val="00E1539D"/>
    <w:rsid w:val="00E1606C"/>
    <w:rsid w:val="00E16346"/>
    <w:rsid w:val="00E16783"/>
    <w:rsid w:val="00E168B3"/>
    <w:rsid w:val="00E16E26"/>
    <w:rsid w:val="00E17597"/>
    <w:rsid w:val="00E17720"/>
    <w:rsid w:val="00E17A42"/>
    <w:rsid w:val="00E17F52"/>
    <w:rsid w:val="00E20152"/>
    <w:rsid w:val="00E213DC"/>
    <w:rsid w:val="00E2159D"/>
    <w:rsid w:val="00E217F3"/>
    <w:rsid w:val="00E21C0D"/>
    <w:rsid w:val="00E21E4D"/>
    <w:rsid w:val="00E2207C"/>
    <w:rsid w:val="00E229B2"/>
    <w:rsid w:val="00E22BB1"/>
    <w:rsid w:val="00E22DAF"/>
    <w:rsid w:val="00E231D3"/>
    <w:rsid w:val="00E233F9"/>
    <w:rsid w:val="00E235DA"/>
    <w:rsid w:val="00E23A99"/>
    <w:rsid w:val="00E23DDD"/>
    <w:rsid w:val="00E23F02"/>
    <w:rsid w:val="00E23FBD"/>
    <w:rsid w:val="00E241EA"/>
    <w:rsid w:val="00E245C6"/>
    <w:rsid w:val="00E2496B"/>
    <w:rsid w:val="00E2516C"/>
    <w:rsid w:val="00E25EF7"/>
    <w:rsid w:val="00E261E9"/>
    <w:rsid w:val="00E262CA"/>
    <w:rsid w:val="00E26BEF"/>
    <w:rsid w:val="00E26D60"/>
    <w:rsid w:val="00E27433"/>
    <w:rsid w:val="00E27465"/>
    <w:rsid w:val="00E300B3"/>
    <w:rsid w:val="00E300DA"/>
    <w:rsid w:val="00E302EF"/>
    <w:rsid w:val="00E3047F"/>
    <w:rsid w:val="00E3125B"/>
    <w:rsid w:val="00E31589"/>
    <w:rsid w:val="00E31F67"/>
    <w:rsid w:val="00E3216E"/>
    <w:rsid w:val="00E3232C"/>
    <w:rsid w:val="00E32479"/>
    <w:rsid w:val="00E32988"/>
    <w:rsid w:val="00E329E8"/>
    <w:rsid w:val="00E32F1A"/>
    <w:rsid w:val="00E33D77"/>
    <w:rsid w:val="00E33FAC"/>
    <w:rsid w:val="00E34554"/>
    <w:rsid w:val="00E34855"/>
    <w:rsid w:val="00E3493F"/>
    <w:rsid w:val="00E34DE3"/>
    <w:rsid w:val="00E34E3B"/>
    <w:rsid w:val="00E34FD6"/>
    <w:rsid w:val="00E354E6"/>
    <w:rsid w:val="00E355B5"/>
    <w:rsid w:val="00E36067"/>
    <w:rsid w:val="00E36421"/>
    <w:rsid w:val="00E36D33"/>
    <w:rsid w:val="00E3706F"/>
    <w:rsid w:val="00E379D2"/>
    <w:rsid w:val="00E37BDC"/>
    <w:rsid w:val="00E37CA2"/>
    <w:rsid w:val="00E4066E"/>
    <w:rsid w:val="00E40AC2"/>
    <w:rsid w:val="00E40D4D"/>
    <w:rsid w:val="00E416DA"/>
    <w:rsid w:val="00E41CA2"/>
    <w:rsid w:val="00E422F3"/>
    <w:rsid w:val="00E42321"/>
    <w:rsid w:val="00E4239A"/>
    <w:rsid w:val="00E426D7"/>
    <w:rsid w:val="00E43546"/>
    <w:rsid w:val="00E4370F"/>
    <w:rsid w:val="00E43871"/>
    <w:rsid w:val="00E43969"/>
    <w:rsid w:val="00E43972"/>
    <w:rsid w:val="00E43C0F"/>
    <w:rsid w:val="00E44018"/>
    <w:rsid w:val="00E44497"/>
    <w:rsid w:val="00E448BA"/>
    <w:rsid w:val="00E44BAF"/>
    <w:rsid w:val="00E44E21"/>
    <w:rsid w:val="00E44F20"/>
    <w:rsid w:val="00E44FAE"/>
    <w:rsid w:val="00E45867"/>
    <w:rsid w:val="00E46011"/>
    <w:rsid w:val="00E461B7"/>
    <w:rsid w:val="00E46373"/>
    <w:rsid w:val="00E463F3"/>
    <w:rsid w:val="00E46CCC"/>
    <w:rsid w:val="00E46EFE"/>
    <w:rsid w:val="00E47678"/>
    <w:rsid w:val="00E47749"/>
    <w:rsid w:val="00E47752"/>
    <w:rsid w:val="00E47A77"/>
    <w:rsid w:val="00E50023"/>
    <w:rsid w:val="00E50360"/>
    <w:rsid w:val="00E506B1"/>
    <w:rsid w:val="00E50C1A"/>
    <w:rsid w:val="00E50C91"/>
    <w:rsid w:val="00E51919"/>
    <w:rsid w:val="00E519E8"/>
    <w:rsid w:val="00E51D80"/>
    <w:rsid w:val="00E51FC6"/>
    <w:rsid w:val="00E52A4E"/>
    <w:rsid w:val="00E52D3D"/>
    <w:rsid w:val="00E52E9D"/>
    <w:rsid w:val="00E5350E"/>
    <w:rsid w:val="00E53559"/>
    <w:rsid w:val="00E53567"/>
    <w:rsid w:val="00E53575"/>
    <w:rsid w:val="00E54924"/>
    <w:rsid w:val="00E54AFF"/>
    <w:rsid w:val="00E5512F"/>
    <w:rsid w:val="00E5520E"/>
    <w:rsid w:val="00E55563"/>
    <w:rsid w:val="00E55BF2"/>
    <w:rsid w:val="00E55C42"/>
    <w:rsid w:val="00E5637A"/>
    <w:rsid w:val="00E56C36"/>
    <w:rsid w:val="00E57245"/>
    <w:rsid w:val="00E57D19"/>
    <w:rsid w:val="00E57D31"/>
    <w:rsid w:val="00E57E08"/>
    <w:rsid w:val="00E57FD4"/>
    <w:rsid w:val="00E60679"/>
    <w:rsid w:val="00E60A2F"/>
    <w:rsid w:val="00E610E3"/>
    <w:rsid w:val="00E612EF"/>
    <w:rsid w:val="00E613A0"/>
    <w:rsid w:val="00E61B77"/>
    <w:rsid w:val="00E6308D"/>
    <w:rsid w:val="00E63095"/>
    <w:rsid w:val="00E63DEF"/>
    <w:rsid w:val="00E64057"/>
    <w:rsid w:val="00E641BE"/>
    <w:rsid w:val="00E646FD"/>
    <w:rsid w:val="00E6477C"/>
    <w:rsid w:val="00E6494E"/>
    <w:rsid w:val="00E649AD"/>
    <w:rsid w:val="00E64DAE"/>
    <w:rsid w:val="00E650C8"/>
    <w:rsid w:val="00E65CB1"/>
    <w:rsid w:val="00E65E83"/>
    <w:rsid w:val="00E670C3"/>
    <w:rsid w:val="00E67FDE"/>
    <w:rsid w:val="00E704EB"/>
    <w:rsid w:val="00E71656"/>
    <w:rsid w:val="00E71AF6"/>
    <w:rsid w:val="00E71B96"/>
    <w:rsid w:val="00E71C9D"/>
    <w:rsid w:val="00E71F81"/>
    <w:rsid w:val="00E720AD"/>
    <w:rsid w:val="00E72409"/>
    <w:rsid w:val="00E72473"/>
    <w:rsid w:val="00E72C61"/>
    <w:rsid w:val="00E730A9"/>
    <w:rsid w:val="00E73E4F"/>
    <w:rsid w:val="00E747D5"/>
    <w:rsid w:val="00E7488F"/>
    <w:rsid w:val="00E74CA0"/>
    <w:rsid w:val="00E74DA6"/>
    <w:rsid w:val="00E75036"/>
    <w:rsid w:val="00E753A4"/>
    <w:rsid w:val="00E75B11"/>
    <w:rsid w:val="00E75D97"/>
    <w:rsid w:val="00E75DB7"/>
    <w:rsid w:val="00E762D4"/>
    <w:rsid w:val="00E7645B"/>
    <w:rsid w:val="00E76799"/>
    <w:rsid w:val="00E76A25"/>
    <w:rsid w:val="00E76AAA"/>
    <w:rsid w:val="00E76CC8"/>
    <w:rsid w:val="00E76F8C"/>
    <w:rsid w:val="00E771D2"/>
    <w:rsid w:val="00E776C5"/>
    <w:rsid w:val="00E77AC1"/>
    <w:rsid w:val="00E77CDB"/>
    <w:rsid w:val="00E77D0C"/>
    <w:rsid w:val="00E77F80"/>
    <w:rsid w:val="00E81DC9"/>
    <w:rsid w:val="00E82120"/>
    <w:rsid w:val="00E822B2"/>
    <w:rsid w:val="00E8271F"/>
    <w:rsid w:val="00E82D47"/>
    <w:rsid w:val="00E83140"/>
    <w:rsid w:val="00E83440"/>
    <w:rsid w:val="00E8393E"/>
    <w:rsid w:val="00E83942"/>
    <w:rsid w:val="00E83C39"/>
    <w:rsid w:val="00E844A7"/>
    <w:rsid w:val="00E848F8"/>
    <w:rsid w:val="00E849D2"/>
    <w:rsid w:val="00E84A88"/>
    <w:rsid w:val="00E84D41"/>
    <w:rsid w:val="00E85842"/>
    <w:rsid w:val="00E85A53"/>
    <w:rsid w:val="00E85AD7"/>
    <w:rsid w:val="00E85C9B"/>
    <w:rsid w:val="00E85DFC"/>
    <w:rsid w:val="00E861A0"/>
    <w:rsid w:val="00E86476"/>
    <w:rsid w:val="00E86923"/>
    <w:rsid w:val="00E86D59"/>
    <w:rsid w:val="00E86E24"/>
    <w:rsid w:val="00E872C5"/>
    <w:rsid w:val="00E873B2"/>
    <w:rsid w:val="00E87698"/>
    <w:rsid w:val="00E878A3"/>
    <w:rsid w:val="00E87F66"/>
    <w:rsid w:val="00E90361"/>
    <w:rsid w:val="00E9049B"/>
    <w:rsid w:val="00E906E1"/>
    <w:rsid w:val="00E90A3A"/>
    <w:rsid w:val="00E9165D"/>
    <w:rsid w:val="00E91B66"/>
    <w:rsid w:val="00E91B9E"/>
    <w:rsid w:val="00E91CFC"/>
    <w:rsid w:val="00E9217D"/>
    <w:rsid w:val="00E923B2"/>
    <w:rsid w:val="00E928FF"/>
    <w:rsid w:val="00E92B47"/>
    <w:rsid w:val="00E92E48"/>
    <w:rsid w:val="00E9389C"/>
    <w:rsid w:val="00E9404E"/>
    <w:rsid w:val="00E94747"/>
    <w:rsid w:val="00E947D6"/>
    <w:rsid w:val="00E94A3E"/>
    <w:rsid w:val="00E94BC5"/>
    <w:rsid w:val="00E94BDE"/>
    <w:rsid w:val="00E94CE8"/>
    <w:rsid w:val="00E94E2A"/>
    <w:rsid w:val="00E94FDC"/>
    <w:rsid w:val="00E95239"/>
    <w:rsid w:val="00E95407"/>
    <w:rsid w:val="00E95DE6"/>
    <w:rsid w:val="00E960A8"/>
    <w:rsid w:val="00E964ED"/>
    <w:rsid w:val="00E96819"/>
    <w:rsid w:val="00E96E1A"/>
    <w:rsid w:val="00E970C9"/>
    <w:rsid w:val="00E971AF"/>
    <w:rsid w:val="00E97B69"/>
    <w:rsid w:val="00E97E11"/>
    <w:rsid w:val="00E97F00"/>
    <w:rsid w:val="00EA0DF4"/>
    <w:rsid w:val="00EA0FF4"/>
    <w:rsid w:val="00EA116F"/>
    <w:rsid w:val="00EA150D"/>
    <w:rsid w:val="00EA1569"/>
    <w:rsid w:val="00EA1B51"/>
    <w:rsid w:val="00EA1E55"/>
    <w:rsid w:val="00EA28A2"/>
    <w:rsid w:val="00EA2B8C"/>
    <w:rsid w:val="00EA2CB1"/>
    <w:rsid w:val="00EA2CDB"/>
    <w:rsid w:val="00EA2D4D"/>
    <w:rsid w:val="00EA2F33"/>
    <w:rsid w:val="00EA303B"/>
    <w:rsid w:val="00EA3227"/>
    <w:rsid w:val="00EA3A49"/>
    <w:rsid w:val="00EA3EA5"/>
    <w:rsid w:val="00EA42D9"/>
    <w:rsid w:val="00EA45E1"/>
    <w:rsid w:val="00EA47F7"/>
    <w:rsid w:val="00EA496C"/>
    <w:rsid w:val="00EA497B"/>
    <w:rsid w:val="00EA4A18"/>
    <w:rsid w:val="00EA50C4"/>
    <w:rsid w:val="00EA55D5"/>
    <w:rsid w:val="00EA595B"/>
    <w:rsid w:val="00EA59B2"/>
    <w:rsid w:val="00EA59CB"/>
    <w:rsid w:val="00EA5D96"/>
    <w:rsid w:val="00EA616C"/>
    <w:rsid w:val="00EA7048"/>
    <w:rsid w:val="00EA705D"/>
    <w:rsid w:val="00EA70C0"/>
    <w:rsid w:val="00EA7235"/>
    <w:rsid w:val="00EA75AA"/>
    <w:rsid w:val="00EA75EA"/>
    <w:rsid w:val="00EB0063"/>
    <w:rsid w:val="00EB05D6"/>
    <w:rsid w:val="00EB09FD"/>
    <w:rsid w:val="00EB0AD5"/>
    <w:rsid w:val="00EB1148"/>
    <w:rsid w:val="00EB1720"/>
    <w:rsid w:val="00EB20B3"/>
    <w:rsid w:val="00EB2E77"/>
    <w:rsid w:val="00EB2F04"/>
    <w:rsid w:val="00EB3230"/>
    <w:rsid w:val="00EB39E2"/>
    <w:rsid w:val="00EB3A9C"/>
    <w:rsid w:val="00EB3E92"/>
    <w:rsid w:val="00EB41C8"/>
    <w:rsid w:val="00EB4715"/>
    <w:rsid w:val="00EB4C41"/>
    <w:rsid w:val="00EB4E0F"/>
    <w:rsid w:val="00EB5A33"/>
    <w:rsid w:val="00EB5DC3"/>
    <w:rsid w:val="00EB60FC"/>
    <w:rsid w:val="00EB6249"/>
    <w:rsid w:val="00EB6BA5"/>
    <w:rsid w:val="00EB7709"/>
    <w:rsid w:val="00EB7849"/>
    <w:rsid w:val="00EB7B54"/>
    <w:rsid w:val="00EB7C70"/>
    <w:rsid w:val="00EC004B"/>
    <w:rsid w:val="00EC0309"/>
    <w:rsid w:val="00EC0553"/>
    <w:rsid w:val="00EC061A"/>
    <w:rsid w:val="00EC0899"/>
    <w:rsid w:val="00EC12A6"/>
    <w:rsid w:val="00EC1594"/>
    <w:rsid w:val="00EC1835"/>
    <w:rsid w:val="00EC1A4B"/>
    <w:rsid w:val="00EC1D1D"/>
    <w:rsid w:val="00EC1D21"/>
    <w:rsid w:val="00EC1D56"/>
    <w:rsid w:val="00EC1D91"/>
    <w:rsid w:val="00EC1FCA"/>
    <w:rsid w:val="00EC2E0C"/>
    <w:rsid w:val="00EC3981"/>
    <w:rsid w:val="00EC4265"/>
    <w:rsid w:val="00EC440D"/>
    <w:rsid w:val="00EC44FE"/>
    <w:rsid w:val="00EC461F"/>
    <w:rsid w:val="00EC473E"/>
    <w:rsid w:val="00EC4966"/>
    <w:rsid w:val="00EC4F51"/>
    <w:rsid w:val="00EC5A61"/>
    <w:rsid w:val="00EC5E7F"/>
    <w:rsid w:val="00EC60B9"/>
    <w:rsid w:val="00EC670C"/>
    <w:rsid w:val="00EC6BBB"/>
    <w:rsid w:val="00EC6D60"/>
    <w:rsid w:val="00EC6EFE"/>
    <w:rsid w:val="00EC7493"/>
    <w:rsid w:val="00EC7522"/>
    <w:rsid w:val="00EC7992"/>
    <w:rsid w:val="00EC7F87"/>
    <w:rsid w:val="00ED0D1B"/>
    <w:rsid w:val="00ED0DF0"/>
    <w:rsid w:val="00ED0F09"/>
    <w:rsid w:val="00ED11D7"/>
    <w:rsid w:val="00ED12F3"/>
    <w:rsid w:val="00ED18BB"/>
    <w:rsid w:val="00ED19C6"/>
    <w:rsid w:val="00ED1E00"/>
    <w:rsid w:val="00ED1F10"/>
    <w:rsid w:val="00ED211E"/>
    <w:rsid w:val="00ED25F0"/>
    <w:rsid w:val="00ED264A"/>
    <w:rsid w:val="00ED269B"/>
    <w:rsid w:val="00ED2AAB"/>
    <w:rsid w:val="00ED2C6D"/>
    <w:rsid w:val="00ED2CBA"/>
    <w:rsid w:val="00ED2ED1"/>
    <w:rsid w:val="00ED2F39"/>
    <w:rsid w:val="00ED4269"/>
    <w:rsid w:val="00ED4633"/>
    <w:rsid w:val="00ED4A9D"/>
    <w:rsid w:val="00ED4EC1"/>
    <w:rsid w:val="00ED4F7E"/>
    <w:rsid w:val="00ED551B"/>
    <w:rsid w:val="00ED584D"/>
    <w:rsid w:val="00ED5B84"/>
    <w:rsid w:val="00ED5B93"/>
    <w:rsid w:val="00ED642C"/>
    <w:rsid w:val="00ED6598"/>
    <w:rsid w:val="00ED6CBC"/>
    <w:rsid w:val="00ED7168"/>
    <w:rsid w:val="00ED71D8"/>
    <w:rsid w:val="00ED7360"/>
    <w:rsid w:val="00ED7A3C"/>
    <w:rsid w:val="00ED7AB6"/>
    <w:rsid w:val="00ED7B0D"/>
    <w:rsid w:val="00ED7BE0"/>
    <w:rsid w:val="00ED7C3C"/>
    <w:rsid w:val="00ED7CC4"/>
    <w:rsid w:val="00EE0158"/>
    <w:rsid w:val="00EE01AF"/>
    <w:rsid w:val="00EE0849"/>
    <w:rsid w:val="00EE14C5"/>
    <w:rsid w:val="00EE15D5"/>
    <w:rsid w:val="00EE1644"/>
    <w:rsid w:val="00EE1E8D"/>
    <w:rsid w:val="00EE1FD0"/>
    <w:rsid w:val="00EE1FF0"/>
    <w:rsid w:val="00EE213A"/>
    <w:rsid w:val="00EE24C6"/>
    <w:rsid w:val="00EE2A49"/>
    <w:rsid w:val="00EE2FE1"/>
    <w:rsid w:val="00EE409D"/>
    <w:rsid w:val="00EE53F1"/>
    <w:rsid w:val="00EE55DC"/>
    <w:rsid w:val="00EE58AC"/>
    <w:rsid w:val="00EE5B17"/>
    <w:rsid w:val="00EE6395"/>
    <w:rsid w:val="00EE6840"/>
    <w:rsid w:val="00EE7006"/>
    <w:rsid w:val="00EF0355"/>
    <w:rsid w:val="00EF03EB"/>
    <w:rsid w:val="00EF0BD2"/>
    <w:rsid w:val="00EF1749"/>
    <w:rsid w:val="00EF1A48"/>
    <w:rsid w:val="00EF1A8B"/>
    <w:rsid w:val="00EF1B91"/>
    <w:rsid w:val="00EF1F89"/>
    <w:rsid w:val="00EF282C"/>
    <w:rsid w:val="00EF2A71"/>
    <w:rsid w:val="00EF2BCA"/>
    <w:rsid w:val="00EF365E"/>
    <w:rsid w:val="00EF3D05"/>
    <w:rsid w:val="00EF4588"/>
    <w:rsid w:val="00EF45F9"/>
    <w:rsid w:val="00EF4DF9"/>
    <w:rsid w:val="00EF5388"/>
    <w:rsid w:val="00EF53EA"/>
    <w:rsid w:val="00EF5C41"/>
    <w:rsid w:val="00EF62A3"/>
    <w:rsid w:val="00EF62D2"/>
    <w:rsid w:val="00EF6428"/>
    <w:rsid w:val="00EF64EB"/>
    <w:rsid w:val="00EF65E2"/>
    <w:rsid w:val="00EF66A2"/>
    <w:rsid w:val="00EF68B6"/>
    <w:rsid w:val="00EF6A5A"/>
    <w:rsid w:val="00EF6CEA"/>
    <w:rsid w:val="00EF6DD1"/>
    <w:rsid w:val="00EF6FE1"/>
    <w:rsid w:val="00EF7AB6"/>
    <w:rsid w:val="00F0013B"/>
    <w:rsid w:val="00F00457"/>
    <w:rsid w:val="00F00587"/>
    <w:rsid w:val="00F008AD"/>
    <w:rsid w:val="00F00959"/>
    <w:rsid w:val="00F010CB"/>
    <w:rsid w:val="00F013D6"/>
    <w:rsid w:val="00F016A3"/>
    <w:rsid w:val="00F01B07"/>
    <w:rsid w:val="00F01CD9"/>
    <w:rsid w:val="00F01DD3"/>
    <w:rsid w:val="00F01E66"/>
    <w:rsid w:val="00F01ED2"/>
    <w:rsid w:val="00F02568"/>
    <w:rsid w:val="00F028D3"/>
    <w:rsid w:val="00F02C6A"/>
    <w:rsid w:val="00F036A8"/>
    <w:rsid w:val="00F037D1"/>
    <w:rsid w:val="00F0384E"/>
    <w:rsid w:val="00F04973"/>
    <w:rsid w:val="00F04C77"/>
    <w:rsid w:val="00F04C8B"/>
    <w:rsid w:val="00F0540A"/>
    <w:rsid w:val="00F0541F"/>
    <w:rsid w:val="00F05663"/>
    <w:rsid w:val="00F057B9"/>
    <w:rsid w:val="00F0645F"/>
    <w:rsid w:val="00F06670"/>
    <w:rsid w:val="00F06F8D"/>
    <w:rsid w:val="00F070BC"/>
    <w:rsid w:val="00F071A6"/>
    <w:rsid w:val="00F07A67"/>
    <w:rsid w:val="00F1025F"/>
    <w:rsid w:val="00F1070D"/>
    <w:rsid w:val="00F10CFE"/>
    <w:rsid w:val="00F10E35"/>
    <w:rsid w:val="00F10F2F"/>
    <w:rsid w:val="00F111DA"/>
    <w:rsid w:val="00F11263"/>
    <w:rsid w:val="00F11574"/>
    <w:rsid w:val="00F116A3"/>
    <w:rsid w:val="00F117E1"/>
    <w:rsid w:val="00F11888"/>
    <w:rsid w:val="00F11CBC"/>
    <w:rsid w:val="00F11EA4"/>
    <w:rsid w:val="00F122C8"/>
    <w:rsid w:val="00F1234E"/>
    <w:rsid w:val="00F12463"/>
    <w:rsid w:val="00F12553"/>
    <w:rsid w:val="00F125E8"/>
    <w:rsid w:val="00F1267B"/>
    <w:rsid w:val="00F1306A"/>
    <w:rsid w:val="00F13198"/>
    <w:rsid w:val="00F13379"/>
    <w:rsid w:val="00F1378E"/>
    <w:rsid w:val="00F1423A"/>
    <w:rsid w:val="00F1466E"/>
    <w:rsid w:val="00F14E98"/>
    <w:rsid w:val="00F150EC"/>
    <w:rsid w:val="00F15794"/>
    <w:rsid w:val="00F16963"/>
    <w:rsid w:val="00F169D1"/>
    <w:rsid w:val="00F16A62"/>
    <w:rsid w:val="00F16A6C"/>
    <w:rsid w:val="00F16AA1"/>
    <w:rsid w:val="00F16B0B"/>
    <w:rsid w:val="00F16E41"/>
    <w:rsid w:val="00F17F26"/>
    <w:rsid w:val="00F20159"/>
    <w:rsid w:val="00F20317"/>
    <w:rsid w:val="00F2049F"/>
    <w:rsid w:val="00F20951"/>
    <w:rsid w:val="00F20D22"/>
    <w:rsid w:val="00F20D56"/>
    <w:rsid w:val="00F21670"/>
    <w:rsid w:val="00F21F2E"/>
    <w:rsid w:val="00F225C8"/>
    <w:rsid w:val="00F228EB"/>
    <w:rsid w:val="00F239EE"/>
    <w:rsid w:val="00F23ECF"/>
    <w:rsid w:val="00F23F8E"/>
    <w:rsid w:val="00F24722"/>
    <w:rsid w:val="00F249E3"/>
    <w:rsid w:val="00F24EC8"/>
    <w:rsid w:val="00F24FF6"/>
    <w:rsid w:val="00F2528C"/>
    <w:rsid w:val="00F25411"/>
    <w:rsid w:val="00F25545"/>
    <w:rsid w:val="00F25980"/>
    <w:rsid w:val="00F25A6C"/>
    <w:rsid w:val="00F260D8"/>
    <w:rsid w:val="00F26C84"/>
    <w:rsid w:val="00F26E07"/>
    <w:rsid w:val="00F2754A"/>
    <w:rsid w:val="00F27792"/>
    <w:rsid w:val="00F27B3F"/>
    <w:rsid w:val="00F27C6C"/>
    <w:rsid w:val="00F30171"/>
    <w:rsid w:val="00F302B2"/>
    <w:rsid w:val="00F30530"/>
    <w:rsid w:val="00F30621"/>
    <w:rsid w:val="00F30A63"/>
    <w:rsid w:val="00F31976"/>
    <w:rsid w:val="00F31B7F"/>
    <w:rsid w:val="00F31E1C"/>
    <w:rsid w:val="00F3242D"/>
    <w:rsid w:val="00F32982"/>
    <w:rsid w:val="00F32DA2"/>
    <w:rsid w:val="00F32DA5"/>
    <w:rsid w:val="00F32EEB"/>
    <w:rsid w:val="00F33405"/>
    <w:rsid w:val="00F33C69"/>
    <w:rsid w:val="00F33DC0"/>
    <w:rsid w:val="00F33F7A"/>
    <w:rsid w:val="00F340AC"/>
    <w:rsid w:val="00F34466"/>
    <w:rsid w:val="00F3450C"/>
    <w:rsid w:val="00F348F7"/>
    <w:rsid w:val="00F34D1F"/>
    <w:rsid w:val="00F35716"/>
    <w:rsid w:val="00F35B0D"/>
    <w:rsid w:val="00F35E32"/>
    <w:rsid w:val="00F3604C"/>
    <w:rsid w:val="00F362AF"/>
    <w:rsid w:val="00F36411"/>
    <w:rsid w:val="00F364A1"/>
    <w:rsid w:val="00F364CE"/>
    <w:rsid w:val="00F365D5"/>
    <w:rsid w:val="00F36703"/>
    <w:rsid w:val="00F3675A"/>
    <w:rsid w:val="00F370FD"/>
    <w:rsid w:val="00F37CC8"/>
    <w:rsid w:val="00F37D68"/>
    <w:rsid w:val="00F40433"/>
    <w:rsid w:val="00F409D7"/>
    <w:rsid w:val="00F40FD9"/>
    <w:rsid w:val="00F410D2"/>
    <w:rsid w:val="00F413F1"/>
    <w:rsid w:val="00F417CD"/>
    <w:rsid w:val="00F419E8"/>
    <w:rsid w:val="00F41A63"/>
    <w:rsid w:val="00F424BD"/>
    <w:rsid w:val="00F427CF"/>
    <w:rsid w:val="00F42CB2"/>
    <w:rsid w:val="00F42EB7"/>
    <w:rsid w:val="00F43159"/>
    <w:rsid w:val="00F43923"/>
    <w:rsid w:val="00F43956"/>
    <w:rsid w:val="00F43DE1"/>
    <w:rsid w:val="00F442E8"/>
    <w:rsid w:val="00F4440C"/>
    <w:rsid w:val="00F44802"/>
    <w:rsid w:val="00F4483F"/>
    <w:rsid w:val="00F44C36"/>
    <w:rsid w:val="00F44EFE"/>
    <w:rsid w:val="00F44F0B"/>
    <w:rsid w:val="00F44F26"/>
    <w:rsid w:val="00F44FFF"/>
    <w:rsid w:val="00F451BE"/>
    <w:rsid w:val="00F4603E"/>
    <w:rsid w:val="00F46557"/>
    <w:rsid w:val="00F46BBB"/>
    <w:rsid w:val="00F4706F"/>
    <w:rsid w:val="00F4761C"/>
    <w:rsid w:val="00F5002D"/>
    <w:rsid w:val="00F500C7"/>
    <w:rsid w:val="00F50BF7"/>
    <w:rsid w:val="00F51703"/>
    <w:rsid w:val="00F5202F"/>
    <w:rsid w:val="00F52205"/>
    <w:rsid w:val="00F523FA"/>
    <w:rsid w:val="00F524BB"/>
    <w:rsid w:val="00F52E9E"/>
    <w:rsid w:val="00F53142"/>
    <w:rsid w:val="00F532B8"/>
    <w:rsid w:val="00F53671"/>
    <w:rsid w:val="00F53813"/>
    <w:rsid w:val="00F53AB3"/>
    <w:rsid w:val="00F53BF0"/>
    <w:rsid w:val="00F53C1D"/>
    <w:rsid w:val="00F53FA0"/>
    <w:rsid w:val="00F54724"/>
    <w:rsid w:val="00F54DA7"/>
    <w:rsid w:val="00F54E93"/>
    <w:rsid w:val="00F54F44"/>
    <w:rsid w:val="00F55492"/>
    <w:rsid w:val="00F55B2F"/>
    <w:rsid w:val="00F563BD"/>
    <w:rsid w:val="00F56E8A"/>
    <w:rsid w:val="00F56FF5"/>
    <w:rsid w:val="00F5712D"/>
    <w:rsid w:val="00F575B6"/>
    <w:rsid w:val="00F57947"/>
    <w:rsid w:val="00F57DA9"/>
    <w:rsid w:val="00F60D78"/>
    <w:rsid w:val="00F60E52"/>
    <w:rsid w:val="00F61072"/>
    <w:rsid w:val="00F61CD9"/>
    <w:rsid w:val="00F621D6"/>
    <w:rsid w:val="00F62383"/>
    <w:rsid w:val="00F6252E"/>
    <w:rsid w:val="00F626A4"/>
    <w:rsid w:val="00F6299C"/>
    <w:rsid w:val="00F629F7"/>
    <w:rsid w:val="00F62DFF"/>
    <w:rsid w:val="00F63261"/>
    <w:rsid w:val="00F63385"/>
    <w:rsid w:val="00F635D2"/>
    <w:rsid w:val="00F636C9"/>
    <w:rsid w:val="00F63D70"/>
    <w:rsid w:val="00F644A7"/>
    <w:rsid w:val="00F64691"/>
    <w:rsid w:val="00F646DD"/>
    <w:rsid w:val="00F64A45"/>
    <w:rsid w:val="00F64A59"/>
    <w:rsid w:val="00F64CE0"/>
    <w:rsid w:val="00F64E43"/>
    <w:rsid w:val="00F65976"/>
    <w:rsid w:val="00F65BC4"/>
    <w:rsid w:val="00F65BE5"/>
    <w:rsid w:val="00F65C3C"/>
    <w:rsid w:val="00F66089"/>
    <w:rsid w:val="00F6612A"/>
    <w:rsid w:val="00F664F9"/>
    <w:rsid w:val="00F667B0"/>
    <w:rsid w:val="00F66801"/>
    <w:rsid w:val="00F671F9"/>
    <w:rsid w:val="00F675D2"/>
    <w:rsid w:val="00F67642"/>
    <w:rsid w:val="00F67CEE"/>
    <w:rsid w:val="00F7122D"/>
    <w:rsid w:val="00F716FF"/>
    <w:rsid w:val="00F717CA"/>
    <w:rsid w:val="00F72075"/>
    <w:rsid w:val="00F727C2"/>
    <w:rsid w:val="00F73069"/>
    <w:rsid w:val="00F731AB"/>
    <w:rsid w:val="00F736E7"/>
    <w:rsid w:val="00F73741"/>
    <w:rsid w:val="00F74786"/>
    <w:rsid w:val="00F748A8"/>
    <w:rsid w:val="00F749DC"/>
    <w:rsid w:val="00F74B61"/>
    <w:rsid w:val="00F759AE"/>
    <w:rsid w:val="00F76456"/>
    <w:rsid w:val="00F7678E"/>
    <w:rsid w:val="00F76C34"/>
    <w:rsid w:val="00F76CB2"/>
    <w:rsid w:val="00F76D79"/>
    <w:rsid w:val="00F76F36"/>
    <w:rsid w:val="00F77164"/>
    <w:rsid w:val="00F7745A"/>
    <w:rsid w:val="00F8070D"/>
    <w:rsid w:val="00F81285"/>
    <w:rsid w:val="00F8140C"/>
    <w:rsid w:val="00F8177C"/>
    <w:rsid w:val="00F81A34"/>
    <w:rsid w:val="00F81B8B"/>
    <w:rsid w:val="00F81D92"/>
    <w:rsid w:val="00F82AFF"/>
    <w:rsid w:val="00F82B74"/>
    <w:rsid w:val="00F8320D"/>
    <w:rsid w:val="00F83249"/>
    <w:rsid w:val="00F832E8"/>
    <w:rsid w:val="00F838B0"/>
    <w:rsid w:val="00F84D0B"/>
    <w:rsid w:val="00F85666"/>
    <w:rsid w:val="00F85803"/>
    <w:rsid w:val="00F861FF"/>
    <w:rsid w:val="00F8662A"/>
    <w:rsid w:val="00F8717A"/>
    <w:rsid w:val="00F87607"/>
    <w:rsid w:val="00F876F9"/>
    <w:rsid w:val="00F87FF5"/>
    <w:rsid w:val="00F90393"/>
    <w:rsid w:val="00F908EA"/>
    <w:rsid w:val="00F90937"/>
    <w:rsid w:val="00F90C97"/>
    <w:rsid w:val="00F90F69"/>
    <w:rsid w:val="00F91DF7"/>
    <w:rsid w:val="00F92957"/>
    <w:rsid w:val="00F92AC4"/>
    <w:rsid w:val="00F934C0"/>
    <w:rsid w:val="00F93990"/>
    <w:rsid w:val="00F941D8"/>
    <w:rsid w:val="00F94266"/>
    <w:rsid w:val="00F943B2"/>
    <w:rsid w:val="00F9480F"/>
    <w:rsid w:val="00F94958"/>
    <w:rsid w:val="00F950DA"/>
    <w:rsid w:val="00F9521E"/>
    <w:rsid w:val="00F9547E"/>
    <w:rsid w:val="00F95C00"/>
    <w:rsid w:val="00F95FE0"/>
    <w:rsid w:val="00F961C1"/>
    <w:rsid w:val="00F963AF"/>
    <w:rsid w:val="00F9690B"/>
    <w:rsid w:val="00F96B16"/>
    <w:rsid w:val="00F96B20"/>
    <w:rsid w:val="00F96DAE"/>
    <w:rsid w:val="00F97A96"/>
    <w:rsid w:val="00F97B2A"/>
    <w:rsid w:val="00FA0FAD"/>
    <w:rsid w:val="00FA101D"/>
    <w:rsid w:val="00FA1302"/>
    <w:rsid w:val="00FA176F"/>
    <w:rsid w:val="00FA22E5"/>
    <w:rsid w:val="00FA2465"/>
    <w:rsid w:val="00FA2D08"/>
    <w:rsid w:val="00FA314A"/>
    <w:rsid w:val="00FA35C4"/>
    <w:rsid w:val="00FA39E2"/>
    <w:rsid w:val="00FA3B48"/>
    <w:rsid w:val="00FA3BAA"/>
    <w:rsid w:val="00FA3F0E"/>
    <w:rsid w:val="00FA3F6B"/>
    <w:rsid w:val="00FA425A"/>
    <w:rsid w:val="00FA4613"/>
    <w:rsid w:val="00FA4A0D"/>
    <w:rsid w:val="00FA4C17"/>
    <w:rsid w:val="00FA4EE7"/>
    <w:rsid w:val="00FA50F6"/>
    <w:rsid w:val="00FA5678"/>
    <w:rsid w:val="00FA59FE"/>
    <w:rsid w:val="00FA5DC1"/>
    <w:rsid w:val="00FA5EB4"/>
    <w:rsid w:val="00FA63D2"/>
    <w:rsid w:val="00FA678D"/>
    <w:rsid w:val="00FA6993"/>
    <w:rsid w:val="00FA6E72"/>
    <w:rsid w:val="00FA6EA4"/>
    <w:rsid w:val="00FA6FA1"/>
    <w:rsid w:val="00FA70A6"/>
    <w:rsid w:val="00FA77F5"/>
    <w:rsid w:val="00FA7BDD"/>
    <w:rsid w:val="00FA7C04"/>
    <w:rsid w:val="00FA7C2D"/>
    <w:rsid w:val="00FA7E84"/>
    <w:rsid w:val="00FB0AF3"/>
    <w:rsid w:val="00FB0FAC"/>
    <w:rsid w:val="00FB13FA"/>
    <w:rsid w:val="00FB147E"/>
    <w:rsid w:val="00FB14D0"/>
    <w:rsid w:val="00FB16F1"/>
    <w:rsid w:val="00FB1CD3"/>
    <w:rsid w:val="00FB1F31"/>
    <w:rsid w:val="00FB2287"/>
    <w:rsid w:val="00FB24AB"/>
    <w:rsid w:val="00FB293A"/>
    <w:rsid w:val="00FB2F3B"/>
    <w:rsid w:val="00FB30D4"/>
    <w:rsid w:val="00FB31AC"/>
    <w:rsid w:val="00FB329C"/>
    <w:rsid w:val="00FB34CF"/>
    <w:rsid w:val="00FB3771"/>
    <w:rsid w:val="00FB3B76"/>
    <w:rsid w:val="00FB459B"/>
    <w:rsid w:val="00FB4A18"/>
    <w:rsid w:val="00FB4DEC"/>
    <w:rsid w:val="00FB57DA"/>
    <w:rsid w:val="00FB5828"/>
    <w:rsid w:val="00FB61FF"/>
    <w:rsid w:val="00FB6577"/>
    <w:rsid w:val="00FB661B"/>
    <w:rsid w:val="00FB6AA5"/>
    <w:rsid w:val="00FB6B21"/>
    <w:rsid w:val="00FB7210"/>
    <w:rsid w:val="00FB72F3"/>
    <w:rsid w:val="00FB7633"/>
    <w:rsid w:val="00FB774F"/>
    <w:rsid w:val="00FB7867"/>
    <w:rsid w:val="00FB7889"/>
    <w:rsid w:val="00FB794F"/>
    <w:rsid w:val="00FB7ABA"/>
    <w:rsid w:val="00FB7BF5"/>
    <w:rsid w:val="00FB7D7F"/>
    <w:rsid w:val="00FB7EDE"/>
    <w:rsid w:val="00FC0660"/>
    <w:rsid w:val="00FC0AA3"/>
    <w:rsid w:val="00FC0D74"/>
    <w:rsid w:val="00FC1294"/>
    <w:rsid w:val="00FC1901"/>
    <w:rsid w:val="00FC24E1"/>
    <w:rsid w:val="00FC24E6"/>
    <w:rsid w:val="00FC2897"/>
    <w:rsid w:val="00FC2AB0"/>
    <w:rsid w:val="00FC2F31"/>
    <w:rsid w:val="00FC3484"/>
    <w:rsid w:val="00FC3D62"/>
    <w:rsid w:val="00FC407E"/>
    <w:rsid w:val="00FC4272"/>
    <w:rsid w:val="00FC4750"/>
    <w:rsid w:val="00FC4CAB"/>
    <w:rsid w:val="00FC4D7B"/>
    <w:rsid w:val="00FC4F3D"/>
    <w:rsid w:val="00FC51CE"/>
    <w:rsid w:val="00FC5869"/>
    <w:rsid w:val="00FC5B03"/>
    <w:rsid w:val="00FC6395"/>
    <w:rsid w:val="00FC64A5"/>
    <w:rsid w:val="00FC69FA"/>
    <w:rsid w:val="00FC6DD6"/>
    <w:rsid w:val="00FC70F6"/>
    <w:rsid w:val="00FC73DE"/>
    <w:rsid w:val="00FC7474"/>
    <w:rsid w:val="00FD0580"/>
    <w:rsid w:val="00FD0715"/>
    <w:rsid w:val="00FD0957"/>
    <w:rsid w:val="00FD0E11"/>
    <w:rsid w:val="00FD0EA3"/>
    <w:rsid w:val="00FD1917"/>
    <w:rsid w:val="00FD1D14"/>
    <w:rsid w:val="00FD254D"/>
    <w:rsid w:val="00FD26C7"/>
    <w:rsid w:val="00FD37E9"/>
    <w:rsid w:val="00FD3A86"/>
    <w:rsid w:val="00FD3B9B"/>
    <w:rsid w:val="00FD3D3B"/>
    <w:rsid w:val="00FD430A"/>
    <w:rsid w:val="00FD4C91"/>
    <w:rsid w:val="00FD53F4"/>
    <w:rsid w:val="00FD59D5"/>
    <w:rsid w:val="00FD5B9B"/>
    <w:rsid w:val="00FD5D0C"/>
    <w:rsid w:val="00FD62A3"/>
    <w:rsid w:val="00FD635D"/>
    <w:rsid w:val="00FD6673"/>
    <w:rsid w:val="00FD6809"/>
    <w:rsid w:val="00FD6B8B"/>
    <w:rsid w:val="00FD6D04"/>
    <w:rsid w:val="00FD6F91"/>
    <w:rsid w:val="00FD7219"/>
    <w:rsid w:val="00FD7307"/>
    <w:rsid w:val="00FD7937"/>
    <w:rsid w:val="00FD7CD0"/>
    <w:rsid w:val="00FE0194"/>
    <w:rsid w:val="00FE0800"/>
    <w:rsid w:val="00FE089E"/>
    <w:rsid w:val="00FE0A4B"/>
    <w:rsid w:val="00FE1132"/>
    <w:rsid w:val="00FE15D5"/>
    <w:rsid w:val="00FE1620"/>
    <w:rsid w:val="00FE1DC7"/>
    <w:rsid w:val="00FE27A8"/>
    <w:rsid w:val="00FE2B79"/>
    <w:rsid w:val="00FE2B94"/>
    <w:rsid w:val="00FE2F26"/>
    <w:rsid w:val="00FE3192"/>
    <w:rsid w:val="00FE3415"/>
    <w:rsid w:val="00FE341C"/>
    <w:rsid w:val="00FE3CD0"/>
    <w:rsid w:val="00FE423D"/>
    <w:rsid w:val="00FE48C7"/>
    <w:rsid w:val="00FE4BB1"/>
    <w:rsid w:val="00FE4DCE"/>
    <w:rsid w:val="00FE5012"/>
    <w:rsid w:val="00FE5091"/>
    <w:rsid w:val="00FE5D81"/>
    <w:rsid w:val="00FE5FD9"/>
    <w:rsid w:val="00FE622D"/>
    <w:rsid w:val="00FE644E"/>
    <w:rsid w:val="00FE6593"/>
    <w:rsid w:val="00FE65C1"/>
    <w:rsid w:val="00FE7695"/>
    <w:rsid w:val="00FE7A08"/>
    <w:rsid w:val="00FE7DC1"/>
    <w:rsid w:val="00FF011E"/>
    <w:rsid w:val="00FF06DB"/>
    <w:rsid w:val="00FF0D78"/>
    <w:rsid w:val="00FF1212"/>
    <w:rsid w:val="00FF1628"/>
    <w:rsid w:val="00FF18F3"/>
    <w:rsid w:val="00FF1A84"/>
    <w:rsid w:val="00FF1B46"/>
    <w:rsid w:val="00FF1D68"/>
    <w:rsid w:val="00FF1E7C"/>
    <w:rsid w:val="00FF23ED"/>
    <w:rsid w:val="00FF2F1B"/>
    <w:rsid w:val="00FF3091"/>
    <w:rsid w:val="00FF311A"/>
    <w:rsid w:val="00FF3463"/>
    <w:rsid w:val="00FF3767"/>
    <w:rsid w:val="00FF3BBB"/>
    <w:rsid w:val="00FF3DDF"/>
    <w:rsid w:val="00FF4367"/>
    <w:rsid w:val="00FF43C6"/>
    <w:rsid w:val="00FF4E6F"/>
    <w:rsid w:val="00FF5453"/>
    <w:rsid w:val="00FF5476"/>
    <w:rsid w:val="00FF698B"/>
    <w:rsid w:val="00FF72F5"/>
    <w:rsid w:val="00FF73F0"/>
    <w:rsid w:val="00FF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DA76753"/>
  <w15:chartTrackingRefBased/>
  <w15:docId w15:val="{6181A500-35D7-44F7-8A1D-05E0CBA38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73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E47F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E47F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E47F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E47F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6"/>
      <w:szCs w:val="36"/>
    </w:rPr>
  </w:style>
  <w:style w:type="paragraph" w:styleId="Heading8">
    <w:name w:val="heading 8"/>
    <w:basedOn w:val="Normal"/>
    <w:next w:val="Normal"/>
    <w:link w:val="Heading8Char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center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E08F2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062D2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C1FCA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B94797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3E47F5"/>
    <w:pPr>
      <w:spacing w:after="120"/>
    </w:pPr>
  </w:style>
  <w:style w:type="paragraph" w:styleId="Header">
    <w:name w:val="header"/>
    <w:basedOn w:val="Normal"/>
    <w:link w:val="HeaderChar"/>
    <w:uiPriority w:val="99"/>
    <w:rsid w:val="003E47F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3E47F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E47F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E47F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3E47F5"/>
    <w:rPr>
      <w:rFonts w:cs="Times New Roman"/>
      <w:b/>
      <w:bCs/>
    </w:rPr>
  </w:style>
  <w:style w:type="paragraph" w:styleId="ListBullet">
    <w:name w:val="List Bullet"/>
    <w:basedOn w:val="Normal"/>
    <w:rsid w:val="003E47F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E47F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E47F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E47F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E47F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E47F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E47F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E47F5"/>
    <w:pPr>
      <w:ind w:left="284"/>
    </w:pPr>
  </w:style>
  <w:style w:type="paragraph" w:customStyle="1" w:styleId="AAFrameAddress">
    <w:name w:val="AA Frame Address"/>
    <w:basedOn w:val="Heading1"/>
    <w:rsid w:val="003E47F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E47F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E47F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E47F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E47F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E47F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E47F5"/>
    <w:pPr>
      <w:ind w:left="851" w:hanging="284"/>
    </w:pPr>
  </w:style>
  <w:style w:type="paragraph" w:styleId="Index4">
    <w:name w:val="index 4"/>
    <w:basedOn w:val="Normal"/>
    <w:next w:val="Normal"/>
    <w:semiHidden/>
    <w:rsid w:val="003E47F5"/>
    <w:pPr>
      <w:ind w:left="1135" w:hanging="284"/>
    </w:pPr>
  </w:style>
  <w:style w:type="paragraph" w:styleId="Index6">
    <w:name w:val="index 6"/>
    <w:basedOn w:val="Normal"/>
    <w:next w:val="Normal"/>
    <w:semiHidden/>
    <w:rsid w:val="003E47F5"/>
    <w:pPr>
      <w:ind w:left="1702" w:hanging="284"/>
    </w:pPr>
  </w:style>
  <w:style w:type="paragraph" w:styleId="Index5">
    <w:name w:val="index 5"/>
    <w:basedOn w:val="Normal"/>
    <w:next w:val="Normal"/>
    <w:semiHidden/>
    <w:rsid w:val="003E47F5"/>
    <w:pPr>
      <w:ind w:left="1418" w:hanging="284"/>
    </w:pPr>
  </w:style>
  <w:style w:type="paragraph" w:styleId="Index7">
    <w:name w:val="index 7"/>
    <w:basedOn w:val="Normal"/>
    <w:next w:val="Normal"/>
    <w:semiHidden/>
    <w:rsid w:val="003E47F5"/>
    <w:pPr>
      <w:ind w:left="1985" w:hanging="284"/>
    </w:pPr>
  </w:style>
  <w:style w:type="paragraph" w:styleId="Index8">
    <w:name w:val="index 8"/>
    <w:basedOn w:val="Normal"/>
    <w:next w:val="Normal"/>
    <w:semiHidden/>
    <w:rsid w:val="003E47F5"/>
    <w:pPr>
      <w:ind w:left="2269" w:hanging="284"/>
    </w:pPr>
  </w:style>
  <w:style w:type="paragraph" w:styleId="Index9">
    <w:name w:val="index 9"/>
    <w:basedOn w:val="Normal"/>
    <w:next w:val="Normal"/>
    <w:semiHidden/>
    <w:rsid w:val="003E47F5"/>
    <w:pPr>
      <w:ind w:left="2552" w:hanging="284"/>
    </w:pPr>
  </w:style>
  <w:style w:type="paragraph" w:styleId="TOC2">
    <w:name w:val="toc 2"/>
    <w:basedOn w:val="Normal"/>
    <w:next w:val="Normal"/>
    <w:semiHidden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E47F5"/>
    <w:pPr>
      <w:ind w:left="851"/>
    </w:pPr>
  </w:style>
  <w:style w:type="paragraph" w:styleId="TOC5">
    <w:name w:val="toc 5"/>
    <w:basedOn w:val="Normal"/>
    <w:next w:val="Normal"/>
    <w:semiHidden/>
    <w:rsid w:val="003E47F5"/>
    <w:pPr>
      <w:ind w:left="1134"/>
    </w:pPr>
  </w:style>
  <w:style w:type="paragraph" w:styleId="TOC6">
    <w:name w:val="toc 6"/>
    <w:basedOn w:val="Normal"/>
    <w:next w:val="Normal"/>
    <w:semiHidden/>
    <w:rsid w:val="003E47F5"/>
    <w:pPr>
      <w:ind w:left="1418"/>
    </w:pPr>
  </w:style>
  <w:style w:type="paragraph" w:styleId="TOC7">
    <w:name w:val="toc 7"/>
    <w:basedOn w:val="Normal"/>
    <w:next w:val="Normal"/>
    <w:semiHidden/>
    <w:rsid w:val="003E47F5"/>
    <w:pPr>
      <w:ind w:left="1701"/>
    </w:pPr>
  </w:style>
  <w:style w:type="paragraph" w:styleId="TOC8">
    <w:name w:val="toc 8"/>
    <w:basedOn w:val="Normal"/>
    <w:next w:val="Normal"/>
    <w:semiHidden/>
    <w:rsid w:val="003E47F5"/>
    <w:pPr>
      <w:ind w:left="1985"/>
    </w:pPr>
  </w:style>
  <w:style w:type="paragraph" w:styleId="TOC9">
    <w:name w:val="toc 9"/>
    <w:basedOn w:val="Normal"/>
    <w:next w:val="Normal"/>
    <w:semiHidden/>
    <w:rsid w:val="003E47F5"/>
    <w:pPr>
      <w:ind w:left="2268"/>
    </w:pPr>
  </w:style>
  <w:style w:type="paragraph" w:styleId="TableofFigures">
    <w:name w:val="table of figures"/>
    <w:basedOn w:val="Normal"/>
    <w:next w:val="Normal"/>
    <w:semiHidden/>
    <w:rsid w:val="003E47F5"/>
    <w:pPr>
      <w:ind w:left="567" w:hanging="567"/>
    </w:pPr>
  </w:style>
  <w:style w:type="paragraph" w:styleId="ListBullet5">
    <w:name w:val="List Bullet 5"/>
    <w:basedOn w:val="Normal"/>
    <w:rsid w:val="003E47F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E47F5"/>
    <w:pPr>
      <w:ind w:firstLine="284"/>
    </w:pPr>
  </w:style>
  <w:style w:type="paragraph" w:styleId="BodyTextIndent">
    <w:name w:val="Body Text Indent"/>
    <w:aliases w:val="i"/>
    <w:basedOn w:val="Normal"/>
    <w:rsid w:val="003E47F5"/>
    <w:pPr>
      <w:spacing w:after="120"/>
      <w:ind w:left="283"/>
    </w:pPr>
  </w:style>
  <w:style w:type="paragraph" w:styleId="BodyTextFirstIndent2">
    <w:name w:val="Body Text First Indent 2"/>
    <w:basedOn w:val="BodyTextIndent"/>
    <w:rsid w:val="003E47F5"/>
    <w:pPr>
      <w:ind w:left="284" w:firstLine="284"/>
    </w:pPr>
  </w:style>
  <w:style w:type="character" w:styleId="Strong">
    <w:name w:val="Strong"/>
    <w:qFormat/>
    <w:rsid w:val="003E47F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E47F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E47F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E47F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E47F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E47F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E47F5"/>
    <w:pPr>
      <w:framePr w:h="1054" w:wrap="around" w:y="5920"/>
    </w:pPr>
  </w:style>
  <w:style w:type="paragraph" w:customStyle="1" w:styleId="ReportHeading3">
    <w:name w:val="ReportHeading3"/>
    <w:basedOn w:val="ReportHeading2"/>
    <w:rsid w:val="003E47F5"/>
    <w:pPr>
      <w:framePr w:h="443" w:wrap="around" w:y="8223"/>
    </w:pPr>
  </w:style>
  <w:style w:type="paragraph" w:customStyle="1" w:styleId="a">
    <w:name w:val="¢éÍ¤ÇÒÁ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E47F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E47F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E47F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E47F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E47F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BodyTextIndent2">
    <w:name w:val="Body Text Indent 2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8"/>
    </w:pPr>
    <w:rPr>
      <w:rFonts w:ascii="Times New Roman" w:hAnsi="Times New Roman" w:cs="EucrosiaUPC"/>
      <w:sz w:val="30"/>
      <w:szCs w:val="30"/>
    </w:rPr>
  </w:style>
  <w:style w:type="paragraph" w:styleId="BodyTextIndent3">
    <w:name w:val="Body Text Indent 3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hanging="18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3E47F5"/>
  </w:style>
  <w:style w:type="paragraph" w:styleId="DocumentMap">
    <w:name w:val="Document Map"/>
    <w:basedOn w:val="Normal"/>
    <w:semiHidden/>
    <w:rsid w:val="003E47F5"/>
    <w:pPr>
      <w:shd w:val="clear" w:color="auto" w:fill="000080"/>
    </w:pPr>
    <w:rPr>
      <w:rFonts w:ascii="Cordia New" w:cs="Cordia New"/>
      <w:sz w:val="28"/>
      <w:szCs w:val="28"/>
    </w:rPr>
  </w:style>
  <w:style w:type="paragraph" w:styleId="BlockText">
    <w:name w:val="Block Text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right="288" w:hanging="18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3E47F5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EucrosiaUPC"/>
      <w:color w:val="0000FF"/>
      <w:sz w:val="30"/>
      <w:szCs w:val="30"/>
    </w:rPr>
  </w:style>
  <w:style w:type="paragraph" w:customStyle="1" w:styleId="a1">
    <w:name w:val="???????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9C1B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"/>
    <w:basedOn w:val="Normal"/>
    <w:rsid w:val="009C1B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Cordia New"/>
      <w:sz w:val="28"/>
      <w:szCs w:val="28"/>
    </w:rPr>
  </w:style>
  <w:style w:type="paragraph" w:styleId="BalloonText">
    <w:name w:val="Balloon Text"/>
    <w:basedOn w:val="Normal"/>
    <w:semiHidden/>
    <w:rsid w:val="00AA5D7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02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after="0" w:line="240" w:lineRule="auto"/>
      <w:ind w:left="567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02226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62D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62D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62D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96D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0">
    <w:name w:val="????? T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rsid w:val="00EC1FCA"/>
    <w:pPr>
      <w:spacing w:line="240" w:lineRule="auto"/>
    </w:pPr>
  </w:style>
  <w:style w:type="paragraph" w:customStyle="1" w:styleId="acctmainheading">
    <w:name w:val="acct main heading"/>
    <w:aliases w:val="am"/>
    <w:basedOn w:val="Normal"/>
    <w:rsid w:val="00EC1F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1F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1FCA"/>
    <w:pPr>
      <w:spacing w:after="0"/>
    </w:pPr>
  </w:style>
  <w:style w:type="paragraph" w:customStyle="1" w:styleId="acctdividends">
    <w:name w:val="acct dividends"/>
    <w:aliases w:val="a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1FCA"/>
    <w:pPr>
      <w:spacing w:after="0"/>
    </w:pPr>
  </w:style>
  <w:style w:type="paragraph" w:customStyle="1" w:styleId="acctindent">
    <w:name w:val="acct indent"/>
    <w:aliases w:val="ai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1FC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1FC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1FC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1FC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1FC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1FC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1FC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1FC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1FCA"/>
    <w:pPr>
      <w:spacing w:after="0"/>
    </w:pPr>
  </w:style>
  <w:style w:type="paragraph" w:customStyle="1" w:styleId="List1a">
    <w:name w:val="List 1a"/>
    <w:aliases w:val="1a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1FC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1FCA"/>
  </w:style>
  <w:style w:type="paragraph" w:customStyle="1" w:styleId="zreportaddinfo">
    <w:name w:val="zreport addinfo"/>
    <w:basedOn w:val="Normal"/>
    <w:rsid w:val="00EC1FC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1FC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1FC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1FC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1FC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1FCA"/>
    <w:rPr>
      <w:b/>
      <w:bCs/>
    </w:rPr>
  </w:style>
  <w:style w:type="paragraph" w:customStyle="1" w:styleId="nineptbodytext">
    <w:name w:val="nine pt body text"/>
    <w:aliases w:val="9bt"/>
    <w:basedOn w:val="nineptnormal"/>
    <w:rsid w:val="00EC1FCA"/>
    <w:pPr>
      <w:spacing w:after="220"/>
    </w:pPr>
  </w:style>
  <w:style w:type="paragraph" w:customStyle="1" w:styleId="nineptnormal">
    <w:name w:val="nine pt normal"/>
    <w:aliases w:val="9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1FCA"/>
    <w:pPr>
      <w:jc w:val="center"/>
    </w:pPr>
  </w:style>
  <w:style w:type="paragraph" w:customStyle="1" w:styleId="heading">
    <w:name w:val="heading"/>
    <w:aliases w:val="h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1FC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1FCA"/>
  </w:style>
  <w:style w:type="paragraph" w:customStyle="1" w:styleId="nineptheadingcentredbold">
    <w:name w:val="nine pt heading centred bold"/>
    <w:aliases w:val="9hcb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1FC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1FC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1FCA"/>
    <w:rPr>
      <w:b/>
    </w:rPr>
  </w:style>
  <w:style w:type="paragraph" w:customStyle="1" w:styleId="nineptcolumntab1">
    <w:name w:val="nine pt column tab1"/>
    <w:aliases w:val="a91"/>
    <w:basedOn w:val="nineptnormal"/>
    <w:rsid w:val="00EC1FC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1FC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1FCA"/>
    <w:pPr>
      <w:jc w:val="center"/>
    </w:pPr>
  </w:style>
  <w:style w:type="paragraph" w:customStyle="1" w:styleId="Normalheading">
    <w:name w:val="Normal heading"/>
    <w:aliases w:val="nh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1FC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1FC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1FC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1FC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1FC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1FC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1FC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1FC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1FC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1FC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1FC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1FC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1FC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1FC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1FC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1FC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1FC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1FCA"/>
    <w:pPr>
      <w:spacing w:after="0"/>
    </w:pPr>
  </w:style>
  <w:style w:type="paragraph" w:customStyle="1" w:styleId="smallreturn">
    <w:name w:val="small return"/>
    <w:aliases w:val="sr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1FCA"/>
    <w:pPr>
      <w:spacing w:after="0"/>
    </w:pPr>
  </w:style>
  <w:style w:type="paragraph" w:customStyle="1" w:styleId="headingbolditalic">
    <w:name w:val="heading bold italic"/>
    <w:aliases w:val="hbi"/>
    <w:basedOn w:val="heading"/>
    <w:rsid w:val="00EC1FC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1F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1F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1FC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1FCA"/>
    <w:pPr>
      <w:spacing w:after="0"/>
    </w:pPr>
  </w:style>
  <w:style w:type="paragraph" w:customStyle="1" w:styleId="blockbullet">
    <w:name w:val="block bullet"/>
    <w:aliases w:val="bb"/>
    <w:basedOn w:val="block"/>
    <w:rsid w:val="00EC1FC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1FC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1FCA"/>
    <w:pPr>
      <w:spacing w:after="0"/>
    </w:pPr>
  </w:style>
  <w:style w:type="paragraph" w:customStyle="1" w:styleId="eightptnormal">
    <w:name w:val="eight pt normal"/>
    <w:aliases w:val="8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1FC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1FC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1FC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1FCA"/>
    <w:rPr>
      <w:b/>
      <w:bCs/>
    </w:rPr>
  </w:style>
  <w:style w:type="paragraph" w:customStyle="1" w:styleId="eightptbodytext">
    <w:name w:val="eight pt body text"/>
    <w:aliases w:val="8bt"/>
    <w:basedOn w:val="eightptnormal"/>
    <w:rsid w:val="00EC1FC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1FC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1FC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1FC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1FCA"/>
    <w:pPr>
      <w:spacing w:after="0"/>
    </w:pPr>
  </w:style>
  <w:style w:type="paragraph" w:customStyle="1" w:styleId="eightptblock">
    <w:name w:val="eight pt block"/>
    <w:aliases w:val="8b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1FC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1FC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1FC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1FCA"/>
    <w:pPr>
      <w:spacing w:after="0"/>
    </w:pPr>
  </w:style>
  <w:style w:type="paragraph" w:customStyle="1" w:styleId="blockindent">
    <w:name w:val="block indent"/>
    <w:aliases w:val="bi"/>
    <w:basedOn w:val="block"/>
    <w:rsid w:val="00EC1FC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1FCA"/>
    <w:pPr>
      <w:jc w:val="center"/>
    </w:pPr>
  </w:style>
  <w:style w:type="paragraph" w:customStyle="1" w:styleId="nineptcol">
    <w:name w:val="nine pt %col"/>
    <w:aliases w:val="9%"/>
    <w:basedOn w:val="nineptnormal"/>
    <w:rsid w:val="00EC1FC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1FC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1FC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1FCA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1FC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1FC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1FC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1FC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1FC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1FC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1FC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1FC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1FC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1FC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1FC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1FCA"/>
    <w:pPr>
      <w:spacing w:after="80"/>
    </w:pPr>
  </w:style>
  <w:style w:type="paragraph" w:customStyle="1" w:styleId="nineptratecol">
    <w:name w:val="nine pt rate col"/>
    <w:aliases w:val="a9r"/>
    <w:basedOn w:val="nineptnormal"/>
    <w:rsid w:val="00EC1FC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1FC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1FC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1FC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1FC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1FC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1FC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1FC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1FC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1FC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1FC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1FCA"/>
    <w:pPr>
      <w:ind w:left="907" w:hanging="340"/>
    </w:pPr>
  </w:style>
  <w:style w:type="paragraph" w:customStyle="1" w:styleId="List3i">
    <w:name w:val="List 3i"/>
    <w:aliases w:val="3i"/>
    <w:basedOn w:val="List2i"/>
    <w:rsid w:val="00EC1FC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1FC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1FC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1FC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1FC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1FC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1FC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1FCA"/>
    <w:pPr>
      <w:spacing w:after="80"/>
    </w:pPr>
  </w:style>
  <w:style w:type="paragraph" w:customStyle="1" w:styleId="blockbullet2">
    <w:name w:val="block bullet 2"/>
    <w:aliases w:val="bb2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1FC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1FC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C1FCA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C5BE9"/>
    <w:pPr>
      <w:ind w:left="1134"/>
    </w:pPr>
    <w:rPr>
      <w:rFonts w:ascii="Angsana New" w:hAnsi="Angsana New"/>
      <w:sz w:val="28"/>
      <w:szCs w:val="28"/>
    </w:rPr>
  </w:style>
  <w:style w:type="character" w:customStyle="1" w:styleId="AccPolicyalternativeChar">
    <w:name w:val="Acc Policy alternative Char"/>
    <w:link w:val="AccPolicyalternative"/>
    <w:uiPriority w:val="99"/>
    <w:rsid w:val="000C5BE9"/>
    <w:rPr>
      <w:rFonts w:ascii="Angsana New" w:hAnsi="Angsana New" w:cs="Angsana New"/>
      <w:bCs/>
      <w:i/>
      <w:iCs/>
      <w:sz w:val="28"/>
      <w:szCs w:val="28"/>
      <w:lang w:val="en-US" w:eastAsia="en-GB" w:bidi="th-TH"/>
    </w:rPr>
  </w:style>
  <w:style w:type="paragraph" w:customStyle="1" w:styleId="CoverTitle">
    <w:name w:val="Cover Titl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1FC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1FC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EC1FCA"/>
    <w:rPr>
      <w:b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947D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Signature">
    <w:name w:val="E-mail Signature"/>
    <w:basedOn w:val="Normal"/>
    <w:rsid w:val="002C13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8"/>
    </w:rPr>
  </w:style>
  <w:style w:type="character" w:customStyle="1" w:styleId="viewnewsarticle1">
    <w:name w:val="viewnewsarticle1"/>
    <w:rsid w:val="00627F33"/>
    <w:rPr>
      <w:rFonts w:ascii="Tahoma" w:hAnsi="Tahoma" w:cs="Tahoma" w:hint="default"/>
      <w:b w:val="0"/>
      <w:bCs w:val="0"/>
      <w:color w:val="000000"/>
    </w:rPr>
  </w:style>
  <w:style w:type="paragraph" w:customStyle="1" w:styleId="10">
    <w:name w:val="10"/>
    <w:basedOn w:val="Normal"/>
    <w:rsid w:val="009053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customStyle="1" w:styleId="Char">
    <w:name w:val="??? Char"/>
    <w:rsid w:val="00905374"/>
    <w:rPr>
      <w:rFonts w:cs="Angsana New"/>
      <w:sz w:val="22"/>
      <w:szCs w:val="22"/>
      <w:lang w:val="th-TH" w:eastAsia="en-US" w:bidi="th-TH"/>
    </w:rPr>
  </w:style>
  <w:style w:type="paragraph" w:customStyle="1" w:styleId="Denomination2">
    <w:name w:val="Denomination2"/>
    <w:basedOn w:val="Normal"/>
    <w:rsid w:val="009053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customStyle="1" w:styleId="AppendixHeader">
    <w:name w:val="Appendix Header"/>
    <w:basedOn w:val="Normal"/>
    <w:rsid w:val="0090537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after="440" w:line="240" w:lineRule="auto"/>
    </w:pPr>
    <w:rPr>
      <w:rFonts w:ascii="Times New Roman" w:hAnsi="Times New Roman"/>
      <w:b/>
      <w:bCs/>
      <w:sz w:val="26"/>
      <w:szCs w:val="26"/>
      <w:lang w:val="en-GB"/>
    </w:rPr>
  </w:style>
  <w:style w:type="paragraph" w:styleId="NormalWeb">
    <w:name w:val="Normal (Web)"/>
    <w:basedOn w:val="Normal"/>
    <w:uiPriority w:val="99"/>
    <w:unhideWhenUsed/>
    <w:rsid w:val="009053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MacroText">
    <w:name w:val="macro"/>
    <w:semiHidden/>
    <w:rsid w:val="004F2A1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CommentReference">
    <w:name w:val="annotation reference"/>
    <w:semiHidden/>
    <w:rsid w:val="004F2A1A"/>
    <w:rPr>
      <w:sz w:val="16"/>
      <w:szCs w:val="18"/>
    </w:rPr>
  </w:style>
  <w:style w:type="paragraph" w:styleId="CommentText">
    <w:name w:val="annotation text"/>
    <w:basedOn w:val="Normal"/>
    <w:semiHidden/>
    <w:rsid w:val="004F2A1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4F2A1A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7465F3"/>
    <w:pPr>
      <w:ind w:left="720"/>
      <w:contextualSpacing/>
    </w:pPr>
    <w:rPr>
      <w:szCs w:val="22"/>
    </w:rPr>
  </w:style>
  <w:style w:type="paragraph" w:customStyle="1" w:styleId="Default">
    <w:name w:val="Default"/>
    <w:rsid w:val="004062D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locked/>
    <w:rsid w:val="004F47DC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F37CC8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AC36E2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465846"/>
    <w:rPr>
      <w:rFonts w:ascii="Book Antiqua" w:hAnsi="Book Antiqua"/>
      <w:sz w:val="22"/>
      <w:szCs w:val="22"/>
    </w:rPr>
  </w:style>
  <w:style w:type="character" w:customStyle="1" w:styleId="st1">
    <w:name w:val="st1"/>
    <w:basedOn w:val="DefaultParagraphFont"/>
    <w:rsid w:val="00364104"/>
  </w:style>
  <w:style w:type="character" w:styleId="Hyperlink">
    <w:name w:val="Hyperlink"/>
    <w:uiPriority w:val="99"/>
    <w:semiHidden/>
    <w:unhideWhenUsed/>
    <w:rsid w:val="000B4C45"/>
    <w:rPr>
      <w:strike w:val="0"/>
      <w:dstrike w:val="0"/>
      <w:color w:val="303030"/>
      <w:u w:val="none"/>
      <w:effect w:val="none"/>
    </w:rPr>
  </w:style>
  <w:style w:type="character" w:customStyle="1" w:styleId="Heading8Char">
    <w:name w:val="Heading 8 Char"/>
    <w:link w:val="Heading8"/>
    <w:rsid w:val="00150307"/>
    <w:rPr>
      <w:rFonts w:cs="EucrosiaUPC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C5BE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0C5BE9"/>
    <w:rPr>
      <w:rFonts w:ascii="Consolas" w:hAnsi="Consolas"/>
      <w:sz w:val="21"/>
      <w:szCs w:val="26"/>
    </w:rPr>
  </w:style>
  <w:style w:type="character" w:styleId="Emphasis">
    <w:name w:val="Emphasis"/>
    <w:qFormat/>
    <w:rsid w:val="007A3F94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22370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22370F"/>
    <w:rPr>
      <w:rFonts w:ascii="Univers 45 Light" w:eastAsia="MS Mincho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FC4F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C4F3D"/>
    <w:rPr>
      <w:rFonts w:cs="Times New Roman"/>
      <w:lang w:bidi="ar-SA"/>
    </w:rPr>
  </w:style>
  <w:style w:type="character" w:styleId="FootnoteReference">
    <w:name w:val="footnote reference"/>
    <w:uiPriority w:val="99"/>
    <w:semiHidden/>
    <w:unhideWhenUsed/>
    <w:rsid w:val="00FC4F3D"/>
    <w:rPr>
      <w:vertAlign w:val="superscript"/>
    </w:rPr>
  </w:style>
  <w:style w:type="character" w:customStyle="1" w:styleId="Heading5Char">
    <w:name w:val="Heading 5 Char"/>
    <w:link w:val="Heading5"/>
    <w:rsid w:val="00F3242D"/>
    <w:rPr>
      <w:rFonts w:cs="EucrosiaUPC"/>
      <w:b/>
      <w:bCs/>
      <w:sz w:val="32"/>
      <w:szCs w:val="32"/>
    </w:rPr>
  </w:style>
  <w:style w:type="paragraph" w:styleId="NoSpacing">
    <w:name w:val="No Spacing"/>
    <w:uiPriority w:val="1"/>
    <w:qFormat/>
    <w:rsid w:val="00A96F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F3B2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ngsana New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503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ngsana New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B1395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DD7D08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8552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0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73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6F964E-8E3C-40A5-A543-22ED87B99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82</Pages>
  <Words>16623</Words>
  <Characters>94754</Characters>
  <Application>Microsoft Office Word</Application>
  <DocSecurity>0</DocSecurity>
  <Lines>789</Lines>
  <Paragraphs>222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ผลิตไฟฟ้าอิสระ (ประเทศไทย) จำกัด</vt:lpstr>
    </vt:vector>
  </TitlesOfParts>
  <Company>KPMG</Company>
  <LinksUpToDate>false</LinksUpToDate>
  <CharactersWithSpaces>111155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ผลิตไฟฟ้าอิสระ (ประเทศไทย) จำกัด</dc:title>
  <dc:subject/>
  <dc:creator>tadsong_h22</dc:creator>
  <cp:keywords/>
  <cp:lastModifiedBy>nipa charoensri</cp:lastModifiedBy>
  <cp:revision>2</cp:revision>
  <cp:lastPrinted>2021-04-01T10:10:00Z</cp:lastPrinted>
  <dcterms:created xsi:type="dcterms:W3CDTF">2021-04-21T15:46:00Z</dcterms:created>
  <dcterms:modified xsi:type="dcterms:W3CDTF">2021-04-21T15:46:00Z</dcterms:modified>
</cp:coreProperties>
</file>