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09A5A0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2823CDE2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009E1A04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06E8952A" w14:textId="77777777" w:rsidTr="003C222F">
        <w:trPr>
          <w:trHeight w:val="3237"/>
        </w:trPr>
        <w:tc>
          <w:tcPr>
            <w:tcW w:w="7200" w:type="dxa"/>
          </w:tcPr>
          <w:p w14:paraId="4C58C6CC" w14:textId="150B9197" w:rsidR="00C81773" w:rsidRPr="00AF3B71" w:rsidRDefault="00C81773" w:rsidP="00E62377">
            <w:pPr>
              <w:ind w:firstLine="14"/>
              <w:rPr>
                <w:rFonts w:ascii="Angsana New" w:hAnsi="Angsana New" w:cs="Angsana New"/>
                <w:sz w:val="44"/>
                <w:szCs w:val="44"/>
                <w:lang w:val="en-US"/>
              </w:rPr>
            </w:pPr>
            <w:r>
              <w:rPr>
                <w:rFonts w:ascii="Angsana New" w:hAnsi="Angsana New" w:cs="Angsana New" w:hint="cs"/>
                <w:sz w:val="44"/>
                <w:szCs w:val="44"/>
                <w:rtl/>
                <w:cs/>
              </w:rPr>
              <w:t xml:space="preserve"> </w:t>
            </w:r>
            <w:r w:rsidRPr="00C81773">
              <w:rPr>
                <w:rFonts w:ascii="Angsana New" w:hAnsi="Angsana New" w:cs="Angsana New" w:hint="cs"/>
                <w:sz w:val="12"/>
                <w:szCs w:val="12"/>
                <w:rtl/>
                <w:cs/>
              </w:rPr>
              <w:t xml:space="preserve">  </w:t>
            </w:r>
          </w:p>
          <w:p w14:paraId="04CF548F" w14:textId="18C0E475" w:rsidR="00E62377" w:rsidRPr="00BE357A" w:rsidRDefault="00B966E9" w:rsidP="00AF3B71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rPr>
                <w:rFonts w:ascii="Angsana New" w:hAnsi="Angsana New" w:cs="Angsana New"/>
                <w:sz w:val="40"/>
                <w:szCs w:val="40"/>
                <w:cs/>
              </w:rPr>
            </w:pPr>
            <w:r w:rsidRPr="00B966E9">
              <w:rPr>
                <w:rFonts w:ascii="Angsana New" w:hAnsi="Angsana New" w:cs="Angsana New" w:hint="cs"/>
                <w:sz w:val="42"/>
                <w:szCs w:val="42"/>
                <w:cs/>
              </w:rPr>
              <w:t>บริษัท</w:t>
            </w:r>
            <w:r w:rsidRPr="00B966E9">
              <w:rPr>
                <w:rFonts w:ascii="Angsana New" w:hAnsi="Angsana New" w:cs="Angsana New"/>
                <w:sz w:val="42"/>
                <w:szCs w:val="42"/>
                <w:cs/>
              </w:rPr>
              <w:t xml:space="preserve"> </w:t>
            </w:r>
            <w:r w:rsidR="00A44825" w:rsidRPr="00A44825">
              <w:rPr>
                <w:rFonts w:ascii="Angsana New" w:hAnsi="Angsana New" w:cs="Angsana New" w:hint="cs"/>
                <w:sz w:val="42"/>
                <w:szCs w:val="42"/>
                <w:cs/>
              </w:rPr>
              <w:t>ซีแพนเนล</w:t>
            </w:r>
            <w:r w:rsidRPr="00B966E9">
              <w:rPr>
                <w:rFonts w:ascii="Angsana New" w:hAnsi="Angsana New" w:cs="Angsana New"/>
                <w:sz w:val="42"/>
                <w:szCs w:val="42"/>
                <w:cs/>
              </w:rPr>
              <w:t xml:space="preserve"> </w:t>
            </w:r>
            <w:r w:rsidRPr="00B966E9">
              <w:rPr>
                <w:rFonts w:ascii="Angsana New" w:hAnsi="Angsana New" w:cs="Angsana New" w:hint="cs"/>
                <w:sz w:val="42"/>
                <w:szCs w:val="42"/>
                <w:cs/>
              </w:rPr>
              <w:t>จำกัด</w:t>
            </w:r>
            <w:r w:rsidR="00E62377" w:rsidRPr="00BE357A">
              <w:rPr>
                <w:rFonts w:ascii="Angsana New" w:hAnsi="Angsana New" w:cs="Angsana New"/>
                <w:sz w:val="40"/>
                <w:szCs w:val="40"/>
                <w:cs/>
              </w:rPr>
              <w:t xml:space="preserve"> </w:t>
            </w:r>
            <w:r w:rsidR="00E62377" w:rsidRPr="00BE357A">
              <w:rPr>
                <w:rFonts w:ascii="Angsana New" w:hAnsi="Angsana New" w:cs="Angsana New" w:hint="cs"/>
                <w:sz w:val="40"/>
                <w:szCs w:val="40"/>
                <w:cs/>
              </w:rPr>
              <w:t xml:space="preserve"> </w:t>
            </w:r>
          </w:p>
          <w:p w14:paraId="20EBA5BA" w14:textId="77777777" w:rsidR="00E62377" w:rsidRPr="00AF3B71" w:rsidRDefault="00E62377" w:rsidP="00E62377">
            <w:pPr>
              <w:ind w:firstLine="14"/>
              <w:rPr>
                <w:b/>
                <w:bCs/>
                <w:sz w:val="32"/>
                <w:szCs w:val="32"/>
              </w:rPr>
            </w:pPr>
          </w:p>
          <w:p w14:paraId="0B4197C1" w14:textId="77777777" w:rsidR="00E62377" w:rsidRPr="00585231" w:rsidRDefault="00E62377" w:rsidP="00E62377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32"/>
                <w:szCs w:val="32"/>
              </w:rPr>
            </w:pPr>
            <w:r w:rsidRPr="00585231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</w:t>
            </w:r>
          </w:p>
          <w:p w14:paraId="6E679004" w14:textId="5770AD9A" w:rsidR="00E62377" w:rsidRPr="00585231" w:rsidRDefault="00E62377" w:rsidP="00E62377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32"/>
                <w:szCs w:val="32"/>
              </w:rPr>
            </w:pPr>
            <w:r w:rsidRPr="00585231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  <w:r w:rsidRPr="0058523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58523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  <w:r w:rsidRPr="0058523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473E8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F3B71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  <w:p w14:paraId="160CDF8B" w14:textId="77777777" w:rsidR="007E1BB0" w:rsidRPr="00E62377" w:rsidRDefault="00E62377" w:rsidP="00E62377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eastAsia="MS Mincho" w:hAnsi="Angsana New" w:cstheme="minorBidi"/>
                <w:sz w:val="32"/>
                <w:szCs w:val="32"/>
                <w:lang w:eastAsia="ja-JP"/>
              </w:rPr>
            </w:pPr>
            <w:r w:rsidRPr="00585231">
              <w:rPr>
                <w:rFonts w:ascii="Angsana New" w:hAnsi="Angsana New" w:cs="Angsana New" w:hint="cs"/>
                <w:sz w:val="32"/>
                <w:szCs w:val="32"/>
                <w:cs/>
              </w:rPr>
              <w:t>แล</w:t>
            </w:r>
            <w:r w:rsidRPr="00585231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ja-JP"/>
              </w:rPr>
              <w:t>ะ</w:t>
            </w:r>
            <w:r w:rsidRPr="00585231">
              <w:rPr>
                <w:rFonts w:ascii="Angsana New" w:hAnsi="Angsana New" w:cs="Angsana New" w:hint="cs"/>
                <w:sz w:val="32"/>
                <w:szCs w:val="32"/>
                <w:cs/>
              </w:rPr>
              <w:t>รายงาน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ของ</w:t>
            </w:r>
            <w:r w:rsidRPr="00585231">
              <w:rPr>
                <w:rFonts w:ascii="Angsana New" w:hAnsi="Angsana New" w:cs="Angsana New" w:hint="cs"/>
                <w:sz w:val="32"/>
                <w:szCs w:val="32"/>
                <w:cs/>
              </w:rPr>
              <w:t>ผู้สอบบัญชีรับอนุญาต</w:t>
            </w:r>
          </w:p>
        </w:tc>
      </w:tr>
    </w:tbl>
    <w:p w14:paraId="23AF328B" w14:textId="77777777" w:rsidR="00C81773" w:rsidRDefault="00C81773" w:rsidP="00E7029F">
      <w:pPr>
        <w:rPr>
          <w:rFonts w:ascii="Arial" w:hAnsi="Arial" w:cs="Arial"/>
          <w:sz w:val="20"/>
          <w:szCs w:val="20"/>
        </w:rPr>
        <w:sectPr w:rsidR="00C81773" w:rsidSect="006A0462">
          <w:headerReference w:type="default" r:id="rId8"/>
          <w:footerReference w:type="default" r:id="rId9"/>
          <w:headerReference w:type="first" r:id="rId10"/>
          <w:pgSz w:w="11906" w:h="16838" w:code="9"/>
          <w:pgMar w:top="734" w:right="893" w:bottom="562" w:left="907" w:header="734" w:footer="562" w:gutter="0"/>
          <w:paperSrc w:first="265"/>
          <w:cols w:space="708"/>
          <w:docGrid w:linePitch="326"/>
        </w:sectPr>
      </w:pPr>
    </w:p>
    <w:p w14:paraId="1332C083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D10160B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D2A5D2B" w14:textId="17EADA68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27C97FE8" w14:textId="77777777" w:rsidR="00405874" w:rsidRDefault="00405874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BD5FF91" w14:textId="77777777" w:rsidR="00A838AE" w:rsidRDefault="00A838AE" w:rsidP="00C81773">
      <w:pPr>
        <w:rPr>
          <w:rFonts w:ascii="Angsana New" w:hAnsi="Angsana New" w:cs="Angsana New"/>
          <w:b/>
          <w:bCs/>
          <w:sz w:val="16"/>
          <w:szCs w:val="16"/>
          <w:lang w:bidi="th-TH"/>
        </w:rPr>
      </w:pPr>
    </w:p>
    <w:p w14:paraId="6BBA485F" w14:textId="77777777" w:rsidR="000718BC" w:rsidRPr="00A838AE" w:rsidRDefault="000718BC" w:rsidP="00C81773">
      <w:pPr>
        <w:rPr>
          <w:rFonts w:ascii="Angsana New" w:hAnsi="Angsana New" w:cs="Angsana New"/>
          <w:b/>
          <w:bCs/>
          <w:sz w:val="16"/>
          <w:szCs w:val="16"/>
          <w:lang w:bidi="th-TH"/>
        </w:rPr>
      </w:pPr>
    </w:p>
    <w:p w14:paraId="64775786" w14:textId="77777777" w:rsidR="002B122A" w:rsidRPr="00A44825" w:rsidRDefault="002B122A" w:rsidP="00405874">
      <w:pPr>
        <w:spacing w:line="240" w:lineRule="atLeast"/>
        <w:rPr>
          <w:rFonts w:ascii="Angsana New" w:hAnsi="Angsana New" w:cs="Angsana New"/>
          <w:b/>
          <w:bCs/>
          <w:sz w:val="26"/>
          <w:szCs w:val="26"/>
        </w:rPr>
      </w:pPr>
      <w:r w:rsidRPr="00A44825">
        <w:rPr>
          <w:rFonts w:ascii="Angsana New" w:hAnsi="Angsana New" w:cs="Angsana New"/>
          <w:b/>
          <w:bCs/>
          <w:sz w:val="26"/>
          <w:szCs w:val="26"/>
          <w:cs/>
          <w:lang w:bidi="th-TH"/>
        </w:rPr>
        <w:t>รายงานของผู้สอบบัญชีรับอนุญาต</w:t>
      </w:r>
    </w:p>
    <w:p w14:paraId="5165A8FD" w14:textId="77777777" w:rsidR="00473E88" w:rsidRPr="00A44825" w:rsidRDefault="00473E88" w:rsidP="00405874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4410CEAC" w14:textId="77777777" w:rsidR="00B966E9" w:rsidRPr="00A44825" w:rsidRDefault="00B966E9" w:rsidP="00405874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A44825">
        <w:rPr>
          <w:rFonts w:ascii="Angsana New" w:hAnsi="Angsana New" w:cs="Angsana New"/>
          <w:sz w:val="26"/>
          <w:szCs w:val="26"/>
          <w:cs/>
          <w:lang w:bidi="th-TH"/>
        </w:rPr>
        <w:t xml:space="preserve">เสนอ ผู้ถือหุ้นบริษัท </w:t>
      </w:r>
      <w:r w:rsidR="00A44825" w:rsidRPr="00A44825">
        <w:rPr>
          <w:rFonts w:ascii="Angsana New" w:hAnsi="Angsana New" w:cs="Angsana New"/>
          <w:sz w:val="26"/>
          <w:szCs w:val="26"/>
          <w:cs/>
          <w:lang w:bidi="th-TH"/>
        </w:rPr>
        <w:t>ซีแพนเนล</w:t>
      </w:r>
      <w:r w:rsidR="00A44825" w:rsidRPr="00A4482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A44825">
        <w:rPr>
          <w:rFonts w:ascii="Angsana New" w:hAnsi="Angsana New" w:cs="Angsana New"/>
          <w:sz w:val="26"/>
          <w:szCs w:val="26"/>
          <w:cs/>
          <w:lang w:bidi="th-TH"/>
        </w:rPr>
        <w:t>จำกัด</w:t>
      </w:r>
    </w:p>
    <w:p w14:paraId="53D57161" w14:textId="77777777" w:rsidR="00B966E9" w:rsidRPr="00A44825" w:rsidRDefault="00B966E9" w:rsidP="00405874">
      <w:pPr>
        <w:spacing w:line="240" w:lineRule="atLeast"/>
        <w:rPr>
          <w:rFonts w:ascii="Angsana New" w:hAnsi="Angsana New" w:cs="Angsana New"/>
          <w:sz w:val="26"/>
          <w:szCs w:val="26"/>
        </w:rPr>
      </w:pPr>
    </w:p>
    <w:p w14:paraId="3E6B685C" w14:textId="77777777" w:rsidR="00B966E9" w:rsidRPr="00A44825" w:rsidRDefault="00B966E9" w:rsidP="00405874">
      <w:pPr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A44825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 xml:space="preserve">ความเห็น </w:t>
      </w:r>
    </w:p>
    <w:p w14:paraId="398F6E42" w14:textId="090BD0DF" w:rsidR="00A44825" w:rsidRPr="00A44825" w:rsidRDefault="00A44825" w:rsidP="00405874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A44825">
        <w:rPr>
          <w:rFonts w:ascii="Angsana New" w:hAnsi="Angsana New" w:cs="Angsana New"/>
          <w:sz w:val="26"/>
          <w:szCs w:val="26"/>
          <w:cs/>
          <w:lang w:bidi="th-TH"/>
        </w:rPr>
        <w:t xml:space="preserve">ข้าพเจ้าได้ตรวจสอบงบการเงินของบริษัท ซีแพนเนล จำกัด (“บริษัท”) ซึ่งประกอบด้วยงบแสดงฐานะการเงิน ณ วันที่ </w:t>
      </w:r>
      <w:r w:rsidRPr="00A44825">
        <w:rPr>
          <w:rFonts w:ascii="Angsana New" w:hAnsi="Angsana New" w:cs="Angsana New"/>
          <w:sz w:val="26"/>
          <w:szCs w:val="26"/>
        </w:rPr>
        <w:t>31</w:t>
      </w:r>
      <w:r w:rsidRPr="00A44825">
        <w:rPr>
          <w:rFonts w:ascii="Angsana New" w:hAnsi="Angsana New" w:cs="Angsana New"/>
          <w:sz w:val="26"/>
          <w:szCs w:val="26"/>
          <w:cs/>
          <w:lang w:bidi="th-TH"/>
        </w:rPr>
        <w:t xml:space="preserve"> ธันวาคม </w:t>
      </w:r>
      <w:r w:rsidRPr="00A44825">
        <w:rPr>
          <w:rFonts w:ascii="Angsana New" w:hAnsi="Angsana New" w:cs="Angsana New"/>
          <w:sz w:val="26"/>
          <w:szCs w:val="26"/>
        </w:rPr>
        <w:t>256</w:t>
      </w:r>
      <w:r w:rsidR="00D333DF">
        <w:rPr>
          <w:rFonts w:ascii="Angsana New" w:hAnsi="Angsana New" w:cs="Angsana New"/>
          <w:sz w:val="26"/>
          <w:szCs w:val="26"/>
        </w:rPr>
        <w:t>3</w:t>
      </w:r>
      <w:r w:rsidRPr="00A44825">
        <w:rPr>
          <w:rFonts w:ascii="Angsana New" w:hAnsi="Angsana New" w:cs="Angsana New"/>
          <w:sz w:val="26"/>
          <w:szCs w:val="26"/>
          <w:cs/>
          <w:lang w:bidi="th-TH"/>
        </w:rPr>
        <w:t xml:space="preserve">             งบกำไรขาดทุนเบ็ดเสร็จ งบแสดงการเปลี่ยนแปลงส่วนของผู้ถือหุ้นและงบกระแสเงินสดสำหรับปีสิ้นสุดวันเดียวกันและหมายเหตุประกอบ  งบการเงินรวมถึงหมายเหตุสรุปนโยบายการบัญชีที่สำคัญ </w:t>
      </w:r>
    </w:p>
    <w:p w14:paraId="4E85B5D7" w14:textId="77777777" w:rsidR="00A44825" w:rsidRPr="00A44825" w:rsidRDefault="00A44825" w:rsidP="00405874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7A9DC71A" w14:textId="56AEFD22" w:rsidR="00A44825" w:rsidRPr="00A44825" w:rsidRDefault="00A44825" w:rsidP="00405874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A44825">
        <w:rPr>
          <w:rFonts w:ascii="Angsana New" w:hAnsi="Angsana New" w:cs="Angsana New"/>
          <w:sz w:val="26"/>
          <w:szCs w:val="26"/>
          <w:cs/>
          <w:lang w:bidi="th-TH"/>
        </w:rPr>
        <w:t xml:space="preserve">ข้าพเจ้าเห็นว่า งบการเงินข้างต้นนี้แสดงฐานะการเงินของบริษัท ณ วันที่ </w:t>
      </w:r>
      <w:r w:rsidRPr="00A44825">
        <w:rPr>
          <w:rFonts w:ascii="Angsana New" w:hAnsi="Angsana New" w:cs="Angsana New"/>
          <w:sz w:val="26"/>
          <w:szCs w:val="26"/>
        </w:rPr>
        <w:t>31</w:t>
      </w:r>
      <w:r w:rsidRPr="00A44825">
        <w:rPr>
          <w:rFonts w:ascii="Angsana New" w:hAnsi="Angsana New" w:cs="Angsana New"/>
          <w:sz w:val="26"/>
          <w:szCs w:val="26"/>
          <w:cs/>
          <w:lang w:bidi="th-TH"/>
        </w:rPr>
        <w:t xml:space="preserve"> ธันวาคม </w:t>
      </w:r>
      <w:r w:rsidRPr="00A44825">
        <w:rPr>
          <w:rFonts w:ascii="Angsana New" w:hAnsi="Angsana New" w:cs="Angsana New"/>
          <w:sz w:val="26"/>
          <w:szCs w:val="26"/>
        </w:rPr>
        <w:t>256</w:t>
      </w:r>
      <w:r w:rsidR="00D333DF">
        <w:rPr>
          <w:rFonts w:ascii="Angsana New" w:hAnsi="Angsana New" w:cs="Angsana New"/>
          <w:sz w:val="26"/>
          <w:szCs w:val="26"/>
        </w:rPr>
        <w:t>3</w:t>
      </w:r>
      <w:r w:rsidRPr="00A44825">
        <w:rPr>
          <w:rFonts w:ascii="Angsana New" w:hAnsi="Angsana New" w:cs="Angsana New"/>
          <w:sz w:val="26"/>
          <w:szCs w:val="26"/>
          <w:cs/>
          <w:lang w:bidi="th-TH"/>
        </w:rPr>
        <w:t xml:space="preserve"> 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1EC3406" w14:textId="77777777" w:rsidR="00A44825" w:rsidRPr="00A44825" w:rsidRDefault="00A44825" w:rsidP="00405874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2D947C29" w14:textId="77777777" w:rsidR="00A44825" w:rsidRPr="00A44825" w:rsidRDefault="00A44825" w:rsidP="00405874">
      <w:pPr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A44825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 xml:space="preserve">เกณฑ์ในการแสดงความเห็น </w:t>
      </w:r>
    </w:p>
    <w:p w14:paraId="346BEA4A" w14:textId="77777777" w:rsidR="00A44825" w:rsidRPr="00A44825" w:rsidRDefault="00A44825" w:rsidP="00405874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A44825">
        <w:rPr>
          <w:rFonts w:ascii="Angsana New" w:hAnsi="Angsana New" w:cs="Angsana New"/>
          <w:sz w:val="26"/>
          <w:szCs w:val="26"/>
          <w:cs/>
          <w:lang w:bidi="th-TH"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และข้าพเจ้าได้ปฏิบัติตามความรับผิดชอบด้านจรรยาบรรณ    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 </w:t>
      </w:r>
    </w:p>
    <w:p w14:paraId="2B07F7F8" w14:textId="39CA3084" w:rsidR="00A44825" w:rsidRDefault="00A44825" w:rsidP="00405874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42A86F97" w14:textId="77777777" w:rsidR="00F63CDE" w:rsidRDefault="00F63CDE" w:rsidP="00405874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9258E1">
        <w:rPr>
          <w:rFonts w:ascii="Angsana New" w:hAnsi="Angsana New"/>
          <w:b/>
          <w:bCs/>
          <w:i/>
          <w:iCs/>
          <w:sz w:val="26"/>
          <w:szCs w:val="26"/>
          <w:cs/>
        </w:rPr>
        <w:t>วรรคเน้นข้อมูลและเหตุการณ์</w:t>
      </w:r>
    </w:p>
    <w:p w14:paraId="52CDD8A2" w14:textId="77777777" w:rsidR="00F63CDE" w:rsidRPr="009258E1" w:rsidRDefault="00F63CDE" w:rsidP="00405874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258E1">
        <w:rPr>
          <w:rFonts w:ascii="Angsana New" w:hAnsi="Angsana New"/>
          <w:sz w:val="26"/>
          <w:szCs w:val="26"/>
          <w:cs/>
        </w:rPr>
        <w:t xml:space="preserve">ตามที่กล่าวไว้ในหมายเหตุประกอบงบการเงิน </w:t>
      </w:r>
      <w:r w:rsidRPr="009258E1">
        <w:rPr>
          <w:rFonts w:ascii="Angsana New" w:hAnsi="Angsana New"/>
          <w:sz w:val="26"/>
          <w:szCs w:val="26"/>
        </w:rPr>
        <w:t>1</w:t>
      </w:r>
      <w:r w:rsidRPr="009258E1">
        <w:rPr>
          <w:rFonts w:ascii="Angsana New" w:hAnsi="Angsana New"/>
          <w:sz w:val="26"/>
          <w:szCs w:val="26"/>
          <w:cs/>
        </w:rPr>
        <w:t xml:space="preserve"> เริ่มตั้งแต่ต้นปี </w:t>
      </w:r>
      <w:r w:rsidRPr="009258E1">
        <w:rPr>
          <w:rFonts w:ascii="Angsana New" w:hAnsi="Angsana New"/>
          <w:sz w:val="26"/>
          <w:szCs w:val="26"/>
        </w:rPr>
        <w:t>2563</w:t>
      </w:r>
      <w:r w:rsidRPr="009258E1">
        <w:rPr>
          <w:rFonts w:ascii="Angsana New" w:hAnsi="Angsana New"/>
          <w:sz w:val="26"/>
          <w:szCs w:val="26"/>
          <w:cs/>
        </w:rPr>
        <w:t xml:space="preserve"> การแพร่ระบาดของเชื้อไวรัสโควิด-</w:t>
      </w:r>
      <w:r w:rsidRPr="009258E1">
        <w:rPr>
          <w:rFonts w:ascii="Angsana New" w:hAnsi="Angsana New"/>
          <w:sz w:val="26"/>
          <w:szCs w:val="26"/>
        </w:rPr>
        <w:t>19</w:t>
      </w:r>
      <w:r w:rsidRPr="009258E1">
        <w:rPr>
          <w:rFonts w:ascii="Angsana New" w:hAnsi="Angsana New"/>
          <w:sz w:val="26"/>
          <w:szCs w:val="26"/>
          <w:cs/>
        </w:rPr>
        <w:t xml:space="preserve"> มีผลกระทบเชิงลบอย่างมากต่อเศรษฐกิจระดับประเทศและระดับโลก ซึ่งอาจมีผลกระทบเชิงลบอย่างมากต่อฐานะการเงินและผลการดำเนินงานในอนาคตของบริษัท อย่างไรก็ตาม ผลที่สุดในเรื่องดังกล่าวไม่สามารถทราบได้ในปัจจุบันและผลกระทบเชิงลบต่อบริษัทไม่สามารถประมาณการได้อย่างสมเหตุสมผลในขณะนี้ ทั้งนี้ ความเห็นของข้าพเจ้าไม่ได้เปลี่ยนแปลงไปเนื่องจากเรื่องที่เน้นดังกล่าว</w:t>
      </w:r>
    </w:p>
    <w:p w14:paraId="1CB40ECC" w14:textId="77777777" w:rsidR="00F63CDE" w:rsidRPr="00A44825" w:rsidRDefault="00F63CDE" w:rsidP="00405874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6BC0ABD3" w14:textId="64D0E5E0" w:rsidR="00A44825" w:rsidRPr="00A44825" w:rsidRDefault="00A44825" w:rsidP="00405874">
      <w:pPr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405874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>ความรับผิดชอบของผู้บริหาร</w:t>
      </w:r>
      <w:r w:rsidR="00A911C7" w:rsidRPr="00405874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bidi="th-TH"/>
        </w:rPr>
        <w:t>และผู้มีหน้าที่ในการกำกับดูแล</w:t>
      </w:r>
      <w:r w:rsidRPr="00405874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>ต่องบการเงิน</w:t>
      </w:r>
      <w:r w:rsidRPr="00A44825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 xml:space="preserve"> </w:t>
      </w:r>
    </w:p>
    <w:p w14:paraId="598CA979" w14:textId="77777777" w:rsidR="00A44825" w:rsidRPr="00A44825" w:rsidRDefault="00A44825" w:rsidP="00405874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A44825">
        <w:rPr>
          <w:rFonts w:ascii="Angsana New" w:hAnsi="Angsana New" w:cs="Angsana New"/>
          <w:sz w:val="26"/>
          <w:szCs w:val="26"/>
          <w:cs/>
          <w:lang w:bidi="th-TH"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44E6F7C" w14:textId="77777777" w:rsidR="00A44825" w:rsidRPr="00A44825" w:rsidRDefault="00A44825" w:rsidP="00405874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5017AA6F" w14:textId="77777777" w:rsidR="00A44825" w:rsidRPr="00A44825" w:rsidRDefault="00A44825" w:rsidP="00405874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A44825">
        <w:rPr>
          <w:rFonts w:ascii="Angsana New" w:hAnsi="Angsana New" w:cs="Angsana New"/>
          <w:sz w:val="26"/>
          <w:szCs w:val="26"/>
          <w:cs/>
          <w:lang w:bidi="th-TH"/>
        </w:rPr>
        <w:t xml:space="preserve"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 </w:t>
      </w:r>
    </w:p>
    <w:p w14:paraId="36F23B9E" w14:textId="3046467B" w:rsidR="00A44825" w:rsidRDefault="00A44825" w:rsidP="00405874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6DF49B86" w14:textId="5286C971" w:rsidR="00B966E9" w:rsidRPr="00A44825" w:rsidRDefault="00405874" w:rsidP="00405874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</w:t>
      </w:r>
    </w:p>
    <w:p w14:paraId="5BFF5A71" w14:textId="77777777" w:rsidR="000718BC" w:rsidRPr="00A44825" w:rsidRDefault="000718BC" w:rsidP="000718BC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  <w:sectPr w:rsidR="000718BC" w:rsidRPr="00A44825" w:rsidSect="00473E88">
          <w:headerReference w:type="default" r:id="rId11"/>
          <w:footerReference w:type="default" r:id="rId12"/>
          <w:pgSz w:w="11906" w:h="16838" w:code="9"/>
          <w:pgMar w:top="1152" w:right="1008" w:bottom="576" w:left="1296" w:header="576" w:footer="475" w:gutter="0"/>
          <w:paperSrc w:first="261"/>
          <w:pgNumType w:start="2"/>
          <w:cols w:space="708"/>
          <w:docGrid w:linePitch="326"/>
        </w:sectPr>
      </w:pPr>
    </w:p>
    <w:p w14:paraId="67970B70" w14:textId="77777777" w:rsidR="00366371" w:rsidRDefault="00366371" w:rsidP="00F63CDE">
      <w:pPr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775FFC8C" w14:textId="2CA596CD" w:rsidR="00F63CDE" w:rsidRPr="00A44825" w:rsidRDefault="00F63CDE" w:rsidP="00F63CDE">
      <w:pPr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A44825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 xml:space="preserve">ความรับผิดชอบของผู้สอบบัญชีต่อการตรวจสอบงบการเงิน </w:t>
      </w:r>
    </w:p>
    <w:p w14:paraId="622FAF5B" w14:textId="386875AE" w:rsidR="00F320DD" w:rsidRPr="00A44825" w:rsidRDefault="00F63CDE" w:rsidP="00F63CDE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A44825">
        <w:rPr>
          <w:rFonts w:ascii="Angsana New" w:hAnsi="Angsana New" w:cs="Angsan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 รายการที่ขัดต่อข้อเท็จจริงแต่ละรายการหรือ</w:t>
      </w:r>
      <w:r>
        <w:rPr>
          <w:rFonts w:ascii="Angsana New" w:hAnsi="Angsana New" w:cs="Angsana New"/>
          <w:sz w:val="26"/>
          <w:szCs w:val="26"/>
          <w:lang w:bidi="th-TH"/>
        </w:rPr>
        <w:t xml:space="preserve">     </w:t>
      </w:r>
      <w:r w:rsidRPr="00A44825">
        <w:rPr>
          <w:rFonts w:ascii="Angsana New" w:hAnsi="Angsana New" w:cs="Angsana New"/>
          <w:sz w:val="26"/>
          <w:szCs w:val="26"/>
          <w:cs/>
          <w:lang w:bidi="th-TH"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F56935C" w14:textId="77777777" w:rsidR="00F63CDE" w:rsidRPr="00A911C7" w:rsidRDefault="00F63CDE" w:rsidP="00A44825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5A6717EA" w14:textId="5F73FCBB" w:rsidR="00A44825" w:rsidRDefault="00A44825" w:rsidP="00A44825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A44825">
        <w:rPr>
          <w:rFonts w:ascii="Angsana New" w:hAnsi="Angsana New" w:cs="Angsana New"/>
          <w:sz w:val="26"/>
          <w:szCs w:val="26"/>
          <w:cs/>
          <w:lang w:bidi="th-TH"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0633E960" w14:textId="73547B43" w:rsidR="00A911C7" w:rsidRPr="00A911C7" w:rsidRDefault="00F0600E" w:rsidP="00366371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line="240" w:lineRule="atLeast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ไม่ว่าจะเกิดจากการทุจริตหรือข้อผิดพลาด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ความเสี่ยงที่ไม่พบข้อมูลที่ขัดต่อข้อเท็จจริงอันเป็น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สาระสำคัญซึ่งเป็นผลมาจากการทุจริตจะสูงกว่าความเสี่ยงที่เกิดจากข้อผิดพลาด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เนื่องจากการทุจริตอาจเกี่ยวกับการสมรู้ร่วมคิด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     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การปลอมแปลงเอกสารหลักฐาน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การตั้งใจละเว้นการแสดงข้อมูล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</w:p>
    <w:p w14:paraId="598518C2" w14:textId="77777777" w:rsidR="00F0600E" w:rsidRPr="00F0600E" w:rsidRDefault="00F0600E" w:rsidP="00366371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line="240" w:lineRule="atLeast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เพื่อออกแบบวิธีการตรวจสอบที่เหมาะสมกับสถานการณ์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          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</w:p>
    <w:p w14:paraId="6213C0C9" w14:textId="77777777" w:rsidR="00F0600E" w:rsidRPr="00F0600E" w:rsidRDefault="00F0600E" w:rsidP="00366371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line="240" w:lineRule="atLeast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</w:p>
    <w:p w14:paraId="2AD7D7F5" w14:textId="77777777" w:rsidR="00F0600E" w:rsidRPr="00F0600E" w:rsidRDefault="00F0600E" w:rsidP="00366371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line="240" w:lineRule="atLeast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และจากหลักฐานการสอบบัญชีที่ได้รับ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สรุปว่ามีความไม่แน่นอนที่มีสาระสำคัญที่เกี่ยวกับเหตุการณ์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ข้าพเจ้าต้อง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หรือถ้าการเปิดเผยข้อมูลดังกล่าวไม่เพียงพอ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ความเห็นของข้าพเจ้าจะเปลี่ยนแปลงไป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อย่างไรก็ตาม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</w:p>
    <w:p w14:paraId="35848BED" w14:textId="77777777" w:rsidR="007F3374" w:rsidRPr="00F0600E" w:rsidRDefault="00F0600E" w:rsidP="00366371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line="240" w:lineRule="atLeast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ประเมินการนำเสนอโครงสร้างและเนื้อหาของงบการเงินโดยรวม</w:t>
      </w:r>
      <w:r w:rsidRPr="00F0600E">
        <w:rPr>
          <w:rFonts w:asciiTheme="majorBidi" w:hAnsiTheme="majorBidi" w:cstheme="majorBidi"/>
          <w:sz w:val="26"/>
          <w:szCs w:val="26"/>
          <w:cs/>
          <w:lang w:bidi="th-TH"/>
        </w:rPr>
        <w:t xml:space="preserve"> </w:t>
      </w:r>
      <w:r w:rsidRPr="00F0600E">
        <w:rPr>
          <w:rFonts w:asciiTheme="majorBidi" w:hAnsiTheme="majorBidi" w:cstheme="majorBidi" w:hint="cs"/>
          <w:sz w:val="26"/>
          <w:szCs w:val="26"/>
          <w:cs/>
          <w:lang w:bidi="th-TH"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6F2B71F7" w14:textId="1EEDE738" w:rsidR="00A911C7" w:rsidRDefault="00A911C7" w:rsidP="00A911C7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5D496DC6" w14:textId="3C6EAFFC" w:rsidR="00A911C7" w:rsidRPr="00C040A7" w:rsidRDefault="00A911C7" w:rsidP="00A911C7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 xml:space="preserve"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43684B38" w14:textId="77777777" w:rsidR="00A911C7" w:rsidRPr="00A911C7" w:rsidRDefault="00A911C7" w:rsidP="00A911C7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2C012A39" w14:textId="77777777" w:rsidR="00366371" w:rsidRDefault="00366371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5CF602AD" w14:textId="77777777" w:rsidR="00366371" w:rsidRDefault="00366371" w:rsidP="00A911C7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70C01128" w14:textId="43BDA1D3" w:rsidR="00A911C7" w:rsidRDefault="00A911C7" w:rsidP="00A911C7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t xml:space="preserve"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ี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 </w:t>
      </w:r>
    </w:p>
    <w:p w14:paraId="2A578928" w14:textId="5750C7C9" w:rsidR="00F63CDE" w:rsidRDefault="00F63CDE" w:rsidP="00A44825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510D5B89" w14:textId="087D77BB" w:rsidR="00A911C7" w:rsidRDefault="00A911C7" w:rsidP="00A44825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5066F60F" w14:textId="77777777" w:rsidR="00A911C7" w:rsidRPr="00A44825" w:rsidRDefault="00A911C7" w:rsidP="00A44825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48178E8A" w14:textId="77777777" w:rsidR="00A44825" w:rsidRPr="00A44825" w:rsidRDefault="00A44825" w:rsidP="00A44825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A44825">
        <w:rPr>
          <w:rFonts w:ascii="Angsana New" w:hAnsi="Angsana New" w:cs="Angsana New"/>
          <w:sz w:val="26"/>
          <w:szCs w:val="26"/>
        </w:rPr>
        <w:t>(</w:t>
      </w:r>
      <w:r w:rsidRPr="00A44825">
        <w:rPr>
          <w:rFonts w:ascii="Angsana New" w:hAnsi="Angsana New" w:cs="Angsana New"/>
          <w:sz w:val="26"/>
          <w:szCs w:val="26"/>
          <w:cs/>
          <w:lang w:bidi="th-TH"/>
        </w:rPr>
        <w:t>นางสาววิมลศรี จงอุดมสมบัติ)</w:t>
      </w:r>
    </w:p>
    <w:p w14:paraId="4AC42CE2" w14:textId="77777777" w:rsidR="00A44825" w:rsidRPr="00A44825" w:rsidRDefault="00A44825" w:rsidP="00A44825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A44825">
        <w:rPr>
          <w:rFonts w:ascii="Angsana New" w:hAnsi="Angsana New" w:cs="Angsana New"/>
          <w:sz w:val="26"/>
          <w:szCs w:val="26"/>
          <w:cs/>
          <w:lang w:bidi="th-TH"/>
        </w:rPr>
        <w:t xml:space="preserve">ผู้สอบบัญชีรับอนุญาต เลขทะเบียน </w:t>
      </w:r>
      <w:r w:rsidRPr="00A44825">
        <w:rPr>
          <w:rFonts w:ascii="Angsana New" w:hAnsi="Angsana New" w:cs="Angsana New"/>
          <w:sz w:val="26"/>
          <w:szCs w:val="26"/>
        </w:rPr>
        <w:t>3899</w:t>
      </w:r>
    </w:p>
    <w:p w14:paraId="62FAC865" w14:textId="77777777" w:rsidR="00A44825" w:rsidRPr="00A44825" w:rsidRDefault="00A44825" w:rsidP="00A44825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A44825">
        <w:rPr>
          <w:rFonts w:ascii="Angsana New" w:hAnsi="Angsana New" w:cs="Angsana New"/>
          <w:sz w:val="26"/>
          <w:szCs w:val="26"/>
          <w:cs/>
          <w:lang w:bidi="th-TH"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14:paraId="49E6B2EB" w14:textId="77777777" w:rsidR="00A44825" w:rsidRPr="00A44825" w:rsidRDefault="00A44825" w:rsidP="00A44825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A44825">
        <w:rPr>
          <w:rFonts w:ascii="Angsana New" w:hAnsi="Angsana New" w:cs="Angsana New"/>
          <w:sz w:val="26"/>
          <w:szCs w:val="26"/>
          <w:cs/>
          <w:lang w:bidi="th-TH"/>
        </w:rPr>
        <w:t>กรุงเทพมหานคร</w:t>
      </w:r>
    </w:p>
    <w:p w14:paraId="4F74E093" w14:textId="4F6DB529" w:rsidR="00C81773" w:rsidRPr="001D720C" w:rsidRDefault="00A44825" w:rsidP="00F63CDE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A44825">
        <w:rPr>
          <w:rFonts w:ascii="Angsana New" w:hAnsi="Angsana New" w:cs="Angsana New"/>
          <w:sz w:val="26"/>
          <w:szCs w:val="26"/>
          <w:cs/>
          <w:lang w:bidi="th-TH"/>
        </w:rPr>
        <w:t xml:space="preserve">วันที่ </w:t>
      </w:r>
      <w:r w:rsidRPr="00A44825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426456">
        <w:rPr>
          <w:rFonts w:ascii="Angsana New" w:hAnsi="Angsana New" w:cs="Angsana New"/>
          <w:sz w:val="26"/>
          <w:szCs w:val="26"/>
          <w:lang w:val="en-US" w:bidi="th-TH"/>
        </w:rPr>
        <w:t>3</w:t>
      </w:r>
      <w:r w:rsidRPr="00A44825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1D720C">
        <w:rPr>
          <w:rFonts w:ascii="Angsana New" w:hAnsi="Angsana New" w:cs="Angsana New" w:hint="cs"/>
          <w:sz w:val="26"/>
          <w:szCs w:val="26"/>
          <w:cs/>
          <w:lang w:val="en-US" w:bidi="th-TH"/>
        </w:rPr>
        <w:t>กุมภาพันธ์</w:t>
      </w:r>
      <w:r w:rsidRPr="00A4482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015292">
        <w:rPr>
          <w:rFonts w:ascii="Angsana New" w:hAnsi="Angsana New" w:cs="Angsana New"/>
          <w:sz w:val="26"/>
          <w:szCs w:val="26"/>
        </w:rPr>
        <w:t>256</w:t>
      </w:r>
      <w:r w:rsidR="001D720C">
        <w:rPr>
          <w:rFonts w:ascii="Angsana New" w:hAnsi="Angsana New" w:cs="Angsana New"/>
          <w:sz w:val="26"/>
          <w:szCs w:val="26"/>
          <w:lang w:val="en-US" w:bidi="th-TH"/>
        </w:rPr>
        <w:t>4</w:t>
      </w:r>
    </w:p>
    <w:sectPr w:rsidR="00C81773" w:rsidRPr="001D720C" w:rsidSect="00366371">
      <w:footerReference w:type="default" r:id="rId13"/>
      <w:pgSz w:w="11906" w:h="16838" w:code="9"/>
      <w:pgMar w:top="1152" w:right="1008" w:bottom="576" w:left="1296" w:header="1152" w:footer="475" w:gutter="0"/>
      <w:paperSrc w:first="261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2393EE" w14:textId="77777777" w:rsidR="003744B7" w:rsidRDefault="003744B7" w:rsidP="006D3290">
      <w:r>
        <w:separator/>
      </w:r>
    </w:p>
  </w:endnote>
  <w:endnote w:type="continuationSeparator" w:id="0">
    <w:p w14:paraId="661BF6C3" w14:textId="77777777" w:rsidR="003744B7" w:rsidRDefault="003744B7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sGoth Lt BT">
    <w:altName w:val="Arial Narrow"/>
    <w:charset w:val="00"/>
    <w:family w:val="swiss"/>
    <w:pitch w:val="variable"/>
    <w:sig w:usb0="800000AF" w:usb1="1000204A" w:usb2="00000000" w:usb3="00000000" w:csb0="0000001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 w:cs="Angsana New"/>
        <w:sz w:val="26"/>
        <w:szCs w:val="26"/>
      </w:rPr>
      <w:id w:val="-1686437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CBF525" w14:textId="77777777" w:rsidR="009F6004" w:rsidRPr="00473E88" w:rsidRDefault="003744B7" w:rsidP="00473E88">
        <w:pPr>
          <w:pStyle w:val="Footer"/>
          <w:jc w:val="right"/>
          <w:rPr>
            <w:rFonts w:ascii="Angsana New" w:hAnsi="Angsana New" w:cs="Angsana New"/>
            <w:sz w:val="26"/>
            <w:szCs w:val="26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E31275" w14:textId="77777777" w:rsidR="00473E88" w:rsidRPr="00473E88" w:rsidRDefault="00473E88" w:rsidP="00473E88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750292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7C9213" w14:textId="77777777" w:rsidR="000718BC" w:rsidRPr="00473E88" w:rsidRDefault="000718BC" w:rsidP="00473E88">
        <w:pPr>
          <w:pStyle w:val="Footer"/>
          <w:jc w:val="right"/>
        </w:pPr>
        <w:r w:rsidRPr="00473E88">
          <w:rPr>
            <w:rFonts w:ascii="Angsana New" w:hAnsi="Angsana New" w:cs="Angsana New"/>
            <w:sz w:val="26"/>
            <w:szCs w:val="26"/>
          </w:rPr>
          <w:fldChar w:fldCharType="begin"/>
        </w:r>
        <w:r w:rsidRPr="00473E88">
          <w:rPr>
            <w:rFonts w:ascii="Angsana New" w:hAnsi="Angsana New" w:cs="Angsana New"/>
            <w:sz w:val="26"/>
            <w:szCs w:val="26"/>
          </w:rPr>
          <w:instrText xml:space="preserve"> PAGE   \* MERGEFORMAT </w:instrText>
        </w:r>
        <w:r w:rsidRPr="00473E88">
          <w:rPr>
            <w:rFonts w:ascii="Angsana New" w:hAnsi="Angsana New" w:cs="Angsana New"/>
            <w:sz w:val="26"/>
            <w:szCs w:val="26"/>
          </w:rPr>
          <w:fldChar w:fldCharType="separate"/>
        </w:r>
        <w:r w:rsidR="002C0A55">
          <w:rPr>
            <w:rFonts w:ascii="Angsana New" w:hAnsi="Angsana New" w:cs="Angsana New"/>
            <w:noProof/>
            <w:sz w:val="26"/>
            <w:szCs w:val="26"/>
          </w:rPr>
          <w:t>2</w:t>
        </w:r>
        <w:r w:rsidRPr="00473E88">
          <w:rPr>
            <w:rFonts w:ascii="Angsana New" w:hAnsi="Angsana New" w:cs="Angsan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31CFE3" w14:textId="77777777" w:rsidR="003744B7" w:rsidRDefault="003744B7" w:rsidP="006D3290">
      <w:r>
        <w:separator/>
      </w:r>
    </w:p>
  </w:footnote>
  <w:footnote w:type="continuationSeparator" w:id="0">
    <w:p w14:paraId="1D387810" w14:textId="77777777" w:rsidR="003744B7" w:rsidRDefault="003744B7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F1576C" w:rsidRPr="007837B1" w14:paraId="3C4CEC46" w14:textId="77777777" w:rsidTr="00352177">
      <w:trPr>
        <w:trHeight w:val="808"/>
      </w:trPr>
      <w:tc>
        <w:tcPr>
          <w:tcW w:w="5328" w:type="dxa"/>
          <w:shd w:val="clear" w:color="auto" w:fill="auto"/>
        </w:tcPr>
        <w:p w14:paraId="7B175DE2" w14:textId="77777777" w:rsidR="006A0462" w:rsidRDefault="006A0462" w:rsidP="00F1576C">
          <w:pPr>
            <w:spacing w:line="240" w:lineRule="atLeast"/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4A799CBD" w14:textId="77777777" w:rsidR="00F1576C" w:rsidRPr="006A0462" w:rsidRDefault="006A0462" w:rsidP="006A0462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  <w:shd w:val="clear" w:color="auto" w:fill="auto"/>
        </w:tcPr>
        <w:p w14:paraId="367EDF65" w14:textId="66544463" w:rsidR="00F1576C" w:rsidRPr="007837B1" w:rsidRDefault="00F1576C" w:rsidP="00F1576C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6E111750" w14:textId="77777777" w:rsidR="00F1576C" w:rsidRDefault="00F1576C" w:rsidP="00F157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405F8253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44133AF5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30C994D5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2B1786EA" w14:textId="77777777" w:rsidR="00352177" w:rsidRDefault="003521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F9D70A" w14:textId="77777777" w:rsidR="00C81773" w:rsidRDefault="00C81773" w:rsidP="00F15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8AF4703"/>
    <w:multiLevelType w:val="hybridMultilevel"/>
    <w:tmpl w:val="12385892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4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"/>
  </w:num>
  <w:num w:numId="4">
    <w:abstractNumId w:val="0"/>
  </w:num>
  <w:num w:numId="5">
    <w:abstractNumId w:val="14"/>
  </w:num>
  <w:num w:numId="6">
    <w:abstractNumId w:val="8"/>
  </w:num>
  <w:num w:numId="7">
    <w:abstractNumId w:val="5"/>
  </w:num>
  <w:num w:numId="8">
    <w:abstractNumId w:val="11"/>
  </w:num>
  <w:num w:numId="9">
    <w:abstractNumId w:val="7"/>
  </w:num>
  <w:num w:numId="10">
    <w:abstractNumId w:val="4"/>
  </w:num>
  <w:num w:numId="11">
    <w:abstractNumId w:val="6"/>
  </w:num>
  <w:num w:numId="12">
    <w:abstractNumId w:val="10"/>
  </w:num>
  <w:num w:numId="13">
    <w:abstractNumId w:val="10"/>
  </w:num>
  <w:num w:numId="14">
    <w:abstractNumId w:val="2"/>
  </w:num>
  <w:num w:numId="15">
    <w:abstractNumId w:val="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15292"/>
    <w:rsid w:val="00044327"/>
    <w:rsid w:val="00056D44"/>
    <w:rsid w:val="00057527"/>
    <w:rsid w:val="000718BC"/>
    <w:rsid w:val="000A3CFB"/>
    <w:rsid w:val="000A652D"/>
    <w:rsid w:val="000B12FA"/>
    <w:rsid w:val="000D0A5C"/>
    <w:rsid w:val="000F2BE2"/>
    <w:rsid w:val="000F47F1"/>
    <w:rsid w:val="00100863"/>
    <w:rsid w:val="001126E4"/>
    <w:rsid w:val="00124E61"/>
    <w:rsid w:val="00137980"/>
    <w:rsid w:val="00155867"/>
    <w:rsid w:val="00163D10"/>
    <w:rsid w:val="00166B9A"/>
    <w:rsid w:val="0017701B"/>
    <w:rsid w:val="00195310"/>
    <w:rsid w:val="001A514A"/>
    <w:rsid w:val="001B5A6A"/>
    <w:rsid w:val="001D3FAD"/>
    <w:rsid w:val="001D720C"/>
    <w:rsid w:val="001E77F7"/>
    <w:rsid w:val="001F4AB6"/>
    <w:rsid w:val="00215181"/>
    <w:rsid w:val="0022609C"/>
    <w:rsid w:val="0022620E"/>
    <w:rsid w:val="002308CC"/>
    <w:rsid w:val="00236290"/>
    <w:rsid w:val="002370B8"/>
    <w:rsid w:val="0026489E"/>
    <w:rsid w:val="002930CB"/>
    <w:rsid w:val="002B122A"/>
    <w:rsid w:val="002B6F69"/>
    <w:rsid w:val="002C0A55"/>
    <w:rsid w:val="002D241D"/>
    <w:rsid w:val="002F44CB"/>
    <w:rsid w:val="002F7E6E"/>
    <w:rsid w:val="00352177"/>
    <w:rsid w:val="0036568A"/>
    <w:rsid w:val="00366371"/>
    <w:rsid w:val="003744B7"/>
    <w:rsid w:val="003A1B30"/>
    <w:rsid w:val="003B2F32"/>
    <w:rsid w:val="003B6A36"/>
    <w:rsid w:val="003C222F"/>
    <w:rsid w:val="003C7C8D"/>
    <w:rsid w:val="003E191D"/>
    <w:rsid w:val="003E644A"/>
    <w:rsid w:val="003E7AE7"/>
    <w:rsid w:val="00405874"/>
    <w:rsid w:val="00416B4D"/>
    <w:rsid w:val="00421302"/>
    <w:rsid w:val="00426456"/>
    <w:rsid w:val="00430211"/>
    <w:rsid w:val="00441454"/>
    <w:rsid w:val="00442749"/>
    <w:rsid w:val="00473E88"/>
    <w:rsid w:val="0048460F"/>
    <w:rsid w:val="004A26AA"/>
    <w:rsid w:val="004A2808"/>
    <w:rsid w:val="004A65E3"/>
    <w:rsid w:val="004B3152"/>
    <w:rsid w:val="004C1FAA"/>
    <w:rsid w:val="004D022D"/>
    <w:rsid w:val="005129C6"/>
    <w:rsid w:val="00517891"/>
    <w:rsid w:val="00582CBA"/>
    <w:rsid w:val="0059197D"/>
    <w:rsid w:val="00595C0E"/>
    <w:rsid w:val="005B0E11"/>
    <w:rsid w:val="005B7B54"/>
    <w:rsid w:val="005C22D1"/>
    <w:rsid w:val="005D168D"/>
    <w:rsid w:val="0061435D"/>
    <w:rsid w:val="00631CAD"/>
    <w:rsid w:val="006338B4"/>
    <w:rsid w:val="006432C9"/>
    <w:rsid w:val="006552DC"/>
    <w:rsid w:val="006623DA"/>
    <w:rsid w:val="00667339"/>
    <w:rsid w:val="006701B3"/>
    <w:rsid w:val="0067054D"/>
    <w:rsid w:val="006755AE"/>
    <w:rsid w:val="00676B51"/>
    <w:rsid w:val="00684503"/>
    <w:rsid w:val="006A0410"/>
    <w:rsid w:val="006A0462"/>
    <w:rsid w:val="006B50E7"/>
    <w:rsid w:val="006B681C"/>
    <w:rsid w:val="006C526B"/>
    <w:rsid w:val="006D3290"/>
    <w:rsid w:val="006D6E96"/>
    <w:rsid w:val="006E0067"/>
    <w:rsid w:val="006E2E4E"/>
    <w:rsid w:val="006F123A"/>
    <w:rsid w:val="006F71BE"/>
    <w:rsid w:val="00710D73"/>
    <w:rsid w:val="00752D9D"/>
    <w:rsid w:val="0075680B"/>
    <w:rsid w:val="0076674D"/>
    <w:rsid w:val="007B6033"/>
    <w:rsid w:val="007E0C4F"/>
    <w:rsid w:val="007E1BB0"/>
    <w:rsid w:val="007E7D2B"/>
    <w:rsid w:val="007F3374"/>
    <w:rsid w:val="00801A1C"/>
    <w:rsid w:val="00820CC7"/>
    <w:rsid w:val="008362C0"/>
    <w:rsid w:val="008428C5"/>
    <w:rsid w:val="00844F8B"/>
    <w:rsid w:val="00847C59"/>
    <w:rsid w:val="00856FDB"/>
    <w:rsid w:val="008771CE"/>
    <w:rsid w:val="00880BE6"/>
    <w:rsid w:val="008A2E22"/>
    <w:rsid w:val="008B7C2B"/>
    <w:rsid w:val="008C35A7"/>
    <w:rsid w:val="008C3C8D"/>
    <w:rsid w:val="008E3596"/>
    <w:rsid w:val="008E5EC8"/>
    <w:rsid w:val="008F1388"/>
    <w:rsid w:val="008F1FD3"/>
    <w:rsid w:val="008F291B"/>
    <w:rsid w:val="008F67AD"/>
    <w:rsid w:val="00902533"/>
    <w:rsid w:val="00924270"/>
    <w:rsid w:val="00932895"/>
    <w:rsid w:val="0093482D"/>
    <w:rsid w:val="00954601"/>
    <w:rsid w:val="00956D35"/>
    <w:rsid w:val="00960C58"/>
    <w:rsid w:val="00964DAA"/>
    <w:rsid w:val="009A619D"/>
    <w:rsid w:val="009B7706"/>
    <w:rsid w:val="009D285D"/>
    <w:rsid w:val="009F4D49"/>
    <w:rsid w:val="009F5A5C"/>
    <w:rsid w:val="009F6004"/>
    <w:rsid w:val="00A009F4"/>
    <w:rsid w:val="00A05535"/>
    <w:rsid w:val="00A306F7"/>
    <w:rsid w:val="00A3493B"/>
    <w:rsid w:val="00A37652"/>
    <w:rsid w:val="00A440EF"/>
    <w:rsid w:val="00A44825"/>
    <w:rsid w:val="00A51CBE"/>
    <w:rsid w:val="00A77F4D"/>
    <w:rsid w:val="00A82C83"/>
    <w:rsid w:val="00A838AE"/>
    <w:rsid w:val="00A86F5B"/>
    <w:rsid w:val="00A911C7"/>
    <w:rsid w:val="00AA675C"/>
    <w:rsid w:val="00AD20EC"/>
    <w:rsid w:val="00AE739C"/>
    <w:rsid w:val="00AF05C6"/>
    <w:rsid w:val="00AF3B71"/>
    <w:rsid w:val="00B2609F"/>
    <w:rsid w:val="00B44794"/>
    <w:rsid w:val="00B537E2"/>
    <w:rsid w:val="00B5692C"/>
    <w:rsid w:val="00B721CC"/>
    <w:rsid w:val="00B966E9"/>
    <w:rsid w:val="00BB0C70"/>
    <w:rsid w:val="00BE357A"/>
    <w:rsid w:val="00BF5CF8"/>
    <w:rsid w:val="00C17AC9"/>
    <w:rsid w:val="00C21DBD"/>
    <w:rsid w:val="00C23D4F"/>
    <w:rsid w:val="00C2497C"/>
    <w:rsid w:val="00C36748"/>
    <w:rsid w:val="00C427A0"/>
    <w:rsid w:val="00C505E7"/>
    <w:rsid w:val="00C71C20"/>
    <w:rsid w:val="00C76CDE"/>
    <w:rsid w:val="00C81773"/>
    <w:rsid w:val="00C82909"/>
    <w:rsid w:val="00C85BCD"/>
    <w:rsid w:val="00CC216A"/>
    <w:rsid w:val="00CF0DB8"/>
    <w:rsid w:val="00D02C2D"/>
    <w:rsid w:val="00D069C1"/>
    <w:rsid w:val="00D31CB5"/>
    <w:rsid w:val="00D333DF"/>
    <w:rsid w:val="00D45321"/>
    <w:rsid w:val="00D51839"/>
    <w:rsid w:val="00D67A48"/>
    <w:rsid w:val="00E0103C"/>
    <w:rsid w:val="00E2569F"/>
    <w:rsid w:val="00E31D92"/>
    <w:rsid w:val="00E332C8"/>
    <w:rsid w:val="00E34C40"/>
    <w:rsid w:val="00E41E59"/>
    <w:rsid w:val="00E42A72"/>
    <w:rsid w:val="00E52A74"/>
    <w:rsid w:val="00E62377"/>
    <w:rsid w:val="00E7029F"/>
    <w:rsid w:val="00E872EB"/>
    <w:rsid w:val="00EB317F"/>
    <w:rsid w:val="00EB4288"/>
    <w:rsid w:val="00EC0860"/>
    <w:rsid w:val="00EC3174"/>
    <w:rsid w:val="00EC3EB2"/>
    <w:rsid w:val="00ED13A3"/>
    <w:rsid w:val="00EE013E"/>
    <w:rsid w:val="00EF6470"/>
    <w:rsid w:val="00F0600E"/>
    <w:rsid w:val="00F1576C"/>
    <w:rsid w:val="00F3117E"/>
    <w:rsid w:val="00F31D17"/>
    <w:rsid w:val="00F320DD"/>
    <w:rsid w:val="00F330A8"/>
    <w:rsid w:val="00F468FD"/>
    <w:rsid w:val="00F51F75"/>
    <w:rsid w:val="00F63CDE"/>
    <w:rsid w:val="00F660B6"/>
    <w:rsid w:val="00F706C5"/>
    <w:rsid w:val="00F83C7A"/>
    <w:rsid w:val="00F950D9"/>
    <w:rsid w:val="00F95F80"/>
    <w:rsid w:val="00FA3884"/>
    <w:rsid w:val="00FA4C92"/>
    <w:rsid w:val="00FB2148"/>
    <w:rsid w:val="00FB6523"/>
    <w:rsid w:val="00FE705D"/>
    <w:rsid w:val="00FF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18FEC7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3CDE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customStyle="1" w:styleId="a">
    <w:name w:val="¢éÍ¤ÇÒÁ"/>
    <w:basedOn w:val="Normal"/>
    <w:rsid w:val="00473E88"/>
    <w:pPr>
      <w:tabs>
        <w:tab w:val="left" w:pos="1080"/>
      </w:tabs>
    </w:pPr>
    <w:rPr>
      <w:rFonts w:cs="Book Antiqua"/>
      <w:sz w:val="30"/>
      <w:szCs w:val="30"/>
      <w:lang w:val="th-TH" w:bidi="th-TH"/>
    </w:rPr>
  </w:style>
  <w:style w:type="paragraph" w:customStyle="1" w:styleId="T">
    <w:name w:val="Å§ª×Í T"/>
    <w:basedOn w:val="Normal"/>
    <w:rsid w:val="00473E88"/>
    <w:pPr>
      <w:ind w:left="5040" w:right="540"/>
      <w:jc w:val="center"/>
    </w:pPr>
    <w:rPr>
      <w:rFonts w:cs="Book Antiqua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4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15CC1-7E11-45AD-A68F-6A02BC769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148</TotalTime>
  <Pages>4</Pages>
  <Words>903</Words>
  <Characters>5152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Wilawun Budsabathon</cp:lastModifiedBy>
  <cp:revision>40</cp:revision>
  <cp:lastPrinted>2021-02-24T09:27:00Z</cp:lastPrinted>
  <dcterms:created xsi:type="dcterms:W3CDTF">2020-01-06T13:12:00Z</dcterms:created>
  <dcterms:modified xsi:type="dcterms:W3CDTF">2021-02-24T09:27:00Z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