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290CC" w14:textId="3F487069" w:rsidR="00800D4C" w:rsidRPr="003C618B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C618B">
        <w:rPr>
          <w:rFonts w:ascii="Angsana New" w:hAnsi="Angsana New"/>
          <w:b/>
          <w:bCs/>
          <w:sz w:val="26"/>
          <w:szCs w:val="26"/>
        </w:rPr>
        <w:t>1</w:t>
      </w:r>
      <w:r w:rsidRPr="003C618B">
        <w:rPr>
          <w:rFonts w:ascii="Angsana New" w:hAnsi="Angsana New"/>
          <w:b/>
          <w:bCs/>
          <w:sz w:val="26"/>
          <w:szCs w:val="26"/>
          <w:cs/>
        </w:rPr>
        <w:t>.</w:t>
      </w:r>
      <w:r w:rsidRPr="003C618B">
        <w:rPr>
          <w:rFonts w:ascii="Angsana New" w:hAnsi="Angsana New"/>
          <w:b/>
          <w:bCs/>
          <w:sz w:val="26"/>
          <w:szCs w:val="26"/>
          <w:cs/>
        </w:rPr>
        <w:tab/>
        <w:t>ทั่วไป</w:t>
      </w:r>
    </w:p>
    <w:p w14:paraId="3AB9DAE5" w14:textId="77777777" w:rsidR="00800D4C" w:rsidRPr="003C618B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070F558B" w14:textId="6475824F" w:rsidR="00800D4C" w:rsidRPr="003C618B" w:rsidRDefault="00800D4C" w:rsidP="00800D4C">
      <w:pPr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 xml:space="preserve">บริษัท ซีแพนเนล จำกัด </w:t>
      </w:r>
      <w:r w:rsidRPr="003C618B">
        <w:rPr>
          <w:rFonts w:ascii="Angsana New" w:hAnsi="Angsana New"/>
          <w:sz w:val="26"/>
          <w:szCs w:val="26"/>
        </w:rPr>
        <w:t>(“</w:t>
      </w:r>
      <w:r w:rsidRPr="003C618B">
        <w:rPr>
          <w:rFonts w:ascii="Angsana New" w:hAnsi="Angsana New"/>
          <w:sz w:val="26"/>
          <w:szCs w:val="26"/>
          <w:cs/>
        </w:rPr>
        <w:t>บริษัท</w:t>
      </w:r>
      <w:r w:rsidRPr="003C618B">
        <w:rPr>
          <w:rFonts w:ascii="Angsana New" w:hAnsi="Angsana New"/>
          <w:sz w:val="26"/>
          <w:szCs w:val="26"/>
        </w:rPr>
        <w:t xml:space="preserve">”) </w:t>
      </w:r>
      <w:r w:rsidRPr="003C618B">
        <w:rPr>
          <w:rFonts w:ascii="Angsana New" w:hAnsi="Angsana New"/>
          <w:sz w:val="26"/>
          <w:szCs w:val="26"/>
          <w:cs/>
        </w:rPr>
        <w:t xml:space="preserve">จดทะเบียนเป็นบริษัทจำกัดในประเทศไทยเมื่อวันที่ </w:t>
      </w:r>
      <w:r w:rsidRPr="003C618B">
        <w:rPr>
          <w:rFonts w:ascii="Angsana New" w:hAnsi="Angsana New"/>
          <w:sz w:val="26"/>
          <w:szCs w:val="26"/>
        </w:rPr>
        <w:t xml:space="preserve">27 </w:t>
      </w:r>
      <w:r w:rsidRPr="003C618B">
        <w:rPr>
          <w:rFonts w:ascii="Angsana New" w:hAnsi="Angsana New"/>
          <w:sz w:val="26"/>
          <w:szCs w:val="26"/>
          <w:cs/>
        </w:rPr>
        <w:t>มีนาคม</w:t>
      </w:r>
      <w:r w:rsidRPr="003C618B">
        <w:rPr>
          <w:rFonts w:ascii="Angsana New" w:hAnsi="Angsana New"/>
          <w:sz w:val="26"/>
          <w:szCs w:val="26"/>
        </w:rPr>
        <w:t xml:space="preserve"> 2555 </w:t>
      </w:r>
      <w:r w:rsidRPr="003C618B">
        <w:rPr>
          <w:rFonts w:ascii="Angsana New" w:hAnsi="Angsana New"/>
          <w:sz w:val="26"/>
          <w:szCs w:val="26"/>
          <w:cs/>
        </w:rPr>
        <w:t>บริษัทดำเนินธุรกิจเกี่ยวกับการผลิตและจำหน่ายผนังคอนกรีตสำเร็จรูปสำหรับงานก่อสร้างทุกประเภท</w:t>
      </w:r>
    </w:p>
    <w:p w14:paraId="72515A82" w14:textId="77777777" w:rsidR="00800D4C" w:rsidRPr="003C618B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3C618B">
        <w:rPr>
          <w:rFonts w:ascii="Angsana New" w:hAnsi="Angsana New"/>
          <w:b/>
          <w:bCs/>
          <w:sz w:val="26"/>
          <w:szCs w:val="26"/>
          <w:cs/>
        </w:rPr>
        <w:tab/>
      </w:r>
    </w:p>
    <w:p w14:paraId="360A2317" w14:textId="5236BD64" w:rsidR="00800D4C" w:rsidRPr="003C618B" w:rsidRDefault="00800D4C" w:rsidP="00800D4C">
      <w:pPr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C618B">
        <w:rPr>
          <w:rFonts w:ascii="Angsana New" w:hAnsi="Angsana New"/>
          <w:sz w:val="26"/>
          <w:szCs w:val="26"/>
        </w:rPr>
        <w:t xml:space="preserve">31 </w:t>
      </w:r>
      <w:r w:rsidRPr="003C618B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และ 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2</w:t>
      </w:r>
      <w:r w:rsidRPr="003C618B">
        <w:rPr>
          <w:rFonts w:ascii="Angsana New" w:hAnsi="Angsana New"/>
          <w:sz w:val="26"/>
          <w:szCs w:val="26"/>
          <w:cs/>
        </w:rPr>
        <w:t xml:space="preserve"> ผู้ถือหุ้นของบริษัทสรุปได้ดังนี้</w:t>
      </w:r>
    </w:p>
    <w:p w14:paraId="3DF0F88E" w14:textId="77777777" w:rsidR="00800D4C" w:rsidRPr="003C618B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73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3"/>
        <w:gridCol w:w="236"/>
        <w:gridCol w:w="1417"/>
        <w:gridCol w:w="284"/>
        <w:gridCol w:w="1318"/>
      </w:tblGrid>
      <w:tr w:rsidR="00800D4C" w:rsidRPr="003C618B" w14:paraId="2C69921F" w14:textId="77777777" w:rsidTr="00800D4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607C3933" w14:textId="77777777" w:rsidR="00800D4C" w:rsidRPr="003C618B" w:rsidRDefault="00800D4C" w:rsidP="00800D4C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AB3CA9" w14:textId="77777777" w:rsidR="00800D4C" w:rsidRPr="003C618B" w:rsidRDefault="00800D4C" w:rsidP="00800D4C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2DEC8" w14:textId="77777777" w:rsidR="00800D4C" w:rsidRPr="003C618B" w:rsidRDefault="00800D4C" w:rsidP="00800D4C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800D4C" w:rsidRPr="003C618B" w14:paraId="3820F461" w14:textId="77777777" w:rsidTr="00800D4C">
        <w:tc>
          <w:tcPr>
            <w:tcW w:w="6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785A7" w14:textId="77777777" w:rsidR="00800D4C" w:rsidRPr="003C618B" w:rsidRDefault="00800D4C" w:rsidP="00800D4C">
            <w:pPr>
              <w:tabs>
                <w:tab w:val="clear" w:pos="227"/>
                <w:tab w:val="left" w:pos="27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6F4211" w14:textId="77777777" w:rsidR="00800D4C" w:rsidRPr="003C618B" w:rsidRDefault="00800D4C" w:rsidP="00800D4C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465D52" w14:textId="17A01BB9" w:rsidR="00800D4C" w:rsidRPr="00556A23" w:rsidRDefault="00800D4C" w:rsidP="00800D4C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A2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6CFC7" w14:textId="77777777" w:rsidR="00800D4C" w:rsidRPr="003C618B" w:rsidRDefault="00800D4C" w:rsidP="00800D4C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DFFF3" w14:textId="52131C61" w:rsidR="00800D4C" w:rsidRPr="003C618B" w:rsidRDefault="00800D4C" w:rsidP="00800D4C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00D4C" w:rsidRPr="003C618B" w14:paraId="65073F67" w14:textId="77777777" w:rsidTr="00800D4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634C04AE" w14:textId="77777777" w:rsidR="00800D4C" w:rsidRPr="003C618B" w:rsidRDefault="00800D4C" w:rsidP="00800D4C">
            <w:pPr>
              <w:tabs>
                <w:tab w:val="clear" w:pos="6322"/>
              </w:tabs>
              <w:ind w:left="72" w:right="1407" w:hanging="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5C6013" w14:textId="77777777" w:rsidR="00800D4C" w:rsidRPr="003C618B" w:rsidRDefault="00800D4C" w:rsidP="00800D4C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EA313" w14:textId="77777777" w:rsidR="00800D4C" w:rsidRPr="00556A23" w:rsidRDefault="00800D4C" w:rsidP="00800D4C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22F895" w14:textId="77777777" w:rsidR="00800D4C" w:rsidRPr="003C618B" w:rsidRDefault="00800D4C" w:rsidP="00800D4C">
            <w:pPr>
              <w:ind w:left="72" w:right="-108" w:hanging="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71617" w14:textId="77777777" w:rsidR="00800D4C" w:rsidRPr="003C618B" w:rsidRDefault="00800D4C" w:rsidP="00800D4C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0D4C" w:rsidRPr="003C618B" w14:paraId="1E1FD0E4" w14:textId="77777777" w:rsidTr="00800D4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62184475" w14:textId="1132F704" w:rsidR="00800D4C" w:rsidRPr="003C618B" w:rsidRDefault="00800D4C" w:rsidP="00800D4C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ก)</w:t>
            </w:r>
            <w:r w:rsidR="002066B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นายชาคริต ทีปกรสุขเกษม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0727E0" w14:textId="77777777" w:rsidR="00800D4C" w:rsidRPr="003C618B" w:rsidRDefault="00800D4C" w:rsidP="00800D4C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1A161" w14:textId="1F35D06C" w:rsidR="00800D4C" w:rsidRPr="00556A23" w:rsidRDefault="00800D4C" w:rsidP="0080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6A23">
              <w:rPr>
                <w:rFonts w:ascii="Angsana New" w:hAnsi="Angsana New"/>
                <w:sz w:val="26"/>
                <w:szCs w:val="26"/>
              </w:rPr>
              <w:t>6</w:t>
            </w:r>
            <w:r w:rsidR="00556A23" w:rsidRPr="00556A23">
              <w:rPr>
                <w:rFonts w:ascii="Angsana New" w:hAnsi="Angsana New"/>
                <w:sz w:val="26"/>
                <w:szCs w:val="26"/>
              </w:rPr>
              <w:t>1</w:t>
            </w:r>
            <w:r w:rsidRPr="00556A23">
              <w:rPr>
                <w:rFonts w:ascii="Angsana New" w:hAnsi="Angsana New"/>
                <w:sz w:val="26"/>
                <w:szCs w:val="26"/>
              </w:rPr>
              <w:t>.</w:t>
            </w:r>
            <w:r w:rsidR="00556A23" w:rsidRPr="00556A23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E8DA62" w14:textId="77777777" w:rsidR="00800D4C" w:rsidRPr="003C618B" w:rsidRDefault="00800D4C" w:rsidP="00800D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EBAC5" w14:textId="7619BBA8" w:rsidR="00800D4C" w:rsidRPr="003C618B" w:rsidRDefault="00800D4C" w:rsidP="0080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64.70</w:t>
            </w:r>
          </w:p>
        </w:tc>
      </w:tr>
      <w:tr w:rsidR="00800D4C" w:rsidRPr="003C618B" w14:paraId="32F0585E" w14:textId="77777777" w:rsidTr="00800D4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459D6C95" w14:textId="45B168F8" w:rsidR="00800D4C" w:rsidRPr="003C618B" w:rsidRDefault="00800D4C" w:rsidP="00800D4C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ข)</w:t>
            </w:r>
            <w:r w:rsidR="002066B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นายชัยยุทธ ศรีวิกรม์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5B5AFB" w14:textId="77777777" w:rsidR="00800D4C" w:rsidRPr="003C618B" w:rsidRDefault="00800D4C" w:rsidP="00800D4C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E3AA2" w14:textId="77777777" w:rsidR="00800D4C" w:rsidRPr="00556A23" w:rsidRDefault="00800D4C" w:rsidP="0080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6A23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DC1E75" w14:textId="77777777" w:rsidR="00800D4C" w:rsidRPr="003C618B" w:rsidRDefault="00800D4C" w:rsidP="00800D4C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64E3" w14:textId="618BB40B" w:rsidR="00800D4C" w:rsidRPr="003C618B" w:rsidRDefault="00800D4C" w:rsidP="0080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</w:tr>
      <w:tr w:rsidR="00800D4C" w:rsidRPr="003C618B" w14:paraId="1E40E33C" w14:textId="77777777" w:rsidTr="00800D4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497AEA63" w14:textId="06F2BE01" w:rsidR="00800D4C" w:rsidRPr="003C618B" w:rsidRDefault="00800D4C" w:rsidP="00800D4C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ค)</w:t>
            </w:r>
            <w:r w:rsidR="002066B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หม่อมหลวงวัลลีวรรณ วรวรรณ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7EA272" w14:textId="77777777" w:rsidR="00800D4C" w:rsidRPr="003C618B" w:rsidRDefault="00800D4C" w:rsidP="00800D4C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AB806" w14:textId="77777777" w:rsidR="00800D4C" w:rsidRPr="00556A23" w:rsidRDefault="00800D4C" w:rsidP="0080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6A23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E27208" w14:textId="77777777" w:rsidR="00800D4C" w:rsidRPr="003C618B" w:rsidRDefault="00800D4C" w:rsidP="00800D4C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D6B0F" w14:textId="1C863E6D" w:rsidR="00800D4C" w:rsidRPr="003C618B" w:rsidRDefault="00800D4C" w:rsidP="0080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</w:tr>
      <w:tr w:rsidR="00800D4C" w:rsidRPr="003C618B" w14:paraId="46927C12" w14:textId="77777777" w:rsidTr="00800D4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3A5A44E5" w14:textId="36BF6011" w:rsidR="00800D4C" w:rsidRPr="003C618B" w:rsidRDefault="00800D4C" w:rsidP="00800D4C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ง)</w:t>
            </w:r>
            <w:r w:rsidR="002066B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นายนิพนธ์  ลีละศิธร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11E5B3" w14:textId="77777777" w:rsidR="00800D4C" w:rsidRPr="003C618B" w:rsidRDefault="00800D4C" w:rsidP="00800D4C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DC12" w14:textId="77777777" w:rsidR="00800D4C" w:rsidRPr="00556A23" w:rsidRDefault="00800D4C" w:rsidP="0080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6A23">
              <w:rPr>
                <w:rFonts w:ascii="Angsana New" w:hAnsi="Angsana New"/>
                <w:sz w:val="26"/>
                <w:szCs w:val="26"/>
              </w:rPr>
              <w:t>5.15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F8626C" w14:textId="77777777" w:rsidR="00800D4C" w:rsidRPr="003C618B" w:rsidRDefault="00800D4C" w:rsidP="00800D4C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4B8CE" w14:textId="08F3287F" w:rsidR="00800D4C" w:rsidRPr="003C618B" w:rsidRDefault="00800D4C" w:rsidP="0080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5.15</w:t>
            </w:r>
          </w:p>
        </w:tc>
      </w:tr>
      <w:tr w:rsidR="00800D4C" w:rsidRPr="003C618B" w14:paraId="7ADEEF11" w14:textId="77777777" w:rsidTr="00294467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7CAE9215" w14:textId="33BA86D7" w:rsidR="00800D4C" w:rsidRPr="003C618B" w:rsidRDefault="00800D4C" w:rsidP="00800D4C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จ)</w:t>
            </w:r>
            <w:r w:rsidR="002066B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นายปรีชา  ลีละศิธร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271DC6" w14:textId="77777777" w:rsidR="00800D4C" w:rsidRPr="003C618B" w:rsidRDefault="00800D4C" w:rsidP="00800D4C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E0F5F" w14:textId="77777777" w:rsidR="00800D4C" w:rsidRPr="00556A23" w:rsidRDefault="00800D4C" w:rsidP="0080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6A23">
              <w:rPr>
                <w:rFonts w:ascii="Angsana New" w:hAnsi="Angsana New"/>
                <w:sz w:val="26"/>
                <w:szCs w:val="26"/>
              </w:rPr>
              <w:t>5.15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906C34" w14:textId="77777777" w:rsidR="00800D4C" w:rsidRPr="003C618B" w:rsidRDefault="00800D4C" w:rsidP="00800D4C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3E5AD" w14:textId="119FF006" w:rsidR="00800D4C" w:rsidRPr="003C618B" w:rsidRDefault="00800D4C" w:rsidP="0080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5.15</w:t>
            </w:r>
          </w:p>
        </w:tc>
      </w:tr>
      <w:tr w:rsidR="00294467" w:rsidRPr="003C618B" w14:paraId="13601369" w14:textId="77777777" w:rsidTr="00294467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7715F4E1" w14:textId="38FD2838" w:rsidR="00294467" w:rsidRPr="003C618B" w:rsidRDefault="00294467" w:rsidP="00294467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ฉ)</w:t>
            </w:r>
            <w:r w:rsidR="002066B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นางสาว</w:t>
            </w:r>
            <w:r w:rsidRPr="008E52B8">
              <w:rPr>
                <w:rFonts w:ascii="Angsana New" w:hAnsi="Angsana New"/>
                <w:sz w:val="26"/>
                <w:szCs w:val="26"/>
                <w:cs/>
              </w:rPr>
              <w:t>ทซู หยวน หวั่ง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60483D" w14:textId="77777777" w:rsidR="00294467" w:rsidRPr="003C618B" w:rsidRDefault="00294467" w:rsidP="00294467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003D" w14:textId="417ADF0A" w:rsidR="00294467" w:rsidRPr="00556A23" w:rsidRDefault="00294467" w:rsidP="0029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6A23">
              <w:rPr>
                <w:rFonts w:ascii="Angsana New" w:hAnsi="Angsana New"/>
                <w:sz w:val="26"/>
                <w:szCs w:val="26"/>
              </w:rPr>
              <w:t>2.94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D5E0DA" w14:textId="77777777" w:rsidR="00294467" w:rsidRPr="003C618B" w:rsidRDefault="00294467" w:rsidP="00294467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01FE9FA" w14:textId="78C5C9DC" w:rsidR="00294467" w:rsidRPr="00294467" w:rsidRDefault="00294467" w:rsidP="0029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5"/>
              </w:tabs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4467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D07F74" w:rsidRPr="003C618B" w14:paraId="7F96BE09" w14:textId="77777777" w:rsidTr="00294467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55865B7B" w14:textId="24450E05" w:rsidR="00D07F74" w:rsidRPr="003C618B" w:rsidRDefault="00D07F74" w:rsidP="00D07F74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ช)</w:t>
            </w:r>
            <w:r w:rsidR="002066B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นางสาวณิชา  หล่อเลิศวิทย์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7064B6" w14:textId="77777777" w:rsidR="00D07F74" w:rsidRPr="003C618B" w:rsidRDefault="00D07F74" w:rsidP="00D07F74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46A97" w14:textId="77777777" w:rsidR="00D07F74" w:rsidRPr="00556A23" w:rsidRDefault="00D07F74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6A23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09FFD7" w14:textId="77777777" w:rsidR="00D07F74" w:rsidRPr="003C618B" w:rsidRDefault="00D07F74" w:rsidP="00D07F74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8C4E7" w14:textId="726CD736" w:rsidR="00D07F74" w:rsidRPr="003C618B" w:rsidRDefault="00D07F74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</w:tr>
      <w:tr w:rsidR="00D07F74" w:rsidRPr="003C618B" w14:paraId="3DEA429E" w14:textId="77777777" w:rsidTr="00800D4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55056398" w14:textId="7F8DF2FB" w:rsidR="00D07F74" w:rsidRPr="003C618B" w:rsidRDefault="00D07F74" w:rsidP="00D07F74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ซ)</w:t>
            </w:r>
            <w:r w:rsidR="002066B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นางสาวณัชชา หล่อเลิศวิทย์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CA8FAA" w14:textId="77777777" w:rsidR="00D07F74" w:rsidRPr="003C618B" w:rsidRDefault="00D07F74" w:rsidP="00D07F74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6579B" w14:textId="77777777" w:rsidR="00D07F74" w:rsidRPr="00556A23" w:rsidRDefault="00D07F74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6A23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8BAFE6" w14:textId="77777777" w:rsidR="00D07F74" w:rsidRPr="003C618B" w:rsidRDefault="00D07F74" w:rsidP="00D07F74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7D52F" w14:textId="2EA331B6" w:rsidR="00D07F74" w:rsidRPr="003C618B" w:rsidRDefault="00D07F74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</w:tr>
      <w:tr w:rsidR="00D07F74" w:rsidRPr="003C618B" w14:paraId="3382F574" w14:textId="77777777" w:rsidTr="00800D4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5F0A795E" w14:textId="5631E36A" w:rsidR="00D07F74" w:rsidRPr="003C618B" w:rsidRDefault="00D07F74" w:rsidP="00D07F74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ฌ)</w:t>
            </w:r>
            <w:r w:rsidR="002066B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นายชนัน</w:t>
            </w:r>
            <w:r w:rsidR="0003633B">
              <w:rPr>
                <w:rFonts w:ascii="Angsana New" w:hAnsi="Angsana New" w:hint="cs"/>
                <w:sz w:val="26"/>
                <w:szCs w:val="26"/>
                <w:cs/>
              </w:rPr>
              <w:t>ต์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  ชาญชัยณรงค์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DF006A" w14:textId="77777777" w:rsidR="00D07F74" w:rsidRPr="003C618B" w:rsidRDefault="00D07F74" w:rsidP="00D07F74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FA040" w14:textId="77777777" w:rsidR="00D07F74" w:rsidRPr="00556A23" w:rsidRDefault="00D07F74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6A23">
              <w:rPr>
                <w:rFonts w:ascii="Angsana New" w:hAnsi="Angsana New"/>
                <w:sz w:val="26"/>
                <w:szCs w:val="26"/>
              </w:rPr>
              <w:t>2.65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538480" w14:textId="77777777" w:rsidR="00D07F74" w:rsidRPr="003C618B" w:rsidRDefault="00D07F74" w:rsidP="00D07F74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F06C1" w14:textId="1149573F" w:rsidR="00D07F74" w:rsidRPr="003C618B" w:rsidRDefault="00D07F74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2.65</w:t>
            </w:r>
          </w:p>
        </w:tc>
      </w:tr>
      <w:tr w:rsidR="00D07F74" w:rsidRPr="003C618B" w14:paraId="65361E29" w14:textId="77777777" w:rsidTr="00800D4C">
        <w:tc>
          <w:tcPr>
            <w:tcW w:w="6483" w:type="dxa"/>
            <w:tcBorders>
              <w:top w:val="nil"/>
              <w:left w:val="nil"/>
              <w:bottom w:val="nil"/>
              <w:right w:val="nil"/>
            </w:tcBorders>
          </w:tcPr>
          <w:p w14:paraId="420F26BA" w14:textId="7950F4D2" w:rsidR="00D07F74" w:rsidRPr="003C618B" w:rsidRDefault="00D07F74" w:rsidP="00D07F74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="002066B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นางสาวจิรยง  อนุมานราชธน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4D8144" w14:textId="77777777" w:rsidR="00D07F74" w:rsidRPr="003C618B" w:rsidRDefault="00D07F74" w:rsidP="00D07F74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4E36B" w14:textId="77777777" w:rsidR="00D07F74" w:rsidRPr="00556A23" w:rsidRDefault="00D07F74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6A23">
              <w:rPr>
                <w:rFonts w:ascii="Angsana New" w:hAnsi="Angsana New"/>
                <w:sz w:val="26"/>
                <w:szCs w:val="26"/>
              </w:rPr>
              <w:t>2.35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757848" w14:textId="77777777" w:rsidR="00D07F74" w:rsidRPr="003C618B" w:rsidRDefault="00D07F74" w:rsidP="00D07F74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43807" w14:textId="5C3FC51A" w:rsidR="00D07F74" w:rsidRPr="003C618B" w:rsidRDefault="00D07F74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2.35</w:t>
            </w:r>
          </w:p>
        </w:tc>
      </w:tr>
      <w:tr w:rsidR="00D07F74" w:rsidRPr="003C618B" w14:paraId="64DDFD66" w14:textId="77777777" w:rsidTr="00800D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6483" w:type="dxa"/>
          </w:tcPr>
          <w:p w14:paraId="682FFEE2" w14:textId="77777777" w:rsidR="00D07F74" w:rsidRPr="003C618B" w:rsidRDefault="00D07F74" w:rsidP="00D07F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45204D6" w14:textId="77777777" w:rsidR="00D07F74" w:rsidRPr="003C618B" w:rsidRDefault="00D07F74" w:rsidP="00D07F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04C54" w14:textId="77777777" w:rsidR="00D07F74" w:rsidRPr="00556A23" w:rsidRDefault="00D07F74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02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6A23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4" w:type="dxa"/>
          </w:tcPr>
          <w:p w14:paraId="1FCCEA0A" w14:textId="77777777" w:rsidR="00D07F74" w:rsidRPr="003C618B" w:rsidRDefault="00D07F74" w:rsidP="00D07F74">
            <w:pPr>
              <w:pStyle w:val="BodyText3"/>
              <w:spacing w:line="240" w:lineRule="atLeast"/>
              <w:ind w:right="1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B4BF7" w14:textId="6D0F0F66" w:rsidR="00D07F74" w:rsidRPr="003C618B" w:rsidRDefault="00D07F74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2"/>
                <w:tab w:val="left" w:pos="1111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334F1483" w14:textId="77777777" w:rsidR="00800D4C" w:rsidRPr="003C618B" w:rsidRDefault="00800D4C" w:rsidP="00800D4C">
      <w:pPr>
        <w:jc w:val="thaiDistribute"/>
        <w:rPr>
          <w:rFonts w:ascii="Angsana New" w:hAnsi="Angsana New"/>
          <w:sz w:val="26"/>
          <w:szCs w:val="26"/>
        </w:rPr>
      </w:pPr>
    </w:p>
    <w:p w14:paraId="651B7DC8" w14:textId="77777777" w:rsidR="00711A64" w:rsidRPr="003C618B" w:rsidRDefault="00711A64" w:rsidP="00711A64">
      <w:pPr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ที่อยู่จดทะเบียนของบริษัทตั้งอยู่ที่</w:t>
      </w:r>
      <w:r w:rsidRPr="00711A64">
        <w:rPr>
          <w:rFonts w:ascii="Angsana New" w:hAnsi="Angsana New"/>
          <w:sz w:val="26"/>
          <w:szCs w:val="26"/>
          <w:cs/>
        </w:rPr>
        <w:t>เลขที่</w:t>
      </w:r>
      <w:r w:rsidRPr="00711A64">
        <w:rPr>
          <w:rFonts w:ascii="Angsana New" w:hAnsi="Angsana New"/>
          <w:sz w:val="26"/>
          <w:szCs w:val="26"/>
        </w:rPr>
        <w:t xml:space="preserve"> 85 </w:t>
      </w:r>
      <w:r w:rsidRPr="00711A64">
        <w:rPr>
          <w:rFonts w:ascii="Angsana New" w:hAnsi="Angsana New"/>
          <w:sz w:val="26"/>
          <w:szCs w:val="26"/>
          <w:cs/>
        </w:rPr>
        <w:t xml:space="preserve">หมู่ </w:t>
      </w:r>
      <w:r w:rsidRPr="00711A64">
        <w:rPr>
          <w:rFonts w:ascii="Angsana New" w:hAnsi="Angsana New"/>
          <w:sz w:val="26"/>
          <w:szCs w:val="26"/>
        </w:rPr>
        <w:t xml:space="preserve">9 </w:t>
      </w:r>
      <w:r w:rsidRPr="00711A64">
        <w:rPr>
          <w:rFonts w:ascii="Angsana New" w:hAnsi="Angsana New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  <w:r w:rsidRPr="003C618B">
        <w:rPr>
          <w:rFonts w:ascii="Angsana New" w:hAnsi="Angsana New"/>
          <w:sz w:val="26"/>
          <w:szCs w:val="26"/>
          <w:cs/>
        </w:rPr>
        <w:t xml:space="preserve"> </w:t>
      </w:r>
    </w:p>
    <w:p w14:paraId="3306E717" w14:textId="77777777" w:rsidR="00800D4C" w:rsidRPr="003C618B" w:rsidRDefault="00800D4C" w:rsidP="00800D4C">
      <w:pPr>
        <w:jc w:val="thaiDistribute"/>
        <w:rPr>
          <w:rFonts w:ascii="Angsana New" w:hAnsi="Angsana New"/>
          <w:sz w:val="26"/>
          <w:szCs w:val="26"/>
        </w:rPr>
      </w:pPr>
    </w:p>
    <w:p w14:paraId="35F81DD4" w14:textId="77777777" w:rsidR="006F0CE1" w:rsidRDefault="006F0CE1" w:rsidP="00894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  <w:sectPr w:rsidR="006F0CE1" w:rsidSect="00F84DB1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9" w:h="16834" w:code="9"/>
          <w:pgMar w:top="1152" w:right="1008" w:bottom="576" w:left="1296" w:header="1152" w:footer="475" w:gutter="0"/>
          <w:pgNumType w:start="10"/>
          <w:cols w:space="720"/>
          <w:titlePg/>
          <w:docGrid w:linePitch="360"/>
        </w:sectPr>
      </w:pPr>
    </w:p>
    <w:p w14:paraId="3DD4BD5F" w14:textId="77777777" w:rsidR="006F0CE1" w:rsidRPr="007179B2" w:rsidRDefault="006F0CE1" w:rsidP="006F0CE1">
      <w:pPr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0" w:name="_Hlk63687210"/>
      <w:r w:rsidRPr="007179B2">
        <w:rPr>
          <w:rFonts w:ascii="Angsana New" w:hAnsi="Angsana New"/>
          <w:b/>
          <w:bCs/>
          <w:sz w:val="26"/>
          <w:szCs w:val="26"/>
          <w:cs/>
        </w:rPr>
        <w:lastRenderedPageBreak/>
        <w:t>สถานการณ์การระบาดของไวรัสโคโรนา</w:t>
      </w:r>
    </w:p>
    <w:p w14:paraId="2571C413" w14:textId="77777777" w:rsidR="006F0CE1" w:rsidRPr="003F2AEB" w:rsidRDefault="006F0CE1" w:rsidP="006F0CE1">
      <w:pPr>
        <w:jc w:val="thaiDistribute"/>
        <w:rPr>
          <w:rFonts w:ascii="Angsana New" w:hAnsi="Angsana New"/>
          <w:b/>
          <w:bCs/>
          <w:i/>
          <w:iCs/>
          <w:sz w:val="26"/>
          <w:szCs w:val="26"/>
          <w:highlight w:val="yellow"/>
        </w:rPr>
      </w:pPr>
    </w:p>
    <w:p w14:paraId="187BC939" w14:textId="46221DED" w:rsidR="006F0CE1" w:rsidRDefault="006F0CE1" w:rsidP="006F0CE1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F03CB5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11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มีนาคม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2563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องค์การอนามัยโลกได้ประกาศว่าการระบาดของไวรัสโคโรนา</w:t>
      </w:r>
      <w:r w:rsidRPr="00F03CB5">
        <w:rPr>
          <w:rFonts w:ascii="Angsana New" w:hAnsi="Angsana New"/>
          <w:sz w:val="26"/>
          <w:szCs w:val="26"/>
          <w:cs/>
        </w:rPr>
        <w:t xml:space="preserve"> (“</w:t>
      </w:r>
      <w:r w:rsidRPr="00F03CB5">
        <w:rPr>
          <w:rFonts w:ascii="Angsana New" w:hAnsi="Angsana New" w:hint="cs"/>
          <w:sz w:val="26"/>
          <w:szCs w:val="26"/>
          <w:cs/>
        </w:rPr>
        <w:t>โควิด</w:t>
      </w:r>
      <w:r w:rsidRPr="00F03CB5">
        <w:rPr>
          <w:rFonts w:ascii="Angsana New" w:hAnsi="Angsana New"/>
          <w:sz w:val="26"/>
          <w:szCs w:val="26"/>
          <w:cs/>
        </w:rPr>
        <w:t>-</w:t>
      </w:r>
      <w:r>
        <w:rPr>
          <w:rFonts w:ascii="Angsana New" w:hAnsi="Angsana New"/>
          <w:sz w:val="26"/>
          <w:szCs w:val="26"/>
        </w:rPr>
        <w:t>19</w:t>
      </w:r>
      <w:r w:rsidRPr="00F03CB5">
        <w:rPr>
          <w:rFonts w:ascii="Angsana New" w:hAnsi="Angsana New"/>
          <w:sz w:val="26"/>
          <w:szCs w:val="26"/>
          <w:cs/>
        </w:rPr>
        <w:t xml:space="preserve">”) </w:t>
      </w:r>
      <w:r w:rsidRPr="00F03CB5">
        <w:rPr>
          <w:rFonts w:ascii="Angsana New" w:hAnsi="Angsana New" w:hint="cs"/>
          <w:sz w:val="26"/>
          <w:szCs w:val="26"/>
          <w:cs/>
        </w:rPr>
        <w:t>เป็นการระบาดขนาดใหญ่ที่เป็น</w:t>
      </w:r>
      <w:r w:rsidRPr="00F03CB5">
        <w:rPr>
          <w:rFonts w:ascii="Angsana New" w:hAnsi="Angsana New"/>
          <w:sz w:val="26"/>
          <w:szCs w:val="26"/>
          <w:cs/>
        </w:rPr>
        <w:t xml:space="preserve">          </w:t>
      </w:r>
      <w:r w:rsidRPr="00F03CB5">
        <w:rPr>
          <w:rFonts w:ascii="Angsana New" w:hAnsi="Angsana New" w:hint="cs"/>
          <w:sz w:val="26"/>
          <w:szCs w:val="26"/>
          <w:cs/>
        </w:rPr>
        <w:t>ที่ทราบกันว่าได้ระบาดไปทั่วโลกอย่างรวดเร็ว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การแพร่ระบาดของโควิด</w:t>
      </w:r>
      <w:r w:rsidRPr="00F03CB5">
        <w:rPr>
          <w:rFonts w:ascii="Angsana New" w:hAnsi="Angsana New"/>
          <w:sz w:val="26"/>
          <w:szCs w:val="26"/>
          <w:cs/>
        </w:rPr>
        <w:t>-</w:t>
      </w:r>
      <w:r>
        <w:rPr>
          <w:rFonts w:ascii="Angsana New" w:hAnsi="Angsana New"/>
          <w:sz w:val="26"/>
          <w:szCs w:val="26"/>
        </w:rPr>
        <w:t>19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ส่งผลให้มีการจำกัดการเดินทาง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การปิดเมืองและการออกมาตรการป้องกันล่วงหน้าในหลายประเทศ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ภาวะฉุกเฉินของการแพร่ระบาดโควิด</w:t>
      </w:r>
      <w:r w:rsidRPr="00F03CB5">
        <w:rPr>
          <w:rFonts w:ascii="Angsana New" w:hAnsi="Angsana New"/>
          <w:sz w:val="26"/>
          <w:szCs w:val="26"/>
          <w:cs/>
        </w:rPr>
        <w:t>-</w:t>
      </w:r>
      <w:r>
        <w:rPr>
          <w:rFonts w:ascii="Angsana New" w:hAnsi="Angsana New"/>
          <w:sz w:val="26"/>
          <w:szCs w:val="26"/>
        </w:rPr>
        <w:t>19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ตั้งแต่ต้นปี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2563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ทำให้เกิดความไม่แน่นอนทางเศรษฐกิจอย่างมากในประเทศไทยและตลาดการค้าที่บริษัทได้ดำเนินธุรกิจ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ปัจจุบัน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 w:hint="cs"/>
          <w:sz w:val="26"/>
          <w:szCs w:val="26"/>
          <w:cs/>
        </w:rPr>
        <w:t>รัฐบาลไทยได้ประกาศเคอร์ฟิวและอาจปิดเมืองออกไปจนกระทั่งสิ้นเดือน</w:t>
      </w:r>
      <w:r w:rsidR="00547646">
        <w:rPr>
          <w:rFonts w:ascii="Angsana New" w:hAnsi="Angsana New" w:hint="cs"/>
          <w:sz w:val="26"/>
          <w:szCs w:val="26"/>
          <w:cs/>
        </w:rPr>
        <w:t>มีนาคม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</w:p>
    <w:p w14:paraId="5FE34BA6" w14:textId="77777777" w:rsidR="006F0CE1" w:rsidRPr="007179B2" w:rsidRDefault="006F0CE1" w:rsidP="006F0CE1">
      <w:pPr>
        <w:spacing w:line="240" w:lineRule="auto"/>
        <w:rPr>
          <w:rFonts w:ascii="Angsana New" w:hAnsi="Angsana New"/>
          <w:sz w:val="26"/>
          <w:szCs w:val="26"/>
        </w:rPr>
      </w:pPr>
    </w:p>
    <w:p w14:paraId="2DDA0522" w14:textId="2730BF06" w:rsidR="006F0CE1" w:rsidRPr="003F2AEB" w:rsidRDefault="006F0CE1" w:rsidP="006F0CE1">
      <w:pPr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บริษัทไม่สามารถประมาณผลกระทบเชิงลบทางด้านการเงินจากโควิด-</w:t>
      </w:r>
      <w:r w:rsidRPr="007179B2">
        <w:rPr>
          <w:rFonts w:ascii="Angsana New" w:hAnsi="Angsana New"/>
          <w:sz w:val="26"/>
          <w:szCs w:val="26"/>
        </w:rPr>
        <w:t xml:space="preserve">19 </w:t>
      </w:r>
      <w:r w:rsidRPr="007179B2">
        <w:rPr>
          <w:rFonts w:ascii="Angsana New" w:hAnsi="Angsana New"/>
          <w:sz w:val="26"/>
          <w:szCs w:val="26"/>
          <w:cs/>
        </w:rPr>
        <w:t>ต่องบการเงิน</w:t>
      </w:r>
      <w:r w:rsidRPr="00F03CB5">
        <w:rPr>
          <w:rFonts w:ascii="Angsana New" w:hAnsi="Angsana New" w:hint="cs"/>
          <w:sz w:val="26"/>
          <w:szCs w:val="26"/>
          <w:cs/>
        </w:rPr>
        <w:t>สำหรับปี</w:t>
      </w:r>
      <w:r w:rsidRPr="00F03CB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F03CB5">
        <w:rPr>
          <w:rFonts w:ascii="Angsana New" w:hAnsi="Angsana New"/>
          <w:sz w:val="26"/>
          <w:szCs w:val="26"/>
        </w:rPr>
        <w:t xml:space="preserve">31 </w:t>
      </w:r>
      <w:r w:rsidRPr="00F03CB5">
        <w:rPr>
          <w:rFonts w:ascii="Angsana New" w:hAnsi="Angsana New" w:hint="cs"/>
          <w:sz w:val="26"/>
          <w:szCs w:val="26"/>
          <w:cs/>
        </w:rPr>
        <w:t>ธันวาคม</w:t>
      </w:r>
      <w:r w:rsidRPr="00F03CB5">
        <w:rPr>
          <w:rFonts w:ascii="Angsana New" w:hAnsi="Angsana New"/>
          <w:sz w:val="26"/>
          <w:szCs w:val="26"/>
          <w:cs/>
        </w:rPr>
        <w:t xml:space="preserve"> </w:t>
      </w:r>
      <w:r w:rsidRPr="00F03CB5">
        <w:rPr>
          <w:rFonts w:ascii="Angsana New" w:hAnsi="Angsana New"/>
          <w:sz w:val="26"/>
          <w:szCs w:val="26"/>
        </w:rPr>
        <w:t xml:space="preserve">2563 </w:t>
      </w:r>
      <w:r w:rsidRPr="00F03CB5">
        <w:rPr>
          <w:rFonts w:ascii="Angsana New" w:hAnsi="Angsana New"/>
          <w:sz w:val="26"/>
          <w:szCs w:val="26"/>
          <w:cs/>
        </w:rPr>
        <w:t>เพื่อ</w:t>
      </w:r>
      <w:r w:rsidRPr="007179B2">
        <w:rPr>
          <w:rFonts w:ascii="Angsana New" w:hAnsi="Angsana New"/>
          <w:sz w:val="26"/>
          <w:szCs w:val="26"/>
          <w:cs/>
        </w:rPr>
        <w:t>เปิดเผยในหมายเหตุประกอบงบการเงินได้อย่างสมเหตุสมผล</w:t>
      </w:r>
      <w:r w:rsidR="004B4DFB">
        <w:rPr>
          <w:rFonts w:ascii="Angsana New" w:hAnsi="Angsana New"/>
          <w:sz w:val="26"/>
          <w:szCs w:val="26"/>
        </w:rPr>
        <w:t xml:space="preserve"> </w:t>
      </w:r>
      <w:r w:rsidRPr="007179B2">
        <w:rPr>
          <w:rFonts w:ascii="Angsana New" w:hAnsi="Angsana New"/>
          <w:sz w:val="26"/>
          <w:szCs w:val="26"/>
          <w:cs/>
        </w:rPr>
        <w:t>อย่างไรก็ตามเป็นที่แน่นอนว่ามาตรการต่าง ๆ ที่ประเทศไทยและทั่วโลกออกมาเพื่อยับยั้งการแพร่ระบาดของโควิด-</w:t>
      </w:r>
      <w:r w:rsidRPr="007179B2">
        <w:rPr>
          <w:rFonts w:ascii="Angsana New" w:hAnsi="Angsana New"/>
          <w:sz w:val="26"/>
          <w:szCs w:val="26"/>
        </w:rPr>
        <w:t xml:space="preserve">19 </w:t>
      </w:r>
      <w:r w:rsidRPr="007179B2">
        <w:rPr>
          <w:rFonts w:ascii="Angsana New" w:hAnsi="Angsana New"/>
          <w:sz w:val="26"/>
          <w:szCs w:val="26"/>
          <w:cs/>
        </w:rPr>
        <w:t>มีผลกระทบเชิงลบต่อรายได้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Pr="007179B2">
        <w:rPr>
          <w:rFonts w:ascii="Angsana New" w:hAnsi="Angsana New"/>
          <w:sz w:val="26"/>
          <w:szCs w:val="26"/>
          <w:cs/>
        </w:rPr>
        <w:t>การดำเนินงานในอนาคตของบริษัท บริษัทจะคอยติดตามผลกระทบเชิงลบของโควิด-</w:t>
      </w:r>
      <w:r w:rsidRPr="007179B2">
        <w:rPr>
          <w:rFonts w:ascii="Angsana New" w:hAnsi="Angsana New"/>
          <w:sz w:val="26"/>
          <w:szCs w:val="26"/>
        </w:rPr>
        <w:t xml:space="preserve">19 </w:t>
      </w:r>
      <w:r w:rsidRPr="007179B2">
        <w:rPr>
          <w:rFonts w:ascii="Angsana New" w:hAnsi="Angsana New"/>
          <w:sz w:val="26"/>
          <w:szCs w:val="26"/>
          <w:cs/>
        </w:rPr>
        <w:t>ที่มีต่อฐานะการเงินและผลการดำเนินงานในอนาคตของบริษัทอย่างต่อเนื่อง บริษัทจะยังคงจัดให้มีมาตรการที่เหมาะสมและทันการเพื่อลดผลกระทบเชิงลบของการแพร่ระบาดโควิด-</w:t>
      </w:r>
      <w:r w:rsidRPr="007179B2">
        <w:rPr>
          <w:rFonts w:ascii="Angsana New" w:hAnsi="Angsana New"/>
          <w:sz w:val="26"/>
          <w:szCs w:val="26"/>
        </w:rPr>
        <w:t xml:space="preserve">19 </w:t>
      </w:r>
      <w:r w:rsidRPr="007179B2">
        <w:rPr>
          <w:rFonts w:ascii="Angsana New" w:hAnsi="Angsana New"/>
          <w:sz w:val="26"/>
          <w:szCs w:val="26"/>
          <w:cs/>
        </w:rPr>
        <w:t>ต่อการดำเนินงานในอนาคตของบริษัท</w:t>
      </w:r>
    </w:p>
    <w:bookmarkEnd w:id="0"/>
    <w:p w14:paraId="0B6F09B9" w14:textId="77777777" w:rsidR="006F0CE1" w:rsidRDefault="006F0CE1" w:rsidP="00894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4E41D2E" w14:textId="792494D8" w:rsidR="00894045" w:rsidRPr="009D37DC" w:rsidRDefault="00894045" w:rsidP="00894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</w:rPr>
        <w:t>2</w:t>
      </w:r>
      <w:r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Pr="009D37DC">
        <w:rPr>
          <w:rFonts w:ascii="Angsana New" w:hAnsi="Angsana New"/>
          <w:b/>
          <w:bCs/>
          <w:sz w:val="26"/>
          <w:szCs w:val="26"/>
        </w:rPr>
        <w:tab/>
      </w:r>
      <w:r w:rsidRPr="009D37DC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</w:p>
    <w:p w14:paraId="5C80935F" w14:textId="77777777" w:rsidR="00800D4C" w:rsidRPr="003C618B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64B60642" w14:textId="77777777" w:rsidR="00894045" w:rsidRPr="003F2AEB" w:rsidRDefault="00894045" w:rsidP="00894045">
      <w:pPr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 งบการเงินนี้มีวัตถุประสงค์   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1269B0AB" w14:textId="77777777" w:rsidR="00894045" w:rsidRPr="003C618B" w:rsidRDefault="00894045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11CD81F0" w14:textId="31CB48F1" w:rsidR="00800D4C" w:rsidRDefault="00800D4C" w:rsidP="00800D4C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5EBA17F8" w14:textId="613EF47A" w:rsidR="006F0CE1" w:rsidRDefault="006F0CE1" w:rsidP="00800D4C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</w:p>
    <w:p w14:paraId="4735E1CF" w14:textId="77777777" w:rsidR="006F0CE1" w:rsidRDefault="006F0CE1" w:rsidP="00800D4C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</w:p>
    <w:p w14:paraId="6DB94575" w14:textId="77AA9462" w:rsidR="006F0CE1" w:rsidRDefault="006F0CE1" w:rsidP="00800D4C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</w:p>
    <w:p w14:paraId="660B6F9B" w14:textId="5FC57ED3" w:rsidR="006F0CE1" w:rsidRDefault="006F0CE1" w:rsidP="00800D4C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</w:p>
    <w:p w14:paraId="369F459C" w14:textId="77777777" w:rsidR="006F0CE1" w:rsidRDefault="006F0CE1" w:rsidP="00800D4C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</w:p>
    <w:p w14:paraId="039D77E0" w14:textId="77777777" w:rsidR="006F0CE1" w:rsidRPr="003C618B" w:rsidRDefault="006F0CE1" w:rsidP="00800D4C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  <w:cs/>
        </w:rPr>
      </w:pPr>
    </w:p>
    <w:p w14:paraId="15C2F609" w14:textId="7A4394B8" w:rsidR="00A36B35" w:rsidRPr="008A730A" w:rsidRDefault="00800D4C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411E933E" w14:textId="77777777" w:rsidR="00B959CB" w:rsidRPr="00F511D0" w:rsidRDefault="00B959CB" w:rsidP="00B959CB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511D0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4D037675" w14:textId="77777777" w:rsidR="00B959CB" w:rsidRPr="00F511D0" w:rsidRDefault="00B959CB" w:rsidP="00B959C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8E4448B" w14:textId="3D8EFD36" w:rsidR="00B959CB" w:rsidRPr="00341ED6" w:rsidRDefault="00B959CB" w:rsidP="00B959CB">
      <w:pPr>
        <w:jc w:val="thaiDistribute"/>
        <w:rPr>
          <w:rFonts w:ascii="Angsana New" w:hAnsi="Angsana New"/>
          <w:sz w:val="26"/>
          <w:szCs w:val="26"/>
        </w:rPr>
      </w:pPr>
      <w:r w:rsidRPr="00F511D0">
        <w:rPr>
          <w:rFonts w:ascii="Angsana New" w:hAnsi="Angsana New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F511D0">
        <w:rPr>
          <w:rFonts w:ascii="Angsana New" w:hAnsi="Angsana New"/>
          <w:sz w:val="26"/>
          <w:szCs w:val="26"/>
        </w:rPr>
        <w:t>1</w:t>
      </w:r>
      <w:r w:rsidRPr="00F511D0">
        <w:rPr>
          <w:rFonts w:ascii="Angsana New" w:hAnsi="Angsana New"/>
          <w:sz w:val="26"/>
          <w:szCs w:val="26"/>
          <w:cs/>
        </w:rPr>
        <w:t xml:space="preserve"> มกราคม </w:t>
      </w:r>
      <w:r w:rsidRPr="00F511D0">
        <w:rPr>
          <w:rFonts w:ascii="Angsana New" w:hAnsi="Angsana New"/>
          <w:sz w:val="26"/>
          <w:szCs w:val="26"/>
        </w:rPr>
        <w:t>2563</w:t>
      </w:r>
      <w:r w:rsidRPr="00F511D0">
        <w:rPr>
          <w:rFonts w:ascii="Angsana New" w:hAnsi="Angsana New" w:hint="cs"/>
          <w:sz w:val="26"/>
          <w:szCs w:val="26"/>
          <w:cs/>
        </w:rPr>
        <w:t xml:space="preserve"> ไว้แล้วในหมายเหตุ </w:t>
      </w:r>
      <w:r w:rsidRPr="00F511D0">
        <w:rPr>
          <w:rFonts w:ascii="Angsana New" w:hAnsi="Angsana New"/>
          <w:sz w:val="26"/>
          <w:szCs w:val="26"/>
        </w:rPr>
        <w:t>3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</w:p>
    <w:p w14:paraId="08263A67" w14:textId="77777777" w:rsidR="00B959CB" w:rsidRPr="00341ED6" w:rsidRDefault="00B959CB" w:rsidP="00B959CB">
      <w:pPr>
        <w:jc w:val="thaiDistribute"/>
        <w:rPr>
          <w:rFonts w:ascii="Angsana New" w:hAnsi="Angsana New"/>
          <w:sz w:val="26"/>
          <w:szCs w:val="26"/>
        </w:rPr>
      </w:pPr>
    </w:p>
    <w:p w14:paraId="3D9B33D8" w14:textId="77777777" w:rsidR="00B959CB" w:rsidRPr="00341ED6" w:rsidRDefault="00B959CB" w:rsidP="00B959CB">
      <w:pPr>
        <w:jc w:val="thaiDistribute"/>
        <w:rPr>
          <w:rFonts w:ascii="Angsana New" w:hAnsi="Angsana New"/>
          <w:sz w:val="26"/>
          <w:szCs w:val="26"/>
          <w:cs/>
        </w:rPr>
      </w:pPr>
      <w:r w:rsidRPr="00341ED6">
        <w:rPr>
          <w:rFonts w:ascii="Angsana New" w:hAnsi="Angsana New" w:hint="cs"/>
          <w:sz w:val="26"/>
          <w:szCs w:val="26"/>
          <w:cs/>
        </w:rPr>
        <w:t>ก</w:t>
      </w:r>
      <w:r w:rsidRPr="00341ED6">
        <w:rPr>
          <w:rFonts w:ascii="Angsana New" w:hAnsi="Angsana New"/>
          <w:sz w:val="26"/>
          <w:szCs w:val="26"/>
          <w:cs/>
        </w:rPr>
        <w:t xml:space="preserve">ารเปลี่ยนแปลงที่สำคัญคือ </w:t>
      </w:r>
    </w:p>
    <w:p w14:paraId="0620C8AD" w14:textId="77777777" w:rsidR="00B959CB" w:rsidRPr="00341ED6" w:rsidRDefault="00B959CB" w:rsidP="00B959C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2BF5B35" w14:textId="7039AE59" w:rsidR="00B959CB" w:rsidRPr="00341ED6" w:rsidRDefault="00B959CB" w:rsidP="00894BA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41ED6">
        <w:rPr>
          <w:rFonts w:ascii="Angsana New" w:hAnsi="Angsana New" w:hint="cs"/>
          <w:sz w:val="26"/>
          <w:szCs w:val="26"/>
          <w:cs/>
        </w:rPr>
        <w:t>(ก)</w:t>
      </w:r>
      <w:r w:rsidR="00894BA9">
        <w:rPr>
          <w:rFonts w:ascii="Angsana New" w:hAnsi="Angsana New"/>
          <w:sz w:val="26"/>
          <w:szCs w:val="26"/>
        </w:rPr>
        <w:tab/>
      </w:r>
      <w:r w:rsidRPr="00341ED6">
        <w:rPr>
          <w:rFonts w:ascii="Angsana New" w:hAnsi="Angsana New"/>
          <w:sz w:val="26"/>
          <w:szCs w:val="26"/>
          <w:cs/>
        </w:rPr>
        <w:t xml:space="preserve">มาตรฐานการรายงานทางการเงินใหม่ที่เกี่ยวข้องกับเครื่องมือทางการเงิน </w:t>
      </w:r>
    </w:p>
    <w:p w14:paraId="721AC93B" w14:textId="77777777" w:rsidR="00B959CB" w:rsidRPr="00341ED6" w:rsidRDefault="00B959CB" w:rsidP="00B959CB">
      <w:pPr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4129"/>
        <w:gridCol w:w="5040"/>
      </w:tblGrid>
      <w:tr w:rsidR="00B959CB" w:rsidRPr="00341ED6" w14:paraId="06CEA052" w14:textId="77777777" w:rsidTr="00320006">
        <w:tc>
          <w:tcPr>
            <w:tcW w:w="4129" w:type="dxa"/>
            <w:shd w:val="clear" w:color="auto" w:fill="auto"/>
          </w:tcPr>
          <w:p w14:paraId="08A6D97E" w14:textId="77777777" w:rsidR="00B959CB" w:rsidRPr="00341ED6" w:rsidRDefault="00B959CB" w:rsidP="00320006">
            <w:pPr>
              <w:pStyle w:val="block"/>
              <w:tabs>
                <w:tab w:val="left" w:pos="-108"/>
                <w:tab w:val="left" w:pos="162"/>
                <w:tab w:val="right" w:pos="4032"/>
              </w:tabs>
              <w:spacing w:after="0" w:line="240" w:lineRule="atLeast"/>
              <w:ind w:left="0" w:right="308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 xml:space="preserve">   </w:t>
            </w: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  <w:t xml:space="preserve">      </w:t>
            </w: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5040" w:type="dxa"/>
            <w:shd w:val="clear" w:color="auto" w:fill="auto"/>
          </w:tcPr>
          <w:p w14:paraId="03F27066" w14:textId="77777777" w:rsidR="00B959CB" w:rsidRPr="00341ED6" w:rsidRDefault="00B959CB" w:rsidP="00320006">
            <w:pPr>
              <w:pStyle w:val="block"/>
              <w:tabs>
                <w:tab w:val="left" w:pos="0"/>
                <w:tab w:val="left" w:pos="1962"/>
                <w:tab w:val="right" w:pos="4932"/>
              </w:tabs>
              <w:spacing w:after="0" w:line="240" w:lineRule="atLeast"/>
              <w:ind w:left="162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>เรื่อง</w:t>
            </w: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</w:tr>
      <w:tr w:rsidR="00B959CB" w:rsidRPr="00341ED6" w14:paraId="6981C934" w14:textId="77777777" w:rsidTr="00320006">
        <w:trPr>
          <w:trHeight w:val="317"/>
        </w:trPr>
        <w:tc>
          <w:tcPr>
            <w:tcW w:w="4129" w:type="dxa"/>
            <w:shd w:val="clear" w:color="auto" w:fill="auto"/>
          </w:tcPr>
          <w:p w14:paraId="3FE92429" w14:textId="77777777" w:rsidR="00B959CB" w:rsidRPr="00341ED6" w:rsidRDefault="00B959CB" w:rsidP="00320006">
            <w:pPr>
              <w:pStyle w:val="BodyText"/>
              <w:tabs>
                <w:tab w:val="clear" w:pos="3742"/>
                <w:tab w:val="left" w:pos="0"/>
                <w:tab w:val="right" w:pos="3744"/>
              </w:tabs>
              <w:spacing w:after="0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14:paraId="6E1CFF79" w14:textId="77777777" w:rsidR="00B959CB" w:rsidRPr="00341ED6" w:rsidRDefault="00B959CB" w:rsidP="00320006">
            <w:pPr>
              <w:pStyle w:val="BodyText"/>
              <w:tabs>
                <w:tab w:val="left" w:pos="342"/>
              </w:tabs>
              <w:spacing w:after="0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B959CB" w:rsidRPr="00341ED6" w14:paraId="54E8723D" w14:textId="77777777" w:rsidTr="00320006">
        <w:trPr>
          <w:trHeight w:val="317"/>
        </w:trPr>
        <w:tc>
          <w:tcPr>
            <w:tcW w:w="4129" w:type="dxa"/>
            <w:shd w:val="clear" w:color="auto" w:fill="auto"/>
          </w:tcPr>
          <w:p w14:paraId="3310C0A9" w14:textId="77777777" w:rsidR="00B959CB" w:rsidRPr="00341ED6" w:rsidRDefault="00B959CB" w:rsidP="00320006">
            <w:pPr>
              <w:pStyle w:val="BodyText"/>
              <w:tabs>
                <w:tab w:val="clear" w:pos="3742"/>
                <w:tab w:val="left" w:pos="0"/>
                <w:tab w:val="right" w:pos="3744"/>
              </w:tabs>
              <w:spacing w:after="0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14:paraId="24BBD509" w14:textId="77777777" w:rsidR="00B959CB" w:rsidRPr="00341ED6" w:rsidRDefault="00B959CB" w:rsidP="00320006">
            <w:pPr>
              <w:pStyle w:val="BodyText"/>
              <w:tabs>
                <w:tab w:val="left" w:pos="342"/>
              </w:tabs>
              <w:spacing w:after="0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B959CB" w:rsidRPr="00341ED6" w14:paraId="42C46492" w14:textId="77777777" w:rsidTr="00320006">
        <w:trPr>
          <w:trHeight w:val="317"/>
        </w:trPr>
        <w:tc>
          <w:tcPr>
            <w:tcW w:w="4129" w:type="dxa"/>
            <w:shd w:val="clear" w:color="auto" w:fill="auto"/>
          </w:tcPr>
          <w:p w14:paraId="7473824C" w14:textId="77777777" w:rsidR="00B959CB" w:rsidRPr="00341ED6" w:rsidRDefault="00B959CB" w:rsidP="00320006">
            <w:pPr>
              <w:pStyle w:val="BodyText"/>
              <w:tabs>
                <w:tab w:val="clear" w:pos="3742"/>
                <w:tab w:val="left" w:pos="0"/>
                <w:tab w:val="right" w:pos="3744"/>
              </w:tabs>
              <w:spacing w:after="0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5040" w:type="dxa"/>
            <w:shd w:val="clear" w:color="auto" w:fill="auto"/>
          </w:tcPr>
          <w:p w14:paraId="0E5A8C48" w14:textId="77777777" w:rsidR="00B959CB" w:rsidRPr="00341ED6" w:rsidRDefault="00B959CB" w:rsidP="00320006">
            <w:pPr>
              <w:pStyle w:val="BodyText"/>
              <w:tabs>
                <w:tab w:val="left" w:pos="342"/>
              </w:tabs>
              <w:spacing w:after="0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B959CB" w:rsidRPr="00341ED6" w14:paraId="6415495E" w14:textId="77777777" w:rsidTr="00320006">
        <w:trPr>
          <w:trHeight w:val="317"/>
        </w:trPr>
        <w:tc>
          <w:tcPr>
            <w:tcW w:w="4129" w:type="dxa"/>
            <w:shd w:val="clear" w:color="auto" w:fill="auto"/>
          </w:tcPr>
          <w:p w14:paraId="03531AA5" w14:textId="77777777" w:rsidR="00B959CB" w:rsidRPr="00341ED6" w:rsidRDefault="00B959CB" w:rsidP="00320006">
            <w:pPr>
              <w:pStyle w:val="BodyText"/>
              <w:tabs>
                <w:tab w:val="left" w:pos="0"/>
              </w:tabs>
              <w:spacing w:after="0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14:paraId="2631EB1C" w14:textId="77777777" w:rsidR="00B959CB" w:rsidRPr="00341ED6" w:rsidRDefault="00B959CB" w:rsidP="00320006">
            <w:pPr>
              <w:pStyle w:val="BodyText"/>
              <w:tabs>
                <w:tab w:val="left" w:pos="342"/>
              </w:tabs>
              <w:spacing w:after="0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959CB" w:rsidRPr="00341ED6" w14:paraId="5343FC0D" w14:textId="77777777" w:rsidTr="00320006">
        <w:trPr>
          <w:trHeight w:val="317"/>
        </w:trPr>
        <w:tc>
          <w:tcPr>
            <w:tcW w:w="4129" w:type="dxa"/>
            <w:shd w:val="clear" w:color="auto" w:fill="auto"/>
          </w:tcPr>
          <w:p w14:paraId="1FAC94D6" w14:textId="77777777" w:rsidR="00B959CB" w:rsidRPr="00341ED6" w:rsidRDefault="00B959CB" w:rsidP="00320006">
            <w:pPr>
              <w:pStyle w:val="BodyText"/>
              <w:tabs>
                <w:tab w:val="left" w:pos="0"/>
                <w:tab w:val="left" w:pos="3564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การตีความมาตรฐานการรายงานทางการเงิน ฉบับที่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 xml:space="preserve"> 19</w:t>
            </w:r>
          </w:p>
        </w:tc>
        <w:tc>
          <w:tcPr>
            <w:tcW w:w="5040" w:type="dxa"/>
            <w:shd w:val="clear" w:color="auto" w:fill="auto"/>
          </w:tcPr>
          <w:p w14:paraId="3AD6889F" w14:textId="77777777" w:rsidR="00B959CB" w:rsidRPr="00341ED6" w:rsidRDefault="00B959CB" w:rsidP="00320006">
            <w:pPr>
              <w:pStyle w:val="BodyText"/>
              <w:tabs>
                <w:tab w:val="left" w:pos="342"/>
              </w:tabs>
              <w:spacing w:after="0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22952B7" w14:textId="77777777" w:rsidR="00B959CB" w:rsidRPr="00341ED6" w:rsidRDefault="00B959CB" w:rsidP="00B959CB">
      <w:pPr>
        <w:rPr>
          <w:rFonts w:ascii="Angsana New" w:hAnsi="Angsana New"/>
          <w:sz w:val="26"/>
          <w:szCs w:val="26"/>
          <w:cs/>
        </w:rPr>
      </w:pPr>
    </w:p>
    <w:p w14:paraId="36572813" w14:textId="5F0380EA" w:rsidR="00B959CB" w:rsidRPr="00341ED6" w:rsidRDefault="00B959CB" w:rsidP="00B959CB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</w:t>
      </w:r>
      <w:r w:rsidR="008A41BA">
        <w:rPr>
          <w:rFonts w:ascii="Angsana New" w:hAnsi="Angsana New" w:hint="cs"/>
          <w:sz w:val="26"/>
          <w:szCs w:val="26"/>
          <w:cs/>
        </w:rPr>
        <w:t>ตราสาร</w:t>
      </w:r>
      <w:r w:rsidRPr="00341ED6">
        <w:rPr>
          <w:rFonts w:ascii="Angsana New" w:hAnsi="Angsana New"/>
          <w:sz w:val="26"/>
          <w:szCs w:val="26"/>
          <w:cs/>
        </w:rPr>
        <w:t>อนุพันธ์และการบัญชีป้องกันความเสี่ยง</w:t>
      </w:r>
    </w:p>
    <w:p w14:paraId="48A92277" w14:textId="77777777" w:rsidR="00B959CB" w:rsidRPr="00341ED6" w:rsidRDefault="00B959CB" w:rsidP="00B959CB">
      <w:pPr>
        <w:rPr>
          <w:rFonts w:ascii="Angsana New" w:hAnsi="Angsana New"/>
          <w:sz w:val="26"/>
          <w:szCs w:val="26"/>
        </w:rPr>
      </w:pPr>
    </w:p>
    <w:p w14:paraId="1B9C0699" w14:textId="739F45A5" w:rsidR="00B959CB" w:rsidRPr="00341ED6" w:rsidRDefault="00B959CB" w:rsidP="00B959CB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</w:t>
      </w:r>
      <w:r w:rsidRPr="00F511D0">
        <w:rPr>
          <w:rFonts w:ascii="Angsana New" w:hAnsi="Angsana New"/>
          <w:sz w:val="26"/>
          <w:szCs w:val="26"/>
          <w:cs/>
          <w:lang w:val="th-TH"/>
        </w:rPr>
        <w:t>ประเมินแล้วเห็นว่ามาตรฐานการบัญชี มาตรฐานการรายงานทางการเงิน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การตีความมาตรฐานการบัญชีและการตีความมาตรฐานการรายงานทางการเงิน</w:t>
      </w:r>
      <w:r w:rsidRPr="00F511D0">
        <w:rPr>
          <w:rFonts w:ascii="Angsana New" w:hAnsi="Angsana New"/>
          <w:sz w:val="26"/>
          <w:szCs w:val="26"/>
          <w:cs/>
        </w:rPr>
        <w:t>ที่เกี่ยวข้องกับเครื่องมือทางการเงิน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F511D0">
        <w:rPr>
          <w:rFonts w:ascii="Angsana New" w:hAnsi="Angsana New"/>
          <w:sz w:val="26"/>
          <w:szCs w:val="26"/>
        </w:rPr>
        <w:t xml:space="preserve"> 31 </w:t>
      </w:r>
      <w:r w:rsidRPr="00F511D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511D0">
        <w:rPr>
          <w:rFonts w:ascii="Angsana New" w:hAnsi="Angsana New"/>
          <w:sz w:val="26"/>
          <w:szCs w:val="26"/>
        </w:rPr>
        <w:t>2563</w:t>
      </w:r>
    </w:p>
    <w:p w14:paraId="4BB5ED7A" w14:textId="77777777" w:rsidR="00B959CB" w:rsidRPr="00341ED6" w:rsidRDefault="00B959CB" w:rsidP="00B959CB">
      <w:pPr>
        <w:rPr>
          <w:rFonts w:ascii="Angsana New" w:hAnsi="Angsana New"/>
          <w:sz w:val="26"/>
          <w:szCs w:val="26"/>
          <w:cs/>
        </w:rPr>
      </w:pPr>
    </w:p>
    <w:p w14:paraId="1D644F9E" w14:textId="77777777" w:rsidR="00B959CB" w:rsidRDefault="00B959CB" w:rsidP="00B959CB">
      <w:pPr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C4F2243" w14:textId="77777777" w:rsidR="00B959CB" w:rsidRPr="00341ED6" w:rsidRDefault="00B959CB" w:rsidP="00894BA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41ED6">
        <w:rPr>
          <w:rFonts w:ascii="Angsana New" w:hAnsi="Angsana New" w:hint="cs"/>
          <w:sz w:val="26"/>
          <w:szCs w:val="26"/>
          <w:cs/>
        </w:rPr>
        <w:t>(ข)</w:t>
      </w:r>
      <w:r w:rsidRPr="00341ED6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Pr="00341ED6">
        <w:rPr>
          <w:rFonts w:ascii="Angsana New" w:hAnsi="Angsana New"/>
          <w:sz w:val="26"/>
          <w:szCs w:val="26"/>
        </w:rPr>
        <w:t>16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>เรื่อง “สัญญาเช่า”</w:t>
      </w:r>
    </w:p>
    <w:p w14:paraId="72E23137" w14:textId="77777777" w:rsidR="00B959CB" w:rsidRPr="00341ED6" w:rsidRDefault="00B959CB" w:rsidP="00B959CB">
      <w:pPr>
        <w:rPr>
          <w:rFonts w:ascii="Angsana New" w:hAnsi="Angsana New"/>
          <w:sz w:val="26"/>
          <w:szCs w:val="26"/>
          <w:cs/>
        </w:rPr>
      </w:pPr>
    </w:p>
    <w:p w14:paraId="6A86F2C1" w14:textId="77777777" w:rsidR="00B959CB" w:rsidRPr="00341ED6" w:rsidRDefault="00B959CB" w:rsidP="00B959CB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</w:rPr>
        <w:t>มาตรฐานการรายงานทางการเงิน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341ED6">
        <w:rPr>
          <w:rFonts w:ascii="Angsana New" w:hAnsi="Angsana New"/>
          <w:sz w:val="26"/>
          <w:szCs w:val="26"/>
        </w:rPr>
        <w:t>16</w:t>
      </w:r>
      <w:r w:rsidRPr="00341ED6">
        <w:rPr>
          <w:rFonts w:ascii="Angsana New" w:hAnsi="Angsana New"/>
          <w:sz w:val="26"/>
          <w:szCs w:val="26"/>
          <w:cs/>
        </w:rPr>
        <w:t xml:space="preserve"> ใช้แทนมาตรฐานการบัญชี ฉบับที่ </w:t>
      </w:r>
      <w:r w:rsidRPr="00341ED6">
        <w:rPr>
          <w:rFonts w:ascii="Angsana New" w:hAnsi="Angsana New"/>
          <w:sz w:val="26"/>
          <w:szCs w:val="26"/>
        </w:rPr>
        <w:t>17</w:t>
      </w:r>
      <w:r w:rsidRPr="00341ED6">
        <w:rPr>
          <w:rFonts w:ascii="Angsana New" w:hAnsi="Angsana New"/>
          <w:sz w:val="26"/>
          <w:szCs w:val="26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</w:t>
      </w:r>
      <w:r w:rsidRPr="00341ED6">
        <w:rPr>
          <w:rFonts w:ascii="Angsana New" w:hAnsi="Angsana New" w:hint="cs"/>
          <w:sz w:val="26"/>
          <w:szCs w:val="26"/>
          <w:cs/>
        </w:rPr>
        <w:t>ดำเนินงาน</w:t>
      </w:r>
      <w:r w:rsidRPr="00341ED6">
        <w:rPr>
          <w:rFonts w:ascii="Angsana New" w:hAnsi="Angsana New"/>
          <w:sz w:val="26"/>
          <w:szCs w:val="26"/>
          <w:cs/>
        </w:rPr>
        <w:t xml:space="preserve">ทุกรายการที่มีระยะเวลาในการเช่ามากกว่า </w:t>
      </w:r>
      <w:r w:rsidRPr="00341ED6">
        <w:rPr>
          <w:rFonts w:ascii="Angsana New" w:hAnsi="Angsana New"/>
          <w:sz w:val="26"/>
          <w:szCs w:val="26"/>
        </w:rPr>
        <w:t>12</w:t>
      </w:r>
      <w:r w:rsidRPr="00341ED6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561BC5FB" w14:textId="77777777" w:rsidR="00B959CB" w:rsidRPr="00341ED6" w:rsidRDefault="00B959CB" w:rsidP="00B959CB">
      <w:pPr>
        <w:rPr>
          <w:rFonts w:ascii="Angsana New" w:hAnsi="Angsana New"/>
          <w:sz w:val="26"/>
          <w:szCs w:val="26"/>
        </w:rPr>
      </w:pPr>
    </w:p>
    <w:p w14:paraId="02870F4B" w14:textId="77777777" w:rsidR="00B959CB" w:rsidRPr="00341ED6" w:rsidRDefault="00B959CB" w:rsidP="00B959CB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</w:rPr>
        <w:t>การบัญชีสำหรับผู้ให้เช่า</w:t>
      </w:r>
      <w:r w:rsidRPr="00341ED6">
        <w:rPr>
          <w:rFonts w:ascii="Angsana New" w:hAnsi="Angsana New" w:hint="cs"/>
          <w:sz w:val="26"/>
          <w:szCs w:val="26"/>
          <w:cs/>
        </w:rPr>
        <w:t xml:space="preserve">ตามมาตรฐานการรายงานทางการเงิน ฉบับที่ </w:t>
      </w:r>
      <w:r w:rsidRPr="00341ED6">
        <w:rPr>
          <w:rFonts w:ascii="Angsana New" w:hAnsi="Angsana New"/>
          <w:sz w:val="26"/>
          <w:szCs w:val="26"/>
        </w:rPr>
        <w:t xml:space="preserve">16 </w:t>
      </w:r>
      <w:r w:rsidRPr="00341ED6">
        <w:rPr>
          <w:rFonts w:ascii="Angsana New" w:hAnsi="Angsana New"/>
          <w:sz w:val="26"/>
          <w:szCs w:val="26"/>
          <w:cs/>
        </w:rPr>
        <w:t>ไม่มีการเปลี่ยนแปลงอย่างมีสาระสำคัญจากมาตรฐานการบัญชี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341ED6">
        <w:rPr>
          <w:rFonts w:ascii="Angsana New" w:hAnsi="Angsana New"/>
          <w:sz w:val="26"/>
          <w:szCs w:val="26"/>
        </w:rPr>
        <w:t>17</w:t>
      </w:r>
      <w:r w:rsidRPr="00341ED6">
        <w:rPr>
          <w:rFonts w:ascii="Angsana New" w:hAnsi="Angsana New"/>
          <w:sz w:val="26"/>
          <w:szCs w:val="26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341ED6">
        <w:rPr>
          <w:rFonts w:ascii="Angsana New" w:hAnsi="Angsana New"/>
          <w:sz w:val="26"/>
          <w:szCs w:val="26"/>
        </w:rPr>
        <w:t>17</w:t>
      </w:r>
    </w:p>
    <w:p w14:paraId="1262734F" w14:textId="77777777" w:rsidR="00B959CB" w:rsidRDefault="00B959CB" w:rsidP="00B959CB">
      <w:pPr>
        <w:spacing w:line="240" w:lineRule="auto"/>
        <w:rPr>
          <w:rFonts w:ascii="Angsana New" w:hAnsi="Angsana New"/>
          <w:sz w:val="26"/>
          <w:szCs w:val="26"/>
          <w:cs/>
        </w:rPr>
      </w:pPr>
    </w:p>
    <w:p w14:paraId="65EE66FB" w14:textId="77777777" w:rsidR="00B959CB" w:rsidRDefault="00B959CB" w:rsidP="00B959CB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</w:rPr>
        <w:t>บริษัท</w:t>
      </w:r>
      <w:r w:rsidRPr="00341ED6">
        <w:rPr>
          <w:rFonts w:ascii="Angsana New" w:hAnsi="Angsana New"/>
          <w:sz w:val="26"/>
          <w:szCs w:val="26"/>
        </w:rPr>
        <w:t xml:space="preserve"> </w:t>
      </w:r>
      <w:r w:rsidRPr="00341ED6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341ED6">
        <w:rPr>
          <w:rFonts w:ascii="Angsana New" w:hAnsi="Angsana New"/>
          <w:sz w:val="26"/>
          <w:szCs w:val="26"/>
          <w:cs/>
        </w:rPr>
        <w:t>รับรู้ผลกระทบสะสมจากการนำมาตรฐานการรายงานทางการเงิน</w:t>
      </w:r>
      <w:r w:rsidRPr="00341ED6">
        <w:rPr>
          <w:rFonts w:ascii="Angsana New" w:hAnsi="Angsana New"/>
          <w:sz w:val="26"/>
          <w:szCs w:val="26"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>ฉบับ</w:t>
      </w:r>
      <w:r w:rsidRPr="00341ED6">
        <w:rPr>
          <w:rFonts w:ascii="Angsana New" w:hAnsi="Angsana New" w:hint="cs"/>
          <w:sz w:val="26"/>
          <w:szCs w:val="26"/>
          <w:cs/>
        </w:rPr>
        <w:t xml:space="preserve">ที่ </w:t>
      </w:r>
      <w:r w:rsidRPr="00341ED6">
        <w:rPr>
          <w:rFonts w:ascii="Angsana New" w:hAnsi="Angsana New"/>
          <w:sz w:val="26"/>
          <w:szCs w:val="26"/>
        </w:rPr>
        <w:t xml:space="preserve">16 </w:t>
      </w:r>
      <w:r w:rsidRPr="00341ED6">
        <w:rPr>
          <w:rFonts w:ascii="Angsana New" w:hAnsi="Angsana New"/>
          <w:sz w:val="26"/>
          <w:szCs w:val="26"/>
          <w:cs/>
        </w:rPr>
        <w:t xml:space="preserve">มาปฏิบัติใช้เป็นครั้งแรก </w:t>
      </w:r>
      <w:r w:rsidRPr="00341ED6">
        <w:rPr>
          <w:rFonts w:ascii="Angsana New" w:hAnsi="Angsana New"/>
          <w:sz w:val="26"/>
          <w:szCs w:val="26"/>
        </w:rPr>
        <w:t xml:space="preserve">            </w:t>
      </w:r>
      <w:r w:rsidRPr="00341ED6">
        <w:rPr>
          <w:rFonts w:ascii="Angsana New" w:hAnsi="Angsana New"/>
          <w:sz w:val="26"/>
          <w:szCs w:val="26"/>
          <w:cs/>
        </w:rPr>
        <w:t>โดยไม่ปรับย้อนหลังงบการเงินปีก่อนที่แสดงเปรียบเทียบ ทั้งนี้ บริษัทเลือกปฏิบัติตามมาตรฐานการรายงานทางการเงิน</w:t>
      </w:r>
      <w:r w:rsidRPr="00341ED6">
        <w:rPr>
          <w:rFonts w:ascii="Angsana New" w:hAnsi="Angsana New"/>
          <w:sz w:val="26"/>
          <w:szCs w:val="26"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341ED6">
        <w:rPr>
          <w:rFonts w:ascii="Angsana New" w:hAnsi="Angsana New"/>
          <w:sz w:val="26"/>
          <w:szCs w:val="26"/>
        </w:rPr>
        <w:t xml:space="preserve">16 </w:t>
      </w:r>
      <w:r>
        <w:rPr>
          <w:rFonts w:ascii="Angsana New" w:hAnsi="Angsana New" w:hint="cs"/>
          <w:sz w:val="26"/>
          <w:szCs w:val="26"/>
          <w:cs/>
        </w:rPr>
        <w:t xml:space="preserve">   </w:t>
      </w:r>
      <w:r w:rsidRPr="00341ED6">
        <w:rPr>
          <w:rFonts w:ascii="Angsana New" w:hAnsi="Angsana New"/>
          <w:sz w:val="26"/>
          <w:szCs w:val="26"/>
          <w:cs/>
        </w:rPr>
        <w:t xml:space="preserve">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341ED6">
        <w:rPr>
          <w:rFonts w:ascii="Angsana New" w:hAnsi="Angsana New"/>
          <w:sz w:val="26"/>
          <w:szCs w:val="26"/>
        </w:rPr>
        <w:t>1</w:t>
      </w:r>
      <w:r w:rsidRPr="00341ED6">
        <w:rPr>
          <w:rFonts w:ascii="Angsana New" w:hAnsi="Angsana New"/>
          <w:sz w:val="26"/>
          <w:szCs w:val="26"/>
          <w:cs/>
        </w:rPr>
        <w:t xml:space="preserve"> มกราคม </w:t>
      </w:r>
      <w:r w:rsidRPr="00341ED6">
        <w:rPr>
          <w:rFonts w:ascii="Angsana New" w:hAnsi="Angsana New"/>
          <w:sz w:val="26"/>
          <w:szCs w:val="26"/>
        </w:rPr>
        <w:t>2563</w:t>
      </w:r>
      <w:r w:rsidRPr="00341ED6">
        <w:rPr>
          <w:rFonts w:ascii="Angsana New" w:hAnsi="Angsana New"/>
          <w:sz w:val="26"/>
          <w:szCs w:val="26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>ณ วันที่นำมาปฏิบัติใช้ครั้งแรก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>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</w:t>
      </w:r>
      <w:r>
        <w:rPr>
          <w:rFonts w:ascii="Angsana New" w:hAnsi="Angsana New" w:hint="cs"/>
          <w:sz w:val="26"/>
          <w:szCs w:val="26"/>
          <w:cs/>
        </w:rPr>
        <w:t xml:space="preserve">   </w:t>
      </w:r>
      <w:r w:rsidRPr="00341ED6">
        <w:rPr>
          <w:rFonts w:ascii="Angsana New" w:hAnsi="Angsana New"/>
          <w:sz w:val="26"/>
          <w:szCs w:val="26"/>
          <w:cs/>
        </w:rPr>
        <w:t>ฉบับนี้มาถือปฏิบัติ</w:t>
      </w:r>
    </w:p>
    <w:p w14:paraId="05F18E64" w14:textId="77777777" w:rsidR="00B959CB" w:rsidRDefault="00B959CB" w:rsidP="00B959CB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1EF058B0" w14:textId="062EBA96" w:rsidR="00B959CB" w:rsidRDefault="00B959CB" w:rsidP="00B959CB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40797F">
        <w:rPr>
          <w:rFonts w:ascii="Angsana New" w:hAnsi="Angsana New" w:hint="cs"/>
          <w:sz w:val="26"/>
          <w:szCs w:val="26"/>
          <w:cs/>
        </w:rPr>
        <w:t>รายการปรับปรุงสินทรัพย์สิทธิการใช้</w:t>
      </w:r>
      <w:r>
        <w:rPr>
          <w:rFonts w:ascii="Angsana New" w:hAnsi="Angsana New" w:hint="cs"/>
          <w:sz w:val="26"/>
          <w:szCs w:val="26"/>
          <w:cs/>
        </w:rPr>
        <w:t>และหนี้สินตามสัญญาเช่า</w:t>
      </w:r>
      <w:r>
        <w:rPr>
          <w:rFonts w:ascii="Angsana New" w:hAnsi="Angsana New"/>
          <w:sz w:val="26"/>
          <w:szCs w:val="26"/>
        </w:rPr>
        <w:t xml:space="preserve"> </w:t>
      </w:r>
      <w:r w:rsidRPr="0040797F">
        <w:rPr>
          <w:rFonts w:ascii="Angsana New" w:hAnsi="Angsana New" w:hint="cs"/>
          <w:sz w:val="26"/>
          <w:szCs w:val="26"/>
          <w:cs/>
        </w:rPr>
        <w:t>จากการนำมาตรฐานการรายงานทางการเงิน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 w:hint="cs"/>
          <w:sz w:val="26"/>
          <w:szCs w:val="26"/>
          <w:cs/>
        </w:rPr>
        <w:t>ฉบับที่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/>
          <w:sz w:val="26"/>
          <w:szCs w:val="26"/>
        </w:rPr>
        <w:t xml:space="preserve">16 </w:t>
      </w:r>
      <w:r w:rsidRPr="0040797F">
        <w:rPr>
          <w:rFonts w:ascii="Angsana New" w:hAnsi="Angsana New" w:hint="cs"/>
          <w:sz w:val="26"/>
          <w:szCs w:val="26"/>
          <w:cs/>
        </w:rPr>
        <w:t>มาถือปฏิบัติครั้งแรก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 w:hint="cs"/>
          <w:sz w:val="26"/>
          <w:szCs w:val="26"/>
          <w:cs/>
        </w:rPr>
        <w:t>ณ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 w:hint="cs"/>
          <w:sz w:val="26"/>
          <w:szCs w:val="26"/>
          <w:cs/>
        </w:rPr>
        <w:t>วันที่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/>
          <w:sz w:val="26"/>
          <w:szCs w:val="26"/>
        </w:rPr>
        <w:t xml:space="preserve">1 </w:t>
      </w:r>
      <w:r w:rsidRPr="0040797F">
        <w:rPr>
          <w:rFonts w:ascii="Angsana New" w:hAnsi="Angsana New" w:hint="cs"/>
          <w:sz w:val="26"/>
          <w:szCs w:val="26"/>
          <w:cs/>
        </w:rPr>
        <w:t>มกราคม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/>
          <w:sz w:val="26"/>
          <w:szCs w:val="26"/>
        </w:rPr>
        <w:t>2563</w:t>
      </w:r>
      <w:r>
        <w:rPr>
          <w:rFonts w:ascii="Angsana New" w:hAnsi="Angsana New"/>
          <w:sz w:val="26"/>
          <w:szCs w:val="26"/>
        </w:rPr>
        <w:t xml:space="preserve"> </w:t>
      </w:r>
      <w:r w:rsidRPr="00325CE8">
        <w:rPr>
          <w:rFonts w:ascii="Angsana New" w:hAnsi="Angsana New"/>
          <w:sz w:val="26"/>
          <w:szCs w:val="26"/>
        </w:rPr>
        <w:t>(</w:t>
      </w:r>
      <w:r w:rsidRPr="00325CE8">
        <w:rPr>
          <w:rFonts w:ascii="Angsana New" w:hAnsi="Angsana New" w:hint="cs"/>
          <w:sz w:val="26"/>
          <w:szCs w:val="26"/>
          <w:cs/>
        </w:rPr>
        <w:t>อัตราดอกเบี้ยการกู้ยืมส่วนเพิ่มถัวเฉลี่ยถ่วงน้ำหนักในอัตราร้อย</w:t>
      </w:r>
      <w:r w:rsidR="00885756">
        <w:rPr>
          <w:rFonts w:ascii="Angsana New" w:hAnsi="Angsana New" w:hint="cs"/>
          <w:sz w:val="26"/>
          <w:szCs w:val="26"/>
          <w:cs/>
        </w:rPr>
        <w:t xml:space="preserve">ละ </w:t>
      </w:r>
      <w:r w:rsidR="00885756">
        <w:rPr>
          <w:rFonts w:ascii="Angsana New" w:hAnsi="Angsana New"/>
          <w:sz w:val="26"/>
          <w:szCs w:val="26"/>
        </w:rPr>
        <w:t>6.62</w:t>
      </w:r>
      <w:r w:rsidRPr="00325CE8">
        <w:rPr>
          <w:rFonts w:ascii="Angsana New" w:hAnsi="Angsana New"/>
          <w:sz w:val="26"/>
          <w:szCs w:val="26"/>
        </w:rPr>
        <w:t xml:space="preserve"> </w:t>
      </w:r>
      <w:r w:rsidRPr="00325CE8">
        <w:rPr>
          <w:rFonts w:ascii="Angsana New" w:hAnsi="Angsana New" w:hint="cs"/>
          <w:sz w:val="26"/>
          <w:szCs w:val="26"/>
          <w:cs/>
        </w:rPr>
        <w:t>ต่อปี</w:t>
      </w:r>
      <w:r w:rsidRPr="00325CE8">
        <w:rPr>
          <w:rFonts w:ascii="Angsana New" w:hAnsi="Angsana New"/>
          <w:sz w:val="26"/>
          <w:szCs w:val="26"/>
          <w:cs/>
        </w:rPr>
        <w:t>)</w:t>
      </w:r>
      <w:r w:rsidRPr="0040797F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มี</w:t>
      </w:r>
      <w:r w:rsidRPr="0040797F">
        <w:rPr>
          <w:rFonts w:ascii="Angsana New" w:hAnsi="Angsana New" w:hint="cs"/>
          <w:sz w:val="26"/>
          <w:szCs w:val="26"/>
          <w:cs/>
        </w:rPr>
        <w:t>ดังนี้</w:t>
      </w:r>
    </w:p>
    <w:p w14:paraId="1F4B10D4" w14:textId="77777777" w:rsidR="00451BD5" w:rsidRPr="00451BD5" w:rsidRDefault="00451BD5" w:rsidP="00451BD5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0"/>
        <w:gridCol w:w="270"/>
        <w:gridCol w:w="1530"/>
      </w:tblGrid>
      <w:tr w:rsidR="00451BD5" w:rsidRPr="00451BD5" w14:paraId="7A62C0F4" w14:textId="77777777" w:rsidTr="00320006">
        <w:tc>
          <w:tcPr>
            <w:tcW w:w="7470" w:type="dxa"/>
          </w:tcPr>
          <w:p w14:paraId="1DD151B6" w14:textId="77777777" w:rsidR="00451BD5" w:rsidRPr="00451BD5" w:rsidRDefault="00451BD5" w:rsidP="00320006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386B8B" w14:textId="77777777" w:rsidR="00451BD5" w:rsidRPr="00451BD5" w:rsidRDefault="00451BD5" w:rsidP="00320006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9277F4" w14:textId="77777777" w:rsidR="00451BD5" w:rsidRDefault="00451BD5" w:rsidP="00320006">
            <w:pPr>
              <w:pStyle w:val="BodyText3"/>
              <w:spacing w:line="240" w:lineRule="atLeast"/>
              <w:ind w:left="-14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  <w:p w14:paraId="296A9F01" w14:textId="63448D2D" w:rsidR="00451BD5" w:rsidRPr="00451BD5" w:rsidRDefault="00451BD5" w:rsidP="00320006">
            <w:pPr>
              <w:pStyle w:val="BodyText3"/>
              <w:spacing w:line="240" w:lineRule="atLeast"/>
              <w:ind w:left="-14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(พันบาท</w:t>
            </w:r>
            <w:r w:rsidRPr="00451BD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51BD5" w:rsidRPr="00451BD5" w14:paraId="61265B14" w14:textId="77777777" w:rsidTr="00320006">
        <w:trPr>
          <w:trHeight w:val="62"/>
        </w:trPr>
        <w:tc>
          <w:tcPr>
            <w:tcW w:w="7470" w:type="dxa"/>
          </w:tcPr>
          <w:p w14:paraId="39913771" w14:textId="77777777" w:rsidR="00451BD5" w:rsidRPr="00451BD5" w:rsidRDefault="00451BD5" w:rsidP="0032000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08CBFC" w14:textId="77777777" w:rsidR="00451BD5" w:rsidRPr="00451BD5" w:rsidRDefault="00451BD5" w:rsidP="00320006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53864588" w14:textId="77777777" w:rsidR="00451BD5" w:rsidRPr="00451BD5" w:rsidRDefault="00451BD5" w:rsidP="00320006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1BD5" w:rsidRPr="00451BD5" w14:paraId="090C7A32" w14:textId="77777777" w:rsidTr="00320006">
        <w:trPr>
          <w:trHeight w:val="252"/>
        </w:trPr>
        <w:tc>
          <w:tcPr>
            <w:tcW w:w="7470" w:type="dxa"/>
          </w:tcPr>
          <w:p w14:paraId="178104F4" w14:textId="3FFB623A" w:rsidR="00451BD5" w:rsidRPr="00451BD5" w:rsidRDefault="00451BD5" w:rsidP="00451B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สินทรัพย์สิทธิการใช้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(รวมอยู่ภายใต้ ที่ดิน อาคารและอุปกรณ์)</w:t>
            </w:r>
          </w:p>
        </w:tc>
        <w:tc>
          <w:tcPr>
            <w:tcW w:w="270" w:type="dxa"/>
          </w:tcPr>
          <w:p w14:paraId="4BA7D3B1" w14:textId="77777777" w:rsidR="00451BD5" w:rsidRPr="00451BD5" w:rsidRDefault="00451BD5" w:rsidP="00451BD5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70F8FC" w14:textId="77777777" w:rsidR="00451BD5" w:rsidRPr="00451BD5" w:rsidRDefault="00451BD5" w:rsidP="00451BD5">
            <w:pPr>
              <w:tabs>
                <w:tab w:val="left" w:pos="540"/>
                <w:tab w:val="left" w:pos="1026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BD5">
              <w:rPr>
                <w:rFonts w:ascii="Angsana New" w:hAnsi="Angsana New"/>
                <w:sz w:val="26"/>
                <w:szCs w:val="26"/>
              </w:rPr>
              <w:t>495</w:t>
            </w:r>
          </w:p>
        </w:tc>
      </w:tr>
      <w:tr w:rsidR="00451BD5" w:rsidRPr="00451BD5" w14:paraId="71708A2A" w14:textId="77777777" w:rsidTr="00320006">
        <w:trPr>
          <w:trHeight w:val="252"/>
        </w:trPr>
        <w:tc>
          <w:tcPr>
            <w:tcW w:w="7470" w:type="dxa"/>
          </w:tcPr>
          <w:p w14:paraId="3EB88ECE" w14:textId="77777777" w:rsidR="00451BD5" w:rsidRPr="00451BD5" w:rsidRDefault="00451BD5" w:rsidP="00451B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4B547B" w14:textId="77777777" w:rsidR="00451BD5" w:rsidRPr="00451BD5" w:rsidRDefault="00451BD5" w:rsidP="00451BD5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F4DA88" w14:textId="77777777" w:rsidR="00451BD5" w:rsidRPr="00451BD5" w:rsidRDefault="00451BD5" w:rsidP="00451BD5">
            <w:pPr>
              <w:tabs>
                <w:tab w:val="left" w:pos="540"/>
                <w:tab w:val="left" w:pos="1026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1BD5" w:rsidRPr="00451BD5" w14:paraId="26F694B7" w14:textId="77777777" w:rsidTr="00320006">
        <w:trPr>
          <w:trHeight w:val="252"/>
        </w:trPr>
        <w:tc>
          <w:tcPr>
            <w:tcW w:w="7470" w:type="dxa"/>
          </w:tcPr>
          <w:p w14:paraId="057169A5" w14:textId="2FD784EB" w:rsidR="00451BD5" w:rsidRPr="00451BD5" w:rsidRDefault="00451BD5" w:rsidP="00451B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6AEE8022" w14:textId="77777777" w:rsidR="00451BD5" w:rsidRPr="00451BD5" w:rsidRDefault="00451BD5" w:rsidP="00451BD5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AB68419" w14:textId="77777777" w:rsidR="00451BD5" w:rsidRPr="00451BD5" w:rsidRDefault="00451BD5" w:rsidP="00451BD5">
            <w:pPr>
              <w:tabs>
                <w:tab w:val="left" w:pos="540"/>
                <w:tab w:val="left" w:pos="1026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1BD5" w:rsidRPr="00451BD5" w14:paraId="0727CDC0" w14:textId="77777777" w:rsidTr="00320006">
        <w:trPr>
          <w:trHeight w:val="252"/>
        </w:trPr>
        <w:tc>
          <w:tcPr>
            <w:tcW w:w="7470" w:type="dxa"/>
          </w:tcPr>
          <w:p w14:paraId="5CB3FDF4" w14:textId="446E74CD" w:rsidR="00451BD5" w:rsidRPr="00451BD5" w:rsidRDefault="00451BD5" w:rsidP="00451B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70" w:type="dxa"/>
          </w:tcPr>
          <w:p w14:paraId="002272CE" w14:textId="77777777" w:rsidR="00451BD5" w:rsidRPr="00451BD5" w:rsidRDefault="00451BD5" w:rsidP="00451BD5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49AF14C" w14:textId="77777777" w:rsidR="00451BD5" w:rsidRPr="00451BD5" w:rsidRDefault="00451BD5" w:rsidP="00451BD5">
            <w:pPr>
              <w:tabs>
                <w:tab w:val="left" w:pos="540"/>
                <w:tab w:val="left" w:pos="1026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BD5">
              <w:rPr>
                <w:rFonts w:ascii="Angsana New" w:hAnsi="Angsana New"/>
                <w:sz w:val="26"/>
                <w:szCs w:val="26"/>
              </w:rPr>
              <w:t>415</w:t>
            </w:r>
          </w:p>
        </w:tc>
      </w:tr>
      <w:tr w:rsidR="00451BD5" w:rsidRPr="00451BD5" w14:paraId="670606C0" w14:textId="77777777" w:rsidTr="00320006">
        <w:trPr>
          <w:trHeight w:val="252"/>
        </w:trPr>
        <w:tc>
          <w:tcPr>
            <w:tcW w:w="7470" w:type="dxa"/>
          </w:tcPr>
          <w:p w14:paraId="1D0CF826" w14:textId="44072BF5" w:rsidR="00451BD5" w:rsidRPr="00451BD5" w:rsidRDefault="00451BD5" w:rsidP="00451B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270" w:type="dxa"/>
          </w:tcPr>
          <w:p w14:paraId="15988287" w14:textId="77777777" w:rsidR="00451BD5" w:rsidRPr="00451BD5" w:rsidRDefault="00451BD5" w:rsidP="00451BD5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D43BC7" w14:textId="77777777" w:rsidR="00451BD5" w:rsidRPr="00451BD5" w:rsidRDefault="00451BD5" w:rsidP="00451BD5">
            <w:pPr>
              <w:tabs>
                <w:tab w:val="left" w:pos="540"/>
                <w:tab w:val="left" w:pos="1026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BD5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451BD5" w:rsidRPr="00451BD5" w14:paraId="4B992F09" w14:textId="77777777" w:rsidTr="00320006">
        <w:trPr>
          <w:trHeight w:val="252"/>
        </w:trPr>
        <w:tc>
          <w:tcPr>
            <w:tcW w:w="7470" w:type="dxa"/>
          </w:tcPr>
          <w:p w14:paraId="6D3DDC33" w14:textId="22E82C62" w:rsidR="00451BD5" w:rsidRPr="00451BD5" w:rsidRDefault="00451BD5" w:rsidP="00451B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7935724E" w14:textId="77777777" w:rsidR="00451BD5" w:rsidRPr="00451BD5" w:rsidRDefault="00451BD5" w:rsidP="00451BD5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26F1C31" w14:textId="77777777" w:rsidR="00451BD5" w:rsidRPr="00451BD5" w:rsidRDefault="00451BD5" w:rsidP="00451BD5">
            <w:pPr>
              <w:tabs>
                <w:tab w:val="left" w:pos="540"/>
                <w:tab w:val="left" w:pos="1026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BD5">
              <w:rPr>
                <w:rFonts w:ascii="Angsana New" w:hAnsi="Angsana New"/>
                <w:sz w:val="26"/>
                <w:szCs w:val="26"/>
              </w:rPr>
              <w:t>495</w:t>
            </w:r>
          </w:p>
        </w:tc>
      </w:tr>
    </w:tbl>
    <w:p w14:paraId="4EAE3EB1" w14:textId="77777777" w:rsidR="00451BD5" w:rsidRPr="00451BD5" w:rsidRDefault="00451BD5" w:rsidP="00451BD5">
      <w:pPr>
        <w:jc w:val="thaiDistribute"/>
        <w:rPr>
          <w:rFonts w:ascii="Angsana New" w:hAnsi="Angsana New"/>
          <w:sz w:val="26"/>
          <w:szCs w:val="26"/>
        </w:rPr>
      </w:pPr>
    </w:p>
    <w:p w14:paraId="74878BD3" w14:textId="0F0C0103" w:rsidR="00B964EE" w:rsidRDefault="00B964EE" w:rsidP="00ED5D31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5A8F7E2B" w14:textId="77777777" w:rsidR="00B964EE" w:rsidRDefault="00B964EE" w:rsidP="00ED5D31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17A6E44" w14:textId="77777777" w:rsidR="00B964EE" w:rsidRPr="00F33D7C" w:rsidRDefault="00B964EE" w:rsidP="00B82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PMingLiU" w:hAnsi="Angsana New"/>
          <w:b/>
          <w:bCs/>
          <w:sz w:val="26"/>
          <w:szCs w:val="26"/>
        </w:rPr>
      </w:pPr>
      <w:r w:rsidRPr="00F33D7C">
        <w:rPr>
          <w:rFonts w:ascii="Angsana New" w:eastAsia="PMingLiU" w:hAnsi="Angsana New"/>
          <w:b/>
          <w:bCs/>
          <w:sz w:val="26"/>
          <w:szCs w:val="26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F33D7C">
        <w:rPr>
          <w:rFonts w:ascii="Angsana New" w:eastAsia="PMingLiU" w:hAnsi="Angsana New"/>
          <w:b/>
          <w:bCs/>
          <w:sz w:val="26"/>
          <w:szCs w:val="26"/>
        </w:rPr>
        <w:t>2019 (COVID-19)</w:t>
      </w:r>
    </w:p>
    <w:p w14:paraId="50E4DB14" w14:textId="77777777" w:rsidR="00B964EE" w:rsidRPr="00320006" w:rsidRDefault="00B964EE" w:rsidP="00B964EE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76B566D4" w14:textId="45ABEC7A" w:rsidR="00B964EE" w:rsidRPr="00B964EE" w:rsidRDefault="00B964EE" w:rsidP="00B82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964EE">
        <w:rPr>
          <w:rFonts w:ascii="Angsana New" w:hAnsi="Angsana New"/>
          <w:sz w:val="26"/>
          <w:szCs w:val="26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964EE">
        <w:rPr>
          <w:rFonts w:ascii="Angsana New" w:hAnsi="Angsana New"/>
          <w:sz w:val="26"/>
          <w:szCs w:val="26"/>
        </w:rPr>
        <w:t>2019</w:t>
      </w:r>
      <w:r w:rsidRPr="00B964EE">
        <w:rPr>
          <w:rFonts w:ascii="Angsana New" w:hAnsi="Angsana New"/>
          <w:sz w:val="26"/>
          <w:szCs w:val="26"/>
          <w:cs/>
        </w:rPr>
        <w:t xml:space="preserve"> (</w:t>
      </w:r>
      <w:r w:rsidRPr="00B964EE">
        <w:rPr>
          <w:rFonts w:ascii="Angsana New" w:hAnsi="Angsana New"/>
          <w:sz w:val="26"/>
          <w:szCs w:val="26"/>
        </w:rPr>
        <w:t>COVID-19</w:t>
      </w:r>
      <w:r w:rsidRPr="00B964EE">
        <w:rPr>
          <w:rFonts w:ascii="Angsana New" w:hAnsi="Angsana New"/>
          <w:sz w:val="26"/>
          <w:szCs w:val="26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</w:t>
      </w:r>
      <w:r w:rsidR="00B82BC5">
        <w:rPr>
          <w:rFonts w:ascii="Angsana New" w:hAnsi="Angsana New"/>
          <w:sz w:val="26"/>
          <w:szCs w:val="26"/>
        </w:rPr>
        <w:t xml:space="preserve">          </w:t>
      </w:r>
      <w:r w:rsidRPr="00B964EE">
        <w:rPr>
          <w:rFonts w:ascii="Angsana New" w:hAnsi="Angsana New"/>
          <w:sz w:val="26"/>
          <w:szCs w:val="26"/>
          <w:cs/>
        </w:rPr>
        <w:t>ไม่แน่นอนเกี่ยวกับสถานการณ์ดังกล่าว</w:t>
      </w:r>
    </w:p>
    <w:p w14:paraId="2836D325" w14:textId="77777777" w:rsidR="00B964EE" w:rsidRPr="00320006" w:rsidRDefault="00B964EE" w:rsidP="00B964EE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5A4EFD4B" w14:textId="5AA716E6" w:rsidR="00B964EE" w:rsidRPr="00B964EE" w:rsidRDefault="00B964EE" w:rsidP="00B82BC5">
      <w:pPr>
        <w:jc w:val="thaiDistribute"/>
        <w:rPr>
          <w:rFonts w:ascii="Angsana New" w:hAnsi="Angsana New"/>
          <w:sz w:val="26"/>
          <w:szCs w:val="26"/>
        </w:rPr>
      </w:pPr>
      <w:r w:rsidRPr="00B964EE">
        <w:rPr>
          <w:rFonts w:ascii="Angsana New" w:hAnsi="Angsana New"/>
          <w:sz w:val="26"/>
          <w:szCs w:val="26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964EE">
        <w:rPr>
          <w:rFonts w:ascii="Angsana New" w:hAnsi="Angsana New"/>
          <w:sz w:val="26"/>
          <w:szCs w:val="26"/>
        </w:rPr>
        <w:t xml:space="preserve">22 </w:t>
      </w:r>
      <w:r w:rsidRPr="00B964EE">
        <w:rPr>
          <w:rFonts w:ascii="Angsana New" w:hAnsi="Angsana New"/>
          <w:sz w:val="26"/>
          <w:szCs w:val="26"/>
          <w:cs/>
        </w:rPr>
        <w:t xml:space="preserve">เมษายน </w:t>
      </w:r>
      <w:r w:rsidRPr="00B964EE">
        <w:rPr>
          <w:rFonts w:ascii="Angsana New" w:hAnsi="Angsana New"/>
          <w:sz w:val="26"/>
          <w:szCs w:val="26"/>
        </w:rPr>
        <w:t xml:space="preserve">2563 </w:t>
      </w:r>
      <w:r w:rsidRPr="00B964EE">
        <w:rPr>
          <w:rFonts w:ascii="Angsana New" w:hAnsi="Angsana New"/>
          <w:sz w:val="26"/>
          <w:szCs w:val="26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B964EE">
        <w:rPr>
          <w:rFonts w:ascii="Angsana New" w:hAnsi="Angsana New"/>
          <w:sz w:val="26"/>
          <w:szCs w:val="26"/>
        </w:rPr>
        <w:t xml:space="preserve">1 </w:t>
      </w:r>
      <w:r w:rsidRPr="00B964EE">
        <w:rPr>
          <w:rFonts w:ascii="Angsana New" w:hAnsi="Angsana New"/>
          <w:sz w:val="26"/>
          <w:szCs w:val="26"/>
          <w:cs/>
        </w:rPr>
        <w:t xml:space="preserve">มกราคม </w:t>
      </w:r>
      <w:r w:rsidRPr="00B964EE">
        <w:rPr>
          <w:rFonts w:ascii="Angsana New" w:hAnsi="Angsana New"/>
          <w:sz w:val="26"/>
          <w:szCs w:val="26"/>
        </w:rPr>
        <w:t xml:space="preserve">2563 </w:t>
      </w:r>
      <w:r w:rsidRPr="00B964EE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B964EE">
        <w:rPr>
          <w:rFonts w:ascii="Angsana New" w:hAnsi="Angsana New"/>
          <w:sz w:val="26"/>
          <w:szCs w:val="26"/>
        </w:rPr>
        <w:t xml:space="preserve">31 </w:t>
      </w:r>
      <w:r w:rsidRPr="00B964EE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B964EE">
        <w:rPr>
          <w:rFonts w:ascii="Angsana New" w:hAnsi="Angsana New"/>
          <w:sz w:val="26"/>
          <w:szCs w:val="26"/>
        </w:rPr>
        <w:t xml:space="preserve">2563 </w:t>
      </w:r>
    </w:p>
    <w:p w14:paraId="235811B2" w14:textId="77777777" w:rsidR="00B964EE" w:rsidRPr="00320006" w:rsidRDefault="00B964EE" w:rsidP="00B82BC5">
      <w:pPr>
        <w:jc w:val="thaiDistribute"/>
        <w:rPr>
          <w:rFonts w:ascii="Angsana New" w:hAnsi="Angsana New"/>
          <w:sz w:val="22"/>
          <w:szCs w:val="22"/>
        </w:rPr>
      </w:pPr>
    </w:p>
    <w:p w14:paraId="04AB9F47" w14:textId="77777777" w:rsidR="00B964EE" w:rsidRPr="00B964EE" w:rsidRDefault="00B964EE" w:rsidP="00B82BC5">
      <w:pPr>
        <w:jc w:val="thaiDistribute"/>
        <w:rPr>
          <w:rFonts w:ascii="Angsana New" w:hAnsi="Angsana New"/>
          <w:sz w:val="26"/>
          <w:szCs w:val="26"/>
        </w:rPr>
      </w:pPr>
      <w:r w:rsidRPr="00B964EE">
        <w:rPr>
          <w:rFonts w:ascii="Angsana New" w:hAnsi="Angsana New"/>
          <w:sz w:val="26"/>
          <w:szCs w:val="26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70A1074" w14:textId="77777777" w:rsidR="00B964EE" w:rsidRPr="00F33D7C" w:rsidRDefault="00B964EE" w:rsidP="00B82BC5">
      <w:p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1080"/>
        </w:tabs>
        <w:ind w:left="367" w:hanging="360"/>
        <w:jc w:val="thaiDistribute"/>
        <w:rPr>
          <w:rFonts w:ascii="Angsana New" w:eastAsia="PMingLiU" w:hAnsi="Angsana New"/>
          <w:sz w:val="26"/>
          <w:szCs w:val="26"/>
        </w:rPr>
      </w:pPr>
      <w:r w:rsidRPr="00F33D7C">
        <w:rPr>
          <w:rFonts w:ascii="Angsana New" w:eastAsia="PMingLiU" w:hAnsi="Angsana New"/>
          <w:sz w:val="26"/>
          <w:szCs w:val="26"/>
        </w:rPr>
        <w:t>-</w:t>
      </w:r>
      <w:r w:rsidRPr="00F33D7C">
        <w:rPr>
          <w:rFonts w:ascii="Angsana New" w:eastAsia="PMingLiU" w:hAnsi="Angsana New"/>
          <w:sz w:val="26"/>
          <w:szCs w:val="26"/>
        </w:rPr>
        <w:tab/>
      </w:r>
      <w:r w:rsidRPr="00F33D7C">
        <w:rPr>
          <w:rFonts w:ascii="Angsana New" w:eastAsia="PMingLiU" w:hAnsi="Angsana New"/>
          <w:sz w:val="26"/>
          <w:szCs w:val="26"/>
          <w:cs/>
        </w:rPr>
        <w:t xml:space="preserve">เลือกที่จะไม่นำสถานการณ์ </w:t>
      </w:r>
      <w:r w:rsidRPr="00F33D7C">
        <w:rPr>
          <w:rFonts w:ascii="Angsana New" w:eastAsia="PMingLiU" w:hAnsi="Angsana New"/>
          <w:sz w:val="26"/>
          <w:szCs w:val="26"/>
        </w:rPr>
        <w:t xml:space="preserve">COVID-19 </w:t>
      </w:r>
      <w:r w:rsidRPr="00F33D7C">
        <w:rPr>
          <w:rFonts w:ascii="Angsana New" w:eastAsia="PMingLiU" w:hAnsi="Angsana New"/>
          <w:sz w:val="26"/>
          <w:szCs w:val="26"/>
          <w:cs/>
        </w:rPr>
        <w:t xml:space="preserve">มาถือเป็นข้อบ่งชี้ของการด้อยค่าตามมาตรฐานการบัญชีฉบับที่ </w:t>
      </w:r>
      <w:r w:rsidRPr="00F33D7C">
        <w:rPr>
          <w:rFonts w:ascii="Angsana New" w:eastAsia="PMingLiU" w:hAnsi="Angsana New"/>
          <w:sz w:val="26"/>
          <w:szCs w:val="26"/>
        </w:rPr>
        <w:t xml:space="preserve">36 </w:t>
      </w:r>
      <w:r w:rsidRPr="00F33D7C">
        <w:rPr>
          <w:rFonts w:ascii="Angsana New" w:eastAsia="PMingLiU" w:hAnsi="Angsana New"/>
          <w:sz w:val="26"/>
          <w:szCs w:val="26"/>
          <w:cs/>
        </w:rPr>
        <w:t>เรื่อง การด้อยค่าของสินทรัพย์</w:t>
      </w:r>
    </w:p>
    <w:p w14:paraId="35BF2851" w14:textId="6F9BE161" w:rsidR="00B964EE" w:rsidRPr="00B964EE" w:rsidRDefault="00B964EE" w:rsidP="00B82BC5">
      <w:pPr>
        <w:tabs>
          <w:tab w:val="clear" w:pos="227"/>
          <w:tab w:val="clear" w:pos="454"/>
          <w:tab w:val="clear" w:pos="680"/>
          <w:tab w:val="left" w:pos="1080"/>
        </w:tabs>
        <w:ind w:left="367" w:hanging="360"/>
        <w:jc w:val="thaiDistribute"/>
        <w:rPr>
          <w:rFonts w:ascii="Angsana New" w:eastAsia="PMingLiU" w:hAnsi="Angsana New"/>
          <w:sz w:val="26"/>
          <w:szCs w:val="26"/>
        </w:rPr>
      </w:pPr>
      <w:r w:rsidRPr="00F33D7C">
        <w:rPr>
          <w:rFonts w:ascii="Angsana New" w:eastAsia="PMingLiU" w:hAnsi="Angsana New"/>
          <w:sz w:val="26"/>
          <w:szCs w:val="26"/>
        </w:rPr>
        <w:t>-</w:t>
      </w:r>
      <w:r w:rsidRPr="00F33D7C">
        <w:rPr>
          <w:rFonts w:ascii="Angsana New" w:eastAsia="PMingLiU" w:hAnsi="Angsana New"/>
          <w:sz w:val="26"/>
          <w:szCs w:val="26"/>
        </w:rPr>
        <w:tab/>
      </w:r>
      <w:r w:rsidRPr="00F33D7C">
        <w:rPr>
          <w:rFonts w:ascii="Angsana New" w:eastAsia="PMingLiU" w:hAnsi="Angsana New" w:hint="cs"/>
          <w:sz w:val="26"/>
          <w:szCs w:val="26"/>
          <w:cs/>
        </w:rPr>
        <w:t xml:space="preserve">เลือกที่จะไม่นำข้อมูลที่มีการคาดการณ์ในอนาคต </w:t>
      </w:r>
      <w:r w:rsidRPr="00F33D7C">
        <w:rPr>
          <w:rFonts w:ascii="Angsana New" w:eastAsia="PMingLiU" w:hAnsi="Angsana New"/>
          <w:sz w:val="26"/>
          <w:szCs w:val="26"/>
        </w:rPr>
        <w:t>(Forward-looking information)</w:t>
      </w:r>
      <w:r w:rsidRPr="00F33D7C">
        <w:rPr>
          <w:rFonts w:ascii="Angsana New" w:eastAsia="PMingLiU" w:hAnsi="Angsana New" w:hint="cs"/>
          <w:sz w:val="26"/>
          <w:szCs w:val="26"/>
          <w:cs/>
        </w:rPr>
        <w:t xml:space="preserve"> มาใช้วัดมูลค่าของผลขาดทุนด้านเครดิตที่คาดว่าจะเกิดขึ้น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6EDBBD36" w14:textId="77777777" w:rsidR="00451BD5" w:rsidRPr="00320006" w:rsidRDefault="00451BD5" w:rsidP="00F33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4FD36591" w14:textId="1453C19F" w:rsidR="004B7601" w:rsidRPr="00732C54" w:rsidRDefault="00894045" w:rsidP="00F33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3</w:t>
      </w:r>
      <w:r w:rsidR="004B7601" w:rsidRPr="008A730A">
        <w:rPr>
          <w:rFonts w:ascii="Angsana New" w:hAnsi="Angsana New"/>
          <w:b/>
          <w:bCs/>
          <w:sz w:val="26"/>
          <w:szCs w:val="26"/>
          <w:cs/>
        </w:rPr>
        <w:t>.</w:t>
      </w:r>
      <w:r w:rsidR="004B7601" w:rsidRPr="008A730A">
        <w:rPr>
          <w:rFonts w:ascii="Angsana New" w:hAnsi="Angsana New"/>
          <w:b/>
          <w:bCs/>
          <w:sz w:val="26"/>
          <w:szCs w:val="26"/>
          <w:cs/>
        </w:rPr>
        <w:tab/>
      </w:r>
      <w:r w:rsidR="008A41BA" w:rsidRPr="00732C54">
        <w:rPr>
          <w:rFonts w:ascii="Angsana New" w:hAnsi="Angsana New" w:hint="cs"/>
          <w:b/>
          <w:bCs/>
          <w:sz w:val="26"/>
          <w:szCs w:val="26"/>
          <w:cs/>
        </w:rPr>
        <w:t>สรุป</w:t>
      </w:r>
      <w:r w:rsidR="004B7601" w:rsidRPr="00732C54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14:paraId="2DB5D72F" w14:textId="77777777" w:rsidR="008A730A" w:rsidRPr="00732C54" w:rsidRDefault="008A730A" w:rsidP="008A730A">
      <w:pPr>
        <w:pStyle w:val="BodyText2"/>
        <w:tabs>
          <w:tab w:val="left" w:pos="540"/>
        </w:tabs>
        <w:spacing w:line="240" w:lineRule="atLeast"/>
        <w:ind w:left="0" w:right="-43" w:firstLine="0"/>
        <w:rPr>
          <w:rFonts w:ascii="Angsana New" w:hAnsi="Angsana New"/>
        </w:rPr>
      </w:pPr>
    </w:p>
    <w:p w14:paraId="340CF041" w14:textId="77777777" w:rsidR="008A730A" w:rsidRPr="00732C54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32C54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6F69C0B5" w14:textId="77777777" w:rsidR="008A730A" w:rsidRPr="00732C54" w:rsidRDefault="008A730A" w:rsidP="008A730A">
      <w:pPr>
        <w:pStyle w:val="BodyText2"/>
        <w:tabs>
          <w:tab w:val="left" w:pos="540"/>
        </w:tabs>
        <w:spacing w:line="240" w:lineRule="atLeast"/>
        <w:ind w:left="0" w:right="-43" w:firstLine="0"/>
        <w:rPr>
          <w:rFonts w:ascii="Angsana New" w:hAnsi="Angsana New"/>
          <w:cs/>
        </w:rPr>
      </w:pPr>
    </w:p>
    <w:p w14:paraId="4712CA74" w14:textId="77777777" w:rsidR="008A730A" w:rsidRPr="00732C54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32C54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36ED90CB" w14:textId="77777777" w:rsidR="008A730A" w:rsidRPr="00732C54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777D29DB" w14:textId="03F7514A" w:rsidR="003C7EED" w:rsidRPr="003C7EED" w:rsidRDefault="003C7EED" w:rsidP="003C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bookmarkStart w:id="1" w:name="_Hlk63848442"/>
      <w:r w:rsidRPr="00732C54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ลูกหนี้และค่าเผื่อ</w:t>
      </w:r>
      <w:r w:rsidR="008A41BA" w:rsidRPr="00732C54">
        <w:rPr>
          <w:rFonts w:ascii="Angsana New" w:hAnsi="Angsana New" w:hint="cs"/>
          <w:b/>
          <w:bCs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</w:p>
    <w:p w14:paraId="17BBA66E" w14:textId="77777777" w:rsidR="003C7EED" w:rsidRPr="00320006" w:rsidRDefault="003C7EED" w:rsidP="003C7EED">
      <w:p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22"/>
          <w:szCs w:val="22"/>
          <w:cs/>
        </w:rPr>
      </w:pPr>
    </w:p>
    <w:p w14:paraId="7F9AB901" w14:textId="77777777" w:rsidR="00AC7C3A" w:rsidRPr="00AC7C3A" w:rsidRDefault="00AC7C3A" w:rsidP="00AC7C3A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lang w:val="th-TH"/>
        </w:rPr>
      </w:pPr>
      <w:r w:rsidRPr="00AC7C3A">
        <w:rPr>
          <w:rFonts w:ascii="Angsana New" w:hAnsi="Angsana New"/>
          <w:sz w:val="26"/>
          <w:szCs w:val="26"/>
          <w:cs/>
          <w:lang w:val="th-TH"/>
        </w:rPr>
        <w:t>ลูกหนี้แสดงในราคาตามใบแจ้งหนี้สุทธิจาก</w:t>
      </w:r>
      <w:r w:rsidRPr="00AC7C3A">
        <w:rPr>
          <w:rFonts w:ascii="Angsana New" w:hAnsi="Angsana New" w:hint="cs"/>
          <w:sz w:val="26"/>
          <w:szCs w:val="26"/>
          <w:cs/>
          <w:lang w:val="th-TH"/>
        </w:rPr>
        <w:t>ค่าเผื่อผลขาดทุนด้านเครดิตที่คาดว่าจะเกิดขึ้น</w:t>
      </w:r>
      <w:r w:rsidRPr="00AC7C3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AC7C3A">
        <w:rPr>
          <w:rFonts w:ascii="Angsana New" w:hAnsi="Angsana New"/>
          <w:sz w:val="26"/>
          <w:szCs w:val="26"/>
          <w:lang w:val="th-TH"/>
        </w:rPr>
        <w:t xml:space="preserve">(2562: </w:t>
      </w:r>
      <w:r w:rsidRPr="00AC7C3A">
        <w:rPr>
          <w:rFonts w:ascii="Angsana New" w:hAnsi="Angsana New"/>
          <w:sz w:val="26"/>
          <w:szCs w:val="26"/>
          <w:cs/>
          <w:lang w:val="th-TH"/>
        </w:rPr>
        <w:t>ค่าเผื่อหนี้สงสัยจะสูญ</w:t>
      </w:r>
      <w:r w:rsidRPr="00AC7C3A">
        <w:rPr>
          <w:rFonts w:ascii="Angsana New" w:hAnsi="Angsana New"/>
          <w:sz w:val="26"/>
          <w:szCs w:val="26"/>
          <w:lang w:val="th-TH"/>
        </w:rPr>
        <w:t>)</w:t>
      </w:r>
    </w:p>
    <w:p w14:paraId="6DB859B1" w14:textId="77777777" w:rsidR="00AC7C3A" w:rsidRPr="00320006" w:rsidRDefault="00AC7C3A" w:rsidP="00AC7C3A">
      <w:pPr>
        <w:tabs>
          <w:tab w:val="left" w:pos="540"/>
        </w:tabs>
        <w:ind w:left="540" w:hanging="540"/>
        <w:jc w:val="both"/>
        <w:rPr>
          <w:rFonts w:ascii="Angsana New" w:hAnsi="Angsana New"/>
          <w:sz w:val="22"/>
          <w:szCs w:val="22"/>
        </w:rPr>
      </w:pPr>
    </w:p>
    <w:p w14:paraId="5455BEBB" w14:textId="4AA5873E" w:rsidR="00AC7C3A" w:rsidRPr="00AC7C3A" w:rsidRDefault="00AC7C3A" w:rsidP="00AC7C3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AC7C3A">
        <w:rPr>
          <w:rFonts w:ascii="Angsana New" w:hAnsi="Angsana New" w:hint="cs"/>
          <w:sz w:val="26"/>
          <w:szCs w:val="26"/>
          <w:cs/>
          <w:lang w:val="th-TH"/>
        </w:rPr>
        <w:t xml:space="preserve">ในปี </w:t>
      </w:r>
      <w:r w:rsidRPr="00AC7C3A">
        <w:rPr>
          <w:rFonts w:ascii="Angsana New" w:hAnsi="Angsana New"/>
          <w:sz w:val="26"/>
          <w:szCs w:val="26"/>
          <w:lang w:val="th-TH"/>
        </w:rPr>
        <w:t xml:space="preserve">2563 </w:t>
      </w:r>
      <w:r w:rsidRPr="00AC7C3A">
        <w:rPr>
          <w:rFonts w:ascii="Angsana New" w:hAnsi="Angsana New" w:hint="cs"/>
          <w:sz w:val="26"/>
          <w:szCs w:val="26"/>
          <w:cs/>
          <w:lang w:val="th-TH"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AC7C3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AC7C3A">
        <w:rPr>
          <w:rFonts w:ascii="Angsana New" w:hAnsi="Angsana New" w:hint="cs"/>
          <w:sz w:val="26"/>
          <w:szCs w:val="26"/>
          <w:cs/>
          <w:lang w:val="th-TH"/>
        </w:rPr>
        <w:t>ดังนั้น</w:t>
      </w:r>
      <w:r w:rsidRPr="00AC7C3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AC7C3A">
        <w:rPr>
          <w:rFonts w:ascii="Angsana New" w:hAnsi="Angsana New" w:hint="cs"/>
          <w:sz w:val="26"/>
          <w:szCs w:val="26"/>
          <w:cs/>
          <w:lang w:val="th-TH"/>
        </w:rPr>
        <w:t>ทุกวันสิ้นรอบระยะเวลารายงาน</w:t>
      </w:r>
      <w:r w:rsidRPr="00AC7C3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AC7C3A">
        <w:rPr>
          <w:rFonts w:ascii="Angsana New" w:hAnsi="Angsana New" w:hint="cs"/>
          <w:sz w:val="26"/>
          <w:szCs w:val="26"/>
          <w:cs/>
          <w:lang w:val="th-TH"/>
        </w:rPr>
        <w:t>บริษัทจึงไม่มีการติดตามการเปลี่ยนแปลงของความเสี่ยงทางด้านเครดิต</w:t>
      </w:r>
      <w:r w:rsidRPr="00AC7C3A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AC7C3A">
        <w:rPr>
          <w:rFonts w:ascii="Angsana New" w:hAnsi="Angsana New" w:hint="cs"/>
          <w:sz w:val="26"/>
          <w:szCs w:val="26"/>
          <w:cs/>
          <w:lang w:val="th-TH"/>
        </w:rPr>
        <w:t>แต่จะรับรู้ค่าเผื่อผลขาดทุนด้านเครดิตที่คาดว่าจะเกิดขึ้นตลอดอายุของลูกหนี้การค้า</w:t>
      </w:r>
      <w:r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AC7C3A">
        <w:rPr>
          <w:rFonts w:ascii="Angsana New" w:hAnsi="Angsana New" w:hint="cs"/>
          <w:sz w:val="26"/>
          <w:szCs w:val="26"/>
          <w:cs/>
          <w:lang w:val="th-TH"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882E745" w14:textId="77777777" w:rsidR="00AC7C3A" w:rsidRPr="00320006" w:rsidRDefault="00AC7C3A" w:rsidP="00AC7C3A">
      <w:pPr>
        <w:tabs>
          <w:tab w:val="left" w:pos="540"/>
        </w:tabs>
        <w:ind w:left="540" w:hanging="540"/>
        <w:jc w:val="both"/>
        <w:rPr>
          <w:rFonts w:ascii="Angsana New" w:hAnsi="Angsana New"/>
          <w:sz w:val="22"/>
          <w:szCs w:val="22"/>
        </w:rPr>
      </w:pPr>
    </w:p>
    <w:p w14:paraId="26505C56" w14:textId="77777777" w:rsidR="00AC7C3A" w:rsidRPr="00AC7C3A" w:rsidRDefault="00AC7C3A" w:rsidP="00AC7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lang w:val="th-TH"/>
        </w:rPr>
      </w:pPr>
      <w:r w:rsidRPr="00AC7C3A">
        <w:rPr>
          <w:rFonts w:ascii="Angsana New" w:hAnsi="Angsana New" w:hint="cs"/>
          <w:sz w:val="26"/>
          <w:szCs w:val="26"/>
          <w:cs/>
          <w:lang w:val="th-TH"/>
        </w:rPr>
        <w:t xml:space="preserve">ในปี </w:t>
      </w:r>
      <w:r w:rsidRPr="00AC7C3A">
        <w:rPr>
          <w:rFonts w:ascii="Angsana New" w:hAnsi="Angsana New"/>
          <w:sz w:val="26"/>
          <w:szCs w:val="26"/>
          <w:lang w:val="th-TH"/>
        </w:rPr>
        <w:t xml:space="preserve">2562 </w:t>
      </w:r>
      <w:r w:rsidRPr="00AC7C3A">
        <w:rPr>
          <w:rFonts w:ascii="Angsana New" w:hAnsi="Angsana New"/>
          <w:sz w:val="26"/>
          <w:szCs w:val="26"/>
          <w:cs/>
          <w:lang w:val="th-TH"/>
        </w:rPr>
        <w:t>บริษัทตั้งค่าเผื่อหนี้สงสัยจะสูญเท่ากับจำนวนหนี้ที่คาดว่าจะเรียกเก็บเงินจากลูกหนี้ไม่ได้ ทั้งนี้ โดยการประมาณจากประสบการณ์ในการเรียกเก็บหนี้ในอดีตควบคู่การวิเคราะห์ฐานะการเงินปัจจุบันของลูกหนี้</w:t>
      </w:r>
    </w:p>
    <w:p w14:paraId="44E7B588" w14:textId="0E3F1D36" w:rsidR="008A730A" w:rsidRPr="003C618B" w:rsidRDefault="008A730A" w:rsidP="00AC7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C618B">
        <w:rPr>
          <w:rFonts w:ascii="Angsana New" w:hAnsi="Angsana New"/>
          <w:b/>
          <w:bCs/>
          <w:sz w:val="26"/>
          <w:szCs w:val="26"/>
          <w:cs/>
        </w:rPr>
        <w:t>การตีราคาสินค้าคงเหลือ</w:t>
      </w:r>
    </w:p>
    <w:p w14:paraId="082BEADE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17DDEC91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3C618B">
        <w:rPr>
          <w:rFonts w:ascii="Angsana New" w:hAnsi="Angsana New"/>
          <w:sz w:val="26"/>
          <w:szCs w:val="26"/>
          <w:cs/>
        </w:rPr>
        <w:t>บริษัทตีราคาสินค้าคงเหลือ</w:t>
      </w:r>
      <w:r w:rsidRPr="003C618B">
        <w:rPr>
          <w:rFonts w:ascii="Angsana New" w:hAnsi="Angsana New"/>
          <w:sz w:val="26"/>
          <w:szCs w:val="26"/>
          <w:cs/>
          <w:lang w:val="th-TH"/>
        </w:rPr>
        <w:t>ในราคาทุนหรือมูลค่าสุทธิที่จะได้รับแล้วแต่ราคาใดจะต่ำกว่าโดยใช้วิธีดังต่อไปนี้</w:t>
      </w:r>
    </w:p>
    <w:p w14:paraId="37C926B5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tbl>
      <w:tblPr>
        <w:tblW w:w="971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68"/>
        <w:gridCol w:w="4744"/>
      </w:tblGrid>
      <w:tr w:rsidR="008A730A" w:rsidRPr="003C618B" w14:paraId="10781D0A" w14:textId="77777777" w:rsidTr="008A730A">
        <w:tc>
          <w:tcPr>
            <w:tcW w:w="4968" w:type="dxa"/>
          </w:tcPr>
          <w:p w14:paraId="3ADEB1CA" w14:textId="77777777" w:rsidR="008A730A" w:rsidRPr="00BA78A4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A78A4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4744" w:type="dxa"/>
          </w:tcPr>
          <w:p w14:paraId="0C576987" w14:textId="77777777" w:rsidR="008A730A" w:rsidRPr="00BA78A4" w:rsidRDefault="008A730A" w:rsidP="008A730A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A78A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BA78A4">
              <w:rPr>
                <w:rFonts w:ascii="Angsana New" w:hAnsi="Angsana New" w:cs="Angsana New"/>
                <w:sz w:val="26"/>
                <w:szCs w:val="26"/>
                <w:lang w:val="en-US"/>
              </w:rPr>
              <w:tab/>
            </w:r>
            <w:r w:rsidRPr="00BA78A4">
              <w:rPr>
                <w:rFonts w:ascii="Angsana New" w:hAnsi="Angsana New" w:cs="Angsana New"/>
                <w:sz w:val="26"/>
                <w:szCs w:val="26"/>
                <w:cs/>
              </w:rPr>
              <w:t>วิธีเข้าก่อน</w:t>
            </w:r>
            <w:r w:rsidRPr="00BA78A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BA78A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ออกก่อน</w:t>
            </w:r>
          </w:p>
        </w:tc>
      </w:tr>
      <w:tr w:rsidR="008A730A" w:rsidRPr="003C618B" w14:paraId="6D404EF2" w14:textId="77777777" w:rsidTr="008A730A">
        <w:tc>
          <w:tcPr>
            <w:tcW w:w="4968" w:type="dxa"/>
          </w:tcPr>
          <w:p w14:paraId="6AFEB690" w14:textId="77777777" w:rsidR="008A730A" w:rsidRPr="00BA78A4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744" w:type="dxa"/>
          </w:tcPr>
          <w:p w14:paraId="48AE996A" w14:textId="77777777" w:rsidR="008A730A" w:rsidRPr="00BA78A4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4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A730A" w:rsidRPr="003C618B" w14:paraId="06D31398" w14:textId="77777777" w:rsidTr="008A730A">
        <w:tc>
          <w:tcPr>
            <w:tcW w:w="4968" w:type="dxa"/>
          </w:tcPr>
          <w:p w14:paraId="57219924" w14:textId="77777777" w:rsidR="008A730A" w:rsidRPr="00BA78A4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A78A4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 งานระหว่างทำ วัตถุดิบ</w:t>
            </w:r>
            <w:r w:rsidRPr="00BA78A4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วัสดุและอะไหล่</w:t>
            </w:r>
          </w:p>
        </w:tc>
        <w:tc>
          <w:tcPr>
            <w:tcW w:w="4744" w:type="dxa"/>
          </w:tcPr>
          <w:p w14:paraId="3EFCE467" w14:textId="77777777" w:rsidR="008A730A" w:rsidRPr="00BA78A4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A78A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BA78A4">
              <w:rPr>
                <w:rFonts w:ascii="Angsana New" w:hAnsi="Angsana New"/>
                <w:sz w:val="26"/>
                <w:szCs w:val="26"/>
              </w:rPr>
              <w:tab/>
            </w:r>
            <w:r w:rsidRPr="00BA78A4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วิธีราคาทุนถัวเฉลี่ย</w:t>
            </w:r>
          </w:p>
        </w:tc>
      </w:tr>
    </w:tbl>
    <w:p w14:paraId="6AA36F54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1AF2E3CD" w14:textId="298030DF" w:rsidR="008A730A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35DF966E" w14:textId="77777777" w:rsidR="00E2506F" w:rsidRPr="003C618B" w:rsidRDefault="00E2506F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19ECC53" w14:textId="6AE67D70" w:rsidR="008A730A" w:rsidRDefault="008A730A" w:rsidP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</w:t>
      </w:r>
      <w:r w:rsidRPr="003C618B">
        <w:rPr>
          <w:rFonts w:ascii="Angsana New" w:hAnsi="Angsana New" w:hint="cs"/>
          <w:sz w:val="26"/>
          <w:szCs w:val="26"/>
          <w:cs/>
        </w:rPr>
        <w:t>ที่ทำให้แล้วเสร็จ</w:t>
      </w:r>
      <w:r w:rsidRPr="003C618B">
        <w:rPr>
          <w:rFonts w:ascii="Angsana New" w:hAnsi="Angsana New"/>
          <w:sz w:val="26"/>
          <w:szCs w:val="26"/>
          <w:cs/>
        </w:rPr>
        <w:t>และค่าใช้จ่ายจำเป็นในการขาย</w:t>
      </w:r>
      <w:bookmarkEnd w:id="1"/>
    </w:p>
    <w:p w14:paraId="276722C2" w14:textId="77777777" w:rsidR="00320006" w:rsidRPr="003C618B" w:rsidRDefault="00320006" w:rsidP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4CEAF7C" w14:textId="77777777" w:rsidR="00320006" w:rsidRPr="003C618B" w:rsidRDefault="008A730A" w:rsidP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C618B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320006">
        <w:rPr>
          <w:rFonts w:ascii="Angsana New" w:hAnsi="Angsana New" w:hint="cs"/>
          <w:b/>
          <w:bCs/>
          <w:sz w:val="26"/>
          <w:szCs w:val="26"/>
          <w:cs/>
        </w:rPr>
        <w:t xml:space="preserve"> และ</w:t>
      </w:r>
      <w:r w:rsidR="00320006" w:rsidRPr="003C618B">
        <w:rPr>
          <w:rFonts w:ascii="Angsana New" w:hAnsi="Angsana New"/>
          <w:b/>
          <w:bCs/>
          <w:sz w:val="26"/>
          <w:szCs w:val="26"/>
          <w:cs/>
        </w:rPr>
        <w:t>ค่าเสื่อมราคา</w:t>
      </w:r>
    </w:p>
    <w:p w14:paraId="433AAF6B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3D687350" w14:textId="07AD5F6E" w:rsidR="008A730A" w:rsidRPr="003C618B" w:rsidRDefault="008A730A" w:rsidP="008A730A">
      <w:pPr>
        <w:tabs>
          <w:tab w:val="left" w:pos="90"/>
        </w:tabs>
        <w:jc w:val="thaiDistribute"/>
        <w:rPr>
          <w:rFonts w:ascii="Angsana New" w:hAnsi="Angsana New"/>
          <w:sz w:val="26"/>
          <w:szCs w:val="26"/>
          <w:cs/>
        </w:rPr>
      </w:pPr>
      <w:r w:rsidRPr="003C618B">
        <w:rPr>
          <w:rFonts w:ascii="Angsana New" w:hAnsi="Angsana New"/>
          <w:sz w:val="26"/>
          <w:szCs w:val="26"/>
          <w:cs/>
        </w:rPr>
        <w:t>ที่ดินแสดงมูลค่าตามราคาทุนหักด้วยค่าเผื่อ</w:t>
      </w:r>
      <w:r w:rsidR="00446B5A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3C618B">
        <w:rPr>
          <w:rFonts w:ascii="Angsana New" w:hAnsi="Angsana New"/>
          <w:sz w:val="26"/>
          <w:szCs w:val="26"/>
          <w:cs/>
        </w:rPr>
        <w:t>การด้อยค่า (ถ้ามี)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อาคารและอุปกรณ์แสดงมูลค่าตามราคาทุนหักด้วยค่าเสื่อมราคาสะสมและค่าเผื่อ</w:t>
      </w:r>
      <w:r w:rsidR="00446B5A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3C618B">
        <w:rPr>
          <w:rFonts w:ascii="Angsana New" w:hAnsi="Angsana New"/>
          <w:sz w:val="26"/>
          <w:szCs w:val="26"/>
          <w:cs/>
        </w:rPr>
        <w:t>การด้อยค่า 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กำไรหรือขาดทุนจากการขายหรือตัดจำหน่ายสินทรัพย์จะบันทึกไว้ในกำไร</w:t>
      </w:r>
      <w:r w:rsidR="00C635DC">
        <w:rPr>
          <w:rFonts w:ascii="Angsana New" w:hAnsi="Angsana New" w:hint="cs"/>
          <w:sz w:val="26"/>
          <w:szCs w:val="26"/>
          <w:cs/>
        </w:rPr>
        <w:t>หรือ</w:t>
      </w:r>
      <w:r w:rsidRPr="003C618B">
        <w:rPr>
          <w:rFonts w:ascii="Angsana New" w:hAnsi="Angsana New"/>
          <w:sz w:val="26"/>
          <w:szCs w:val="26"/>
          <w:cs/>
        </w:rPr>
        <w:t>ขาดทุน</w:t>
      </w:r>
    </w:p>
    <w:p w14:paraId="6B1C9CED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17A09659" w14:textId="77777777" w:rsidR="008A730A" w:rsidRPr="003C618B" w:rsidRDefault="008A730A" w:rsidP="008A730A">
      <w:pPr>
        <w:tabs>
          <w:tab w:val="left" w:pos="9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 โดยใช้วิธีเส้นตรงตามอายุการใช้งานโดยประมาณดังต่อไปนี้</w:t>
      </w:r>
    </w:p>
    <w:p w14:paraId="06B4A363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18"/>
        <w:gridCol w:w="1710"/>
      </w:tblGrid>
      <w:tr w:rsidR="008A730A" w:rsidRPr="003C618B" w14:paraId="631DE542" w14:textId="77777777" w:rsidTr="008A730A">
        <w:tc>
          <w:tcPr>
            <w:tcW w:w="8118" w:type="dxa"/>
          </w:tcPr>
          <w:p w14:paraId="5AECB247" w14:textId="77777777" w:rsidR="008A730A" w:rsidRPr="003C618B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580392A" w14:textId="77777777" w:rsidR="008A730A" w:rsidRPr="003C618B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8A730A" w:rsidRPr="003C618B" w14:paraId="722BB44C" w14:textId="77777777" w:rsidTr="008A730A">
        <w:trPr>
          <w:trHeight w:val="71"/>
        </w:trPr>
        <w:tc>
          <w:tcPr>
            <w:tcW w:w="8118" w:type="dxa"/>
          </w:tcPr>
          <w:p w14:paraId="0CF10F7D" w14:textId="77777777" w:rsidR="008A730A" w:rsidRPr="003C618B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6EBE137" w14:textId="77777777" w:rsidR="008A730A" w:rsidRPr="003C618B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8A730A" w:rsidRPr="003C618B" w14:paraId="79027BB3" w14:textId="77777777" w:rsidTr="008A730A">
        <w:tc>
          <w:tcPr>
            <w:tcW w:w="8118" w:type="dxa"/>
          </w:tcPr>
          <w:p w14:paraId="11B0C617" w14:textId="77777777" w:rsidR="008A730A" w:rsidRPr="003C618B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710" w:type="dxa"/>
            <w:shd w:val="clear" w:color="auto" w:fill="auto"/>
          </w:tcPr>
          <w:p w14:paraId="45AC2B35" w14:textId="77777777" w:rsidR="008A730A" w:rsidRPr="00304D8D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4D8D">
              <w:rPr>
                <w:rFonts w:ascii="Angsana New" w:hAnsi="Angsana New"/>
                <w:sz w:val="26"/>
                <w:szCs w:val="26"/>
              </w:rPr>
              <w:t>5</w:t>
            </w:r>
            <w:r w:rsidRPr="00304D8D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304D8D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8A730A" w:rsidRPr="003C618B" w14:paraId="2EF48DAA" w14:textId="77777777" w:rsidTr="008A730A">
        <w:tc>
          <w:tcPr>
            <w:tcW w:w="8118" w:type="dxa"/>
          </w:tcPr>
          <w:p w14:paraId="6F506DFF" w14:textId="77777777" w:rsidR="008A730A" w:rsidRPr="003C618B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710" w:type="dxa"/>
            <w:shd w:val="clear" w:color="auto" w:fill="auto"/>
          </w:tcPr>
          <w:p w14:paraId="7B98C618" w14:textId="0F326E17" w:rsidR="008A730A" w:rsidRPr="003C618B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FF191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 30</w:t>
            </w:r>
          </w:p>
        </w:tc>
      </w:tr>
      <w:tr w:rsidR="008A730A" w:rsidRPr="003C618B" w14:paraId="25FADA5A" w14:textId="77777777" w:rsidTr="008A730A">
        <w:tc>
          <w:tcPr>
            <w:tcW w:w="8118" w:type="dxa"/>
          </w:tcPr>
          <w:p w14:paraId="76EB91D7" w14:textId="77777777" w:rsidR="008A730A" w:rsidRPr="003C618B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710" w:type="dxa"/>
            <w:shd w:val="clear" w:color="auto" w:fill="auto"/>
          </w:tcPr>
          <w:p w14:paraId="4646D233" w14:textId="577E932F" w:rsidR="008A730A" w:rsidRPr="003C618B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FF191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 30</w:t>
            </w:r>
          </w:p>
        </w:tc>
      </w:tr>
      <w:tr w:rsidR="008A730A" w:rsidRPr="003C618B" w14:paraId="25A1C61A" w14:textId="77777777" w:rsidTr="008A730A">
        <w:tc>
          <w:tcPr>
            <w:tcW w:w="8118" w:type="dxa"/>
          </w:tcPr>
          <w:p w14:paraId="239770C9" w14:textId="77777777" w:rsidR="008A730A" w:rsidRPr="003C618B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10" w:type="dxa"/>
            <w:shd w:val="clear" w:color="auto" w:fill="auto"/>
          </w:tcPr>
          <w:p w14:paraId="03CE8A71" w14:textId="77777777" w:rsidR="008A730A" w:rsidRPr="003C618B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3C618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A730A" w:rsidRPr="003C618B" w14:paraId="08671E80" w14:textId="77777777" w:rsidTr="008A730A">
        <w:tc>
          <w:tcPr>
            <w:tcW w:w="8118" w:type="dxa"/>
          </w:tcPr>
          <w:p w14:paraId="4A399E00" w14:textId="77777777" w:rsidR="008A730A" w:rsidRPr="00E052A0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052A0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710" w:type="dxa"/>
            <w:shd w:val="clear" w:color="auto" w:fill="auto"/>
          </w:tcPr>
          <w:p w14:paraId="1F6F3593" w14:textId="0EA35357" w:rsidR="008A730A" w:rsidRPr="003C618B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52A0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="00FF191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E052A0">
              <w:rPr>
                <w:rFonts w:ascii="Angsana New" w:hAnsi="Angsana New"/>
                <w:sz w:val="26"/>
                <w:szCs w:val="26"/>
              </w:rPr>
              <w:t xml:space="preserve"> 10</w:t>
            </w:r>
          </w:p>
        </w:tc>
      </w:tr>
    </w:tbl>
    <w:p w14:paraId="7709BCA9" w14:textId="72C26246" w:rsidR="00037FBD" w:rsidRDefault="00037FBD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64109B2" w14:textId="77777777" w:rsidR="00037FBD" w:rsidRDefault="0003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56FC466" w14:textId="77777777" w:rsidR="00320006" w:rsidRPr="00B375F6" w:rsidRDefault="00320006" w:rsidP="00320006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B375F6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</w:t>
      </w:r>
      <w:r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4BCE55FF" w14:textId="77777777" w:rsidR="00320006" w:rsidRPr="003F2AEB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45C5E26A" w14:textId="77777777" w:rsidR="00320006" w:rsidRPr="00B375F6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>
        <w:rPr>
          <w:rFonts w:ascii="Angsana New" w:hAnsi="Angsana New" w:hint="cs"/>
          <w:sz w:val="26"/>
          <w:szCs w:val="26"/>
          <w:cs/>
        </w:rPr>
        <w:t>ผลขาดทุนจาก         การด้อยค่า</w:t>
      </w:r>
      <w:r w:rsidRPr="00B375F6">
        <w:rPr>
          <w:rFonts w:ascii="Angsana New" w:hAnsi="Angsana New"/>
          <w:sz w:val="26"/>
          <w:szCs w:val="26"/>
          <w:cs/>
        </w:rPr>
        <w:t xml:space="preserve">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38BE0FC" w14:textId="77777777" w:rsidR="00320006" w:rsidRPr="00B375F6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384313A4" w14:textId="77777777" w:rsidR="00320006" w:rsidRPr="00B375F6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9D557F4" w14:textId="77777777" w:rsidR="00037FBD" w:rsidRDefault="0003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D0BC4B" w14:textId="1D26893D" w:rsidR="00037FBD" w:rsidRDefault="00AC7C3A" w:rsidP="00037FBD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D24E59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Pr="00B375F6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Pr="00B375F6">
        <w:rPr>
          <w:rFonts w:ascii="Angsana New" w:hAnsi="Angsana New"/>
          <w:sz w:val="26"/>
          <w:szCs w:val="26"/>
        </w:rPr>
        <w:t xml:space="preserve"> </w:t>
      </w:r>
      <w:r w:rsidRPr="00B375F6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</w:p>
    <w:p w14:paraId="6A6B9A76" w14:textId="77777777" w:rsidR="00AC7C3A" w:rsidRPr="003F2AEB" w:rsidRDefault="00AC7C3A" w:rsidP="00037FBD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  <w:highlight w:val="yellow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037FBD" w:rsidRPr="003F2AEB" w14:paraId="0A31F69D" w14:textId="77777777" w:rsidTr="00037FBD">
        <w:tc>
          <w:tcPr>
            <w:tcW w:w="8388" w:type="dxa"/>
          </w:tcPr>
          <w:p w14:paraId="02D455C0" w14:textId="77777777" w:rsidR="00037FBD" w:rsidRPr="003F2AEB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EA6BB0" w14:textId="77777777" w:rsidR="00037FBD" w:rsidRPr="00120C22" w:rsidRDefault="00037FBD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037FBD" w:rsidRPr="003F2AEB" w14:paraId="4B0A4F75" w14:textId="77777777" w:rsidTr="00037FBD">
        <w:tc>
          <w:tcPr>
            <w:tcW w:w="8388" w:type="dxa"/>
          </w:tcPr>
          <w:p w14:paraId="39CEADF1" w14:textId="77777777" w:rsidR="00037FBD" w:rsidRPr="003F2AEB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40" w:type="dxa"/>
          </w:tcPr>
          <w:p w14:paraId="48F3C646" w14:textId="77777777" w:rsidR="00037FBD" w:rsidRPr="00120C22" w:rsidRDefault="00037FBD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037FBD" w:rsidRPr="003F2AEB" w14:paraId="33FAF0FE" w14:textId="77777777" w:rsidTr="00F72504">
        <w:tc>
          <w:tcPr>
            <w:tcW w:w="8388" w:type="dxa"/>
          </w:tcPr>
          <w:p w14:paraId="4E280936" w14:textId="77777777" w:rsidR="00037FBD" w:rsidRPr="00120C22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70F64D28" w14:textId="58CACA6B" w:rsidR="00037FBD" w:rsidRPr="00F72504" w:rsidRDefault="00F72504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2504">
              <w:rPr>
                <w:rFonts w:ascii="Angsana New" w:hAnsi="Angsana New"/>
                <w:sz w:val="26"/>
                <w:szCs w:val="26"/>
              </w:rPr>
              <w:t>2</w:t>
            </w:r>
            <w:r w:rsidR="00037FBD" w:rsidRPr="00F7250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A7B50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="00037FBD" w:rsidRPr="00F7250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7250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60B6021C" w14:textId="77777777" w:rsidR="00274C8E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B978705" w14:textId="6E7FF9F5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C618B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20006">
        <w:rPr>
          <w:rFonts w:ascii="Angsana New" w:hAnsi="Angsana New" w:hint="cs"/>
          <w:b/>
          <w:bCs/>
          <w:sz w:val="26"/>
          <w:szCs w:val="26"/>
          <w:cs/>
        </w:rPr>
        <w:t>และค่าตัดจำหน่าย</w:t>
      </w:r>
    </w:p>
    <w:p w14:paraId="0F23ACC0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6"/>
          <w:szCs w:val="26"/>
        </w:rPr>
      </w:pPr>
    </w:p>
    <w:p w14:paraId="66A704BC" w14:textId="3B387AD6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  <w:r w:rsidRPr="003C618B">
        <w:rPr>
          <w:rFonts w:ascii="Angsana New" w:hAnsi="Angsana New"/>
          <w:sz w:val="26"/>
          <w:szCs w:val="26"/>
          <w:cs/>
        </w:rPr>
        <w:t>โปรแกรมคอมพิวเตอร์ที่บริษัทได้มาแสดงในราคาทุนหักค่าตัดจำหน่ายสะสมและค่าเผื่อ</w:t>
      </w:r>
      <w:r w:rsidR="00446B5A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3C618B">
        <w:rPr>
          <w:rFonts w:ascii="Angsana New" w:hAnsi="Angsana New"/>
          <w:sz w:val="26"/>
          <w:szCs w:val="26"/>
          <w:cs/>
        </w:rPr>
        <w:t>การด้อยค่า (ถ้ามี)</w:t>
      </w:r>
    </w:p>
    <w:p w14:paraId="306D88F9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52C88C7" w14:textId="6E1C4541" w:rsidR="008A730A" w:rsidRPr="00633F40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C618B">
        <w:rPr>
          <w:rFonts w:ascii="Angsana New" w:hAnsi="Angsana New"/>
          <w:sz w:val="26"/>
          <w:szCs w:val="26"/>
          <w:cs/>
        </w:rPr>
        <w:t>ค่าตัดจำหน่ายโปรแกรมคอมพิวเตอร์บันทึกเป็นค่าใช้จ่ายใน</w:t>
      </w:r>
      <w:r w:rsidR="00C635DC" w:rsidRPr="003C618B">
        <w:rPr>
          <w:rFonts w:ascii="Angsana New" w:hAnsi="Angsana New"/>
          <w:sz w:val="26"/>
          <w:szCs w:val="26"/>
          <w:cs/>
        </w:rPr>
        <w:t>กำไร</w:t>
      </w:r>
      <w:r w:rsidR="00C635DC">
        <w:rPr>
          <w:rFonts w:ascii="Angsana New" w:hAnsi="Angsana New" w:hint="cs"/>
          <w:sz w:val="26"/>
          <w:szCs w:val="26"/>
          <w:cs/>
        </w:rPr>
        <w:t>หรือ</w:t>
      </w:r>
      <w:r w:rsidR="00C635DC" w:rsidRPr="003C618B">
        <w:rPr>
          <w:rFonts w:ascii="Angsana New" w:hAnsi="Angsana New"/>
          <w:sz w:val="26"/>
          <w:szCs w:val="26"/>
          <w:cs/>
        </w:rPr>
        <w:t>ขาดทุน</w:t>
      </w:r>
      <w:r w:rsidR="00C635DC">
        <w:rPr>
          <w:rFonts w:ascii="Angsana New" w:hAnsi="Angsana New" w:hint="cs"/>
          <w:sz w:val="26"/>
          <w:szCs w:val="26"/>
          <w:cs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คำนวณจาก</w:t>
      </w:r>
      <w:r w:rsidRPr="00633F40">
        <w:rPr>
          <w:rFonts w:ascii="Angsana New" w:hAnsi="Angsana New"/>
          <w:sz w:val="26"/>
          <w:szCs w:val="26"/>
          <w:cs/>
        </w:rPr>
        <w:t xml:space="preserve">ราคาทุนโดยวิธีเส้นตรงเป็นระยะเวลา </w:t>
      </w:r>
      <w:r w:rsidRPr="00633F40">
        <w:rPr>
          <w:rFonts w:ascii="Angsana New" w:hAnsi="Angsana New"/>
          <w:sz w:val="26"/>
          <w:szCs w:val="26"/>
        </w:rPr>
        <w:t xml:space="preserve">3 </w:t>
      </w:r>
      <w:r w:rsidRPr="00633F40">
        <w:rPr>
          <w:rFonts w:ascii="Angsana New" w:hAnsi="Angsana New"/>
          <w:sz w:val="26"/>
          <w:szCs w:val="26"/>
          <w:cs/>
        </w:rPr>
        <w:t xml:space="preserve">ถึง </w:t>
      </w:r>
      <w:r w:rsidRPr="00633F40">
        <w:rPr>
          <w:rFonts w:ascii="Angsana New" w:hAnsi="Angsana New"/>
          <w:sz w:val="26"/>
          <w:szCs w:val="26"/>
        </w:rPr>
        <w:t xml:space="preserve">30 </w:t>
      </w:r>
      <w:r w:rsidRPr="00633F40">
        <w:rPr>
          <w:rFonts w:ascii="Angsana New" w:hAnsi="Angsana New"/>
          <w:sz w:val="26"/>
          <w:szCs w:val="26"/>
          <w:cs/>
        </w:rPr>
        <w:t>ปี</w:t>
      </w:r>
    </w:p>
    <w:p w14:paraId="48882FB5" w14:textId="0CA61057" w:rsidR="008A730A" w:rsidRPr="00633F40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3D653368" w14:textId="77777777" w:rsidR="00320006" w:rsidRPr="00C61668" w:rsidRDefault="00320006" w:rsidP="00320006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33F40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14:paraId="6E71E5FC" w14:textId="77777777" w:rsidR="00320006" w:rsidRPr="00C61668" w:rsidRDefault="00320006" w:rsidP="00320006">
      <w:pPr>
        <w:jc w:val="thaiDistribute"/>
        <w:rPr>
          <w:rFonts w:ascii="Angsana New" w:hAnsi="Angsana New"/>
          <w:sz w:val="20"/>
          <w:szCs w:val="20"/>
        </w:rPr>
      </w:pPr>
    </w:p>
    <w:p w14:paraId="2290E025" w14:textId="18C003E1" w:rsidR="00320006" w:rsidRPr="00C61668" w:rsidRDefault="00320006" w:rsidP="00320006">
      <w:pPr>
        <w:jc w:val="both"/>
        <w:rPr>
          <w:rFonts w:ascii="Angsana New" w:hAnsi="Angsana New"/>
          <w:sz w:val="26"/>
          <w:szCs w:val="26"/>
        </w:rPr>
      </w:pPr>
      <w:r w:rsidRPr="00C61668">
        <w:rPr>
          <w:rFonts w:ascii="Angsana New" w:hAnsi="Angsana New"/>
          <w:sz w:val="26"/>
          <w:szCs w:val="26"/>
          <w:cs/>
        </w:rPr>
        <w:t>บริษัทตัดจำหน่ายค่าธรรมเนียมในการจัดหาเงินกู้รอตัดบัญชีเป็นต้นทุนทางการเงินใน</w:t>
      </w:r>
      <w:r w:rsidR="00C635DC" w:rsidRPr="003C618B">
        <w:rPr>
          <w:rFonts w:ascii="Angsana New" w:hAnsi="Angsana New"/>
          <w:sz w:val="26"/>
          <w:szCs w:val="26"/>
          <w:cs/>
        </w:rPr>
        <w:t>กำไร</w:t>
      </w:r>
      <w:r w:rsidR="00C635DC">
        <w:rPr>
          <w:rFonts w:ascii="Angsana New" w:hAnsi="Angsana New" w:hint="cs"/>
          <w:sz w:val="26"/>
          <w:szCs w:val="26"/>
          <w:cs/>
        </w:rPr>
        <w:t>หรือ</w:t>
      </w:r>
      <w:r w:rsidR="00C635DC" w:rsidRPr="003C618B">
        <w:rPr>
          <w:rFonts w:ascii="Angsana New" w:hAnsi="Angsana New"/>
          <w:sz w:val="26"/>
          <w:szCs w:val="26"/>
          <w:cs/>
        </w:rPr>
        <w:t>ขาดทุน</w:t>
      </w:r>
      <w:r w:rsidRPr="00C61668">
        <w:rPr>
          <w:rFonts w:ascii="Angsana New" w:hAnsi="Angsana New"/>
          <w:sz w:val="26"/>
          <w:szCs w:val="26"/>
          <w:cs/>
        </w:rPr>
        <w:t>ตลอดอายุสัญญาเงินกู้</w:t>
      </w:r>
    </w:p>
    <w:p w14:paraId="59CD8B48" w14:textId="77777777" w:rsidR="00320006" w:rsidRPr="00320006" w:rsidRDefault="00320006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25F1AB7C" w14:textId="77777777" w:rsidR="00320006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4228D33" w14:textId="045E04FA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  <w:r w:rsidRPr="003C618B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C8FE4C5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7485486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ๆ 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หรือมูลค่าจากการใช้ แล้วแต่จำนวนใดจะสูงกว่า) 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ต่ำกว่าราคาตามบัญชีของสินทรัพย์ดังกล่าว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 โดยที่การ</w:t>
      </w:r>
      <w:r w:rsidRPr="003C618B">
        <w:rPr>
          <w:rFonts w:ascii="Angsana New" w:hAnsi="Angsana New"/>
          <w:sz w:val="26"/>
          <w:szCs w:val="26"/>
        </w:rPr>
        <w:t xml:space="preserve">        </w:t>
      </w:r>
      <w:r w:rsidRPr="003C618B">
        <w:rPr>
          <w:rFonts w:ascii="Angsana New" w:hAnsi="Angsana New"/>
          <w:sz w:val="26"/>
          <w:szCs w:val="26"/>
          <w:cs/>
        </w:rPr>
        <w:t>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5CDF755D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03A66514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และบันทึกการปรับลดมูลค่าในงบกำไรขาดทุนเบ็ดเสร็จหรือปรับลดส่วนเกินทุนจากการ     ตีราคาของสินทรัพย์ในกรณีที่สินทรัพย์เหล่านั้นเคยมีการตีราคาเพิ่มขึ้นมาก่อน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(สุทธิจากค่าเสื่อมราคาหรือค่าตัดจำหน่ายที่เกี่ยวข้อง)</w:t>
      </w:r>
    </w:p>
    <w:p w14:paraId="21806026" w14:textId="1C2910FB" w:rsidR="008A730A" w:rsidRDefault="008A730A" w:rsidP="008A730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5138469E" w14:textId="77777777" w:rsidR="00740ED5" w:rsidRPr="00270BCA" w:rsidRDefault="00740ED5" w:rsidP="00740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70BCA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76FA0006" w14:textId="77777777" w:rsidR="00740ED5" w:rsidRPr="003F2AEB" w:rsidRDefault="00740ED5" w:rsidP="00740E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2231BCBB" w14:textId="77777777" w:rsidR="00320006" w:rsidRPr="001A6B69" w:rsidRDefault="00320006" w:rsidP="00320006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1A6B69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1A6B69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1A6B69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1A6B69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1A6B69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1A6B69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1A6B69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1A6B69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1A6B69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>
        <w:rPr>
          <w:rFonts w:ascii="Angsana New" w:hAnsi="Angsana New"/>
          <w:spacing w:val="-2"/>
          <w:sz w:val="26"/>
          <w:szCs w:val="26"/>
        </w:rPr>
        <w:t xml:space="preserve"> </w:t>
      </w:r>
      <w:r w:rsidRPr="001A6B69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1A6B69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1A6B69">
        <w:rPr>
          <w:rFonts w:ascii="Angsana New" w:hAnsi="Angsana New"/>
          <w:spacing w:val="-2"/>
          <w:sz w:val="26"/>
          <w:szCs w:val="26"/>
        </w:rPr>
        <w:t xml:space="preserve"> 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1A6B69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1A6B69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1A6B69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1A6B69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6E7D1FC2" w14:textId="77777777" w:rsidR="00740ED5" w:rsidRPr="003C618B" w:rsidRDefault="00740ED5" w:rsidP="008A730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54F547E7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C618B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60D4484D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48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C618B">
        <w:rPr>
          <w:rFonts w:ascii="Angsana New" w:hAnsi="Angsana New"/>
          <w:b/>
          <w:bCs/>
          <w:sz w:val="26"/>
          <w:szCs w:val="26"/>
        </w:rPr>
        <w:tab/>
      </w:r>
    </w:p>
    <w:p w14:paraId="4AE69494" w14:textId="77777777" w:rsidR="008A730A" w:rsidRPr="003C618B" w:rsidRDefault="008A730A" w:rsidP="008A730A">
      <w:pPr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4A7DA3F5" w14:textId="77777777" w:rsidR="00274C8E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73A86EF2" w14:textId="77777777" w:rsidR="00320006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206F4865" w14:textId="2ACC1E05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20006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</w:p>
    <w:p w14:paraId="68391E62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24F91AE" w14:textId="3449CFC6" w:rsidR="008A730A" w:rsidRPr="00320006" w:rsidRDefault="008A730A" w:rsidP="008A730A">
      <w:pPr>
        <w:jc w:val="thaiDistribute"/>
        <w:rPr>
          <w:rFonts w:ascii="Angsana New" w:hAnsi="Angsana New"/>
          <w:sz w:val="26"/>
          <w:szCs w:val="26"/>
        </w:rPr>
      </w:pPr>
      <w:r w:rsidRPr="00320006">
        <w:rPr>
          <w:rFonts w:ascii="Angsana New" w:hAnsi="Angsana New"/>
          <w:sz w:val="26"/>
          <w:szCs w:val="26"/>
          <w:cs/>
        </w:rPr>
        <w:t xml:space="preserve"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</w:t>
      </w:r>
      <w:r w:rsidR="005670BC" w:rsidRPr="009D37DC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</w:t>
      </w:r>
      <w:r w:rsidRPr="00320006">
        <w:rPr>
          <w:rFonts w:ascii="Angsana New" w:hAnsi="Angsana New"/>
          <w:sz w:val="26"/>
          <w:szCs w:val="26"/>
          <w:cs/>
        </w:rPr>
        <w:t xml:space="preserve"> บริษัทรับรู้กำไรขาดทุนจากการลดขนาดโครงการลงและการชำระผลประโยชน์ของโครงการเมื่อมีการลดขนาดโครงการลงและการชำระผลประโยชน์เกิดขึ้น ผลกำไรหรือขาดทุนจากการประมาณตามหลักคณิตศาสตร์ประกันภัยจะรับรู้ทันทีในกำไรขาดทุนเบ็ดเสร็จอื่น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มูล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7194B89E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26"/>
          <w:szCs w:val="26"/>
          <w:cs/>
        </w:rPr>
      </w:pPr>
    </w:p>
    <w:p w14:paraId="559ED829" w14:textId="77777777" w:rsidR="00277A6B" w:rsidRPr="00320006" w:rsidRDefault="00277A6B" w:rsidP="00277A6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20006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49D78EC9" w14:textId="77777777" w:rsidR="00277A6B" w:rsidRPr="00320006" w:rsidRDefault="00277A6B" w:rsidP="00277A6B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6D8D9274" w14:textId="77777777" w:rsidR="00277A6B" w:rsidRPr="00320006" w:rsidRDefault="00277A6B" w:rsidP="00277A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20006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6B385962" w14:textId="77777777" w:rsidR="00277A6B" w:rsidRPr="00320006" w:rsidRDefault="00277A6B" w:rsidP="00277A6B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6BC9FE82" w14:textId="77777777" w:rsidR="00277A6B" w:rsidRPr="00320006" w:rsidRDefault="00277A6B" w:rsidP="00277A6B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320006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320006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320006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4F766B10" w14:textId="77777777" w:rsidR="00740ED5" w:rsidRPr="00320006" w:rsidRDefault="00740ED5" w:rsidP="008A730A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9CF1A4F" w14:textId="10BA2051" w:rsidR="008A730A" w:rsidRPr="00320006" w:rsidRDefault="008A730A" w:rsidP="008A730A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320006">
        <w:rPr>
          <w:rFonts w:ascii="Angsana New" w:hAnsi="Angsana New"/>
          <w:i/>
          <w:iCs/>
          <w:color w:val="000000"/>
          <w:sz w:val="26"/>
          <w:szCs w:val="26"/>
          <w:cs/>
        </w:rPr>
        <w:t>การใช้วิจารณญาณ</w:t>
      </w:r>
    </w:p>
    <w:p w14:paraId="49314382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01F7A0E8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20006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</w:t>
      </w:r>
      <w:r w:rsidRPr="00320006">
        <w:rPr>
          <w:rFonts w:ascii="Angsana New" w:hAnsi="Angsana New" w:hint="cs"/>
          <w:sz w:val="26"/>
          <w:szCs w:val="26"/>
          <w:cs/>
          <w:lang w:val="th-TH"/>
        </w:rPr>
        <w:t xml:space="preserve">ได้แก่     </w:t>
      </w:r>
      <w:r w:rsidRPr="00320006">
        <w:rPr>
          <w:rFonts w:ascii="Angsana New" w:hAnsi="Angsana New"/>
          <w:sz w:val="26"/>
          <w:szCs w:val="26"/>
          <w:cs/>
          <w:lang w:val="th-TH"/>
        </w:rPr>
        <w:t xml:space="preserve"> การจัดประเภทสัญญาเช่า</w:t>
      </w:r>
    </w:p>
    <w:p w14:paraId="06775D16" w14:textId="77777777" w:rsidR="00274C8E" w:rsidRPr="00320006" w:rsidRDefault="00274C8E" w:rsidP="008A730A">
      <w:pPr>
        <w:jc w:val="thaiDistribute"/>
        <w:rPr>
          <w:rFonts w:ascii="Angsana New" w:hAnsi="Angsana New"/>
          <w:i/>
          <w:iCs/>
          <w:color w:val="000000"/>
          <w:sz w:val="26"/>
          <w:szCs w:val="26"/>
        </w:rPr>
      </w:pPr>
    </w:p>
    <w:p w14:paraId="3FB2426E" w14:textId="77777777" w:rsidR="00320006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6"/>
          <w:szCs w:val="26"/>
          <w:cs/>
        </w:rPr>
      </w:pPr>
      <w:r>
        <w:rPr>
          <w:rFonts w:ascii="Angsana New" w:hAnsi="Angsana New"/>
          <w:i/>
          <w:iCs/>
          <w:color w:val="000000"/>
          <w:sz w:val="26"/>
          <w:szCs w:val="26"/>
          <w:cs/>
        </w:rPr>
        <w:br w:type="page"/>
      </w:r>
    </w:p>
    <w:p w14:paraId="42069184" w14:textId="60D753AF" w:rsidR="008A730A" w:rsidRPr="00320006" w:rsidRDefault="008A730A" w:rsidP="008A730A">
      <w:pPr>
        <w:jc w:val="thaiDistribute"/>
        <w:rPr>
          <w:rFonts w:ascii="Angsana New" w:hAnsi="Angsana New"/>
          <w:i/>
          <w:iCs/>
          <w:color w:val="000000"/>
          <w:sz w:val="26"/>
          <w:szCs w:val="26"/>
        </w:rPr>
      </w:pPr>
      <w:r w:rsidRPr="00320006">
        <w:rPr>
          <w:rFonts w:ascii="Angsana New" w:hAnsi="Angsana New"/>
          <w:i/>
          <w:iCs/>
          <w:color w:val="000000"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110948BA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</w:p>
    <w:p w14:paraId="2C37BDE5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20006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1ED14411" w14:textId="77777777" w:rsidR="00320006" w:rsidRPr="00320006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20006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5D2D112C" w14:textId="77777777" w:rsidR="00320006" w:rsidRPr="00320006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20006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24F8AC63" w14:textId="77777777" w:rsidR="00320006" w:rsidRPr="00320006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20006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72FA1EEA" w14:textId="77777777" w:rsidR="00320006" w:rsidRPr="00320006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20006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0080E5C2" w14:textId="77777777" w:rsidR="00320006" w:rsidRPr="00320006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20006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6BFAE292" w14:textId="77777777" w:rsidR="00320006" w:rsidRPr="00633F40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3F40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12D2E37E" w14:textId="77777777" w:rsidR="00320006" w:rsidRPr="00633F40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3F40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7604522B" w14:textId="77777777" w:rsidR="00320006" w:rsidRPr="00320006" w:rsidRDefault="00320006" w:rsidP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6BC8F9F" w14:textId="0A80E181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20006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2ADE869A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5DE927F" w14:textId="2ADC522A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320006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บริษัทได้ดำเนินการ </w:t>
      </w:r>
      <w:r w:rsidRPr="00320006">
        <w:rPr>
          <w:rFonts w:ascii="Angsana New" w:hAnsi="Angsana New"/>
          <w:sz w:val="26"/>
          <w:szCs w:val="26"/>
        </w:rPr>
        <w:t xml:space="preserve">5 </w:t>
      </w:r>
      <w:r w:rsidRPr="00320006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36A6CFBB" w14:textId="77777777" w:rsidR="008A730A" w:rsidRPr="00320006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20006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87BF840" w14:textId="77777777" w:rsidR="008A730A" w:rsidRPr="00320006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20006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06EF7563" w14:textId="77777777" w:rsidR="008A730A" w:rsidRPr="00320006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20006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2B770B0B" w14:textId="77777777" w:rsidR="008A730A" w:rsidRPr="00320006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20006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10EF61B1" w14:textId="77777777" w:rsidR="008A730A" w:rsidRPr="00320006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320006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287AB5B8" w14:textId="0D21B17D" w:rsidR="008A730A" w:rsidRPr="00320006" w:rsidRDefault="008A730A" w:rsidP="00740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12E396E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320006">
        <w:rPr>
          <w:rFonts w:ascii="Angsana New" w:hAnsi="Angsana New"/>
          <w:sz w:val="26"/>
          <w:szCs w:val="26"/>
          <w:cs/>
        </w:rPr>
        <w:t>บริษัทรับรู้รายได้ ณ เวลาใดเวลาหนึ่งหรือตลอดช่วงเวลาหนึ่ง เมื่อบริษัทได้ปฏิบัติตามภาระที่ต้องปฏิบัติเสร็จสิ้น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555E06E7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33BB2DF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20006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</w:t>
      </w:r>
      <w:r w:rsidRPr="00320006">
        <w:rPr>
          <w:rFonts w:ascii="Angsana New" w:hAnsi="Angsana New" w:hint="cs"/>
          <w:sz w:val="26"/>
          <w:szCs w:val="26"/>
          <w:cs/>
          <w:lang w:val="th-TH"/>
        </w:rPr>
        <w:t>ีที่เกี่ยวข้อง</w:t>
      </w:r>
      <w:r w:rsidRPr="00320006">
        <w:rPr>
          <w:rFonts w:ascii="Angsana New" w:hAnsi="Angsana New"/>
          <w:sz w:val="26"/>
          <w:szCs w:val="26"/>
          <w:cs/>
          <w:lang w:val="th-TH"/>
        </w:rPr>
        <w:t>และแสดงสุทธิจากส่วนลดการค้าและส่วนลดตามปริมาณ</w:t>
      </w:r>
    </w:p>
    <w:p w14:paraId="2683518C" w14:textId="77777777" w:rsidR="00740ED5" w:rsidRPr="00320006" w:rsidRDefault="00740ED5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6AEEDC3" w14:textId="77777777" w:rsidR="00320006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  <w:lang w:val="th-TH"/>
        </w:rPr>
      </w:pPr>
      <w:r>
        <w:rPr>
          <w:rFonts w:ascii="Angsana New" w:hAnsi="Angsana New"/>
          <w:i/>
          <w:iCs/>
          <w:sz w:val="26"/>
          <w:szCs w:val="26"/>
          <w:cs/>
          <w:lang w:val="th-TH"/>
        </w:rPr>
        <w:br w:type="page"/>
      </w:r>
    </w:p>
    <w:p w14:paraId="50EA4F0F" w14:textId="1FABA392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320006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47E7DBE0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4EAE9A8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20006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3F85BB56" w14:textId="77777777" w:rsidR="003861DB" w:rsidRPr="00320006" w:rsidRDefault="003861DB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C4D3338" w14:textId="2657AD9D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20006">
        <w:rPr>
          <w:rFonts w:ascii="Angsana New" w:hAnsi="Angsana New"/>
          <w:sz w:val="26"/>
          <w:szCs w:val="26"/>
          <w:cs/>
          <w:lang w:val="th-TH"/>
        </w:rPr>
        <w:t>รายได้จากการให้บริการรับรู้ตลอดช่วงเวลาหนึ่ง</w:t>
      </w:r>
      <w:r w:rsidR="00320006" w:rsidRPr="00320006">
        <w:rPr>
          <w:rFonts w:ascii="Angsana New" w:hAnsi="Angsana New" w:hint="cs"/>
          <w:sz w:val="26"/>
          <w:szCs w:val="26"/>
          <w:cs/>
          <w:lang w:val="th-TH"/>
        </w:rPr>
        <w:t>เมื่อได้ให้บริการ</w:t>
      </w:r>
      <w:r w:rsidRPr="00320006">
        <w:rPr>
          <w:rFonts w:ascii="Angsana New" w:hAnsi="Angsana New"/>
          <w:sz w:val="26"/>
          <w:szCs w:val="26"/>
          <w:cs/>
          <w:lang w:val="th-TH"/>
        </w:rPr>
        <w:t>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320006">
        <w:rPr>
          <w:rFonts w:ascii="Angsana New" w:hAnsi="Angsana New" w:hint="cs"/>
          <w:sz w:val="26"/>
          <w:szCs w:val="26"/>
          <w:cs/>
          <w:lang w:val="th-TH"/>
        </w:rPr>
        <w:t xml:space="preserve"> (วิธีปัจจัยนำเข้า)</w:t>
      </w:r>
      <w:r w:rsidRPr="00320006">
        <w:rPr>
          <w:rFonts w:ascii="Angsana New" w:hAnsi="Angsana New"/>
          <w:sz w:val="26"/>
          <w:szCs w:val="26"/>
          <w:cs/>
          <w:lang w:val="th-TH"/>
        </w:rPr>
        <w:t xml:space="preserve"> ต้นทุนที่เกี่ยวข้องรับรู้ในกำไรหรือขาดทุนเมื่อเกิดขึ้น</w:t>
      </w:r>
    </w:p>
    <w:p w14:paraId="18B2D9DE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05CCA0E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20006">
        <w:rPr>
          <w:rFonts w:ascii="Angsana New" w:hAnsi="Angsana New"/>
          <w:sz w:val="26"/>
          <w:szCs w:val="26"/>
          <w:cs/>
          <w:lang w:val="th-TH"/>
        </w:rPr>
        <w:t>สำหรับสัญญาที่มีการรวมการขายสินค้าและบริการเข้าด้วยกัน</w:t>
      </w:r>
      <w:r w:rsidRPr="00320006">
        <w:rPr>
          <w:rFonts w:ascii="Angsana New" w:hAnsi="Angsana New"/>
          <w:sz w:val="26"/>
          <w:szCs w:val="26"/>
        </w:rPr>
        <w:t xml:space="preserve"> </w:t>
      </w:r>
      <w:r w:rsidRPr="00320006">
        <w:rPr>
          <w:rFonts w:ascii="Angsana New" w:hAnsi="Angsana New"/>
          <w:sz w:val="26"/>
          <w:szCs w:val="26"/>
          <w:cs/>
          <w:lang w:val="th-TH"/>
        </w:rPr>
        <w:t>บริษัทบันทึกสินค้าและบริการแยกจากกัน หากสินค้าและบริการดังกล่าวแตกต่างกัน หรือ มีการให้บริการหลาย</w:t>
      </w:r>
      <w:r w:rsidRPr="00320006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320006">
        <w:rPr>
          <w:rFonts w:ascii="Angsana New" w:hAnsi="Angsana New"/>
          <w:sz w:val="26"/>
          <w:szCs w:val="26"/>
          <w:cs/>
          <w:lang w:val="th-TH"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Pr="00320006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320006">
        <w:rPr>
          <w:rFonts w:ascii="Angsana New" w:hAnsi="Angsana New"/>
          <w:sz w:val="26"/>
          <w:szCs w:val="26"/>
          <w:cs/>
          <w:lang w:val="th-TH"/>
        </w:rPr>
        <w:t>ๆ ซึ่งได้ระบุไว้ในรายงานอัตราค่าสินค้าหรือบริการที่</w:t>
      </w:r>
      <w:r w:rsidRPr="00320006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320006">
        <w:rPr>
          <w:rFonts w:ascii="Angsana New" w:hAnsi="Angsana New"/>
          <w:sz w:val="26"/>
          <w:szCs w:val="26"/>
          <w:cs/>
          <w:lang w:val="th-TH"/>
        </w:rPr>
        <w:t xml:space="preserve">บริษัทขายสินค้าและบริการเป็นเอกเทศแยกต่างหาก </w:t>
      </w:r>
    </w:p>
    <w:p w14:paraId="22C03B9A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3BB457B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320006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026564EA" w14:textId="77777777" w:rsidR="008A730A" w:rsidRPr="00320006" w:rsidRDefault="008A730A" w:rsidP="008A730A">
      <w:pPr>
        <w:jc w:val="both"/>
        <w:rPr>
          <w:rFonts w:ascii="Angsana New" w:hAnsi="Angsana New"/>
          <w:sz w:val="26"/>
          <w:szCs w:val="26"/>
        </w:rPr>
      </w:pPr>
    </w:p>
    <w:p w14:paraId="06DD27B3" w14:textId="77777777" w:rsidR="008A730A" w:rsidRPr="00320006" w:rsidRDefault="008A730A" w:rsidP="008A730A">
      <w:pPr>
        <w:jc w:val="both"/>
        <w:rPr>
          <w:rFonts w:ascii="Angsana New" w:hAnsi="Angsana New"/>
          <w:sz w:val="26"/>
          <w:szCs w:val="26"/>
        </w:rPr>
      </w:pPr>
      <w:r w:rsidRPr="00320006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6D48A477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16DA6109" w14:textId="77777777" w:rsidR="008A730A" w:rsidRPr="00320006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320006">
        <w:rPr>
          <w:rFonts w:ascii="Angsana New" w:hAnsi="Angsana New" w:hint="cs"/>
          <w:i/>
          <w:iCs/>
          <w:sz w:val="26"/>
          <w:szCs w:val="26"/>
          <w:cs/>
        </w:rPr>
        <w:t>รายได้อื่น</w:t>
      </w:r>
    </w:p>
    <w:p w14:paraId="52C94B8B" w14:textId="77777777" w:rsidR="008A730A" w:rsidRPr="00320006" w:rsidRDefault="008A730A" w:rsidP="008A730A">
      <w:pPr>
        <w:jc w:val="both"/>
        <w:rPr>
          <w:rFonts w:ascii="Angsana New" w:hAnsi="Angsana New"/>
          <w:sz w:val="26"/>
          <w:szCs w:val="26"/>
        </w:rPr>
      </w:pPr>
    </w:p>
    <w:p w14:paraId="0F63F2F5" w14:textId="77777777" w:rsidR="008A730A" w:rsidRPr="003C618B" w:rsidRDefault="008A730A" w:rsidP="008A730A">
      <w:pPr>
        <w:jc w:val="both"/>
        <w:rPr>
          <w:rFonts w:ascii="Angsana New" w:hAnsi="Angsana New"/>
          <w:sz w:val="26"/>
          <w:szCs w:val="26"/>
        </w:rPr>
      </w:pPr>
      <w:r w:rsidRPr="00320006">
        <w:rPr>
          <w:rFonts w:ascii="Angsana New" w:hAnsi="Angsana New"/>
          <w:sz w:val="26"/>
          <w:szCs w:val="26"/>
          <w:cs/>
        </w:rPr>
        <w:t>รายได้อื่นบันทึก</w:t>
      </w:r>
      <w:r w:rsidRPr="003C618B">
        <w:rPr>
          <w:rFonts w:ascii="Angsana New" w:hAnsi="Angsana New"/>
          <w:sz w:val="26"/>
          <w:szCs w:val="26"/>
          <w:cs/>
        </w:rPr>
        <w:t>ตามเกณฑ์คงค้าง</w:t>
      </w:r>
    </w:p>
    <w:p w14:paraId="7881D38B" w14:textId="77777777" w:rsidR="00320006" w:rsidRDefault="00320006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51C98D7D" w14:textId="4FE3FD86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C618B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3C45C495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B936F9B" w14:textId="77777777" w:rsidR="008A730A" w:rsidRPr="003C618B" w:rsidRDefault="008A730A" w:rsidP="008A730A">
      <w:pPr>
        <w:jc w:val="thaiDistribute"/>
        <w:rPr>
          <w:rFonts w:ascii="Angsana New" w:hAnsi="Angsana New"/>
          <w:sz w:val="26"/>
          <w:szCs w:val="26"/>
          <w:cs/>
        </w:rPr>
      </w:pPr>
      <w:r w:rsidRPr="003C618B">
        <w:rPr>
          <w:rFonts w:ascii="Angsana New" w:hAnsi="Angsana New"/>
          <w:sz w:val="26"/>
          <w:szCs w:val="26"/>
          <w:cs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422D613A" w14:textId="0CAC341C" w:rsidR="00740ED5" w:rsidRDefault="00740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608B092B" w14:textId="77777777" w:rsidR="00320006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56A5F6D" w14:textId="77777777" w:rsidR="00320006" w:rsidRPr="00FB683D" w:rsidRDefault="00320006" w:rsidP="00320006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1F499B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  <w:r w:rsidRPr="001F499B">
        <w:rPr>
          <w:rFonts w:ascii="Angsana New" w:hAnsi="Angsana New"/>
          <w:b/>
          <w:bCs/>
          <w:sz w:val="26"/>
          <w:szCs w:val="26"/>
        </w:rPr>
        <w:t xml:space="preserve">- </w:t>
      </w:r>
      <w:r w:rsidRPr="001F499B">
        <w:rPr>
          <w:rFonts w:ascii="Angsana New" w:hAnsi="Angsana New" w:hint="cs"/>
          <w:b/>
          <w:bCs/>
          <w:sz w:val="26"/>
          <w:szCs w:val="26"/>
          <w:cs/>
        </w:rPr>
        <w:t xml:space="preserve">เริ่มตั้งแต่วันที่ </w:t>
      </w:r>
      <w:r w:rsidRPr="001F499B">
        <w:rPr>
          <w:rFonts w:ascii="Angsana New" w:hAnsi="Angsana New"/>
          <w:b/>
          <w:bCs/>
          <w:sz w:val="26"/>
          <w:szCs w:val="26"/>
        </w:rPr>
        <w:t>1</w:t>
      </w:r>
      <w:r w:rsidRPr="001F499B">
        <w:rPr>
          <w:rFonts w:ascii="Angsana New" w:hAnsi="Angsana New" w:hint="cs"/>
          <w:b/>
          <w:bCs/>
          <w:sz w:val="26"/>
          <w:szCs w:val="26"/>
          <w:cs/>
        </w:rPr>
        <w:t xml:space="preserve"> มกราคม </w:t>
      </w:r>
      <w:r w:rsidRPr="001F499B">
        <w:rPr>
          <w:rFonts w:ascii="Angsana New" w:hAnsi="Angsana New"/>
          <w:b/>
          <w:bCs/>
          <w:sz w:val="26"/>
          <w:szCs w:val="26"/>
        </w:rPr>
        <w:t>2563</w:t>
      </w:r>
    </w:p>
    <w:p w14:paraId="2CDB8D6D" w14:textId="77777777" w:rsidR="00320006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7DCD4FBF" w14:textId="77777777" w:rsidR="00320006" w:rsidRPr="00B375F6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B375F6">
        <w:rPr>
          <w:rFonts w:ascii="Angsana New" w:hAnsi="Angsana New"/>
          <w:sz w:val="26"/>
          <w:szCs w:val="26"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>สิ่งตอบแทน</w:t>
      </w:r>
    </w:p>
    <w:p w14:paraId="48793CF9" w14:textId="77777777" w:rsidR="00320006" w:rsidRPr="00B375F6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6E24F1F3" w14:textId="77777777" w:rsidR="00320006" w:rsidRPr="00B375F6" w:rsidRDefault="00320006" w:rsidP="00320006">
      <w:pPr>
        <w:tabs>
          <w:tab w:val="left" w:pos="540"/>
        </w:tabs>
        <w:jc w:val="thaiDistribute"/>
        <w:rPr>
          <w:rFonts w:ascii="Angsana New" w:hAnsi="Angsana New"/>
          <w:color w:val="FF0000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บริษัท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B375F6">
        <w:rPr>
          <w:rFonts w:ascii="Angsana New" w:hAnsi="Angsana New"/>
          <w:sz w:val="26"/>
          <w:szCs w:val="26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>
        <w:rPr>
          <w:rFonts w:ascii="Angsana New" w:hAnsi="Angsana New" w:hint="cs"/>
          <w:sz w:val="26"/>
          <w:szCs w:val="26"/>
          <w:cs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 xml:space="preserve">ที่มีผลอยู่ ณ วันที่นำมาตรฐานการรายงานทางการเงินมาใช้เป็นครั้งแรก (ณ วันที่ </w:t>
      </w:r>
      <w:r w:rsidRPr="00B375F6">
        <w:rPr>
          <w:rFonts w:ascii="Angsana New" w:hAnsi="Angsana New"/>
          <w:sz w:val="26"/>
          <w:szCs w:val="26"/>
        </w:rPr>
        <w:t>1</w:t>
      </w:r>
      <w:r w:rsidRPr="00B375F6">
        <w:rPr>
          <w:rFonts w:ascii="Angsana New" w:hAnsi="Angsana New"/>
          <w:sz w:val="26"/>
          <w:szCs w:val="26"/>
          <w:cs/>
        </w:rPr>
        <w:t xml:space="preserve"> มกราคม </w:t>
      </w:r>
      <w:r w:rsidRPr="00B375F6">
        <w:rPr>
          <w:rFonts w:ascii="Angsana New" w:hAnsi="Angsana New"/>
          <w:sz w:val="26"/>
          <w:szCs w:val="26"/>
        </w:rPr>
        <w:t xml:space="preserve">2563) </w:t>
      </w:r>
      <w:r w:rsidRPr="00B375F6">
        <w:rPr>
          <w:rFonts w:ascii="Angsana New" w:hAnsi="Angsana New"/>
          <w:sz w:val="26"/>
          <w:szCs w:val="26"/>
          <w:cs/>
        </w:rPr>
        <w:t xml:space="preserve"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5D700CE3" w14:textId="39140CCE" w:rsidR="00320006" w:rsidRDefault="00320006" w:rsidP="00320006">
      <w:pPr>
        <w:spacing w:line="240" w:lineRule="auto"/>
        <w:rPr>
          <w:rFonts w:ascii="Angsana New" w:hAnsi="Angsana New"/>
          <w:sz w:val="26"/>
          <w:szCs w:val="26"/>
          <w:cs/>
        </w:rPr>
      </w:pPr>
    </w:p>
    <w:p w14:paraId="2EAB3F53" w14:textId="77777777" w:rsidR="00320006" w:rsidRPr="005477AD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สัญญา</w:t>
      </w:r>
      <w:r w:rsidRPr="00F67B27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F67B27">
        <w:rPr>
          <w:rFonts w:ascii="Angsana New" w:hAnsi="Angsana New"/>
          <w:sz w:val="26"/>
          <w:szCs w:val="26"/>
          <w:cs/>
        </w:rPr>
        <w:t>และหนี้สิน</w:t>
      </w:r>
      <w:r w:rsidRPr="005477AD">
        <w:rPr>
          <w:rFonts w:ascii="Angsana New" w:hAnsi="Angsana New"/>
          <w:sz w:val="26"/>
          <w:szCs w:val="26"/>
          <w:cs/>
        </w:rPr>
        <w:t xml:space="preserve">สำหรับสัญญาเช่าทุกรายการที่มีระยะเวลาในการเช่ามากกว่า </w:t>
      </w:r>
      <w:r w:rsidRPr="005477AD">
        <w:rPr>
          <w:rFonts w:ascii="Angsana New" w:hAnsi="Angsana New"/>
          <w:sz w:val="26"/>
          <w:szCs w:val="26"/>
        </w:rPr>
        <w:t>12</w:t>
      </w:r>
      <w:r w:rsidRPr="005477AD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7AA92B57" w14:textId="77777777" w:rsidR="00320006" w:rsidRPr="005477AD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46F0A0CA" w14:textId="77777777" w:rsidR="00320006" w:rsidRPr="003F2AEB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477AD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477AD">
        <w:rPr>
          <w:rFonts w:ascii="Angsana New" w:hAnsi="Angsana New"/>
          <w:sz w:val="26"/>
          <w:szCs w:val="26"/>
        </w:rPr>
        <w:t>12</w:t>
      </w:r>
      <w:r w:rsidRPr="005477AD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5477AD">
        <w:rPr>
          <w:rFonts w:ascii="Angsana New" w:hAnsi="Angsana New"/>
          <w:sz w:val="26"/>
          <w:szCs w:val="26"/>
        </w:rPr>
        <w:t xml:space="preserve"> </w:t>
      </w:r>
      <w:r w:rsidRPr="005477AD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5477AD">
        <w:rPr>
          <w:rFonts w:ascii="Angsana New" w:hAnsi="Angsana New"/>
          <w:sz w:val="26"/>
          <w:szCs w:val="26"/>
        </w:rPr>
        <w:t xml:space="preserve"> </w:t>
      </w:r>
      <w:r w:rsidRPr="005477AD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5477AD">
        <w:rPr>
          <w:rFonts w:ascii="Angsana New" w:hAnsi="Angsana New" w:hint="cs"/>
          <w:sz w:val="26"/>
          <w:szCs w:val="26"/>
          <w:cs/>
        </w:rPr>
        <w:t>ใน</w:t>
      </w:r>
      <w:r w:rsidRPr="005477AD">
        <w:rPr>
          <w:rFonts w:ascii="Angsana New" w:hAnsi="Angsana New"/>
          <w:sz w:val="26"/>
          <w:szCs w:val="26"/>
          <w:cs/>
        </w:rPr>
        <w:t>กำไร</w:t>
      </w:r>
      <w:r w:rsidRPr="005477AD">
        <w:rPr>
          <w:rFonts w:ascii="Angsana New" w:hAnsi="Angsana New" w:hint="cs"/>
          <w:sz w:val="26"/>
          <w:szCs w:val="26"/>
          <w:cs/>
        </w:rPr>
        <w:t>หรือ</w:t>
      </w:r>
      <w:r w:rsidRPr="005477AD">
        <w:rPr>
          <w:rFonts w:ascii="Angsana New" w:hAnsi="Angsana New"/>
          <w:sz w:val="26"/>
          <w:szCs w:val="26"/>
          <w:cs/>
        </w:rPr>
        <w:t>ขาดทุนตามวิธี</w:t>
      </w:r>
      <w:r w:rsidRPr="00270BCA">
        <w:rPr>
          <w:rFonts w:ascii="Angsana New" w:hAnsi="Angsana New"/>
          <w:sz w:val="26"/>
          <w:szCs w:val="26"/>
          <w:cs/>
        </w:rPr>
        <w:t>เส้นตรงตลอดอายุสัญญาเช่า</w:t>
      </w:r>
    </w:p>
    <w:p w14:paraId="18554CB6" w14:textId="77777777" w:rsidR="00320006" w:rsidRPr="003F2AEB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B6CA81A" w14:textId="77777777" w:rsidR="00320006" w:rsidRPr="00FB683D" w:rsidRDefault="00320006" w:rsidP="00320006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FB683D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279B9F3" w14:textId="77777777" w:rsidR="00320006" w:rsidRPr="003F2AEB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02DF6437" w14:textId="77777777" w:rsidR="00320006" w:rsidRPr="00270BCA" w:rsidRDefault="00320006" w:rsidP="00320006">
      <w:pPr>
        <w:jc w:val="thaiDistribute"/>
        <w:rPr>
          <w:rFonts w:ascii="Angsana New" w:hAnsi="Angsana New"/>
          <w:sz w:val="26"/>
          <w:szCs w:val="26"/>
          <w:cs/>
        </w:rPr>
      </w:pPr>
      <w:r w:rsidRPr="00270BCA">
        <w:rPr>
          <w:rFonts w:ascii="Angsana New" w:hAnsi="Angsana New"/>
          <w:sz w:val="26"/>
          <w:szCs w:val="26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</w:t>
      </w:r>
      <w:r>
        <w:rPr>
          <w:rFonts w:ascii="Angsana New" w:hAnsi="Angsana New"/>
          <w:sz w:val="26"/>
          <w:szCs w:val="26"/>
        </w:rPr>
        <w:t xml:space="preserve">                </w:t>
      </w:r>
      <w:r w:rsidRPr="00270BCA">
        <w:rPr>
          <w:rFonts w:ascii="Angsana New" w:hAnsi="Angsana New"/>
          <w:sz w:val="26"/>
          <w:szCs w:val="26"/>
          <w:cs/>
        </w:rPr>
        <w:t xml:space="preserve">หากข้อกำหนดสัญญาเช่าแสดงให้เห็นว่าบริษัทจะใช้สิทธิเลือกในการยกเลิกสัญญาเช่า </w:t>
      </w:r>
    </w:p>
    <w:p w14:paraId="4F1449A7" w14:textId="77777777" w:rsidR="00320006" w:rsidRPr="003F2AEB" w:rsidRDefault="00320006" w:rsidP="00320006">
      <w:pPr>
        <w:rPr>
          <w:rFonts w:ascii="Angsana New" w:hAnsi="Angsana New"/>
          <w:sz w:val="26"/>
          <w:szCs w:val="26"/>
          <w:highlight w:val="yellow"/>
          <w:cs/>
        </w:rPr>
      </w:pPr>
    </w:p>
    <w:p w14:paraId="585A63EF" w14:textId="77777777" w:rsidR="00320006" w:rsidRPr="003F2AEB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EB8B79F" w14:textId="77777777" w:rsidR="00320006" w:rsidRPr="003F2AEB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0A1CF513" w14:textId="77777777" w:rsidR="00320006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F69028A" w14:textId="513C1C77" w:rsidR="00320006" w:rsidRPr="00FB683D" w:rsidRDefault="00320006" w:rsidP="00320006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FB683D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  <w:r>
        <w:rPr>
          <w:rFonts w:ascii="Angsana New" w:hAnsi="Angsana New"/>
          <w:b/>
          <w:bCs/>
          <w:sz w:val="26"/>
          <w:szCs w:val="26"/>
        </w:rPr>
        <w:t xml:space="preserve">- </w:t>
      </w:r>
      <w:r w:rsidRPr="00FB683D">
        <w:rPr>
          <w:rFonts w:ascii="Angsana New" w:hAnsi="Angsana New" w:hint="cs"/>
          <w:b/>
          <w:bCs/>
          <w:sz w:val="26"/>
          <w:szCs w:val="26"/>
          <w:cs/>
        </w:rPr>
        <w:t>เริ่ม</w:t>
      </w:r>
      <w:r>
        <w:rPr>
          <w:rFonts w:ascii="Angsana New" w:hAnsi="Angsana New" w:hint="cs"/>
          <w:b/>
          <w:bCs/>
          <w:sz w:val="26"/>
          <w:szCs w:val="26"/>
          <w:cs/>
        </w:rPr>
        <w:t xml:space="preserve">ก่อนวันที่ </w:t>
      </w:r>
      <w:r w:rsidRPr="00FB683D">
        <w:rPr>
          <w:rFonts w:ascii="Angsana New" w:hAnsi="Angsana New"/>
          <w:b/>
          <w:bCs/>
          <w:sz w:val="26"/>
          <w:szCs w:val="26"/>
        </w:rPr>
        <w:t>1</w:t>
      </w:r>
      <w:r w:rsidRPr="00FB683D">
        <w:rPr>
          <w:rFonts w:ascii="Angsana New" w:hAnsi="Angsana New" w:hint="cs"/>
          <w:b/>
          <w:bCs/>
          <w:sz w:val="26"/>
          <w:szCs w:val="26"/>
          <w:cs/>
        </w:rPr>
        <w:t xml:space="preserve"> มกราคม </w:t>
      </w:r>
      <w:r w:rsidRPr="00FB683D">
        <w:rPr>
          <w:rFonts w:ascii="Angsana New" w:hAnsi="Angsana New"/>
          <w:b/>
          <w:bCs/>
          <w:sz w:val="26"/>
          <w:szCs w:val="26"/>
        </w:rPr>
        <w:t>2563</w:t>
      </w:r>
    </w:p>
    <w:p w14:paraId="6A932F50" w14:textId="77777777" w:rsidR="00320006" w:rsidRDefault="00320006" w:rsidP="00320006">
      <w:pPr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2B8AFF55" w14:textId="77777777" w:rsidR="00320006" w:rsidRPr="004105CE" w:rsidRDefault="00320006" w:rsidP="00320006">
      <w:pPr>
        <w:tabs>
          <w:tab w:val="left" w:pos="540"/>
        </w:tabs>
        <w:jc w:val="both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4105CE">
        <w:rPr>
          <w:rFonts w:ascii="Angsana New" w:hAnsi="Angsana New"/>
          <w:i/>
          <w:iCs/>
          <w:sz w:val="26"/>
          <w:szCs w:val="26"/>
          <w:cs/>
          <w:lang w:val="th-TH"/>
        </w:rPr>
        <w:t>สัญญาเช่าการเงิน</w:t>
      </w:r>
    </w:p>
    <w:p w14:paraId="0E722F9B" w14:textId="77777777" w:rsidR="00320006" w:rsidRPr="003C618B" w:rsidRDefault="00320006" w:rsidP="00320006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D990AF9" w14:textId="77777777" w:rsidR="00320006" w:rsidRPr="003C618B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C618B">
        <w:rPr>
          <w:rFonts w:ascii="Angsana New" w:hAnsi="Angsana New"/>
          <w:sz w:val="26"/>
          <w:szCs w:val="26"/>
          <w:cs/>
          <w:lang w:val="th-TH"/>
        </w:rPr>
        <w:t>การเช่าซึ่ง</w:t>
      </w:r>
      <w:r w:rsidRPr="003C618B">
        <w:rPr>
          <w:rFonts w:ascii="Angsana New" w:hAnsi="Angsana New"/>
          <w:sz w:val="26"/>
          <w:szCs w:val="26"/>
          <w:cs/>
        </w:rPr>
        <w:t>บริษัท</w:t>
      </w:r>
      <w:r w:rsidRPr="003C618B">
        <w:rPr>
          <w:rFonts w:ascii="Angsana New" w:hAnsi="Angsana New"/>
          <w:sz w:val="26"/>
          <w:szCs w:val="26"/>
          <w:cs/>
          <w:lang w:val="th-TH"/>
        </w:rPr>
        <w:t>ได้รับส่วนใหญ่ของความเสี่ยงและผลตอบแทนจากการครอบครองทรัพย์สินที่เช่านั้น ๆ ให้จัดประเภทเป็นสัญญาเช่าการเงิน  สินทรัพย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</w:t>
      </w:r>
      <w:r w:rsidRPr="003C618B">
        <w:rPr>
          <w:rFonts w:ascii="Angsana New" w:hAnsi="Angsana New"/>
          <w:sz w:val="26"/>
          <w:szCs w:val="26"/>
          <w:cs/>
        </w:rPr>
        <w:t>และค่าเผื่อการด้อยค่า (ถ้ามี)</w:t>
      </w:r>
      <w:r w:rsidRPr="003C618B">
        <w:rPr>
          <w:rFonts w:ascii="Angsana New" w:hAnsi="Angsana New"/>
          <w:sz w:val="26"/>
          <w:szCs w:val="26"/>
          <w:cs/>
          <w:lang w:val="th-TH"/>
        </w:rPr>
        <w:t xml:space="preserve"> ค่าเช่าที่ชำระจะแยกเป็นส่วนที่เป็นค่าใช้จ่ายทางการเงินและส่วนที่จะหักจากหนี้ตามสัญญา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</w:t>
      </w:r>
      <w:r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3C618B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0346DF1B" w14:textId="77777777" w:rsidR="00320006" w:rsidRPr="003C618B" w:rsidRDefault="00320006" w:rsidP="00320006">
      <w:pPr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50E9D0D2" w14:textId="77777777" w:rsidR="00320006" w:rsidRPr="004105CE" w:rsidRDefault="00320006" w:rsidP="00320006">
      <w:pPr>
        <w:tabs>
          <w:tab w:val="left" w:pos="540"/>
        </w:tabs>
        <w:jc w:val="both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4105CE">
        <w:rPr>
          <w:rFonts w:ascii="Angsana New" w:hAnsi="Angsana New"/>
          <w:i/>
          <w:iCs/>
          <w:sz w:val="26"/>
          <w:szCs w:val="26"/>
          <w:cs/>
          <w:lang w:val="th-TH"/>
        </w:rPr>
        <w:t>สัญญาเช่าดำเนินงาน</w:t>
      </w:r>
    </w:p>
    <w:p w14:paraId="34FCE31B" w14:textId="77777777" w:rsidR="00320006" w:rsidRPr="003C618B" w:rsidRDefault="00320006" w:rsidP="00320006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14:paraId="4CF450CD" w14:textId="077370A8" w:rsidR="008A730A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สัญญาเช่าสินทรัพย์ซึ่งความเสี่ยงและผลตอบแทนในกรรมสิทธิ์ของสินทรัพย์ยังตกเป็นของผู้ให้เช่าจะบันทึกบัญชีโดยถือเป็นสัญญาเช่าดำเนินงาน ค่าเช่าที่เกิดจากสัญญาเช่าดำเนินงานดังกล่าวจะบันทึกเป็นค่าใช้จ่ายใน</w:t>
      </w:r>
      <w:r w:rsidRPr="005477AD">
        <w:rPr>
          <w:rFonts w:ascii="Angsana New" w:hAnsi="Angsana New"/>
          <w:sz w:val="26"/>
          <w:szCs w:val="26"/>
          <w:cs/>
        </w:rPr>
        <w:t>กำไร</w:t>
      </w:r>
      <w:r w:rsidRPr="005477AD">
        <w:rPr>
          <w:rFonts w:ascii="Angsana New" w:hAnsi="Angsana New" w:hint="cs"/>
          <w:sz w:val="26"/>
          <w:szCs w:val="26"/>
          <w:cs/>
        </w:rPr>
        <w:t>หรือ</w:t>
      </w:r>
      <w:r w:rsidRPr="005477AD">
        <w:rPr>
          <w:rFonts w:ascii="Angsana New" w:hAnsi="Angsana New"/>
          <w:sz w:val="26"/>
          <w:szCs w:val="26"/>
          <w:cs/>
        </w:rPr>
        <w:t>ขาดทุน</w:t>
      </w:r>
      <w:r w:rsidRPr="003C618B">
        <w:rPr>
          <w:rFonts w:ascii="Angsana New" w:hAnsi="Angsana New"/>
          <w:sz w:val="26"/>
          <w:szCs w:val="26"/>
          <w:cs/>
        </w:rPr>
        <w:t>โดยวิธีเส้นตรงตลอดอายุสัญญาเช่า</w:t>
      </w:r>
    </w:p>
    <w:p w14:paraId="72B5874A" w14:textId="77777777" w:rsidR="00320006" w:rsidRPr="003C618B" w:rsidRDefault="00320006" w:rsidP="00320006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6C3C6B94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C618B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64F7F417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175C02C8" w14:textId="10456872" w:rsidR="008A730A" w:rsidRPr="003C618B" w:rsidRDefault="008A730A" w:rsidP="008A730A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C618B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ดอกเบี้ยจ่ายและค่าใช้จ่ายในทำนองเดียวกันบันทึกในกำไร</w:t>
      </w:r>
      <w:r w:rsidR="000F470D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3C618B">
        <w:rPr>
          <w:rFonts w:ascii="Angsana New" w:hAnsi="Angsana New" w:cs="Angsana New"/>
          <w:sz w:val="26"/>
          <w:szCs w:val="26"/>
          <w:cs/>
        </w:rPr>
        <w:t>ขาดทุนในงวดที่ค่าใช้จ่ายดังกล่าวเกิดขึ้น ยกเว้น 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ดอกเบี้ยซึ่งเป็นส่วนหนึ่งของค่างวดตามสัญญาเช่าการเงินบันทึกใน</w:t>
      </w:r>
      <w:r w:rsidR="00320006" w:rsidRPr="003C618B">
        <w:rPr>
          <w:rFonts w:ascii="Angsana New" w:hAnsi="Angsana New" w:cs="Angsana New"/>
          <w:sz w:val="26"/>
          <w:szCs w:val="26"/>
          <w:cs/>
        </w:rPr>
        <w:t>กำไร</w:t>
      </w:r>
      <w:r w:rsidR="00320006">
        <w:rPr>
          <w:rFonts w:ascii="Angsana New" w:hAnsi="Angsana New" w:cs="Angsana New" w:hint="cs"/>
          <w:sz w:val="26"/>
          <w:szCs w:val="26"/>
          <w:cs/>
        </w:rPr>
        <w:t>หรือ</w:t>
      </w:r>
      <w:r w:rsidR="00320006" w:rsidRPr="003C618B">
        <w:rPr>
          <w:rFonts w:ascii="Angsana New" w:hAnsi="Angsana New" w:cs="Angsana New"/>
          <w:sz w:val="26"/>
          <w:szCs w:val="26"/>
          <w:cs/>
        </w:rPr>
        <w:t>ขาดทุน</w:t>
      </w:r>
      <w:r w:rsidRPr="003C618B">
        <w:rPr>
          <w:rFonts w:ascii="Angsana New" w:hAnsi="Angsana New" w:cs="Angsana New"/>
          <w:sz w:val="26"/>
          <w:szCs w:val="26"/>
          <w:cs/>
        </w:rPr>
        <w:t>โดยใช้วิธีอัตราดอกเบี้ยที่แท้จริง</w:t>
      </w:r>
    </w:p>
    <w:p w14:paraId="033C12D3" w14:textId="77777777" w:rsidR="007C1CBF" w:rsidRDefault="007C1CBF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0DDA305" w14:textId="21B3A134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C618B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21C3AEDD" w14:textId="77777777" w:rsidR="008A730A" w:rsidRPr="003C618B" w:rsidRDefault="008A730A" w:rsidP="008A730A">
      <w:pPr>
        <w:jc w:val="thaiDistribute"/>
        <w:rPr>
          <w:rFonts w:ascii="Angsana New" w:hAnsi="Angsana New"/>
          <w:sz w:val="26"/>
          <w:szCs w:val="26"/>
        </w:rPr>
      </w:pPr>
    </w:p>
    <w:p w14:paraId="6B182907" w14:textId="1C44B7B4" w:rsidR="008A730A" w:rsidRPr="003C618B" w:rsidRDefault="008A730A" w:rsidP="008A730A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3C618B">
        <w:rPr>
          <w:rFonts w:ascii="Angsana New" w:hAnsi="Angsana New" w:cs="Angsana New"/>
          <w:sz w:val="26"/>
          <w:szCs w:val="26"/>
          <w:cs/>
        </w:rPr>
        <w:t xml:space="preserve"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สินทรัพย์และหนี้สินที่เป็นตัวเงินและเป็นเงินตราต่างประเทศซึ่งคงอยู่ ณ </w:t>
      </w:r>
      <w:r w:rsidR="00EF7F6A">
        <w:rPr>
          <w:rFonts w:ascii="Angsana New" w:hAnsi="Angsana New" w:cs="Angsana New" w:hint="cs"/>
          <w:sz w:val="26"/>
          <w:szCs w:val="26"/>
          <w:cs/>
        </w:rPr>
        <w:t>วันที่ในงบแสดงฐานะการเงิน</w:t>
      </w:r>
      <w:r w:rsidRPr="003C618B">
        <w:rPr>
          <w:rFonts w:ascii="Angsana New" w:hAnsi="Angsana New" w:cs="Angsana New"/>
          <w:sz w:val="26"/>
          <w:szCs w:val="26"/>
          <w:cs/>
        </w:rPr>
        <w:t xml:space="preserve">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กำไรหรือขาดทุนจากการแปลงค่าบันทึกเป็นรายได้หรือค่าใช้จ่ายในกำไร</w:t>
      </w:r>
      <w:r w:rsidR="00320006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3C618B">
        <w:rPr>
          <w:rFonts w:ascii="Angsana New" w:hAnsi="Angsana New" w:cs="Angsana New"/>
          <w:sz w:val="26"/>
          <w:szCs w:val="26"/>
          <w:cs/>
        </w:rPr>
        <w:t>ขาดทุน</w:t>
      </w:r>
    </w:p>
    <w:p w14:paraId="094CFA6C" w14:textId="77777777" w:rsidR="00740ED5" w:rsidRDefault="00740ED5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lang w:val="th-TH"/>
        </w:rPr>
      </w:pPr>
    </w:p>
    <w:p w14:paraId="40E6D950" w14:textId="77777777" w:rsidR="005B4CFC" w:rsidRDefault="005B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75CF942D" w14:textId="36AA5E0D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C618B">
        <w:rPr>
          <w:rFonts w:ascii="Angsana New" w:hAnsi="Angsana New"/>
          <w:b/>
          <w:bCs/>
          <w:sz w:val="26"/>
          <w:szCs w:val="26"/>
          <w:cs/>
          <w:lang w:val="th-TH"/>
        </w:rPr>
        <w:t>ภาษีเงินได้</w:t>
      </w:r>
    </w:p>
    <w:p w14:paraId="37747583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9CD037A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C618B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          ณ วันที่ในงบแสดงฐานะการเงิน</w:t>
      </w:r>
    </w:p>
    <w:p w14:paraId="190B0D7B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810D6F6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บริษัทได้ประเมินสินทรัพย์ภาษีเงินได้รอการตัดบัญชีที่ไม่ได้รับรู้ใหม่ 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บริษัทลดราค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เงินได้</w:t>
      </w:r>
      <w:r w:rsidRPr="003C618B">
        <w:rPr>
          <w:rFonts w:ascii="Angsana New" w:hAnsi="Angsana New"/>
          <w:sz w:val="26"/>
          <w:szCs w:val="26"/>
        </w:rPr>
        <w:t xml:space="preserve">    </w:t>
      </w:r>
      <w:r w:rsidRPr="003C618B">
        <w:rPr>
          <w:rFonts w:ascii="Angsana New" w:hAnsi="Angsana New"/>
          <w:sz w:val="26"/>
          <w:szCs w:val="26"/>
          <w:cs/>
        </w:rPr>
        <w:t>รอการตัดบัญชีทั้งหมดหรือบางส่วนมาใช้</w:t>
      </w:r>
    </w:p>
    <w:p w14:paraId="19138CD0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1E0DBB31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FD3000D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2CB59D82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3C618B">
        <w:rPr>
          <w:rFonts w:ascii="Angsana New" w:hAnsi="Angsana New"/>
          <w:b/>
          <w:bCs/>
          <w:sz w:val="26"/>
          <w:szCs w:val="26"/>
          <w:cs/>
          <w:lang w:val="th-TH"/>
        </w:rPr>
        <w:t>กำไร</w:t>
      </w:r>
      <w:r w:rsidRPr="003C618B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</w:p>
    <w:p w14:paraId="4E685333" w14:textId="77777777" w:rsidR="008A730A" w:rsidRPr="003C618B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3C618B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134CB69A" w14:textId="12E2E5FA" w:rsidR="008A730A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กำไรต่อหุ้นขั้นพื้นฐานคำนวณโดยการหารกำไรส</w:t>
      </w:r>
      <w:r w:rsidR="00A81C71">
        <w:rPr>
          <w:rFonts w:ascii="Angsana New" w:hAnsi="Angsana New" w:hint="cs"/>
          <w:sz w:val="26"/>
          <w:szCs w:val="26"/>
          <w:cs/>
        </w:rPr>
        <w:t>ำหรับปี</w:t>
      </w:r>
      <w:r w:rsidRPr="003C618B">
        <w:rPr>
          <w:rFonts w:ascii="Angsana New" w:hAnsi="Angsana New"/>
          <w:sz w:val="26"/>
          <w:szCs w:val="26"/>
          <w:cs/>
        </w:rPr>
        <w:t>ด้วยจำนวนหุ้นถัวเฉลี่ยถ่วงน้ำหนักที่ออกในระหว่างปี</w:t>
      </w:r>
    </w:p>
    <w:p w14:paraId="3A2919C7" w14:textId="179D4AA9" w:rsidR="00274C8E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C9110B8" w14:textId="77777777" w:rsidR="005B4CFC" w:rsidRDefault="005B4CFC" w:rsidP="005B4CFC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270BCA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543B2E25" w14:textId="77777777" w:rsidR="005B4CFC" w:rsidRPr="004105CE" w:rsidRDefault="005B4CFC" w:rsidP="005B4CFC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698F0923" w14:textId="099AECDC" w:rsidR="00740ED5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ผลการดำเนินงานของส่วนงานที่รายงานต่อประธานเจ้าหน้าที่บริหารของบริษัท </w:t>
      </w:r>
      <w:r w:rsidRPr="00270BCA">
        <w:rPr>
          <w:rFonts w:ascii="Angsana New" w:hAnsi="Angsana New"/>
          <w:sz w:val="26"/>
          <w:szCs w:val="26"/>
        </w:rPr>
        <w:t>(</w:t>
      </w:r>
      <w:r w:rsidRPr="00270BCA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270BCA">
        <w:rPr>
          <w:rFonts w:ascii="Angsana New" w:hAnsi="Angsana New"/>
          <w:sz w:val="26"/>
          <w:szCs w:val="26"/>
        </w:rPr>
        <w:t>)</w:t>
      </w:r>
      <w:r w:rsidRPr="00270BCA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77D5D36" w14:textId="77777777" w:rsidR="005B4CFC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A52C8D4" w14:textId="77777777" w:rsidR="005B4CFC" w:rsidRDefault="005B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CCD4DD8" w14:textId="3F6D9751" w:rsidR="00277A6B" w:rsidRPr="00910951" w:rsidRDefault="00277A6B" w:rsidP="00277A6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1F499B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7B304503" w14:textId="50510B08" w:rsidR="00277A6B" w:rsidRPr="005B4CFC" w:rsidRDefault="00277A6B" w:rsidP="00277A6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FBDE533" w14:textId="77777777" w:rsidR="005B4CFC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910951">
        <w:rPr>
          <w:rFonts w:ascii="Angsana New" w:hAnsi="Angsana New"/>
          <w:sz w:val="26"/>
          <w:szCs w:val="26"/>
        </w:rPr>
        <w:t xml:space="preserve">1 </w:t>
      </w:r>
      <w:r w:rsidRPr="00910951">
        <w:rPr>
          <w:rFonts w:ascii="Angsana New" w:hAnsi="Angsana New"/>
          <w:sz w:val="26"/>
          <w:szCs w:val="26"/>
          <w:cs/>
        </w:rPr>
        <w:t xml:space="preserve">มกราคม </w:t>
      </w:r>
      <w:r w:rsidRPr="00910951">
        <w:rPr>
          <w:rFonts w:ascii="Angsana New" w:hAnsi="Angsana New"/>
          <w:sz w:val="26"/>
          <w:szCs w:val="26"/>
        </w:rPr>
        <w:t>2563</w:t>
      </w:r>
      <w:r>
        <w:rPr>
          <w:rFonts w:ascii="Angsana New" w:hAnsi="Angsana New"/>
          <w:sz w:val="26"/>
          <w:szCs w:val="26"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910951">
        <w:rPr>
          <w:rFonts w:ascii="Angsana New" w:hAnsi="Angsana New"/>
          <w:sz w:val="26"/>
          <w:szCs w:val="26"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530E87A7" w14:textId="77777777" w:rsidR="005B4CFC" w:rsidRPr="005B4CFC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6F76FF5C" w14:textId="77777777" w:rsidR="005B4CFC" w:rsidRPr="005F0224" w:rsidRDefault="005B4CFC" w:rsidP="005B4CFC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432F69A1" w14:textId="77777777" w:rsidR="005B4CFC" w:rsidRPr="005B4CFC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CF40D0C" w14:textId="0BCC86BE" w:rsidR="005B4CFC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9A54ABF" w14:textId="77777777" w:rsidR="005B4CFC" w:rsidRPr="005B4CFC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25313C82" w14:textId="77777777" w:rsidR="005B4CFC" w:rsidRPr="00910951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6CEB06C3" w14:textId="77777777" w:rsidR="005B4CFC" w:rsidRPr="005B4CFC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F6F683F" w14:textId="4E34C42F" w:rsidR="005B4CFC" w:rsidRPr="00910951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</w:t>
      </w:r>
      <w:r>
        <w:rPr>
          <w:rFonts w:ascii="Angsana New" w:hAnsi="Angsana New" w:hint="cs"/>
          <w:sz w:val="26"/>
          <w:szCs w:val="26"/>
          <w:cs/>
        </w:rPr>
        <w:t xml:space="preserve">   </w:t>
      </w:r>
      <w:r w:rsidRPr="00910951">
        <w:rPr>
          <w:rFonts w:ascii="Angsana New" w:hAnsi="Angsana New"/>
          <w:sz w:val="26"/>
          <w:szCs w:val="26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</w:t>
      </w:r>
      <w:r>
        <w:rPr>
          <w:rFonts w:ascii="Angsana New" w:hAnsi="Angsana New" w:hint="cs"/>
          <w:sz w:val="26"/>
          <w:szCs w:val="26"/>
          <w:cs/>
        </w:rPr>
        <w:t xml:space="preserve">      </w:t>
      </w:r>
      <w:r w:rsidRPr="00910951">
        <w:rPr>
          <w:rFonts w:ascii="Angsana New" w:hAnsi="Angsana New"/>
          <w:sz w:val="26"/>
          <w:szCs w:val="26"/>
          <w:cs/>
        </w:rPr>
        <w:t xml:space="preserve">เงินต้นในวันที่ระบุไว้เท่านั้น </w:t>
      </w:r>
    </w:p>
    <w:p w14:paraId="3FFEE0AD" w14:textId="77777777" w:rsidR="005B4CFC" w:rsidRPr="005B4CFC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2FFE11A2" w14:textId="77777777" w:rsidR="005B4CFC" w:rsidRPr="00910951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40F743F3" w14:textId="77777777" w:rsidR="005B4CFC" w:rsidRPr="005B4CFC" w:rsidRDefault="005B4CFC" w:rsidP="005B4CFC">
      <w:pPr>
        <w:tabs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8F6A1C8" w14:textId="77777777" w:rsidR="005B4CFC" w:rsidRPr="00910951" w:rsidRDefault="005B4CFC" w:rsidP="005B4CFC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>
        <w:rPr>
          <w:rFonts w:ascii="Angsana New" w:hAnsi="Angsana New"/>
          <w:i/>
          <w:iCs/>
          <w:sz w:val="26"/>
          <w:szCs w:val="26"/>
        </w:rPr>
        <w:t xml:space="preserve"> </w:t>
      </w:r>
      <w:r w:rsidRPr="00910951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58A9740F" w14:textId="77777777" w:rsidR="005B4CFC" w:rsidRPr="005B4CFC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7D64DB2" w14:textId="77777777" w:rsidR="005B4CFC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36F953B" w14:textId="77777777" w:rsidR="005B4CFC" w:rsidRPr="005B4CFC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1ABCE41C" w14:textId="77777777" w:rsidR="005B4CFC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จะรับรู้รายการนั้นในกำไรขาดทุนเบ็ดเสร็จอื่น </w:t>
      </w:r>
    </w:p>
    <w:p w14:paraId="7ED38A1F" w14:textId="475DA233" w:rsidR="005B4CFC" w:rsidRPr="005B4CFC" w:rsidRDefault="005B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0106A5B0" w14:textId="66021DAA" w:rsidR="005B4CFC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นอกจากนี้</w:t>
      </w:r>
      <w:r w:rsidR="00EF7F6A">
        <w:rPr>
          <w:rFonts w:ascii="Angsana New" w:hAnsi="Angsana New" w:hint="cs"/>
          <w:sz w:val="26"/>
          <w:szCs w:val="26"/>
          <w:cs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เงินลงทุนในตรา</w:t>
      </w:r>
      <w:r w:rsidR="00EF7F6A">
        <w:rPr>
          <w:rFonts w:ascii="Angsana New" w:hAnsi="Angsana New" w:hint="cs"/>
          <w:sz w:val="26"/>
          <w:szCs w:val="26"/>
          <w:cs/>
        </w:rPr>
        <w:t>สาร</w:t>
      </w:r>
      <w:r w:rsidRPr="00910951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="00EF7F6A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910951">
        <w:rPr>
          <w:rFonts w:ascii="Angsana New" w:hAnsi="Angsana New"/>
          <w:sz w:val="26"/>
          <w:szCs w:val="26"/>
          <w:cs/>
        </w:rPr>
        <w:t>การด้อยค่า</w:t>
      </w:r>
    </w:p>
    <w:p w14:paraId="770F011D" w14:textId="77777777" w:rsidR="005B4CFC" w:rsidRPr="00910951" w:rsidRDefault="005B4CFC" w:rsidP="005B4CFC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FDD1E73" w14:textId="77777777" w:rsidR="005B4CFC" w:rsidRDefault="005B4CFC" w:rsidP="005B4CFC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0E604D4" w14:textId="77777777" w:rsidR="005B4CFC" w:rsidRPr="00910951" w:rsidRDefault="005B4CFC" w:rsidP="005B4CFC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43543E2A" w14:textId="77777777" w:rsidR="005B4CFC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11E1A28F" w14:textId="77777777" w:rsidR="005B4CFC" w:rsidRPr="00910951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1825FE80" w14:textId="77777777" w:rsidR="005B4CFC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910951">
        <w:rPr>
          <w:rFonts w:ascii="Angsana New" w:hAnsi="Angsana New" w:hint="cs"/>
          <w:sz w:val="26"/>
          <w:szCs w:val="26"/>
          <w:cs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4A130F9" w14:textId="77777777" w:rsidR="005B4CFC" w:rsidRPr="00910951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6E063F9" w14:textId="77777777" w:rsidR="005B4CFC" w:rsidRPr="00910951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910951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5968250B" w14:textId="77777777" w:rsidR="005B4CFC" w:rsidRPr="00910951" w:rsidRDefault="005B4CFC" w:rsidP="005B4CFC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0B61EBD2" w14:textId="77777777" w:rsidR="005B4CFC" w:rsidRPr="005F0224" w:rsidRDefault="005B4CFC" w:rsidP="005B4CFC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46A07C14" w14:textId="77777777" w:rsidR="005B4CFC" w:rsidRPr="00910951" w:rsidRDefault="005B4CFC" w:rsidP="005B4CFC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15C4EC3A" w14:textId="7D5ECC4E" w:rsidR="005B4CFC" w:rsidRDefault="00C635D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ยกเว้นหนี้สินตราสารอนุพันธ์ </w:t>
      </w:r>
      <w:r w:rsidR="005B4CFC" w:rsidRPr="00910951">
        <w:rPr>
          <w:rFonts w:ascii="Angsana New" w:hAnsi="Angsana New" w:hint="cs"/>
          <w:sz w:val="26"/>
          <w:szCs w:val="26"/>
          <w:cs/>
        </w:rPr>
        <w:t>บริษัทรับรู้รายการเมื่อเริ่มแรกสำหรับหนี้สินทางการเงินด้วยมูลค่ายุติธรรมหัก</w:t>
      </w:r>
      <w:r w:rsidR="005B4CFC" w:rsidRPr="00910951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="005B4CFC" w:rsidRPr="00910951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       </w:t>
      </w:r>
      <w:r w:rsidR="005B4CFC" w:rsidRPr="00910951">
        <w:rPr>
          <w:rFonts w:ascii="Angsana New" w:hAnsi="Angsana New" w:hint="cs"/>
          <w:sz w:val="26"/>
          <w:szCs w:val="26"/>
          <w:cs/>
        </w:rPr>
        <w:t>และ</w:t>
      </w:r>
      <w:r w:rsidR="005B4CFC" w:rsidRPr="00910951">
        <w:rPr>
          <w:rFonts w:ascii="Angsana New" w:hAnsi="Angsana New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5B4CFC" w:rsidRPr="00910951">
        <w:rPr>
          <w:rFonts w:ascii="Angsana New" w:hAnsi="Angsana New" w:hint="cs"/>
          <w:sz w:val="26"/>
          <w:szCs w:val="26"/>
          <w:cs/>
        </w:rPr>
        <w:t>ทั้งนี้ ผล</w:t>
      </w:r>
      <w:r w:rsidR="005B4CFC" w:rsidRPr="00910951">
        <w:rPr>
          <w:rFonts w:ascii="Angsana New" w:hAnsi="Angsana New"/>
          <w:sz w:val="26"/>
          <w:szCs w:val="26"/>
          <w:cs/>
        </w:rPr>
        <w:t>กำไรและขาดทุนที่</w:t>
      </w:r>
      <w:r w:rsidR="005B4CFC" w:rsidRPr="00910951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="005B4CFC"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5B4CFC" w:rsidRPr="00910951">
        <w:rPr>
          <w:rFonts w:ascii="Angsana New" w:hAnsi="Angsana New" w:hint="cs"/>
          <w:sz w:val="26"/>
          <w:szCs w:val="26"/>
          <w:cs/>
        </w:rPr>
        <w:t>และการ</w:t>
      </w:r>
      <w:r w:rsidR="005B4CFC" w:rsidRPr="00910951">
        <w:rPr>
          <w:rFonts w:ascii="Angsana New" w:hAnsi="Angsana New"/>
          <w:sz w:val="26"/>
          <w:szCs w:val="26"/>
          <w:cs/>
        </w:rPr>
        <w:t>ตัดจำหน่าย</w:t>
      </w:r>
      <w:r w:rsidR="005B4CFC" w:rsidRPr="00910951">
        <w:rPr>
          <w:rFonts w:ascii="Angsana New" w:hAnsi="Angsana New" w:hint="cs"/>
          <w:sz w:val="26"/>
          <w:szCs w:val="26"/>
          <w:cs/>
        </w:rPr>
        <w:t>ตาม</w:t>
      </w:r>
      <w:r w:rsidR="005B4CFC" w:rsidRPr="00910951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5B4CFC" w:rsidRPr="00910951">
        <w:rPr>
          <w:rFonts w:ascii="Angsana New" w:hAnsi="Angsana New" w:hint="cs"/>
          <w:sz w:val="26"/>
          <w:szCs w:val="26"/>
          <w:cs/>
        </w:rPr>
        <w:t>โดย</w:t>
      </w:r>
      <w:r w:rsidR="005B4CFC" w:rsidRPr="00910951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="005B4CFC" w:rsidRPr="00910951">
        <w:rPr>
          <w:rFonts w:ascii="Angsana New" w:hAnsi="Angsana New" w:hint="cs"/>
          <w:sz w:val="26"/>
          <w:szCs w:val="26"/>
          <w:cs/>
        </w:rPr>
        <w:t>ตัดจำหน่าย</w:t>
      </w:r>
      <w:r w:rsidR="005B4CFC" w:rsidRPr="00910951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="005B4CFC" w:rsidRPr="00910951">
        <w:rPr>
          <w:rFonts w:ascii="Angsana New" w:hAnsi="Angsana New" w:hint="cs"/>
          <w:sz w:val="26"/>
          <w:szCs w:val="26"/>
          <w:cs/>
        </w:rPr>
        <w:t>ด้วย</w:t>
      </w:r>
      <w:r w:rsidR="005B4CFC" w:rsidRPr="00910951">
        <w:rPr>
          <w:rFonts w:ascii="Angsana New" w:hAnsi="Angsana New"/>
          <w:sz w:val="26"/>
          <w:szCs w:val="26"/>
          <w:cs/>
        </w:rPr>
        <w:t xml:space="preserve"> ทั้งนี้</w:t>
      </w:r>
      <w:r w:rsidR="00DD263E">
        <w:rPr>
          <w:rFonts w:ascii="Angsana New" w:hAnsi="Angsana New"/>
          <w:sz w:val="26"/>
          <w:szCs w:val="26"/>
        </w:rPr>
        <w:t xml:space="preserve"> </w:t>
      </w:r>
      <w:r w:rsidR="005B4CFC" w:rsidRPr="00910951">
        <w:rPr>
          <w:rFonts w:ascii="Angsana New" w:hAnsi="Angsana New" w:hint="cs"/>
          <w:sz w:val="26"/>
          <w:szCs w:val="26"/>
          <w:cs/>
        </w:rPr>
        <w:t>ค่า</w:t>
      </w:r>
      <w:r w:rsidR="005B4CFC" w:rsidRPr="00910951">
        <w:rPr>
          <w:rFonts w:ascii="Angsana New" w:hAnsi="Angsana New"/>
          <w:sz w:val="26"/>
          <w:szCs w:val="26"/>
          <w:cs/>
        </w:rPr>
        <w:t>ตัดจำหน่าย</w:t>
      </w:r>
      <w:r w:rsidR="005B4CFC" w:rsidRPr="00910951">
        <w:rPr>
          <w:rFonts w:ascii="Angsana New" w:hAnsi="Angsana New" w:hint="cs"/>
          <w:sz w:val="26"/>
          <w:szCs w:val="26"/>
          <w:cs/>
        </w:rPr>
        <w:t>ตาม</w:t>
      </w:r>
      <w:r w:rsidR="005B4CFC" w:rsidRPr="00910951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="005B4CFC" w:rsidRPr="00910951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="005B4CFC" w:rsidRPr="00910951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="005B4CFC" w:rsidRPr="00910951">
        <w:rPr>
          <w:rFonts w:ascii="Angsana New" w:hAnsi="Angsana New" w:hint="cs"/>
          <w:sz w:val="26"/>
          <w:szCs w:val="26"/>
          <w:cs/>
        </w:rPr>
        <w:t>หรือ</w:t>
      </w:r>
      <w:r w:rsidR="005B4CFC" w:rsidRPr="00910951">
        <w:rPr>
          <w:rFonts w:ascii="Angsana New" w:hAnsi="Angsana New"/>
          <w:sz w:val="26"/>
          <w:szCs w:val="26"/>
          <w:cs/>
        </w:rPr>
        <w:t>ขาดทุน</w:t>
      </w:r>
    </w:p>
    <w:p w14:paraId="3EA72232" w14:textId="77777777" w:rsidR="005B4CFC" w:rsidRPr="00910951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CD7A9B0" w14:textId="77777777" w:rsidR="005B4CFC" w:rsidRPr="005F0224" w:rsidRDefault="005B4CFC" w:rsidP="005B4CFC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5F022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68959063" w14:textId="77777777" w:rsidR="005B4CFC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4CD122CB" w14:textId="77777777" w:rsidR="005B4CFC" w:rsidRPr="00910951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910951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910951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910951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910951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910951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910951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910951">
        <w:rPr>
          <w:rFonts w:ascii="Angsana New" w:hAnsi="Angsana New"/>
          <w:sz w:val="26"/>
          <w:szCs w:val="26"/>
          <w:cs/>
        </w:rPr>
        <w:t>ไม่มีการโอน</w:t>
      </w:r>
      <w:r w:rsidRPr="00910951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910951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910951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910951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0E30B71E" w14:textId="77777777" w:rsidR="005B4CFC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7DEDA68D" w14:textId="77777777" w:rsidR="005B4CFC" w:rsidRPr="00910951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910951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ก็ต่อ</w:t>
      </w:r>
      <w:r w:rsidRPr="00910951">
        <w:rPr>
          <w:rFonts w:ascii="Angsana New" w:hAnsi="Angsana New"/>
          <w:sz w:val="26"/>
          <w:szCs w:val="26"/>
          <w:cs/>
        </w:rPr>
        <w:t>เมื่อ</w:t>
      </w:r>
      <w:r w:rsidRPr="00910951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910951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910951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910951">
        <w:rPr>
          <w:rFonts w:ascii="Angsana New" w:hAnsi="Angsana New"/>
          <w:sz w:val="26"/>
          <w:szCs w:val="26"/>
          <w:cs/>
        </w:rPr>
        <w:t xml:space="preserve"> หรือ</w:t>
      </w:r>
      <w:r w:rsidRPr="00910951">
        <w:rPr>
          <w:rFonts w:ascii="Angsana New" w:hAnsi="Angsana New" w:hint="cs"/>
          <w:sz w:val="26"/>
          <w:szCs w:val="26"/>
          <w:cs/>
        </w:rPr>
        <w:t>มีการ</w:t>
      </w:r>
      <w:r w:rsidRPr="00910951">
        <w:rPr>
          <w:rFonts w:ascii="Angsana New" w:hAnsi="Angsana New"/>
          <w:sz w:val="26"/>
          <w:szCs w:val="26"/>
          <w:cs/>
        </w:rPr>
        <w:t>สิ้นสุด</w:t>
      </w:r>
      <w:r w:rsidRPr="00910951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910951">
        <w:rPr>
          <w:rFonts w:ascii="Angsana New" w:hAnsi="Angsana New"/>
          <w:sz w:val="26"/>
          <w:szCs w:val="26"/>
          <w:cs/>
        </w:rPr>
        <w:t>แตกต่าง</w:t>
      </w:r>
      <w:r w:rsidRPr="00910951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910951">
        <w:rPr>
          <w:rFonts w:ascii="Angsana New" w:hAnsi="Angsana New"/>
          <w:sz w:val="26"/>
          <w:szCs w:val="26"/>
          <w:cs/>
        </w:rPr>
        <w:t xml:space="preserve"> หรือ</w:t>
      </w:r>
      <w:r w:rsidRPr="00910951">
        <w:rPr>
          <w:rFonts w:ascii="Angsana New" w:hAnsi="Angsana New" w:hint="cs"/>
          <w:sz w:val="26"/>
          <w:szCs w:val="26"/>
          <w:cs/>
        </w:rPr>
        <w:t>มี</w:t>
      </w:r>
      <w:r w:rsidRPr="00910951">
        <w:rPr>
          <w:rFonts w:ascii="Angsana New" w:hAnsi="Angsana New"/>
          <w:sz w:val="26"/>
          <w:szCs w:val="26"/>
          <w:cs/>
        </w:rPr>
        <w:t>การ</w:t>
      </w:r>
      <w:r w:rsidRPr="00910951">
        <w:rPr>
          <w:rFonts w:ascii="Angsana New" w:hAnsi="Angsana New" w:hint="cs"/>
          <w:sz w:val="26"/>
          <w:szCs w:val="26"/>
          <w:cs/>
        </w:rPr>
        <w:t>แก้ไข</w:t>
      </w:r>
      <w:r w:rsidRPr="00910951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910951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91095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910951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910951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910951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โดยรับรู้</w:t>
      </w:r>
      <w:r w:rsidRPr="00910951">
        <w:rPr>
          <w:rFonts w:ascii="Angsana New" w:hAnsi="Angsana New"/>
          <w:sz w:val="26"/>
          <w:szCs w:val="26"/>
          <w:cs/>
        </w:rPr>
        <w:t>ผลแตกต่าง</w:t>
      </w:r>
      <w:r w:rsidRPr="00910951">
        <w:rPr>
          <w:rFonts w:ascii="Angsana New" w:hAnsi="Angsana New" w:hint="cs"/>
          <w:sz w:val="26"/>
          <w:szCs w:val="26"/>
          <w:cs/>
        </w:rPr>
        <w:t>ของ</w:t>
      </w:r>
      <w:r w:rsidRPr="00910951">
        <w:rPr>
          <w:rFonts w:ascii="Angsana New" w:hAnsi="Angsana New"/>
          <w:sz w:val="26"/>
          <w:szCs w:val="26"/>
          <w:cs/>
        </w:rPr>
        <w:t>มูลค่าตามบัญชี</w:t>
      </w:r>
      <w:r w:rsidRPr="00910951">
        <w:rPr>
          <w:rFonts w:ascii="Angsana New" w:hAnsi="Angsana New" w:hint="cs"/>
          <w:sz w:val="26"/>
          <w:szCs w:val="26"/>
          <w:cs/>
        </w:rPr>
        <w:t>ดังกล่าว</w:t>
      </w:r>
      <w:r w:rsidRPr="00910951">
        <w:rPr>
          <w:rFonts w:ascii="Angsana New" w:hAnsi="Angsana New"/>
          <w:sz w:val="26"/>
          <w:szCs w:val="26"/>
          <w:cs/>
        </w:rPr>
        <w:t>ในกำไร</w:t>
      </w:r>
      <w:r w:rsidRPr="00910951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211B7951" w14:textId="77777777" w:rsidR="005B4CFC" w:rsidRPr="00910951" w:rsidRDefault="005B4CFC" w:rsidP="005B4CFC">
      <w:pPr>
        <w:tabs>
          <w:tab w:val="left" w:pos="0"/>
          <w:tab w:val="left" w:pos="630"/>
        </w:tabs>
        <w:rPr>
          <w:rFonts w:ascii="Angsana New" w:hAnsi="Angsana New"/>
          <w:b/>
          <w:bCs/>
          <w:sz w:val="26"/>
          <w:szCs w:val="26"/>
        </w:rPr>
      </w:pPr>
    </w:p>
    <w:p w14:paraId="255AEBAA" w14:textId="77777777" w:rsidR="004A574C" w:rsidRDefault="004A5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3609E946" w14:textId="4D6B3847" w:rsidR="005B4CFC" w:rsidRPr="005F0224" w:rsidRDefault="005B4CFC" w:rsidP="005B4CFC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3546FBE5" w14:textId="77777777" w:rsidR="005B4CFC" w:rsidRPr="004A574C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</w:rPr>
      </w:pPr>
      <w:r w:rsidRPr="004A574C">
        <w:rPr>
          <w:rFonts w:ascii="Angsana New" w:hAnsi="Angsana New"/>
        </w:rPr>
        <w:tab/>
      </w:r>
    </w:p>
    <w:p w14:paraId="7F3A5562" w14:textId="77777777" w:rsidR="005B4CFC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Pr="00910951">
        <w:rPr>
          <w:rFonts w:ascii="Angsana New" w:hAnsi="Angsana New" w:hint="cs"/>
          <w:sz w:val="26"/>
          <w:szCs w:val="26"/>
          <w:cs/>
        </w:rPr>
        <w:t>ทั้งหมด</w:t>
      </w:r>
      <w:r w:rsidRPr="00910951">
        <w:rPr>
          <w:rFonts w:ascii="Angsana New" w:hAnsi="Angsana New"/>
          <w:sz w:val="26"/>
          <w:szCs w:val="26"/>
          <w:cs/>
        </w:rPr>
        <w:t xml:space="preserve">ที่ไม่ได้วัดมูลค่าด้วยมูลค่ายุติธรรมผ่านกำไรหรือขาดทุน </w:t>
      </w:r>
      <w:r>
        <w:rPr>
          <w:rFonts w:ascii="Angsana New" w:hAnsi="Angsana New" w:hint="cs"/>
          <w:sz w:val="26"/>
          <w:szCs w:val="26"/>
          <w:cs/>
        </w:rPr>
        <w:t xml:space="preserve">   </w:t>
      </w:r>
      <w:r w:rsidRPr="00910951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910951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910951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</w:t>
      </w:r>
      <w:r>
        <w:rPr>
          <w:rFonts w:ascii="Angsana New" w:hAnsi="Angsana New" w:hint="cs"/>
          <w:sz w:val="26"/>
          <w:szCs w:val="26"/>
          <w:cs/>
        </w:rPr>
        <w:t xml:space="preserve">          </w:t>
      </w:r>
      <w:r w:rsidRPr="00910951">
        <w:rPr>
          <w:rFonts w:ascii="Angsana New" w:hAnsi="Angsana New"/>
          <w:sz w:val="26"/>
          <w:szCs w:val="26"/>
          <w:cs/>
        </w:rPr>
        <w:t>ที่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คาดว่าจะได้รับ</w:t>
      </w:r>
      <w:r w:rsidRPr="00910951">
        <w:rPr>
          <w:rFonts w:ascii="Angsana New" w:hAnsi="Angsana New" w:hint="cs"/>
          <w:sz w:val="26"/>
          <w:szCs w:val="26"/>
          <w:cs/>
        </w:rPr>
        <w:t>ชำระ และ</w:t>
      </w:r>
      <w:r w:rsidRPr="00910951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910951">
        <w:rPr>
          <w:rFonts w:ascii="Angsana New" w:hAnsi="Angsana New" w:hint="cs"/>
          <w:sz w:val="26"/>
          <w:szCs w:val="26"/>
          <w:cs/>
        </w:rPr>
        <w:t>โดยประมาณ</w:t>
      </w:r>
      <w:r w:rsidRPr="00910951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6E077FEE" w14:textId="2C0F9381" w:rsidR="005B4CFC" w:rsidRPr="004A574C" w:rsidRDefault="005B4CFC" w:rsidP="005B4CFC">
      <w:pPr>
        <w:spacing w:line="240" w:lineRule="auto"/>
        <w:rPr>
          <w:rFonts w:ascii="Angsana New" w:hAnsi="Angsana New"/>
          <w:cs/>
        </w:rPr>
      </w:pPr>
    </w:p>
    <w:p w14:paraId="30C3D143" w14:textId="77777777" w:rsidR="005B4CFC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 w:hint="cs"/>
          <w:sz w:val="26"/>
          <w:szCs w:val="26"/>
          <w:cs/>
        </w:rPr>
        <w:t>ในกรณีที่</w:t>
      </w:r>
      <w:r w:rsidRPr="00910951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วัดมูลค่าผลขาดทุนด้านเครดิตที่คาดว่าจะเกิดขึ้น</w:t>
      </w:r>
      <w:r w:rsidRPr="00910951">
        <w:rPr>
          <w:rFonts w:ascii="Angsana New" w:hAnsi="Angsana New" w:hint="cs"/>
          <w:sz w:val="26"/>
          <w:szCs w:val="26"/>
          <w:cs/>
        </w:rPr>
        <w:t>โดยพิจารณา</w:t>
      </w:r>
      <w:r w:rsidRPr="00910951">
        <w:rPr>
          <w:rFonts w:ascii="Angsana New" w:hAnsi="Angsana New"/>
          <w:sz w:val="26"/>
          <w:szCs w:val="26"/>
          <w:cs/>
        </w:rPr>
        <w:t>จาก</w:t>
      </w:r>
      <w:r w:rsidRPr="00910951">
        <w:rPr>
          <w:rFonts w:ascii="Angsana New" w:hAnsi="Angsana New" w:hint="cs"/>
          <w:sz w:val="26"/>
          <w:szCs w:val="26"/>
          <w:cs/>
        </w:rPr>
        <w:t>การ</w:t>
      </w:r>
      <w:r w:rsidRPr="00910951">
        <w:rPr>
          <w:rFonts w:ascii="Angsana New" w:hAnsi="Angsana New"/>
          <w:sz w:val="26"/>
          <w:szCs w:val="26"/>
          <w:cs/>
        </w:rPr>
        <w:t>ผิดสัญญาที่</w:t>
      </w:r>
      <w:r w:rsidRPr="00910951">
        <w:rPr>
          <w:rFonts w:ascii="Angsana New" w:hAnsi="Angsana New" w:hint="cs"/>
          <w:sz w:val="26"/>
          <w:szCs w:val="26"/>
          <w:cs/>
        </w:rPr>
        <w:t>อาจ</w:t>
      </w:r>
      <w:r w:rsidRPr="00910951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910951">
        <w:rPr>
          <w:rFonts w:ascii="Angsana New" w:hAnsi="Angsana New"/>
          <w:sz w:val="26"/>
          <w:szCs w:val="26"/>
        </w:rPr>
        <w:t xml:space="preserve">12 </w:t>
      </w:r>
      <w:r w:rsidRPr="00910951">
        <w:rPr>
          <w:rFonts w:ascii="Angsana New" w:hAnsi="Angsana New"/>
          <w:sz w:val="26"/>
          <w:szCs w:val="26"/>
          <w:cs/>
        </w:rPr>
        <w:t>เดือนข้างหน้า</w:t>
      </w:r>
      <w:r w:rsidRPr="00910951">
        <w:rPr>
          <w:rFonts w:ascii="Angsana New" w:hAnsi="Angsana New"/>
          <w:sz w:val="26"/>
          <w:szCs w:val="26"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ในขณะที่หาก</w:t>
      </w:r>
      <w:r w:rsidRPr="00910951">
        <w:rPr>
          <w:rFonts w:ascii="Angsana New" w:hAnsi="Angsana New" w:hint="cs"/>
          <w:sz w:val="26"/>
          <w:szCs w:val="26"/>
          <w:cs/>
        </w:rPr>
        <w:t>ความเสี่ยง</w:t>
      </w:r>
      <w:r w:rsidRPr="00910951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910951">
        <w:rPr>
          <w:rFonts w:ascii="Angsana New" w:hAnsi="Angsana New" w:hint="cs"/>
          <w:sz w:val="26"/>
          <w:szCs w:val="26"/>
          <w:cs/>
        </w:rPr>
        <w:t>ที่</w:t>
      </w:r>
      <w:r w:rsidRPr="00394907">
        <w:rPr>
          <w:rFonts w:ascii="Angsana New" w:hAnsi="Angsana New" w:hint="cs"/>
          <w:sz w:val="26"/>
          <w:szCs w:val="26"/>
          <w:cs/>
        </w:rPr>
        <w:t>เหลืออยู่</w:t>
      </w:r>
      <w:r w:rsidRPr="00394907">
        <w:rPr>
          <w:rFonts w:ascii="Angsana New" w:hAnsi="Angsana New"/>
          <w:sz w:val="26"/>
          <w:szCs w:val="26"/>
          <w:cs/>
        </w:rPr>
        <w:t>ของเครื่องมือทางการเงิน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</w:p>
    <w:p w14:paraId="633FBE4C" w14:textId="77777777" w:rsidR="005B4CFC" w:rsidRPr="004A574C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</w:rPr>
      </w:pPr>
    </w:p>
    <w:p w14:paraId="1F7443FA" w14:textId="77777777" w:rsidR="005B4CFC" w:rsidRPr="00910951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910951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910951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ทุก</w:t>
      </w:r>
      <w:r w:rsidRPr="00910951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Pr="00910951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910951">
        <w:rPr>
          <w:rFonts w:ascii="Angsana New" w:hAnsi="Angsana New"/>
          <w:sz w:val="26"/>
          <w:szCs w:val="26"/>
          <w:cs/>
        </w:rPr>
        <w:t>ลูกหนี้การค้า</w:t>
      </w:r>
      <w:r w:rsidRPr="00910951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910951">
        <w:rPr>
          <w:rFonts w:ascii="Angsana New" w:hAnsi="Angsana New" w:hint="cs"/>
          <w:sz w:val="26"/>
          <w:szCs w:val="26"/>
          <w:cs/>
        </w:rPr>
        <w:t>โดยอ้าง</w:t>
      </w:r>
      <w:r w:rsidRPr="00910951">
        <w:rPr>
          <w:rFonts w:ascii="Angsana New" w:hAnsi="Angsana New"/>
          <w:sz w:val="26"/>
          <w:szCs w:val="26"/>
          <w:cs/>
        </w:rPr>
        <w:t>อิงจาก</w:t>
      </w:r>
      <w:r w:rsidRPr="00910951">
        <w:rPr>
          <w:rFonts w:ascii="Angsana New" w:hAnsi="Angsana New" w:hint="cs"/>
          <w:sz w:val="26"/>
          <w:szCs w:val="26"/>
          <w:cs/>
        </w:rPr>
        <w:t>ข้อมูลผล</w:t>
      </w:r>
      <w:r w:rsidRPr="00910951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910951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910951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910951">
        <w:rPr>
          <w:rFonts w:ascii="Angsana New" w:hAnsi="Angsana New" w:hint="cs"/>
          <w:sz w:val="26"/>
          <w:szCs w:val="26"/>
          <w:cs/>
        </w:rPr>
        <w:t>การ</w:t>
      </w:r>
      <w:r w:rsidRPr="00910951">
        <w:rPr>
          <w:rFonts w:ascii="Angsana New" w:hAnsi="Angsana New"/>
          <w:sz w:val="26"/>
          <w:szCs w:val="26"/>
          <w:cs/>
        </w:rPr>
        <w:t>คาดการณ์</w:t>
      </w:r>
      <w:r>
        <w:rPr>
          <w:rFonts w:ascii="Angsana New" w:hAnsi="Angsana New" w:hint="cs"/>
          <w:sz w:val="26"/>
          <w:szCs w:val="26"/>
          <w:cs/>
        </w:rPr>
        <w:t xml:space="preserve">    </w:t>
      </w:r>
      <w:r w:rsidRPr="00910951">
        <w:rPr>
          <w:rFonts w:ascii="Angsana New" w:hAnsi="Angsana New" w:hint="cs"/>
          <w:sz w:val="26"/>
          <w:szCs w:val="26"/>
          <w:cs/>
        </w:rPr>
        <w:t>ไปใน</w:t>
      </w:r>
      <w:r w:rsidRPr="00910951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910951">
        <w:rPr>
          <w:rFonts w:ascii="Angsana New" w:hAnsi="Angsana New" w:hint="cs"/>
          <w:sz w:val="26"/>
          <w:szCs w:val="26"/>
          <w:cs/>
        </w:rPr>
        <w:t>นั้น</w:t>
      </w:r>
      <w:r w:rsidRPr="00910951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91095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</w:p>
    <w:p w14:paraId="4A60838B" w14:textId="77777777" w:rsidR="005B4CFC" w:rsidRPr="004A574C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eastAsia="Arial" w:hAnsi="Angsana New"/>
        </w:rPr>
      </w:pPr>
    </w:p>
    <w:p w14:paraId="73A34E66" w14:textId="77777777" w:rsidR="005B4CFC" w:rsidRPr="00910951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  <w:highlight w:val="cyan"/>
          <w:cs/>
        </w:rPr>
      </w:pPr>
      <w:r w:rsidRPr="00910951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910951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910951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910951">
        <w:rPr>
          <w:rFonts w:ascii="Angsana New" w:eastAsia="Arial" w:hAnsi="Angsana New" w:hint="cs"/>
          <w:sz w:val="26"/>
          <w:szCs w:val="26"/>
          <w:cs/>
        </w:rPr>
        <w:t>คืน</w:t>
      </w:r>
      <w:r w:rsidRPr="00910951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910951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5B039644" w14:textId="77777777" w:rsidR="005B4CFC" w:rsidRPr="004A574C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</w:rPr>
      </w:pPr>
      <w:r w:rsidRPr="004A574C">
        <w:rPr>
          <w:rFonts w:ascii="Angsana New" w:hAnsi="Angsana New"/>
          <w:b/>
          <w:bCs/>
        </w:rPr>
        <w:tab/>
      </w:r>
    </w:p>
    <w:p w14:paraId="33A8883E" w14:textId="77777777" w:rsidR="005B4CFC" w:rsidRPr="005F0224" w:rsidRDefault="005B4CFC" w:rsidP="005B4CFC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637F8EAF" w14:textId="77777777" w:rsidR="005B4CFC" w:rsidRPr="004A574C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</w:rPr>
      </w:pPr>
    </w:p>
    <w:p w14:paraId="2F91B973" w14:textId="77777777" w:rsidR="005B4CFC" w:rsidRPr="00910951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910951">
        <w:rPr>
          <w:rFonts w:ascii="Angsana New" w:hAnsi="Angsana New"/>
          <w:sz w:val="26"/>
          <w:szCs w:val="26"/>
          <w:cs/>
        </w:rPr>
        <w:t>แสดง</w:t>
      </w:r>
      <w:r w:rsidRPr="00910951">
        <w:rPr>
          <w:rFonts w:ascii="Angsana New" w:hAnsi="Angsana New" w:hint="cs"/>
          <w:sz w:val="26"/>
          <w:szCs w:val="26"/>
          <w:cs/>
        </w:rPr>
        <w:t>ด้วยยอด</w:t>
      </w:r>
      <w:r w:rsidRPr="00910951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910951">
        <w:rPr>
          <w:rFonts w:ascii="Angsana New" w:hAnsi="Angsana New" w:hint="cs"/>
          <w:sz w:val="26"/>
          <w:szCs w:val="26"/>
          <w:cs/>
        </w:rPr>
        <w:t>ก็ต่อเมื่อ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มีสิทธิ</w:t>
      </w:r>
      <w:r w:rsidRPr="00910951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910951">
        <w:rPr>
          <w:rFonts w:ascii="Angsana New" w:hAnsi="Angsana New"/>
          <w:sz w:val="26"/>
          <w:szCs w:val="26"/>
          <w:cs/>
        </w:rPr>
        <w:t>ตามกฎหมาย</w:t>
      </w:r>
      <w:r w:rsidRPr="00910951">
        <w:rPr>
          <w:rFonts w:ascii="Angsana New" w:hAnsi="Angsana New" w:hint="cs"/>
          <w:sz w:val="26"/>
          <w:szCs w:val="26"/>
          <w:cs/>
        </w:rPr>
        <w:t>อยู่แล้ว</w:t>
      </w:r>
      <w:r w:rsidRPr="00910951">
        <w:rPr>
          <w:rFonts w:ascii="Angsana New" w:hAnsi="Angsana New"/>
          <w:sz w:val="26"/>
          <w:szCs w:val="26"/>
          <w:cs/>
        </w:rPr>
        <w:t>ในการหักกลบ</w:t>
      </w:r>
      <w:r w:rsidRPr="00910951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910951">
        <w:rPr>
          <w:rFonts w:ascii="Angsana New" w:hAnsi="Angsana New"/>
          <w:sz w:val="26"/>
          <w:szCs w:val="26"/>
          <w:cs/>
        </w:rPr>
        <w:t>และ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910951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04843D82" w14:textId="77777777" w:rsidR="005B4CFC" w:rsidRPr="004A574C" w:rsidRDefault="005B4CFC" w:rsidP="005B4CFC">
      <w:pPr>
        <w:tabs>
          <w:tab w:val="left" w:pos="540"/>
        </w:tabs>
        <w:jc w:val="both"/>
        <w:rPr>
          <w:rFonts w:ascii="Angsana New" w:hAnsi="Angsana New"/>
          <w:b/>
          <w:bCs/>
        </w:rPr>
      </w:pPr>
    </w:p>
    <w:p w14:paraId="603857B3" w14:textId="77777777" w:rsidR="005B4CFC" w:rsidRPr="00C205FA" w:rsidRDefault="005B4CFC" w:rsidP="005B4CFC">
      <w:pPr>
        <w:rPr>
          <w:rFonts w:ascii="Angsana New" w:hAnsi="Angsana New"/>
          <w:b/>
          <w:bCs/>
          <w:sz w:val="26"/>
          <w:szCs w:val="26"/>
        </w:rPr>
      </w:pPr>
      <w:r w:rsidRPr="00C205FA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6C89660F" w14:textId="77777777" w:rsidR="005B4CFC" w:rsidRPr="004A574C" w:rsidRDefault="005B4CFC" w:rsidP="005B4CFC">
      <w:pPr>
        <w:tabs>
          <w:tab w:val="left" w:pos="540"/>
        </w:tabs>
        <w:jc w:val="both"/>
        <w:rPr>
          <w:rFonts w:ascii="Angsana New" w:hAnsi="Angsana New"/>
          <w:b/>
          <w:bCs/>
        </w:rPr>
      </w:pPr>
    </w:p>
    <w:p w14:paraId="6E1D4D33" w14:textId="77777777" w:rsidR="005B4CFC" w:rsidRPr="00C205FA" w:rsidRDefault="005B4CFC" w:rsidP="005B4CFC">
      <w:pPr>
        <w:jc w:val="thaiDistribute"/>
        <w:rPr>
          <w:rFonts w:ascii="Angsana New" w:hAnsi="Angsana New"/>
          <w:sz w:val="26"/>
          <w:szCs w:val="26"/>
          <w:cs/>
        </w:rPr>
      </w:pPr>
      <w:r w:rsidRPr="00C205FA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75279230" w14:textId="77777777" w:rsidR="005B4CFC" w:rsidRPr="004A574C" w:rsidRDefault="005B4CFC" w:rsidP="005B4CFC">
      <w:pPr>
        <w:jc w:val="thaiDistribute"/>
        <w:rPr>
          <w:rFonts w:ascii="Angsana New" w:hAnsi="Angsana New"/>
          <w:u w:val="single"/>
        </w:rPr>
      </w:pPr>
    </w:p>
    <w:p w14:paraId="0A20349A" w14:textId="77777777" w:rsidR="005B4CFC" w:rsidRPr="00C205FA" w:rsidRDefault="005B4CFC" w:rsidP="005B4CFC">
      <w:pPr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108EA07C" w14:textId="6B4DDB49" w:rsidR="005B4CFC" w:rsidRPr="00C205FA" w:rsidRDefault="005B4CFC" w:rsidP="0002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1</w:t>
      </w:r>
      <w:r w:rsidR="000240B5">
        <w:rPr>
          <w:rFonts w:ascii="Angsana New" w:hAnsi="Angsana New"/>
          <w:sz w:val="26"/>
          <w:szCs w:val="26"/>
          <w:cs/>
        </w:rPr>
        <w:tab/>
      </w:r>
      <w:r w:rsidRPr="00C205FA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AF72CA" w14:textId="1DE389A2" w:rsidR="005B4CFC" w:rsidRPr="00C205FA" w:rsidRDefault="005B4CFC" w:rsidP="0002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2</w:t>
      </w:r>
      <w:r w:rsidR="000240B5">
        <w:rPr>
          <w:rFonts w:ascii="Angsana New" w:hAnsi="Angsana New"/>
          <w:sz w:val="26"/>
          <w:szCs w:val="26"/>
          <w:cs/>
        </w:rPr>
        <w:tab/>
      </w:r>
      <w:r w:rsidRPr="00C205FA">
        <w:rPr>
          <w:rFonts w:ascii="Angsana New" w:hAnsi="Angsana New"/>
          <w:sz w:val="26"/>
          <w:szCs w:val="26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7D37CA2" w14:textId="69AF6A9A" w:rsidR="005B4CFC" w:rsidRPr="00593430" w:rsidRDefault="005B4CFC" w:rsidP="0002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hanging="630"/>
        <w:jc w:val="thaiDistribute"/>
        <w:rPr>
          <w:rFonts w:ascii="Angsana New" w:hAnsi="Angsana New"/>
          <w:sz w:val="26"/>
          <w:szCs w:val="26"/>
          <w:cs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3</w:t>
      </w:r>
      <w:r w:rsidR="000240B5">
        <w:rPr>
          <w:rFonts w:ascii="Angsana New" w:hAnsi="Angsana New"/>
          <w:sz w:val="26"/>
          <w:szCs w:val="26"/>
          <w:cs/>
        </w:rPr>
        <w:tab/>
      </w:r>
      <w:r w:rsidRPr="00C205FA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เช่น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หนี้สิน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C205FA">
        <w:rPr>
          <w:rFonts w:ascii="Angsana New" w:hAnsi="Angsana New"/>
          <w:sz w:val="26"/>
          <w:szCs w:val="26"/>
          <w:cs/>
        </w:rPr>
        <w:t xml:space="preserve"> (</w:t>
      </w:r>
      <w:r w:rsidRPr="00C205FA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C205FA">
        <w:rPr>
          <w:rFonts w:ascii="Angsana New" w:hAnsi="Angsana New"/>
          <w:sz w:val="26"/>
          <w:szCs w:val="26"/>
          <w:cs/>
        </w:rPr>
        <w:t>)</w:t>
      </w:r>
      <w:r w:rsidR="000240B5">
        <w:rPr>
          <w:rFonts w:ascii="Angsana New" w:hAnsi="Angsana New" w:hint="cs"/>
          <w:sz w:val="26"/>
          <w:szCs w:val="26"/>
          <w:cs/>
        </w:rPr>
        <w:t xml:space="preserve">                    </w:t>
      </w:r>
      <w:r w:rsidRPr="00C205FA">
        <w:rPr>
          <w:rFonts w:ascii="Angsana New" w:hAnsi="Angsana New" w:hint="cs"/>
          <w:sz w:val="26"/>
          <w:szCs w:val="26"/>
          <w:cs/>
        </w:rPr>
        <w:t>ขอ</w:t>
      </w:r>
      <w:r w:rsidR="000240B5">
        <w:rPr>
          <w:rFonts w:ascii="Angsana New" w:hAnsi="Angsana New" w:hint="cs"/>
          <w:sz w:val="26"/>
          <w:szCs w:val="26"/>
          <w:cs/>
        </w:rPr>
        <w:t>ง</w:t>
      </w:r>
      <w:r w:rsidRPr="00C205FA">
        <w:rPr>
          <w:rFonts w:ascii="Angsana New" w:hAnsi="Angsana New" w:hint="cs"/>
          <w:sz w:val="26"/>
          <w:szCs w:val="26"/>
          <w:cs/>
        </w:rPr>
        <w:t>สินทรัพย์หรือหนี้สิน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11008940" w14:textId="3BABF700" w:rsidR="008175FB" w:rsidRPr="008E52B8" w:rsidRDefault="00427836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4</w:t>
      </w:r>
      <w:r w:rsidR="008175FB" w:rsidRPr="008E52B8">
        <w:rPr>
          <w:rFonts w:ascii="Angsana New" w:hAnsi="Angsana New"/>
          <w:b/>
          <w:bCs/>
          <w:sz w:val="26"/>
          <w:szCs w:val="26"/>
        </w:rPr>
        <w:t>.</w:t>
      </w:r>
      <w:r w:rsidR="008175FB" w:rsidRPr="008E52B8">
        <w:rPr>
          <w:rFonts w:ascii="Angsana New" w:hAnsi="Angsana New"/>
          <w:b/>
          <w:bCs/>
          <w:sz w:val="26"/>
          <w:szCs w:val="26"/>
        </w:rPr>
        <w:tab/>
      </w:r>
      <w:r w:rsidR="00D03B53" w:rsidRPr="008E52B8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</w:t>
      </w:r>
      <w:r w:rsidR="00793070" w:rsidRPr="008E52B8">
        <w:rPr>
          <w:rFonts w:ascii="Angsana New" w:hAnsi="Angsana New"/>
          <w:b/>
          <w:bCs/>
          <w:sz w:val="26"/>
          <w:szCs w:val="26"/>
          <w:cs/>
        </w:rPr>
        <w:t>และกิจการ</w:t>
      </w:r>
      <w:r w:rsidR="008175FB" w:rsidRPr="008E52B8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5C9E2408" w14:textId="3FB31534" w:rsidR="008175FB" w:rsidRDefault="008175FB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1FB53F7" w14:textId="77777777" w:rsidR="00427836" w:rsidRPr="00427836" w:rsidRDefault="00427836" w:rsidP="00427836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  <w:r w:rsidRPr="00427836">
        <w:rPr>
          <w:rFonts w:ascii="Angsana New" w:hAnsi="Angsana New" w:cs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                การเกี่ยวข้องกันนี้อาจเป็นรายบุคคลหรือเป็นกิจการ</w:t>
      </w:r>
    </w:p>
    <w:p w14:paraId="04F274F2" w14:textId="77777777" w:rsidR="00257141" w:rsidRPr="008E52B8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8865832" w:rsidR="00257141" w:rsidRPr="008E52B8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8E52B8">
        <w:rPr>
          <w:rFonts w:ascii="Angsana New" w:hAnsi="Angsana New"/>
          <w:sz w:val="26"/>
          <w:szCs w:val="26"/>
          <w:cs/>
        </w:rPr>
        <w:t>ความสัมพันธ์ที่มีกับบุคคลหรือกิจการที่เกี่ยวข้องกัน มีดังนี้</w:t>
      </w:r>
    </w:p>
    <w:p w14:paraId="15F90ADD" w14:textId="77777777" w:rsidR="00257141" w:rsidRPr="008E52B8" w:rsidRDefault="00257141" w:rsidP="00257141">
      <w:pPr>
        <w:pStyle w:val="BodyText3"/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8E52B8" w14:paraId="23F99B90" w14:textId="77777777" w:rsidTr="004F315E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E227975" w14:textId="77777777" w:rsidR="00257141" w:rsidRPr="008E52B8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B9A47AE" w14:textId="03AE356D" w:rsidR="00257141" w:rsidRPr="008E52B8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E52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8E52B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/</w:t>
            </w:r>
            <w:r w:rsidRPr="008E52B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48BCD7AB" w14:textId="77777777" w:rsidR="00257141" w:rsidRPr="008E52B8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77777777" w:rsidR="00257141" w:rsidRPr="008E52B8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8E52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20A835F1" w14:textId="77777777" w:rsidR="00257141" w:rsidRPr="008E52B8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02A316B" w14:textId="77777777" w:rsidR="00257141" w:rsidRPr="008E52B8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1DB6D208" w14:textId="77777777" w:rsidR="00257141" w:rsidRPr="008E52B8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E52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8E52B8" w:rsidRDefault="00257141" w:rsidP="00257141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7AC43290" w14:textId="77777777" w:rsidR="00257141" w:rsidRPr="008E52B8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3D4C0E9" w14:textId="77777777" w:rsidR="00257141" w:rsidRPr="008E52B8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E52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8E52B8" w14:paraId="7BEC8057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39D1B2E3" w14:textId="77777777" w:rsidR="00257141" w:rsidRPr="008E52B8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8E52B8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8E52B8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8E52B8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8E52B8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8E52B8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46CC5C9" w14:textId="77777777" w:rsidR="00257141" w:rsidRPr="008E52B8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52B8" w:rsidRPr="008E52B8" w14:paraId="5A956A84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44481201" w14:textId="2D8786FB" w:rsidR="008E52B8" w:rsidRPr="008E52B8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8E52B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1BE77C31" w14:textId="77777777" w:rsidR="008E52B8" w:rsidRPr="008E52B8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9436C0" w14:textId="5E86B5C3" w:rsidR="008E52B8" w:rsidRPr="008E52B8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3051A26" w14:textId="77777777" w:rsidR="008E52B8" w:rsidRPr="008E52B8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35C8F8B3" w14:textId="6D181B6E" w:rsidR="008E52B8" w:rsidRPr="008E52B8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E52B8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</w:t>
            </w:r>
            <w:r w:rsidRPr="008E52B8">
              <w:rPr>
                <w:rFonts w:ascii="Angsana New" w:hAnsi="Angsana New" w:hint="cs"/>
                <w:sz w:val="26"/>
                <w:szCs w:val="26"/>
                <w:cs/>
              </w:rPr>
              <w:t>และคอนกรีตผสมเสร็จ</w:t>
            </w:r>
          </w:p>
        </w:tc>
        <w:tc>
          <w:tcPr>
            <w:tcW w:w="136" w:type="dxa"/>
          </w:tcPr>
          <w:p w14:paraId="79F9BD25" w14:textId="77777777" w:rsidR="008E52B8" w:rsidRPr="008E52B8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7CDA37A3" w14:textId="722DE3ED" w:rsidR="008E52B8" w:rsidRPr="008E52B8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E52B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7917C3" w:rsidRPr="007917C3" w14:paraId="3063C980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6BE04719" w14:textId="77777777" w:rsidR="007917C3" w:rsidRPr="007917C3" w:rsidRDefault="007917C3" w:rsidP="007917C3">
            <w:pPr>
              <w:spacing w:line="240" w:lineRule="auto"/>
              <w:ind w:firstLine="3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16148D83" w14:textId="77777777" w:rsidR="007917C3" w:rsidRPr="007917C3" w:rsidRDefault="007917C3" w:rsidP="007917C3">
            <w:pPr>
              <w:spacing w:line="240" w:lineRule="auto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14:paraId="2D858A2C" w14:textId="77777777" w:rsidR="007917C3" w:rsidRPr="007917C3" w:rsidRDefault="007917C3" w:rsidP="007917C3">
            <w:pPr>
              <w:spacing w:line="240" w:lineRule="auto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77127A92" w14:textId="77777777" w:rsidR="007917C3" w:rsidRPr="007917C3" w:rsidRDefault="007917C3" w:rsidP="007917C3">
            <w:pPr>
              <w:spacing w:line="240" w:lineRule="auto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880" w:type="dxa"/>
          </w:tcPr>
          <w:p w14:paraId="1AF522E9" w14:textId="77777777" w:rsidR="007917C3" w:rsidRPr="007917C3" w:rsidRDefault="007917C3" w:rsidP="007917C3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4948FF77" w14:textId="77777777" w:rsidR="007917C3" w:rsidRPr="007917C3" w:rsidRDefault="007917C3" w:rsidP="007917C3">
            <w:pPr>
              <w:spacing w:line="240" w:lineRule="auto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107D4243" w14:textId="77777777" w:rsidR="007917C3" w:rsidRPr="007917C3" w:rsidRDefault="007917C3" w:rsidP="007917C3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8E52B8" w:rsidRPr="008E52B8" w14:paraId="23556F9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760D6EEC" w14:textId="04399B8C" w:rsidR="008E52B8" w:rsidRPr="008E52B8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8E52B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8E52B8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8E52B8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8E52B8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8E52B8" w:rsidRDefault="008E52B8" w:rsidP="003209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E52B8">
              <w:rPr>
                <w:rFonts w:ascii="Angsana New" w:hAnsi="Angsana New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8E52B8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D0B3DFA" w14:textId="3A519021" w:rsidR="008E52B8" w:rsidRPr="008E52B8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E52B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7917C3" w:rsidRPr="007917C3" w14:paraId="581997C2" w14:textId="77777777" w:rsidTr="00695AC4">
        <w:trPr>
          <w:trHeight w:val="20"/>
        </w:trPr>
        <w:tc>
          <w:tcPr>
            <w:tcW w:w="2880" w:type="dxa"/>
            <w:shd w:val="clear" w:color="auto" w:fill="auto"/>
          </w:tcPr>
          <w:p w14:paraId="6DA12999" w14:textId="77777777" w:rsidR="007917C3" w:rsidRPr="007917C3" w:rsidRDefault="007917C3" w:rsidP="00695AC4">
            <w:pPr>
              <w:spacing w:line="240" w:lineRule="auto"/>
              <w:ind w:firstLine="3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5AC5C6A5" w14:textId="77777777" w:rsidR="007917C3" w:rsidRPr="007917C3" w:rsidRDefault="007917C3" w:rsidP="00695AC4">
            <w:pPr>
              <w:spacing w:line="240" w:lineRule="auto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14:paraId="70628FB7" w14:textId="77777777" w:rsidR="007917C3" w:rsidRPr="007917C3" w:rsidRDefault="007917C3" w:rsidP="00695AC4">
            <w:pPr>
              <w:spacing w:line="240" w:lineRule="auto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10304F47" w14:textId="77777777" w:rsidR="007917C3" w:rsidRPr="007917C3" w:rsidRDefault="007917C3" w:rsidP="00695AC4">
            <w:pPr>
              <w:spacing w:line="240" w:lineRule="auto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880" w:type="dxa"/>
          </w:tcPr>
          <w:p w14:paraId="285E0A92" w14:textId="77777777" w:rsidR="007917C3" w:rsidRPr="007917C3" w:rsidRDefault="007917C3" w:rsidP="00695AC4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3AC84A39" w14:textId="77777777" w:rsidR="007917C3" w:rsidRPr="007917C3" w:rsidRDefault="007917C3" w:rsidP="00695AC4">
            <w:pPr>
              <w:spacing w:line="240" w:lineRule="auto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30D4359D" w14:textId="77777777" w:rsidR="007917C3" w:rsidRPr="007917C3" w:rsidRDefault="007917C3" w:rsidP="00695AC4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8E52B8" w:rsidRPr="008E52B8" w14:paraId="2B98E7D7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58353733" w14:textId="7C8B2ABF" w:rsidR="008E52B8" w:rsidRPr="008E52B8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8E52B8">
              <w:rPr>
                <w:rFonts w:ascii="Angsana New" w:hAnsi="Angsana New"/>
                <w:sz w:val="26"/>
                <w:szCs w:val="26"/>
                <w:cs/>
              </w:rPr>
              <w:t>บริษัท ชลบุรีอินเตอร์ จำกัด</w:t>
            </w:r>
          </w:p>
        </w:tc>
        <w:tc>
          <w:tcPr>
            <w:tcW w:w="180" w:type="dxa"/>
          </w:tcPr>
          <w:p w14:paraId="0C937732" w14:textId="77777777" w:rsidR="008E52B8" w:rsidRPr="008E52B8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0508093" w14:textId="70D9EF9F" w:rsidR="008E52B8" w:rsidRPr="008E52B8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B613ED9" w14:textId="77777777" w:rsidR="008E52B8" w:rsidRPr="008E52B8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CB4F48E" w14:textId="0DE13F3B" w:rsidR="008E52B8" w:rsidRPr="008E52B8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E52B8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36" w:type="dxa"/>
          </w:tcPr>
          <w:p w14:paraId="2516D0D1" w14:textId="77777777" w:rsidR="008E52B8" w:rsidRPr="008E52B8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18595484" w14:textId="77777777" w:rsidR="008E52B8" w:rsidRDefault="008E52B8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  <w:p w14:paraId="7755A49C" w14:textId="40D93216" w:rsidR="006B0151" w:rsidRPr="008E52B8" w:rsidRDefault="006B0151" w:rsidP="008E52B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จดทะเบียนเลิกบริษัทเมื่อวันที่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21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8E52B8" w:rsidRPr="009D37DC" w14:paraId="5B80F888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18B4EFCE" w14:textId="7BA53D4D" w:rsidR="008E52B8" w:rsidRPr="008E52B8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8E52B8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80" w:type="dxa"/>
          </w:tcPr>
          <w:p w14:paraId="70605F8A" w14:textId="77777777" w:rsidR="008E52B8" w:rsidRPr="008E52B8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3E29B1" w14:textId="3BF3776A" w:rsidR="008E52B8" w:rsidRPr="008E52B8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7D24F2E" w14:textId="77777777" w:rsidR="008E52B8" w:rsidRPr="008E52B8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1A34766C" w14:textId="2942E4A8" w:rsidR="008E52B8" w:rsidRPr="008E52B8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9AFD77C" w14:textId="77777777" w:rsidR="008E52B8" w:rsidRPr="008E52B8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19EAB07A" w14:textId="69114381" w:rsidR="005B74C7" w:rsidRPr="005B74C7" w:rsidRDefault="008E52B8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  <w:r w:rsidRPr="008E52B8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8E52B8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  <w:tr w:rsidR="008E52B8" w:rsidRPr="009D37DC" w14:paraId="15A86A5F" w14:textId="77777777" w:rsidTr="0032095A">
        <w:trPr>
          <w:trHeight w:val="20"/>
        </w:trPr>
        <w:tc>
          <w:tcPr>
            <w:tcW w:w="2880" w:type="dxa"/>
            <w:shd w:val="clear" w:color="auto" w:fill="auto"/>
          </w:tcPr>
          <w:p w14:paraId="75D20E4B" w14:textId="3E6EAA2C" w:rsidR="008E52B8" w:rsidRPr="004F315E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80" w:type="dxa"/>
          </w:tcPr>
          <w:p w14:paraId="167B5939" w14:textId="77777777" w:rsidR="008E52B8" w:rsidRPr="004F315E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1A8A7E" w14:textId="4F2E88C4" w:rsidR="008E52B8" w:rsidRPr="0032095A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095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63FD2C0" w14:textId="77777777" w:rsidR="008E52B8" w:rsidRPr="004F315E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4984D476" w14:textId="0DDD64BE" w:rsidR="008E52B8" w:rsidRPr="00722EA2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2E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7D77C00" w14:textId="77777777" w:rsidR="008E52B8" w:rsidRPr="00722EA2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3AB8A931" w14:textId="77777777" w:rsidR="00B018C7" w:rsidRPr="00722EA2" w:rsidRDefault="00B018C7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722EA2">
              <w:rPr>
                <w:rFonts w:ascii="Angsana New" w:hAnsi="Angsana New"/>
                <w:sz w:val="26"/>
                <w:szCs w:val="26"/>
                <w:cs/>
              </w:rPr>
              <w:t xml:space="preserve">ผู้ถือหุ้นและกรรมการ </w:t>
            </w:r>
          </w:p>
          <w:p w14:paraId="191DEC9F" w14:textId="77777777" w:rsidR="00722EA2" w:rsidRPr="00722EA2" w:rsidRDefault="00B018C7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722EA2">
              <w:rPr>
                <w:rFonts w:ascii="Angsana New" w:hAnsi="Angsana New"/>
                <w:sz w:val="26"/>
                <w:szCs w:val="26"/>
              </w:rPr>
              <w:t>(</w:t>
            </w:r>
            <w:r w:rsidRPr="00722EA2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เป็นผู้ถือหุ้นตั้งแต่วันที่ </w:t>
            </w:r>
          </w:p>
          <w:p w14:paraId="70BCCA43" w14:textId="4A43764B" w:rsidR="008E52B8" w:rsidRPr="00722EA2" w:rsidRDefault="00B018C7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2EA2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722EA2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722EA2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4F315E" w:rsidRPr="009D37DC" w14:paraId="6C79E9CE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039F86E6" w14:textId="13B47A40" w:rsidR="004F315E" w:rsidRPr="004F315E" w:rsidRDefault="004F315E" w:rsidP="004F315E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 xml:space="preserve">คุณชัยยุทธ ศรีวิกรม์ </w:t>
            </w:r>
          </w:p>
        </w:tc>
        <w:tc>
          <w:tcPr>
            <w:tcW w:w="180" w:type="dxa"/>
          </w:tcPr>
          <w:p w14:paraId="1A06D12A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2930729" w14:textId="1561A079" w:rsidR="004F315E" w:rsidRPr="004F315E" w:rsidRDefault="004F315E" w:rsidP="004F31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D866DA3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1928D378" w14:textId="016E751D" w:rsidR="004F315E" w:rsidRPr="004F315E" w:rsidRDefault="004F315E" w:rsidP="004F31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E45607C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5693503C" w14:textId="099E0CEB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4F315E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  <w:tr w:rsidR="004F315E" w:rsidRPr="009D37DC" w14:paraId="1F600CA1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63D1906E" w14:textId="22B307A0" w:rsidR="004F315E" w:rsidRPr="004F315E" w:rsidRDefault="004F315E" w:rsidP="004F315E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หม่อมหลวงวัลลีวรรณ วรวรรณ</w:t>
            </w:r>
          </w:p>
        </w:tc>
        <w:tc>
          <w:tcPr>
            <w:tcW w:w="180" w:type="dxa"/>
          </w:tcPr>
          <w:p w14:paraId="799ECA36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BC07C4A" w14:textId="5D5609F6" w:rsidR="004F315E" w:rsidRPr="004F315E" w:rsidRDefault="004F315E" w:rsidP="004F31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26D1AB2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2EA5E326" w14:textId="058F93D5" w:rsidR="004F315E" w:rsidRPr="004F315E" w:rsidRDefault="004F315E" w:rsidP="004F31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D080366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27771B53" w14:textId="592D1803" w:rsidR="004F315E" w:rsidRPr="004F315E" w:rsidRDefault="004F315E" w:rsidP="009C43E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</w:tr>
      <w:tr w:rsidR="004F315E" w:rsidRPr="009D37DC" w14:paraId="0E3AB9E5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4299F0AF" w14:textId="05493772" w:rsidR="004F315E" w:rsidRPr="004F315E" w:rsidRDefault="004F315E" w:rsidP="004F315E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 xml:space="preserve">คุณนิพนธ์ ลีละศิธร </w:t>
            </w:r>
          </w:p>
        </w:tc>
        <w:tc>
          <w:tcPr>
            <w:tcW w:w="180" w:type="dxa"/>
          </w:tcPr>
          <w:p w14:paraId="26B3419E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5E90E49" w14:textId="48C91190" w:rsidR="004F315E" w:rsidRPr="004F315E" w:rsidRDefault="004F315E" w:rsidP="004F31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8D5CFBA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D8ED7CD" w14:textId="702711FE" w:rsidR="004F315E" w:rsidRPr="004F315E" w:rsidRDefault="004F315E" w:rsidP="004F31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BF9CD61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4948F062" w14:textId="6BB5CE15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</w:tr>
      <w:tr w:rsidR="004F315E" w:rsidRPr="009D37DC" w14:paraId="11E93847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6693B8BF" w14:textId="0A42FF30" w:rsidR="004F315E" w:rsidRPr="004F315E" w:rsidRDefault="004F315E" w:rsidP="004F315E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 xml:space="preserve">คุณปรีชา ลีละศิธร </w:t>
            </w:r>
          </w:p>
        </w:tc>
        <w:tc>
          <w:tcPr>
            <w:tcW w:w="180" w:type="dxa"/>
          </w:tcPr>
          <w:p w14:paraId="4C236169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5CD3D0" w14:textId="64B38A11" w:rsidR="004F315E" w:rsidRPr="004F315E" w:rsidRDefault="004F315E" w:rsidP="004F31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8367DCB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D84CD87" w14:textId="25EA2AC7" w:rsidR="004F315E" w:rsidRPr="004F315E" w:rsidRDefault="004F315E" w:rsidP="004F31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ACDACC1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4F69337E" w14:textId="7C0416E3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4F315E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  <w:tr w:rsidR="004F315E" w:rsidRPr="009D37DC" w14:paraId="52E3DF35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57F78A90" w14:textId="30AE2EA1" w:rsidR="004F315E" w:rsidRPr="004F315E" w:rsidRDefault="004F315E" w:rsidP="004F315E">
            <w:pPr>
              <w:ind w:firstLine="38"/>
              <w:rPr>
                <w:rFonts w:ascii="Angsana New" w:hAnsi="Angsana New"/>
                <w:sz w:val="26"/>
                <w:szCs w:val="26"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คุณชนัน</w:t>
            </w:r>
            <w:r w:rsidR="00F62A34">
              <w:rPr>
                <w:rFonts w:ascii="Angsana New" w:hAnsi="Angsana New" w:hint="cs"/>
                <w:sz w:val="26"/>
                <w:szCs w:val="26"/>
                <w:cs/>
              </w:rPr>
              <w:t>ต์</w:t>
            </w:r>
            <w:r w:rsidRPr="004F315E">
              <w:rPr>
                <w:rFonts w:ascii="Angsana New" w:hAnsi="Angsana New"/>
                <w:sz w:val="26"/>
                <w:szCs w:val="26"/>
                <w:cs/>
              </w:rPr>
              <w:t xml:space="preserve"> ชาญชัยณรงค์</w:t>
            </w:r>
          </w:p>
        </w:tc>
        <w:tc>
          <w:tcPr>
            <w:tcW w:w="180" w:type="dxa"/>
          </w:tcPr>
          <w:p w14:paraId="4E8B9971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A69CD" w14:textId="56C49653" w:rsidR="004F315E" w:rsidRPr="004F315E" w:rsidRDefault="004F315E" w:rsidP="004F31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509D0F0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24A15D82" w14:textId="2377E54B" w:rsidR="004F315E" w:rsidRPr="004F315E" w:rsidRDefault="004F315E" w:rsidP="004F31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5D8D014B" w14:textId="77777777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05777583" w14:textId="4DC820E4" w:rsidR="004F315E" w:rsidRPr="004F315E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F315E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</w:tr>
      <w:tr w:rsidR="004F315E" w:rsidRPr="009D37DC" w14:paraId="7910CC2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52A5D973" w14:textId="410FF1A5" w:rsidR="004F315E" w:rsidRPr="009C43EB" w:rsidRDefault="004F315E" w:rsidP="004F315E">
            <w:pPr>
              <w:ind w:right="-108" w:firstLine="3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C43EB">
              <w:rPr>
                <w:rFonts w:ascii="Angsana New" w:hAnsi="Angsana New"/>
                <w:sz w:val="26"/>
                <w:szCs w:val="26"/>
                <w:cs/>
              </w:rPr>
              <w:t>คุณดวงใจ หล่อเลิศวิทย์</w:t>
            </w:r>
          </w:p>
        </w:tc>
        <w:tc>
          <w:tcPr>
            <w:tcW w:w="180" w:type="dxa"/>
          </w:tcPr>
          <w:p w14:paraId="3F93E260" w14:textId="77777777" w:rsidR="004F315E" w:rsidRPr="009C43EB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7604F4C" w14:textId="4EC7DA6C" w:rsidR="004F315E" w:rsidRPr="009C43EB" w:rsidRDefault="004F315E" w:rsidP="004F31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43E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4CEE8F5" w14:textId="77777777" w:rsidR="004F315E" w:rsidRPr="009C43EB" w:rsidRDefault="004F315E" w:rsidP="004F315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00CBCA63" w14:textId="49A42F49" w:rsidR="004F315E" w:rsidRPr="009C43EB" w:rsidRDefault="004F315E" w:rsidP="004F31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43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51FE11A" w14:textId="77777777" w:rsidR="004F315E" w:rsidRPr="009C43EB" w:rsidRDefault="004F315E" w:rsidP="004F315E">
            <w:pPr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12" w:type="dxa"/>
          </w:tcPr>
          <w:p w14:paraId="530B7192" w14:textId="7D54614D" w:rsidR="004F315E" w:rsidRPr="008E52B8" w:rsidRDefault="004F315E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  <w:r w:rsidR="009C43EB" w:rsidRPr="008E52B8">
              <w:rPr>
                <w:rFonts w:ascii="Angsana New" w:hAnsi="Angsana New" w:hint="cs"/>
                <w:sz w:val="26"/>
                <w:szCs w:val="26"/>
                <w:cs/>
              </w:rPr>
              <w:t>และได้ลาออกแล้ว</w:t>
            </w:r>
            <w:r w:rsidR="008E52B8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="008E52B8" w:rsidRPr="008E52B8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="008E52B8" w:rsidRPr="008E52B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="008E52B8" w:rsidRPr="008E52B8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="008E52B8" w:rsidRPr="008E52B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</w:tbl>
    <w:p w14:paraId="2C141B49" w14:textId="77777777" w:rsidR="00274C8E" w:rsidRDefault="00274C8E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10A4906E" w14:textId="77777777" w:rsidR="00274C8E" w:rsidRDefault="0027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DA3C12F" w14:textId="1A6786A1" w:rsidR="00881790" w:rsidRPr="00B53E7A" w:rsidRDefault="00881790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B53E7A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</w:t>
      </w:r>
      <w:r w:rsidR="00793070" w:rsidRPr="00B53E7A">
        <w:rPr>
          <w:rFonts w:ascii="Angsana New" w:hAnsi="Angsana New"/>
          <w:sz w:val="26"/>
          <w:szCs w:val="26"/>
          <w:cs/>
        </w:rPr>
        <w:t>และ</w:t>
      </w:r>
      <w:r w:rsidRPr="00B53E7A">
        <w:rPr>
          <w:rFonts w:ascii="Angsana New" w:hAnsi="Angsana New"/>
          <w:sz w:val="26"/>
          <w:szCs w:val="26"/>
          <w:cs/>
        </w:rPr>
        <w:t>กิจการที่เกี่ยวข้องกันอธิบายได้ดังต่อไปนี้</w:t>
      </w:r>
    </w:p>
    <w:p w14:paraId="1E36F88D" w14:textId="77777777" w:rsidR="00881790" w:rsidRPr="00763EB6" w:rsidRDefault="00881790" w:rsidP="00947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6480"/>
      </w:tblGrid>
      <w:tr w:rsidR="00881790" w:rsidRPr="009372E1" w14:paraId="52B8DB9D" w14:textId="77777777" w:rsidTr="00881790">
        <w:trPr>
          <w:tblHeader/>
        </w:trPr>
        <w:tc>
          <w:tcPr>
            <w:tcW w:w="31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EFD9" w14:textId="77777777" w:rsidR="00881790" w:rsidRPr="009372E1" w:rsidRDefault="00881790" w:rsidP="00E42109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9372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80" w:type="dxa"/>
          </w:tcPr>
          <w:p w14:paraId="52A31B44" w14:textId="77777777" w:rsidR="00881790" w:rsidRPr="009372E1" w:rsidRDefault="00881790" w:rsidP="00E42109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9EBD3" w14:textId="77777777" w:rsidR="00881790" w:rsidRPr="009372E1" w:rsidRDefault="00881790" w:rsidP="00E42109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9372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81790" w:rsidRPr="009372E1" w14:paraId="733E33DB" w14:textId="77777777" w:rsidTr="00873C1B">
        <w:trPr>
          <w:trHeight w:val="7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E756" w14:textId="77777777" w:rsidR="00881790" w:rsidRPr="00873C1B" w:rsidRDefault="00881790" w:rsidP="00E42109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E3084CB" w14:textId="77777777" w:rsidR="00881790" w:rsidRPr="00873C1B" w:rsidRDefault="00881790" w:rsidP="00E4210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1C37" w14:textId="77777777" w:rsidR="00881790" w:rsidRPr="00873C1B" w:rsidRDefault="00881790" w:rsidP="00E4210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B53E7A" w:rsidRPr="009372E1" w14:paraId="293B0895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9B8C" w14:textId="77777777" w:rsidR="00B53E7A" w:rsidRPr="009372E1" w:rsidRDefault="00B53E7A" w:rsidP="00B53E7A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ซื้อสินค้าซื้อมาเพื่อขายและวัตถุดิบ</w:t>
            </w:r>
          </w:p>
        </w:tc>
        <w:tc>
          <w:tcPr>
            <w:tcW w:w="180" w:type="dxa"/>
          </w:tcPr>
          <w:p w14:paraId="36793E39" w14:textId="77777777" w:rsidR="00B53E7A" w:rsidRPr="009372E1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EDFE" w14:textId="75481BEE" w:rsidR="00B53E7A" w:rsidRPr="009372E1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53E7A" w:rsidRPr="009372E1" w14:paraId="63E0AE4A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21CDB" w14:textId="1C2DB7CD" w:rsidR="00B53E7A" w:rsidRPr="009372E1" w:rsidRDefault="00B53E7A" w:rsidP="00B53E7A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0" w:type="dxa"/>
          </w:tcPr>
          <w:p w14:paraId="2859E0C4" w14:textId="77777777" w:rsidR="00B53E7A" w:rsidRPr="009372E1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8590" w14:textId="1707930F" w:rsidR="00B53E7A" w:rsidRPr="009372E1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53E7A" w:rsidRPr="009372E1" w14:paraId="15BFEE50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517C4" w14:textId="77777777" w:rsidR="00B53E7A" w:rsidRPr="009372E1" w:rsidRDefault="00B53E7A" w:rsidP="00B53E7A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0" w:type="dxa"/>
          </w:tcPr>
          <w:p w14:paraId="1C2D99AA" w14:textId="77777777" w:rsidR="00B53E7A" w:rsidRPr="009372E1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D1F9" w14:textId="6B3A4263" w:rsidR="00B53E7A" w:rsidRPr="009372E1" w:rsidRDefault="00B53E7A" w:rsidP="00F33D7C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="00B018C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E5AE5">
              <w:rPr>
                <w:rFonts w:ascii="Angsana New" w:hAnsi="Angsana New" w:cs="Angsana New"/>
                <w:sz w:val="26"/>
                <w:szCs w:val="26"/>
              </w:rPr>
              <w:t>.25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ต่อปี และ</w:t>
            </w:r>
            <w:r w:rsidRPr="003C618B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  <w:r w:rsidRPr="003C618B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เงินกู้ยืมขั้นต่ำ</w:t>
            </w:r>
            <w:r w:rsidRPr="003C618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ลบร้อยละ </w:t>
            </w:r>
            <w:r w:rsidRPr="003C618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3C618B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7F263705" w14:textId="545F27E8" w:rsidR="00257141" w:rsidRPr="00947A1B" w:rsidRDefault="00257141" w:rsidP="00947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CB5B153" w14:textId="620ED188" w:rsidR="000815FA" w:rsidRDefault="000815FA" w:rsidP="00B5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B53E7A">
        <w:rPr>
          <w:rFonts w:ascii="Angsana New" w:hAnsi="Angsana New"/>
          <w:sz w:val="26"/>
          <w:szCs w:val="26"/>
          <w:cs/>
        </w:rPr>
        <w:t>รายการบัญชีที่เป็นสาระสำคัญที่มีกับบุคคล</w:t>
      </w:r>
      <w:r w:rsidR="00793070" w:rsidRPr="00B53E7A">
        <w:rPr>
          <w:rFonts w:ascii="Angsana New" w:hAnsi="Angsana New"/>
          <w:sz w:val="26"/>
          <w:szCs w:val="26"/>
          <w:cs/>
        </w:rPr>
        <w:t>และกิจการ</w:t>
      </w:r>
      <w:r w:rsidRPr="00B53E7A">
        <w:rPr>
          <w:rFonts w:ascii="Angsana New" w:hAnsi="Angsana New"/>
          <w:sz w:val="26"/>
          <w:szCs w:val="26"/>
          <w:cs/>
        </w:rPr>
        <w:t>ที่เกี่ยวข้องกันสำหรับ</w:t>
      </w:r>
      <w:r w:rsidR="004A7B50">
        <w:rPr>
          <w:rFonts w:ascii="Angsana New" w:hAnsi="Angsana New" w:hint="cs"/>
          <w:sz w:val="26"/>
          <w:szCs w:val="26"/>
          <w:cs/>
        </w:rPr>
        <w:t>แต่ละ</w:t>
      </w:r>
      <w:r w:rsidR="00800D4C">
        <w:rPr>
          <w:rFonts w:ascii="Angsana New" w:hAnsi="Angsana New" w:hint="cs"/>
          <w:sz w:val="26"/>
          <w:szCs w:val="26"/>
          <w:cs/>
        </w:rPr>
        <w:t>ปี</w:t>
      </w:r>
      <w:r w:rsidRPr="00B53E7A">
        <w:rPr>
          <w:rFonts w:ascii="Angsana New" w:hAnsi="Angsana New"/>
          <w:sz w:val="26"/>
          <w:szCs w:val="26"/>
          <w:cs/>
        </w:rPr>
        <w:t>สิ้นสุดวันที่</w:t>
      </w:r>
      <w:r w:rsidR="00C22599" w:rsidRPr="00B53E7A">
        <w:rPr>
          <w:rFonts w:ascii="Angsana New" w:hAnsi="Angsana New"/>
          <w:sz w:val="26"/>
          <w:szCs w:val="26"/>
          <w:cs/>
        </w:rPr>
        <w:t xml:space="preserve"> </w:t>
      </w:r>
      <w:r w:rsidR="003A4903" w:rsidRPr="00B53E7A">
        <w:rPr>
          <w:rFonts w:ascii="Angsana New" w:hAnsi="Angsana New"/>
          <w:sz w:val="26"/>
          <w:szCs w:val="26"/>
        </w:rPr>
        <w:t>3</w:t>
      </w:r>
      <w:r w:rsidR="00800D4C">
        <w:rPr>
          <w:rFonts w:ascii="Angsana New" w:hAnsi="Angsana New"/>
          <w:sz w:val="26"/>
          <w:szCs w:val="26"/>
        </w:rPr>
        <w:t>1</w:t>
      </w:r>
      <w:r w:rsidR="003A4903" w:rsidRPr="00B53E7A">
        <w:rPr>
          <w:rFonts w:ascii="Angsana New" w:hAnsi="Angsana New"/>
          <w:sz w:val="26"/>
          <w:szCs w:val="26"/>
        </w:rPr>
        <w:t xml:space="preserve"> </w:t>
      </w:r>
      <w:r w:rsidR="00800D4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42109" w:rsidRPr="00B53E7A">
        <w:rPr>
          <w:rFonts w:ascii="Angsana New" w:hAnsi="Angsana New"/>
          <w:sz w:val="26"/>
          <w:szCs w:val="26"/>
        </w:rPr>
        <w:t>256</w:t>
      </w:r>
      <w:r w:rsidR="00A42CC9">
        <w:rPr>
          <w:rFonts w:ascii="Angsana New" w:hAnsi="Angsana New"/>
          <w:sz w:val="26"/>
          <w:szCs w:val="26"/>
        </w:rPr>
        <w:t>3</w:t>
      </w:r>
      <w:r w:rsidR="00A36B35" w:rsidRPr="00B53E7A">
        <w:rPr>
          <w:rFonts w:ascii="Angsana New" w:hAnsi="Angsana New"/>
          <w:sz w:val="26"/>
          <w:szCs w:val="26"/>
        </w:rPr>
        <w:t xml:space="preserve"> </w:t>
      </w:r>
      <w:r w:rsidR="00A36B35" w:rsidRPr="00B53E7A">
        <w:rPr>
          <w:rFonts w:ascii="Angsana New" w:hAnsi="Angsana New" w:hint="cs"/>
          <w:sz w:val="26"/>
          <w:szCs w:val="26"/>
          <w:cs/>
        </w:rPr>
        <w:t xml:space="preserve">และ </w:t>
      </w:r>
      <w:r w:rsidR="00A36B35" w:rsidRPr="00B53E7A">
        <w:rPr>
          <w:rFonts w:ascii="Angsana New" w:hAnsi="Angsana New"/>
          <w:sz w:val="26"/>
          <w:szCs w:val="26"/>
        </w:rPr>
        <w:t>256</w:t>
      </w:r>
      <w:r w:rsidR="00E42109" w:rsidRPr="00B53E7A">
        <w:rPr>
          <w:rFonts w:ascii="Angsana New" w:hAnsi="Angsana New"/>
          <w:sz w:val="26"/>
          <w:szCs w:val="26"/>
        </w:rPr>
        <w:t>2</w:t>
      </w:r>
      <w:r w:rsidR="00257141">
        <w:rPr>
          <w:rFonts w:ascii="Angsana New" w:hAnsi="Angsana New" w:hint="cs"/>
          <w:sz w:val="26"/>
          <w:szCs w:val="26"/>
          <w:cs/>
        </w:rPr>
        <w:t xml:space="preserve"> </w:t>
      </w:r>
      <w:r w:rsidRPr="00B53E7A">
        <w:rPr>
          <w:rFonts w:ascii="Angsana New" w:hAnsi="Angsana New"/>
          <w:sz w:val="26"/>
          <w:szCs w:val="26"/>
          <w:cs/>
        </w:rPr>
        <w:t>มีดังนี้</w:t>
      </w:r>
    </w:p>
    <w:p w14:paraId="2B9DC99A" w14:textId="77777777" w:rsidR="00257141" w:rsidRPr="00763EB6" w:rsidRDefault="00257141" w:rsidP="00B5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800D4C" w:rsidRPr="009C43EB" w14:paraId="752B15F8" w14:textId="77777777" w:rsidTr="00800D4C">
        <w:tc>
          <w:tcPr>
            <w:tcW w:w="3960" w:type="dxa"/>
          </w:tcPr>
          <w:p w14:paraId="5E7EE7D9" w14:textId="77777777" w:rsidR="00800D4C" w:rsidRPr="009C43EB" w:rsidRDefault="00800D4C" w:rsidP="0025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2" w:name="_Hlk45894766"/>
          </w:p>
        </w:tc>
        <w:tc>
          <w:tcPr>
            <w:tcW w:w="2790" w:type="dxa"/>
            <w:gridSpan w:val="3"/>
          </w:tcPr>
          <w:p w14:paraId="60E7D548" w14:textId="589A0901" w:rsidR="00800D4C" w:rsidRPr="009C43EB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E2451" w14:textId="77777777" w:rsidR="00800D4C" w:rsidRPr="009C43EB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916060" w14:textId="3723199A" w:rsidR="00800D4C" w:rsidRPr="009C43EB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43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257141" w:rsidRPr="009C43EB" w14:paraId="056C040D" w14:textId="77777777" w:rsidTr="00800D4C">
        <w:tc>
          <w:tcPr>
            <w:tcW w:w="3960" w:type="dxa"/>
          </w:tcPr>
          <w:p w14:paraId="2B65083F" w14:textId="77777777" w:rsidR="00257141" w:rsidRPr="009C43EB" w:rsidRDefault="00257141" w:rsidP="0025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FA2F6D" w14:textId="5FDFEFA5" w:rsidR="00257141" w:rsidRPr="009C43EB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A60EE" w14:textId="77777777" w:rsidR="00257141" w:rsidRPr="009C43EB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657FB9" w14:textId="7C2984FE" w:rsidR="00257141" w:rsidRPr="009C43EB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E1C050" w14:textId="77777777" w:rsidR="00257141" w:rsidRPr="009C43EB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9B8A51" w14:textId="4026F49E" w:rsidR="00257141" w:rsidRPr="00A92E51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2E5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160351" w14:textId="77777777" w:rsidR="00257141" w:rsidRPr="00800D4C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8A159E" w14:textId="11C521D3" w:rsidR="00257141" w:rsidRPr="00A92E51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2E51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bookmarkEnd w:id="2"/>
      <w:tr w:rsidR="006C49AD" w:rsidRPr="009C43EB" w14:paraId="64CAB91D" w14:textId="77777777" w:rsidTr="00800D4C">
        <w:tc>
          <w:tcPr>
            <w:tcW w:w="3960" w:type="dxa"/>
          </w:tcPr>
          <w:p w14:paraId="1BE41C4D" w14:textId="689ABCDC" w:rsidR="006C49AD" w:rsidRPr="009C43EB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9C43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ซื้อสินค้าซื้อมาเพื่อขายและวัตถุดิบ</w:t>
            </w:r>
          </w:p>
        </w:tc>
        <w:tc>
          <w:tcPr>
            <w:tcW w:w="1260" w:type="dxa"/>
          </w:tcPr>
          <w:p w14:paraId="191E6495" w14:textId="77777777" w:rsidR="006C49AD" w:rsidRPr="009C43EB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55ADB" w14:textId="77777777" w:rsidR="006C49AD" w:rsidRPr="009C43EB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7B5C45" w14:textId="77777777" w:rsidR="006C49AD" w:rsidRPr="009C43EB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C5AB" w14:textId="77777777" w:rsidR="006C49AD" w:rsidRPr="009C43EB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9EFBAC" w14:textId="77777777" w:rsidR="006C49AD" w:rsidRPr="00800D4C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7129EB6B" w14:textId="77777777" w:rsidR="006C49AD" w:rsidRPr="00800D4C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70396453" w14:textId="77777777" w:rsidR="006C49AD" w:rsidRPr="00800D4C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451DF9" w:rsidRPr="009C43EB" w14:paraId="29C84617" w14:textId="77777777" w:rsidTr="00EB3E2D">
        <w:tc>
          <w:tcPr>
            <w:tcW w:w="3960" w:type="dxa"/>
          </w:tcPr>
          <w:p w14:paraId="3256A844" w14:textId="134C3B5C" w:rsidR="00451DF9" w:rsidRPr="009C43EB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9C43EB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4182159D" w14:textId="0F8CC147" w:rsidR="00451DF9" w:rsidRPr="009B1200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6840ADE" w14:textId="77777777" w:rsidR="00451DF9" w:rsidRPr="009B1200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A1B088" w14:textId="14E77C00" w:rsidR="00451DF9" w:rsidRPr="009B1200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FE08A2" w14:textId="77777777" w:rsidR="00451DF9" w:rsidRPr="009B1200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9DDD50" w14:textId="4018F26F" w:rsidR="00451DF9" w:rsidRPr="00A92E51" w:rsidRDefault="00A92E51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2E51">
              <w:rPr>
                <w:rFonts w:ascii="Angsana New" w:hAnsi="Angsana New"/>
                <w:sz w:val="26"/>
                <w:szCs w:val="26"/>
                <w:lang w:val="en-GB"/>
              </w:rPr>
              <w:t>3,367</w:t>
            </w:r>
          </w:p>
        </w:tc>
        <w:tc>
          <w:tcPr>
            <w:tcW w:w="270" w:type="dxa"/>
          </w:tcPr>
          <w:p w14:paraId="064001DC" w14:textId="77777777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0940673" w14:textId="3470614B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717</w:t>
            </w:r>
          </w:p>
        </w:tc>
      </w:tr>
      <w:tr w:rsidR="00451DF9" w:rsidRPr="009C43EB" w14:paraId="23E24310" w14:textId="77777777" w:rsidTr="00451DF9">
        <w:tc>
          <w:tcPr>
            <w:tcW w:w="3960" w:type="dxa"/>
          </w:tcPr>
          <w:p w14:paraId="01BD5242" w14:textId="6E8E006D" w:rsidR="00451DF9" w:rsidRPr="009C43EB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9C43EB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5709663F" w14:textId="0953E30B" w:rsidR="00451DF9" w:rsidRPr="009B1200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EA4688A" w14:textId="77777777" w:rsidR="00451DF9" w:rsidRPr="009B1200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4B44F6" w14:textId="25DF79E4" w:rsidR="00451DF9" w:rsidRPr="009B1200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A14823" w14:textId="77777777" w:rsidR="00451DF9" w:rsidRPr="009B1200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595E74" w14:textId="11E18CDD" w:rsidR="00451DF9" w:rsidRPr="00A92E51" w:rsidRDefault="00A92E51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2E51">
              <w:rPr>
                <w:rFonts w:ascii="Angsana New" w:hAnsi="Angsana New"/>
                <w:sz w:val="26"/>
                <w:szCs w:val="26"/>
                <w:lang w:val="en-GB"/>
              </w:rPr>
              <w:t>4,443</w:t>
            </w:r>
          </w:p>
        </w:tc>
        <w:tc>
          <w:tcPr>
            <w:tcW w:w="270" w:type="dxa"/>
          </w:tcPr>
          <w:p w14:paraId="138945CF" w14:textId="77777777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1447DC7C" w14:textId="060B8496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094</w:t>
            </w:r>
          </w:p>
        </w:tc>
      </w:tr>
      <w:tr w:rsidR="00451DF9" w:rsidRPr="009C43EB" w14:paraId="695797C6" w14:textId="77777777" w:rsidTr="00800D4C">
        <w:tc>
          <w:tcPr>
            <w:tcW w:w="3960" w:type="dxa"/>
          </w:tcPr>
          <w:p w14:paraId="3B4EC0CA" w14:textId="31FBD36B" w:rsidR="00451DF9" w:rsidRPr="005906A6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906A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5746E943" w14:textId="2E9AE828" w:rsidR="00451DF9" w:rsidRPr="009B1200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66F8E0C" w14:textId="77777777" w:rsidR="00451DF9" w:rsidRPr="009B1200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A952FB" w14:textId="7239CDD9" w:rsidR="00451DF9" w:rsidRPr="009B1200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E11AE2" w14:textId="77777777" w:rsidR="00451DF9" w:rsidRPr="009B1200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136AE" w14:textId="079785FD" w:rsidR="00451DF9" w:rsidRPr="00A92E51" w:rsidRDefault="00A92E51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92E51">
              <w:rPr>
                <w:rFonts w:ascii="Angsana New" w:hAnsi="Angsana New"/>
                <w:sz w:val="26"/>
                <w:szCs w:val="26"/>
                <w:lang w:val="en-GB"/>
              </w:rPr>
              <w:t>7,810</w:t>
            </w:r>
          </w:p>
        </w:tc>
        <w:tc>
          <w:tcPr>
            <w:tcW w:w="270" w:type="dxa"/>
          </w:tcPr>
          <w:p w14:paraId="4D2B7E3D" w14:textId="77777777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96B983" w14:textId="6B1A7948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811</w:t>
            </w:r>
          </w:p>
        </w:tc>
      </w:tr>
      <w:tr w:rsidR="00F431D3" w:rsidRPr="009C43EB" w14:paraId="0B000AE4" w14:textId="77777777" w:rsidTr="006C49AD">
        <w:tc>
          <w:tcPr>
            <w:tcW w:w="3960" w:type="dxa"/>
          </w:tcPr>
          <w:p w14:paraId="5EB0FA38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67C2CCE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24CFBB58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052F702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9DAF1FA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F81CD06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31A34AC7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</w:tcPr>
          <w:p w14:paraId="607887D6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431D3" w:rsidRPr="009C43EB" w14:paraId="7C293EC1" w14:textId="77777777" w:rsidTr="000C74EA">
        <w:tc>
          <w:tcPr>
            <w:tcW w:w="3960" w:type="dxa"/>
          </w:tcPr>
          <w:p w14:paraId="34F24357" w14:textId="4D48F75C" w:rsidR="00F431D3" w:rsidRPr="00A6523E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652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D0E3593" w14:textId="77777777" w:rsidR="00F431D3" w:rsidRPr="00A6523E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2A217E" w14:textId="77777777" w:rsidR="00F431D3" w:rsidRPr="00A6523E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53B77D" w14:textId="77777777" w:rsidR="00F431D3" w:rsidRPr="00A6523E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B312A6" w14:textId="77777777" w:rsidR="00F431D3" w:rsidRPr="00A6523E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DF34C8" w14:textId="77777777" w:rsidR="00F431D3" w:rsidRPr="00800D4C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FF8CB9F" w14:textId="77777777" w:rsidR="00F431D3" w:rsidRPr="00800D4C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6A89357" w14:textId="77777777" w:rsidR="00F431D3" w:rsidRPr="00800D4C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A01B2B" w:rsidRPr="008E52B8" w14:paraId="4E90ADE2" w14:textId="77777777" w:rsidTr="00800D4C">
        <w:tc>
          <w:tcPr>
            <w:tcW w:w="3960" w:type="dxa"/>
          </w:tcPr>
          <w:p w14:paraId="557A355F" w14:textId="03465BDE" w:rsidR="00A01B2B" w:rsidRPr="00A6523E" w:rsidRDefault="00A01B2B" w:rsidP="00A0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6523E">
              <w:rPr>
                <w:rFonts w:ascii="Angsana New" w:hAnsi="Angsana New"/>
                <w:sz w:val="26"/>
                <w:szCs w:val="26"/>
                <w:cs/>
              </w:rPr>
              <w:t>บริษัท ชลบุรีอินเตอร์ จำกัด</w:t>
            </w:r>
          </w:p>
        </w:tc>
        <w:tc>
          <w:tcPr>
            <w:tcW w:w="1260" w:type="dxa"/>
          </w:tcPr>
          <w:p w14:paraId="4C5E6CDB" w14:textId="487BBEBD" w:rsidR="00A01B2B" w:rsidRPr="00A6523E" w:rsidRDefault="00A01B2B" w:rsidP="00A0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82E440" w14:textId="77777777" w:rsidR="00A01B2B" w:rsidRPr="00A6523E" w:rsidRDefault="00A01B2B" w:rsidP="00A0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7B4B2A" w14:textId="07C916C9" w:rsidR="00A01B2B" w:rsidRPr="006B0151" w:rsidRDefault="00A01B2B" w:rsidP="00A65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FF2A8D" w14:textId="77777777" w:rsidR="00A01B2B" w:rsidRPr="00A6523E" w:rsidRDefault="00A01B2B" w:rsidP="00A0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5104813" w14:textId="533C8D0D" w:rsidR="00A01B2B" w:rsidRPr="00A92E51" w:rsidRDefault="00A01B2B" w:rsidP="00A0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3CA9F903" w14:textId="77777777" w:rsidR="00A01B2B" w:rsidRPr="00800D4C" w:rsidRDefault="00A01B2B" w:rsidP="00A0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C2C872" w14:textId="6C9970FC" w:rsidR="00A01B2B" w:rsidRPr="00451DF9" w:rsidRDefault="00451DF9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DF9">
              <w:rPr>
                <w:rFonts w:ascii="Angsana New" w:hAnsi="Angsana New"/>
                <w:sz w:val="26"/>
                <w:szCs w:val="26"/>
              </w:rPr>
              <w:t>103</w:t>
            </w:r>
          </w:p>
        </w:tc>
      </w:tr>
      <w:tr w:rsidR="00F431D3" w:rsidRPr="008E52B8" w14:paraId="3052CF6C" w14:textId="77777777" w:rsidTr="00800D4C">
        <w:tc>
          <w:tcPr>
            <w:tcW w:w="3960" w:type="dxa"/>
          </w:tcPr>
          <w:p w14:paraId="176401B0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2A18970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2278FC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7883995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15E166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274B87C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52D629E3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11D62F" w14:textId="77777777" w:rsidR="00F431D3" w:rsidRPr="003861DB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431D3" w:rsidRPr="008E52B8" w14:paraId="392A8141" w14:textId="77777777" w:rsidTr="006C49AD">
        <w:tc>
          <w:tcPr>
            <w:tcW w:w="3960" w:type="dxa"/>
          </w:tcPr>
          <w:p w14:paraId="0C145C99" w14:textId="54DC1F88" w:rsidR="00F431D3" w:rsidRPr="008E52B8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431153B" w14:textId="77777777" w:rsidR="00F431D3" w:rsidRPr="003035AF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A081C06" w14:textId="77777777" w:rsidR="00F431D3" w:rsidRPr="008E52B8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27F6BC" w14:textId="77777777" w:rsidR="00F431D3" w:rsidRPr="008E52B8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15AFF" w14:textId="77777777" w:rsidR="00F431D3" w:rsidRPr="008E52B8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7CB42A" w14:textId="77777777" w:rsidR="00F431D3" w:rsidRPr="00800D4C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47188CB1" w14:textId="77777777" w:rsidR="00F431D3" w:rsidRPr="00800D4C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13DA4F8D" w14:textId="77777777" w:rsidR="00F431D3" w:rsidRPr="00800D4C" w:rsidRDefault="00F431D3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451DF9" w:rsidRPr="008E52B8" w14:paraId="05E7CEFC" w14:textId="77777777" w:rsidTr="005D148D">
        <w:tc>
          <w:tcPr>
            <w:tcW w:w="3960" w:type="dxa"/>
          </w:tcPr>
          <w:p w14:paraId="5073ABC9" w14:textId="1BB27DA6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8E52B8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260" w:type="dxa"/>
          </w:tcPr>
          <w:p w14:paraId="0092195C" w14:textId="1A89FB81" w:rsidR="00451DF9" w:rsidRPr="00492EF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E3A201" w14:textId="77777777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CAFA6C" w14:textId="4E512875" w:rsidR="00451DF9" w:rsidRPr="00C3164E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F5E291" w14:textId="77777777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01ACA4" w14:textId="1530EC55" w:rsidR="00451DF9" w:rsidRPr="00A92E51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1,</w:t>
            </w:r>
            <w:r w:rsidR="00A92E51" w:rsidRPr="00A92E51">
              <w:rPr>
                <w:rFonts w:ascii="Angsana New" w:hAnsi="Angsana New"/>
                <w:sz w:val="26"/>
                <w:szCs w:val="26"/>
              </w:rPr>
              <w:t>406</w:t>
            </w:r>
          </w:p>
        </w:tc>
        <w:tc>
          <w:tcPr>
            <w:tcW w:w="270" w:type="dxa"/>
          </w:tcPr>
          <w:p w14:paraId="2E48F2DC" w14:textId="77777777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F99AF53" w14:textId="7D22C088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502</w:t>
            </w:r>
          </w:p>
        </w:tc>
      </w:tr>
      <w:tr w:rsidR="00451DF9" w:rsidRPr="008E52B8" w14:paraId="2BE57DA3" w14:textId="77777777" w:rsidTr="005D148D">
        <w:tc>
          <w:tcPr>
            <w:tcW w:w="3960" w:type="dxa"/>
          </w:tcPr>
          <w:p w14:paraId="7A4348CC" w14:textId="298B0998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8E52B8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260" w:type="dxa"/>
          </w:tcPr>
          <w:p w14:paraId="024CBD03" w14:textId="32C53CEE" w:rsidR="00451DF9" w:rsidRPr="00492EF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FBDC27" w14:textId="77777777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39A99F" w14:textId="3A824607" w:rsidR="00451DF9" w:rsidRPr="00C3164E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2D275C" w14:textId="77777777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4BABCB" w14:textId="43AE4342" w:rsidR="00451DF9" w:rsidRPr="00A92E51" w:rsidRDefault="00A92E51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3D0A6D81" w14:textId="77777777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5417B0C6" w14:textId="115D1EBD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291</w:t>
            </w:r>
          </w:p>
        </w:tc>
      </w:tr>
      <w:tr w:rsidR="00A92E51" w:rsidRPr="008E52B8" w14:paraId="550CF77C" w14:textId="77777777" w:rsidTr="005D148D">
        <w:tc>
          <w:tcPr>
            <w:tcW w:w="3960" w:type="dxa"/>
          </w:tcPr>
          <w:p w14:paraId="5AA458EE" w14:textId="55FBE036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8E52B8">
              <w:rPr>
                <w:rFonts w:ascii="Angsana New" w:hAnsi="Angsana New"/>
                <w:sz w:val="26"/>
                <w:szCs w:val="26"/>
                <w:cs/>
              </w:rPr>
              <w:t xml:space="preserve">คุณชัยยุทธ ศรีวิกรม์ </w:t>
            </w:r>
          </w:p>
        </w:tc>
        <w:tc>
          <w:tcPr>
            <w:tcW w:w="1260" w:type="dxa"/>
          </w:tcPr>
          <w:p w14:paraId="6DF49AA5" w14:textId="6D16B00A" w:rsidR="00A92E51" w:rsidRPr="00492EF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DD9344" w14:textId="77777777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67841F" w14:textId="53BF4DC0" w:rsidR="00A92E51" w:rsidRPr="00C3164E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449318" w14:textId="77777777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CBE6E6" w14:textId="6D4833AE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4A65BD9A" w14:textId="77777777" w:rsidR="00A92E51" w:rsidRPr="00800D4C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C2791B1" w14:textId="51CF7B84" w:rsidR="00A92E51" w:rsidRPr="00800D4C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A92E51" w:rsidRPr="008E52B8" w14:paraId="6E95BB5D" w14:textId="77777777" w:rsidTr="005D148D">
        <w:tc>
          <w:tcPr>
            <w:tcW w:w="3960" w:type="dxa"/>
          </w:tcPr>
          <w:p w14:paraId="763F31CD" w14:textId="3AD56936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8E52B8">
              <w:rPr>
                <w:rFonts w:ascii="Angsana New" w:hAnsi="Angsana New"/>
                <w:sz w:val="26"/>
                <w:szCs w:val="26"/>
                <w:cs/>
              </w:rPr>
              <w:t>หม่อมหลวงวัลลีวรรณ วรวรรณ</w:t>
            </w:r>
          </w:p>
        </w:tc>
        <w:tc>
          <w:tcPr>
            <w:tcW w:w="1260" w:type="dxa"/>
          </w:tcPr>
          <w:p w14:paraId="71667796" w14:textId="4AFA4E49" w:rsidR="00A92E51" w:rsidRPr="00492EF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06A7E9" w14:textId="77777777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645735" w14:textId="1A6C620D" w:rsidR="00A92E51" w:rsidRPr="00C3164E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72639F" w14:textId="77777777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64B3A9" w14:textId="6A1C2CD9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4E4D3F9F" w14:textId="77777777" w:rsidR="00A92E51" w:rsidRPr="00800D4C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048E9FD1" w14:textId="7FD5888E" w:rsidR="00A92E51" w:rsidRPr="00800D4C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A92E51" w:rsidRPr="008E52B8" w14:paraId="7DCC457D" w14:textId="77777777" w:rsidTr="005D148D">
        <w:tc>
          <w:tcPr>
            <w:tcW w:w="3960" w:type="dxa"/>
          </w:tcPr>
          <w:p w14:paraId="2383B133" w14:textId="2831FE2E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8E52B8">
              <w:rPr>
                <w:rFonts w:ascii="Angsana New" w:hAnsi="Angsana New"/>
                <w:sz w:val="26"/>
                <w:szCs w:val="26"/>
                <w:cs/>
              </w:rPr>
              <w:t xml:space="preserve">คุณนิพนธ์ ลีละศิธร </w:t>
            </w:r>
          </w:p>
        </w:tc>
        <w:tc>
          <w:tcPr>
            <w:tcW w:w="1260" w:type="dxa"/>
          </w:tcPr>
          <w:p w14:paraId="0E31ACCD" w14:textId="56795F5C" w:rsidR="00A92E51" w:rsidRPr="00492EF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BEDB96" w14:textId="77777777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FADC4B" w14:textId="7F9A1DE2" w:rsidR="00A92E51" w:rsidRPr="00C3164E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E1D1B5" w14:textId="77777777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36E9E4" w14:textId="27CE630C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47B7A133" w14:textId="77777777" w:rsidR="00A92E51" w:rsidRPr="00800D4C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6AB00568" w14:textId="0B5DB182" w:rsidR="00A92E51" w:rsidRPr="00800D4C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</w:tr>
      <w:tr w:rsidR="00A92E51" w:rsidRPr="008E52B8" w14:paraId="628E0131" w14:textId="77777777" w:rsidTr="005D148D">
        <w:tc>
          <w:tcPr>
            <w:tcW w:w="3960" w:type="dxa"/>
          </w:tcPr>
          <w:p w14:paraId="009870C6" w14:textId="20F10214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8E52B8">
              <w:rPr>
                <w:rFonts w:ascii="Angsana New" w:hAnsi="Angsana New"/>
                <w:sz w:val="26"/>
                <w:szCs w:val="26"/>
                <w:cs/>
              </w:rPr>
              <w:t xml:space="preserve">คุณปรีชา ลีละศิธร </w:t>
            </w:r>
          </w:p>
        </w:tc>
        <w:tc>
          <w:tcPr>
            <w:tcW w:w="1260" w:type="dxa"/>
          </w:tcPr>
          <w:p w14:paraId="732B0909" w14:textId="4C784693" w:rsidR="00A92E51" w:rsidRPr="00492EF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068572" w14:textId="77777777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3A506F" w14:textId="094C3ACB" w:rsidR="00A92E51" w:rsidRPr="00C3164E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2CB35A" w14:textId="77777777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E95571" w14:textId="13E39C1D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717FB068" w14:textId="77777777" w:rsidR="00A92E51" w:rsidRPr="00800D4C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4A9F7666" w14:textId="62F5250E" w:rsidR="00A92E51" w:rsidRPr="00800D4C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</w:tr>
      <w:tr w:rsidR="00A92E51" w:rsidRPr="008E52B8" w14:paraId="6B5D2A1D" w14:textId="77777777" w:rsidTr="005D148D">
        <w:tc>
          <w:tcPr>
            <w:tcW w:w="3960" w:type="dxa"/>
          </w:tcPr>
          <w:p w14:paraId="2A8801B3" w14:textId="58E98B29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8E52B8">
              <w:rPr>
                <w:rFonts w:ascii="Angsana New" w:hAnsi="Angsana New"/>
                <w:sz w:val="26"/>
                <w:szCs w:val="26"/>
                <w:cs/>
              </w:rPr>
              <w:t>คุณชนันท์ ชาญชัยณรงค์</w:t>
            </w:r>
          </w:p>
        </w:tc>
        <w:tc>
          <w:tcPr>
            <w:tcW w:w="1260" w:type="dxa"/>
          </w:tcPr>
          <w:p w14:paraId="3EB5FE2E" w14:textId="37752A78" w:rsidR="00A92E51" w:rsidRPr="00492EF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E4EF7E" w14:textId="77777777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C4AB3B" w14:textId="3D386486" w:rsidR="00A92E51" w:rsidRPr="00C3164E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E9FD4E" w14:textId="77777777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A77161" w14:textId="07439619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FB55A20" w14:textId="77777777" w:rsidR="00A92E51" w:rsidRPr="00800D4C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B4F46D5" w14:textId="7204A4E1" w:rsidR="00A92E51" w:rsidRPr="00800D4C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</w:tr>
      <w:tr w:rsidR="00A92E51" w:rsidRPr="008E52B8" w14:paraId="6F03CD8D" w14:textId="77777777" w:rsidTr="00451DF9">
        <w:tc>
          <w:tcPr>
            <w:tcW w:w="3960" w:type="dxa"/>
          </w:tcPr>
          <w:p w14:paraId="49F202A3" w14:textId="128C9231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8E52B8">
              <w:rPr>
                <w:rFonts w:ascii="Angsana New" w:hAnsi="Angsana New"/>
                <w:sz w:val="26"/>
                <w:szCs w:val="26"/>
                <w:cs/>
              </w:rPr>
              <w:t>คุณดวงใจ หล่อเลิศวิทย์</w:t>
            </w:r>
          </w:p>
        </w:tc>
        <w:tc>
          <w:tcPr>
            <w:tcW w:w="1260" w:type="dxa"/>
          </w:tcPr>
          <w:p w14:paraId="645C0014" w14:textId="66F23165" w:rsidR="00A92E51" w:rsidRPr="00492EF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7BE971" w14:textId="77777777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B7564B" w14:textId="24EB0381" w:rsidR="00A92E51" w:rsidRPr="00C3164E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761E3E" w14:textId="77777777" w:rsidR="00A92E51" w:rsidRPr="008E52B8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72DD55" w14:textId="6415D849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6FA1D12E" w14:textId="77777777" w:rsidR="00A92E51" w:rsidRPr="00800D4C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DE2C09B" w14:textId="35D0538B" w:rsidR="00A92E51" w:rsidRPr="00800D4C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</w:tr>
      <w:tr w:rsidR="00451DF9" w:rsidRPr="008E52B8" w14:paraId="1A9019CE" w14:textId="77777777" w:rsidTr="00800D4C">
        <w:tc>
          <w:tcPr>
            <w:tcW w:w="3960" w:type="dxa"/>
          </w:tcPr>
          <w:p w14:paraId="4ECDC3DD" w14:textId="35D123AA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6DFD81E" w14:textId="504512D5" w:rsidR="00451DF9" w:rsidRPr="00492EF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72C0C8" w14:textId="77777777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5A6FE2" w14:textId="745DDF1B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2DF8E" w14:textId="77777777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C73C1B" w14:textId="15BA41E1" w:rsidR="00451DF9" w:rsidRPr="00A92E51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1,</w:t>
            </w:r>
            <w:r w:rsidR="00A92E51" w:rsidRPr="00A92E51"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270" w:type="dxa"/>
          </w:tcPr>
          <w:p w14:paraId="2E599267" w14:textId="77777777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5254E8" w14:textId="71A02ECC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801</w:t>
            </w:r>
          </w:p>
        </w:tc>
      </w:tr>
      <w:tr w:rsidR="004416A7" w:rsidRPr="008E52B8" w14:paraId="2DF9818B" w14:textId="77777777" w:rsidTr="00800D4C">
        <w:tc>
          <w:tcPr>
            <w:tcW w:w="3960" w:type="dxa"/>
          </w:tcPr>
          <w:p w14:paraId="0E94A140" w14:textId="77777777" w:rsidR="004416A7" w:rsidRPr="003861DB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6FAC972" w14:textId="77777777" w:rsidR="004416A7" w:rsidRPr="003861DB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0E0F1945" w14:textId="77777777" w:rsidR="004416A7" w:rsidRPr="003861DB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4493378" w14:textId="77777777" w:rsidR="004416A7" w:rsidRPr="003861DB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4886C5" w14:textId="77777777" w:rsidR="004416A7" w:rsidRPr="003861DB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466F6ED" w14:textId="77777777" w:rsidR="004416A7" w:rsidRPr="003861DB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2D1BC741" w14:textId="77777777" w:rsidR="004416A7" w:rsidRPr="003861DB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</w:tcPr>
          <w:p w14:paraId="1DB7C47C" w14:textId="77777777" w:rsidR="004416A7" w:rsidRPr="003861DB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416A7" w:rsidRPr="008E52B8" w14:paraId="1DFF7E92" w14:textId="77777777" w:rsidTr="006C49AD">
        <w:tc>
          <w:tcPr>
            <w:tcW w:w="3960" w:type="dxa"/>
            <w:vAlign w:val="center"/>
          </w:tcPr>
          <w:p w14:paraId="417A0978" w14:textId="7123B04D" w:rsidR="004416A7" w:rsidRPr="008E52B8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E52B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01CA2560" w14:textId="77777777" w:rsidR="004416A7" w:rsidRPr="003035AF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4308931D" w14:textId="77777777" w:rsidR="004416A7" w:rsidRPr="008E52B8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00A511" w14:textId="77777777" w:rsidR="004416A7" w:rsidRPr="008E52B8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C94C61" w14:textId="77777777" w:rsidR="004416A7" w:rsidRPr="008E52B8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83D87E" w14:textId="77777777" w:rsidR="004416A7" w:rsidRPr="00800D4C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015168B" w14:textId="77777777" w:rsidR="004416A7" w:rsidRPr="00800D4C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640E91E2" w14:textId="77777777" w:rsidR="004416A7" w:rsidRPr="00800D4C" w:rsidRDefault="004416A7" w:rsidP="0044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451DF9" w:rsidRPr="008E52B8" w14:paraId="03CC3731" w14:textId="77777777" w:rsidTr="00926883">
        <w:tc>
          <w:tcPr>
            <w:tcW w:w="3960" w:type="dxa"/>
          </w:tcPr>
          <w:p w14:paraId="6CE58312" w14:textId="012F631A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E52B8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8E52B8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BE23DC1" w14:textId="126C6566" w:rsidR="00451DF9" w:rsidRPr="00492EF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7E476" w14:textId="77777777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B46A6B" w14:textId="04F05152" w:rsidR="00451DF9" w:rsidRPr="006B0151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6365E8" w14:textId="77777777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4969B8" w14:textId="50AF4660" w:rsidR="00451DF9" w:rsidRPr="00A92E51" w:rsidRDefault="00A92E51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E51">
              <w:rPr>
                <w:rFonts w:ascii="Angsana New" w:hAnsi="Angsana New"/>
                <w:color w:val="000000"/>
                <w:sz w:val="26"/>
                <w:szCs w:val="26"/>
              </w:rPr>
              <w:t>8,711</w:t>
            </w:r>
          </w:p>
        </w:tc>
        <w:tc>
          <w:tcPr>
            <w:tcW w:w="270" w:type="dxa"/>
          </w:tcPr>
          <w:p w14:paraId="7C699C05" w14:textId="77777777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A936665" w14:textId="496746AA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6,849</w:t>
            </w:r>
          </w:p>
        </w:tc>
      </w:tr>
      <w:tr w:rsidR="00451DF9" w:rsidRPr="008E52B8" w14:paraId="6BE7F3A0" w14:textId="77777777" w:rsidTr="00800D4C">
        <w:tc>
          <w:tcPr>
            <w:tcW w:w="3960" w:type="dxa"/>
          </w:tcPr>
          <w:p w14:paraId="24F510D2" w14:textId="11F989EE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E52B8">
              <w:rPr>
                <w:rFonts w:ascii="Angsana New" w:eastAsia="Batang" w:hAnsi="Angsana New"/>
                <w:sz w:val="26"/>
                <w:szCs w:val="26"/>
                <w:cs/>
              </w:rPr>
              <w:t>-  ผลประโยชน์ระยะยาว</w:t>
            </w:r>
          </w:p>
        </w:tc>
        <w:tc>
          <w:tcPr>
            <w:tcW w:w="1260" w:type="dxa"/>
          </w:tcPr>
          <w:p w14:paraId="68931384" w14:textId="74434D5E" w:rsidR="00451DF9" w:rsidRPr="00492EF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096E0" w14:textId="77777777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890D1B" w14:textId="637AACC8" w:rsidR="00451DF9" w:rsidRPr="006B0151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C896DA" w14:textId="77777777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50256E" w14:textId="289C0153" w:rsidR="00451DF9" w:rsidRPr="00A92E51" w:rsidRDefault="00310B56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270" w:type="dxa"/>
          </w:tcPr>
          <w:p w14:paraId="04B8A6BC" w14:textId="77777777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E12F7F" w14:textId="45DD7CF5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48</w:t>
            </w:r>
          </w:p>
        </w:tc>
      </w:tr>
      <w:tr w:rsidR="00451DF9" w:rsidRPr="009C43EB" w14:paraId="09B0E3D7" w14:textId="77777777" w:rsidTr="00800D4C">
        <w:tc>
          <w:tcPr>
            <w:tcW w:w="3960" w:type="dxa"/>
          </w:tcPr>
          <w:p w14:paraId="19094D46" w14:textId="2D2D2CC1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E52B8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4E626B0" w14:textId="6541BD4D" w:rsidR="00451DF9" w:rsidRPr="00492EF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66E083" w14:textId="77777777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1BFF2BB" w14:textId="54FC11BF" w:rsidR="00451DF9" w:rsidRPr="006B0151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CFD469" w14:textId="77777777" w:rsidR="00451DF9" w:rsidRPr="008E52B8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4B051" w14:textId="469DCBC5" w:rsidR="00451DF9" w:rsidRPr="00A92E51" w:rsidRDefault="00310B56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8,964</w:t>
            </w:r>
          </w:p>
        </w:tc>
        <w:tc>
          <w:tcPr>
            <w:tcW w:w="270" w:type="dxa"/>
          </w:tcPr>
          <w:p w14:paraId="77BCC3C0" w14:textId="77777777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AEA306" w14:textId="3AF55CA9" w:rsidR="00451DF9" w:rsidRPr="00800D4C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6,997</w:t>
            </w:r>
          </w:p>
        </w:tc>
      </w:tr>
    </w:tbl>
    <w:p w14:paraId="06EF0B35" w14:textId="1DDA6E33" w:rsidR="008175FB" w:rsidRPr="00B53E7A" w:rsidRDefault="008175FB" w:rsidP="0066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B53E7A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A4903" w:rsidRPr="00B53E7A">
        <w:rPr>
          <w:rFonts w:ascii="Angsana New" w:hAnsi="Angsana New"/>
          <w:sz w:val="26"/>
          <w:szCs w:val="26"/>
        </w:rPr>
        <w:t>3</w:t>
      </w:r>
      <w:r w:rsidR="00800D4C">
        <w:rPr>
          <w:rFonts w:ascii="Angsana New" w:hAnsi="Angsana New"/>
          <w:sz w:val="26"/>
          <w:szCs w:val="26"/>
        </w:rPr>
        <w:t>1</w:t>
      </w:r>
      <w:r w:rsidR="003A4903" w:rsidRPr="00B53E7A">
        <w:rPr>
          <w:rFonts w:ascii="Angsana New" w:hAnsi="Angsana New"/>
          <w:sz w:val="26"/>
          <w:szCs w:val="26"/>
        </w:rPr>
        <w:t xml:space="preserve"> </w:t>
      </w:r>
      <w:r w:rsidR="00800D4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A13FA7" w:rsidRPr="00B53E7A">
        <w:rPr>
          <w:rFonts w:ascii="Angsana New" w:hAnsi="Angsana New"/>
          <w:sz w:val="26"/>
          <w:szCs w:val="26"/>
        </w:rPr>
        <w:t>2563</w:t>
      </w:r>
      <w:r w:rsidR="00E42109" w:rsidRPr="00B53E7A">
        <w:rPr>
          <w:rFonts w:ascii="Angsana New" w:hAnsi="Angsana New"/>
          <w:sz w:val="26"/>
          <w:szCs w:val="26"/>
        </w:rPr>
        <w:t xml:space="preserve"> </w:t>
      </w:r>
      <w:r w:rsidR="00E42109" w:rsidRPr="00B53E7A">
        <w:rPr>
          <w:rFonts w:ascii="Angsana New" w:hAnsi="Angsana New" w:hint="cs"/>
          <w:sz w:val="26"/>
          <w:szCs w:val="26"/>
          <w:cs/>
        </w:rPr>
        <w:t>และ</w:t>
      </w:r>
      <w:r w:rsidR="00800D4C">
        <w:rPr>
          <w:rFonts w:ascii="Angsana New" w:hAnsi="Angsana New"/>
          <w:sz w:val="26"/>
          <w:szCs w:val="26"/>
        </w:rPr>
        <w:t xml:space="preserve"> </w:t>
      </w:r>
      <w:r w:rsidR="001A2885" w:rsidRPr="00B53E7A">
        <w:rPr>
          <w:rFonts w:ascii="Angsana New" w:hAnsi="Angsana New"/>
          <w:sz w:val="26"/>
          <w:szCs w:val="26"/>
        </w:rPr>
        <w:t>256</w:t>
      </w:r>
      <w:r w:rsidR="00A13FA7" w:rsidRPr="00B53E7A">
        <w:rPr>
          <w:rFonts w:ascii="Angsana New" w:hAnsi="Angsana New"/>
          <w:sz w:val="26"/>
          <w:szCs w:val="26"/>
        </w:rPr>
        <w:t>2</w:t>
      </w:r>
      <w:r w:rsidRPr="00B53E7A">
        <w:rPr>
          <w:rFonts w:ascii="Angsana New" w:hAnsi="Angsana New"/>
          <w:sz w:val="26"/>
          <w:szCs w:val="26"/>
          <w:cs/>
        </w:rPr>
        <w:t xml:space="preserve"> ยอดคงเหลือกับ</w:t>
      </w:r>
      <w:r w:rsidR="009F3984" w:rsidRPr="00B53E7A">
        <w:rPr>
          <w:rFonts w:ascii="Angsana New" w:hAnsi="Angsana New"/>
          <w:sz w:val="26"/>
          <w:szCs w:val="26"/>
          <w:cs/>
        </w:rPr>
        <w:t>บุคคล</w:t>
      </w:r>
      <w:r w:rsidR="00793070" w:rsidRPr="00B53E7A">
        <w:rPr>
          <w:rFonts w:ascii="Angsana New" w:hAnsi="Angsana New"/>
          <w:sz w:val="26"/>
          <w:szCs w:val="26"/>
          <w:cs/>
        </w:rPr>
        <w:t>และกิจการ</w:t>
      </w:r>
      <w:r w:rsidR="00084182" w:rsidRPr="00B53E7A">
        <w:rPr>
          <w:rFonts w:ascii="Angsana New" w:hAnsi="Angsana New"/>
          <w:sz w:val="26"/>
          <w:szCs w:val="26"/>
          <w:cs/>
        </w:rPr>
        <w:t>ที่</w:t>
      </w:r>
      <w:r w:rsidRPr="00B53E7A">
        <w:rPr>
          <w:rFonts w:ascii="Angsana New" w:hAnsi="Angsana New"/>
          <w:sz w:val="26"/>
          <w:szCs w:val="26"/>
          <w:cs/>
        </w:rPr>
        <w:t>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1B8D981E" w14:textId="77777777" w:rsidR="00007C8F" w:rsidRPr="00696F8E" w:rsidRDefault="00007C8F" w:rsidP="00E42109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09"/>
        <w:gridCol w:w="14"/>
        <w:gridCol w:w="222"/>
        <w:gridCol w:w="14"/>
        <w:gridCol w:w="1436"/>
      </w:tblGrid>
      <w:tr w:rsidR="00A13FA7" w:rsidRPr="003C618B" w14:paraId="3FC7F6D3" w14:textId="77777777" w:rsidTr="00A13FA7">
        <w:trPr>
          <w:trHeight w:val="20"/>
        </w:trPr>
        <w:tc>
          <w:tcPr>
            <w:tcW w:w="6725" w:type="dxa"/>
          </w:tcPr>
          <w:p w14:paraId="221182A7" w14:textId="77777777" w:rsidR="00A13FA7" w:rsidRPr="003C618B" w:rsidRDefault="00A13FA7" w:rsidP="00A13FA7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5"/>
            <w:tcBorders>
              <w:bottom w:val="single" w:sz="4" w:space="0" w:color="auto"/>
            </w:tcBorders>
          </w:tcPr>
          <w:p w14:paraId="14CE0CA6" w14:textId="77777777" w:rsidR="00A13FA7" w:rsidRPr="003C618B" w:rsidRDefault="00A13FA7" w:rsidP="00A13FA7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A13FA7" w:rsidRPr="003C618B" w14:paraId="034ECC43" w14:textId="77777777" w:rsidTr="00A13FA7">
        <w:trPr>
          <w:trHeight w:val="20"/>
        </w:trPr>
        <w:tc>
          <w:tcPr>
            <w:tcW w:w="6725" w:type="dxa"/>
          </w:tcPr>
          <w:p w14:paraId="7554D12B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14:paraId="51E95AA0" w14:textId="1A60D62F" w:rsidR="00A13FA7" w:rsidRPr="00A92E5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gridSpan w:val="2"/>
          </w:tcPr>
          <w:p w14:paraId="00469DA5" w14:textId="77777777" w:rsidR="00A13FA7" w:rsidRPr="00A92E5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1A7D89" w14:textId="100596A1" w:rsidR="00A13FA7" w:rsidRPr="009372E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13FA7" w:rsidRPr="003C618B" w14:paraId="035F9DD9" w14:textId="77777777" w:rsidTr="00A13FA7">
        <w:trPr>
          <w:trHeight w:val="20"/>
        </w:trPr>
        <w:tc>
          <w:tcPr>
            <w:tcW w:w="6725" w:type="dxa"/>
          </w:tcPr>
          <w:p w14:paraId="00FEDFE4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1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4CDFCE20" w14:textId="77777777" w:rsidR="00A13FA7" w:rsidRPr="00A92E5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0F3771D" w14:textId="77777777" w:rsidR="00A13FA7" w:rsidRPr="00A92E5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2D63EF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75F2" w:rsidRPr="003C618B" w14:paraId="56CA2328" w14:textId="77777777" w:rsidTr="00A13FA7">
        <w:trPr>
          <w:trHeight w:val="20"/>
        </w:trPr>
        <w:tc>
          <w:tcPr>
            <w:tcW w:w="6725" w:type="dxa"/>
          </w:tcPr>
          <w:p w14:paraId="06372F07" w14:textId="77777777" w:rsidR="000575F2" w:rsidRPr="003C618B" w:rsidRDefault="000575F2" w:rsidP="000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0E13E4EE" w14:textId="5436F67C" w:rsidR="000575F2" w:rsidRPr="00A92E51" w:rsidRDefault="000575F2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1,</w:t>
            </w:r>
            <w:r w:rsidR="00A92E51" w:rsidRPr="00A92E51">
              <w:rPr>
                <w:rFonts w:ascii="Angsana New" w:hAnsi="Angsana New"/>
                <w:sz w:val="26"/>
                <w:szCs w:val="26"/>
              </w:rPr>
              <w:t>761</w:t>
            </w:r>
          </w:p>
        </w:tc>
        <w:tc>
          <w:tcPr>
            <w:tcW w:w="236" w:type="dxa"/>
            <w:gridSpan w:val="2"/>
          </w:tcPr>
          <w:p w14:paraId="2C423995" w14:textId="77777777" w:rsidR="000575F2" w:rsidRPr="00A92E51" w:rsidRDefault="000575F2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3A7C8AC" w14:textId="77777777" w:rsidR="000575F2" w:rsidRPr="003C618B" w:rsidRDefault="000575F2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88</w:t>
            </w:r>
          </w:p>
        </w:tc>
      </w:tr>
      <w:tr w:rsidR="000575F2" w:rsidRPr="003C618B" w14:paraId="39063C40" w14:textId="77777777" w:rsidTr="00A13FA7">
        <w:trPr>
          <w:trHeight w:val="20"/>
        </w:trPr>
        <w:tc>
          <w:tcPr>
            <w:tcW w:w="6725" w:type="dxa"/>
          </w:tcPr>
          <w:p w14:paraId="23B3A9F9" w14:textId="77777777" w:rsidR="000575F2" w:rsidRPr="003C618B" w:rsidRDefault="000575F2" w:rsidP="000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3E8C7346" w14:textId="5EFA5F42" w:rsidR="000575F2" w:rsidRPr="00A92E51" w:rsidRDefault="00A92E51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1,55</w:t>
            </w:r>
            <w:r w:rsidR="0024748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gridSpan w:val="2"/>
          </w:tcPr>
          <w:p w14:paraId="2D2F18A7" w14:textId="77777777" w:rsidR="000575F2" w:rsidRPr="00A92E51" w:rsidRDefault="000575F2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2D17871" w14:textId="77777777" w:rsidR="000575F2" w:rsidRPr="003C618B" w:rsidRDefault="000575F2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C618B">
              <w:rPr>
                <w:rFonts w:ascii="Angsana New" w:hAnsi="Angsana New"/>
                <w:sz w:val="26"/>
                <w:szCs w:val="26"/>
              </w:rPr>
              <w:t>,998</w:t>
            </w:r>
          </w:p>
        </w:tc>
      </w:tr>
      <w:tr w:rsidR="00A92E51" w:rsidRPr="003C618B" w14:paraId="3F9738D3" w14:textId="77777777" w:rsidTr="00A13FA7">
        <w:trPr>
          <w:trHeight w:val="20"/>
        </w:trPr>
        <w:tc>
          <w:tcPr>
            <w:tcW w:w="6725" w:type="dxa"/>
          </w:tcPr>
          <w:p w14:paraId="3F423BBE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ชลบุรีอินเตอร์ จำกัด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FAC65B" w14:textId="2C2E6619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  <w:gridSpan w:val="2"/>
          </w:tcPr>
          <w:p w14:paraId="31988533" w14:textId="77777777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433ABDFC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0575F2" w:rsidRPr="003C618B" w14:paraId="1E186477" w14:textId="77777777" w:rsidTr="00A13FA7">
        <w:trPr>
          <w:trHeight w:val="20"/>
        </w:trPr>
        <w:tc>
          <w:tcPr>
            <w:tcW w:w="6725" w:type="dxa"/>
          </w:tcPr>
          <w:p w14:paraId="276BCD0C" w14:textId="77777777" w:rsidR="000575F2" w:rsidRPr="003C618B" w:rsidRDefault="000575F2" w:rsidP="000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3C618B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60964" w14:textId="226D32F9" w:rsidR="000575F2" w:rsidRPr="00A92E51" w:rsidRDefault="00A92E51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3,31</w:t>
            </w:r>
            <w:r w:rsidR="0024748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gridSpan w:val="2"/>
          </w:tcPr>
          <w:p w14:paraId="15C33ED6" w14:textId="77777777" w:rsidR="000575F2" w:rsidRPr="00A92E51" w:rsidRDefault="000575F2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E4E54CE" w14:textId="77777777" w:rsidR="000575F2" w:rsidRPr="003C618B" w:rsidRDefault="000575F2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3,123</w:t>
            </w:r>
          </w:p>
        </w:tc>
      </w:tr>
      <w:tr w:rsidR="00A13FA7" w:rsidRPr="00EB062A" w14:paraId="6A4FA338" w14:textId="77777777" w:rsidTr="00A1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8D2E600" w14:textId="77777777" w:rsidR="00A13FA7" w:rsidRPr="00EB062A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DCE4D64" w14:textId="77777777" w:rsidR="00A13FA7" w:rsidRPr="00A92E51" w:rsidRDefault="00A13FA7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BC26E" w14:textId="77777777" w:rsidR="00A13FA7" w:rsidRPr="00A92E51" w:rsidRDefault="00A13FA7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ECC47" w14:textId="77777777" w:rsidR="00A13FA7" w:rsidRPr="00EB062A" w:rsidRDefault="00A13FA7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3FA7" w:rsidRPr="003C618B" w14:paraId="7F1D9C14" w14:textId="77777777" w:rsidTr="00A13FA7">
        <w:trPr>
          <w:trHeight w:val="252"/>
        </w:trPr>
        <w:tc>
          <w:tcPr>
            <w:tcW w:w="6725" w:type="dxa"/>
          </w:tcPr>
          <w:p w14:paraId="0C359CF9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เงินทดรองรับจากกรรมการ</w:t>
            </w:r>
          </w:p>
        </w:tc>
        <w:tc>
          <w:tcPr>
            <w:tcW w:w="1409" w:type="dxa"/>
          </w:tcPr>
          <w:p w14:paraId="7FD3B912" w14:textId="77777777" w:rsidR="00A13FA7" w:rsidRPr="00A92E51" w:rsidRDefault="00A13FA7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86FE5B7" w14:textId="77777777" w:rsidR="00A13FA7" w:rsidRPr="00A92E51" w:rsidRDefault="00A13FA7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14:paraId="77CC992F" w14:textId="77777777" w:rsidR="00A13FA7" w:rsidRPr="003C618B" w:rsidRDefault="00A13FA7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3FA7" w:rsidRPr="003C618B" w14:paraId="784DFF8B" w14:textId="77777777" w:rsidTr="00A13FA7">
        <w:trPr>
          <w:trHeight w:val="252"/>
        </w:trPr>
        <w:tc>
          <w:tcPr>
            <w:tcW w:w="6725" w:type="dxa"/>
          </w:tcPr>
          <w:p w14:paraId="2DF99CC9" w14:textId="77777777" w:rsidR="00A13FA7" w:rsidRPr="003966DB" w:rsidRDefault="00A13FA7" w:rsidP="00A13FA7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966DB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966DB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409" w:type="dxa"/>
          </w:tcPr>
          <w:p w14:paraId="5C0085B0" w14:textId="571E117C" w:rsidR="00A13FA7" w:rsidRPr="003966DB" w:rsidRDefault="00962387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66DB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  <w:gridSpan w:val="2"/>
          </w:tcPr>
          <w:p w14:paraId="1B159365" w14:textId="77777777" w:rsidR="00A13FA7" w:rsidRPr="003966DB" w:rsidRDefault="00A13FA7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14:paraId="25C45718" w14:textId="4C0635F9" w:rsidR="00A13FA7" w:rsidRPr="003966DB" w:rsidRDefault="006F2AB6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66D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62387" w:rsidRPr="003C618B" w14:paraId="365EF717" w14:textId="77777777" w:rsidTr="00A13FA7">
        <w:trPr>
          <w:trHeight w:val="252"/>
        </w:trPr>
        <w:tc>
          <w:tcPr>
            <w:tcW w:w="6725" w:type="dxa"/>
          </w:tcPr>
          <w:p w14:paraId="635170CE" w14:textId="77777777" w:rsidR="00962387" w:rsidRPr="003966DB" w:rsidRDefault="00962387" w:rsidP="00962387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966DB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966DB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6616BAC" w14:textId="0BA48650" w:rsidR="00962387" w:rsidRPr="003966DB" w:rsidRDefault="00962387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66DB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  <w:gridSpan w:val="2"/>
          </w:tcPr>
          <w:p w14:paraId="226C8159" w14:textId="77777777" w:rsidR="00962387" w:rsidRPr="003966DB" w:rsidRDefault="00962387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14:paraId="37AB0155" w14:textId="02271206" w:rsidR="00962387" w:rsidRPr="003966DB" w:rsidRDefault="006F2AB6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66DB">
              <w:rPr>
                <w:rFonts w:ascii="Angsana New" w:hAnsi="Angsana New"/>
                <w:sz w:val="26"/>
                <w:szCs w:val="26"/>
              </w:rPr>
              <w:t>143</w:t>
            </w:r>
          </w:p>
        </w:tc>
      </w:tr>
      <w:tr w:rsidR="00962387" w:rsidRPr="003C618B" w14:paraId="63D82CCA" w14:textId="77777777" w:rsidTr="00A13FA7">
        <w:trPr>
          <w:trHeight w:val="252"/>
        </w:trPr>
        <w:tc>
          <w:tcPr>
            <w:tcW w:w="6725" w:type="dxa"/>
          </w:tcPr>
          <w:p w14:paraId="743A05B1" w14:textId="77777777" w:rsidR="00962387" w:rsidRPr="003966DB" w:rsidRDefault="00962387" w:rsidP="00962387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966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70F95D6B" w14:textId="68B22845" w:rsidR="00962387" w:rsidRPr="003966DB" w:rsidRDefault="00962387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66DB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  <w:gridSpan w:val="2"/>
          </w:tcPr>
          <w:p w14:paraId="2981D778" w14:textId="77777777" w:rsidR="00962387" w:rsidRPr="003966DB" w:rsidRDefault="00962387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33EB56" w14:textId="77777777" w:rsidR="00962387" w:rsidRPr="003966DB" w:rsidRDefault="00962387" w:rsidP="00DA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66DB">
              <w:rPr>
                <w:rFonts w:ascii="Angsana New" w:hAnsi="Angsana New"/>
                <w:sz w:val="26"/>
                <w:szCs w:val="26"/>
              </w:rPr>
              <w:t>148</w:t>
            </w:r>
          </w:p>
        </w:tc>
      </w:tr>
    </w:tbl>
    <w:p w14:paraId="334517B9" w14:textId="77777777" w:rsidR="00EB062A" w:rsidRPr="00B53E7A" w:rsidRDefault="00EB062A">
      <w:pPr>
        <w:rPr>
          <w:rFonts w:ascii="Angsana New" w:hAnsi="Angsana New"/>
          <w:sz w:val="26"/>
          <w:szCs w:val="26"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0"/>
        <w:gridCol w:w="1260"/>
        <w:gridCol w:w="270"/>
        <w:gridCol w:w="1336"/>
        <w:gridCol w:w="270"/>
        <w:gridCol w:w="1369"/>
        <w:gridCol w:w="255"/>
        <w:gridCol w:w="1450"/>
      </w:tblGrid>
      <w:tr w:rsidR="00A13FA7" w:rsidRPr="003C618B" w14:paraId="65749ACF" w14:textId="77777777" w:rsidTr="00A13FA7">
        <w:trPr>
          <w:trHeight w:val="252"/>
        </w:trPr>
        <w:tc>
          <w:tcPr>
            <w:tcW w:w="3610" w:type="dxa"/>
          </w:tcPr>
          <w:p w14:paraId="7CABE128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6" w:type="dxa"/>
            <w:gridSpan w:val="3"/>
            <w:tcBorders>
              <w:bottom w:val="single" w:sz="4" w:space="0" w:color="auto"/>
            </w:tcBorders>
          </w:tcPr>
          <w:p w14:paraId="68E9AA46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3C61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7362B40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4" w:type="dxa"/>
            <w:gridSpan w:val="3"/>
            <w:tcBorders>
              <w:bottom w:val="single" w:sz="4" w:space="0" w:color="auto"/>
            </w:tcBorders>
          </w:tcPr>
          <w:p w14:paraId="24261EB4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13FA7" w:rsidRPr="003C618B" w14:paraId="2C504536" w14:textId="77777777" w:rsidTr="00A13FA7">
        <w:trPr>
          <w:trHeight w:val="252"/>
        </w:trPr>
        <w:tc>
          <w:tcPr>
            <w:tcW w:w="3610" w:type="dxa"/>
          </w:tcPr>
          <w:p w14:paraId="4563D29D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939B97" w14:textId="417051E4" w:rsidR="00A13FA7" w:rsidRPr="00A92E5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C4BF6E" w14:textId="77777777" w:rsidR="00A13FA7" w:rsidRPr="009372E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4F0B50E" w14:textId="0D026289" w:rsidR="00A13FA7" w:rsidRPr="009372E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15EA89D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777504B" w14:textId="2F8AD8EB" w:rsidR="00A13FA7" w:rsidRPr="00A92E5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7505577" w14:textId="77777777" w:rsidR="00A13FA7" w:rsidRPr="009372E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1FEB98C3" w14:textId="7CB07D38" w:rsidR="00A13FA7" w:rsidRPr="009372E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13FA7" w:rsidRPr="003C618B" w14:paraId="39F6CCEF" w14:textId="77777777" w:rsidTr="00A13FA7">
        <w:trPr>
          <w:trHeight w:val="252"/>
        </w:trPr>
        <w:tc>
          <w:tcPr>
            <w:tcW w:w="3610" w:type="dxa"/>
          </w:tcPr>
          <w:p w14:paraId="1E7BF053" w14:textId="6F36E838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="002834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ระยะสั้น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จากบุคคลที่เกี่ยวข้องกัน</w:t>
            </w:r>
          </w:p>
        </w:tc>
        <w:tc>
          <w:tcPr>
            <w:tcW w:w="1260" w:type="dxa"/>
          </w:tcPr>
          <w:p w14:paraId="13BF737A" w14:textId="77777777" w:rsidR="00A13FA7" w:rsidRPr="00A92E5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BDC233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34CFDED1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A3CBEC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7D2E7F7" w14:textId="77777777" w:rsidR="00A13FA7" w:rsidRPr="00A92E5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1119B04C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218D049D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26C9" w:rsidRPr="003C618B" w14:paraId="5EA69BA8" w14:textId="77777777" w:rsidTr="00A13FA7">
        <w:trPr>
          <w:trHeight w:val="252"/>
        </w:trPr>
        <w:tc>
          <w:tcPr>
            <w:tcW w:w="3610" w:type="dxa"/>
          </w:tcPr>
          <w:p w14:paraId="4C20B4C1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260" w:type="dxa"/>
          </w:tcPr>
          <w:p w14:paraId="1DC33857" w14:textId="3C216030" w:rsidR="004426C9" w:rsidRPr="00A92E5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2.250</w:t>
            </w:r>
          </w:p>
        </w:tc>
        <w:tc>
          <w:tcPr>
            <w:tcW w:w="270" w:type="dxa"/>
          </w:tcPr>
          <w:p w14:paraId="65552E7B" w14:textId="77777777" w:rsidR="004426C9" w:rsidRPr="00ED093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0FE50C76" w14:textId="77777777" w:rsidR="004426C9" w:rsidRPr="00ED093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93B">
              <w:rPr>
                <w:rFonts w:ascii="Angsana New" w:hAnsi="Angsana New"/>
                <w:sz w:val="26"/>
                <w:szCs w:val="26"/>
              </w:rPr>
              <w:t>3.025</w:t>
            </w:r>
          </w:p>
        </w:tc>
        <w:tc>
          <w:tcPr>
            <w:tcW w:w="270" w:type="dxa"/>
          </w:tcPr>
          <w:p w14:paraId="611BD44C" w14:textId="77777777" w:rsidR="004426C9" w:rsidRPr="00ED093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3AC41C1" w14:textId="2DAAE474" w:rsidR="004426C9" w:rsidRPr="00A92E5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52,737</w:t>
            </w:r>
          </w:p>
        </w:tc>
        <w:tc>
          <w:tcPr>
            <w:tcW w:w="255" w:type="dxa"/>
          </w:tcPr>
          <w:p w14:paraId="026329F0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314C7EBB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71,737</w:t>
            </w:r>
          </w:p>
        </w:tc>
      </w:tr>
      <w:tr w:rsidR="004426C9" w:rsidRPr="003C618B" w14:paraId="306B961C" w14:textId="77777777" w:rsidTr="00A13FA7">
        <w:trPr>
          <w:trHeight w:val="252"/>
        </w:trPr>
        <w:tc>
          <w:tcPr>
            <w:tcW w:w="3610" w:type="dxa"/>
          </w:tcPr>
          <w:p w14:paraId="38AE7710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260" w:type="dxa"/>
          </w:tcPr>
          <w:p w14:paraId="181A8465" w14:textId="022E7502" w:rsidR="004426C9" w:rsidRPr="00A92E5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2.250</w:t>
            </w:r>
          </w:p>
        </w:tc>
        <w:tc>
          <w:tcPr>
            <w:tcW w:w="270" w:type="dxa"/>
          </w:tcPr>
          <w:p w14:paraId="4C55D987" w14:textId="77777777" w:rsidR="004426C9" w:rsidRPr="00ED093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1486EAC9" w14:textId="77777777" w:rsidR="004426C9" w:rsidRPr="00ED093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93B">
              <w:rPr>
                <w:rFonts w:ascii="Angsana New" w:hAnsi="Angsana New"/>
                <w:sz w:val="26"/>
                <w:szCs w:val="26"/>
              </w:rPr>
              <w:t>3.025</w:t>
            </w:r>
          </w:p>
        </w:tc>
        <w:tc>
          <w:tcPr>
            <w:tcW w:w="270" w:type="dxa"/>
          </w:tcPr>
          <w:p w14:paraId="16E9D339" w14:textId="77777777" w:rsidR="004426C9" w:rsidRPr="00ED093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3590002" w14:textId="100B11EE" w:rsidR="004426C9" w:rsidRPr="00A92E5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1,220</w:t>
            </w:r>
          </w:p>
        </w:tc>
        <w:tc>
          <w:tcPr>
            <w:tcW w:w="255" w:type="dxa"/>
          </w:tcPr>
          <w:p w14:paraId="28621F73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575D46A2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1,220</w:t>
            </w:r>
          </w:p>
        </w:tc>
      </w:tr>
      <w:tr w:rsidR="004426C9" w:rsidRPr="003C618B" w14:paraId="29F8DAE8" w14:textId="77777777" w:rsidTr="00A13FA7">
        <w:trPr>
          <w:trHeight w:val="252"/>
        </w:trPr>
        <w:tc>
          <w:tcPr>
            <w:tcW w:w="3610" w:type="dxa"/>
          </w:tcPr>
          <w:p w14:paraId="2A6A812C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2EA3605" w14:textId="77777777" w:rsidR="004426C9" w:rsidRPr="00A92E5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75121" w14:textId="77777777" w:rsidR="004426C9" w:rsidRPr="00ED093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45604DBB" w14:textId="77777777" w:rsidR="004426C9" w:rsidRPr="00ED093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92EAC2" w14:textId="77777777" w:rsidR="004426C9" w:rsidRPr="00ED093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144D691" w14:textId="13BB9E7F" w:rsidR="004426C9" w:rsidRPr="00A92E5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53,957</w:t>
            </w:r>
          </w:p>
        </w:tc>
        <w:tc>
          <w:tcPr>
            <w:tcW w:w="255" w:type="dxa"/>
          </w:tcPr>
          <w:p w14:paraId="18E83419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1F235822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72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957</w:t>
            </w:r>
          </w:p>
        </w:tc>
      </w:tr>
      <w:tr w:rsidR="00A13FA7" w:rsidRPr="00EB062A" w14:paraId="71996F74" w14:textId="77777777" w:rsidTr="00EB062A">
        <w:trPr>
          <w:trHeight w:val="116"/>
        </w:trPr>
        <w:tc>
          <w:tcPr>
            <w:tcW w:w="6746" w:type="dxa"/>
            <w:gridSpan w:val="5"/>
          </w:tcPr>
          <w:p w14:paraId="4AF2C5DB" w14:textId="77777777" w:rsidR="00A13FA7" w:rsidRPr="00ED093B" w:rsidRDefault="00A13FA7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E9D38A6" w14:textId="77777777" w:rsidR="00A13FA7" w:rsidRPr="00A92E51" w:rsidRDefault="00A13FA7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5" w:type="dxa"/>
          </w:tcPr>
          <w:p w14:paraId="50932D31" w14:textId="77777777" w:rsidR="00A13FA7" w:rsidRPr="00EB062A" w:rsidRDefault="00A13FA7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3939986D" w14:textId="77777777" w:rsidR="00A13FA7" w:rsidRPr="00EB062A" w:rsidRDefault="00A13FA7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13FA7" w:rsidRPr="003C618B" w14:paraId="34813EE3" w14:textId="77777777" w:rsidTr="00A13FA7">
        <w:trPr>
          <w:trHeight w:val="252"/>
        </w:trPr>
        <w:tc>
          <w:tcPr>
            <w:tcW w:w="6746" w:type="dxa"/>
            <w:gridSpan w:val="5"/>
          </w:tcPr>
          <w:p w14:paraId="26559786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9" w:type="dxa"/>
          </w:tcPr>
          <w:p w14:paraId="3CA2B630" w14:textId="77777777" w:rsidR="00A13FA7" w:rsidRPr="00A92E51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4934265B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70B03F82" w14:textId="77777777" w:rsidR="00A13FA7" w:rsidRPr="003C618B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26C9" w:rsidRPr="003C618B" w14:paraId="1452CFF8" w14:textId="77777777" w:rsidTr="00A13FA7">
        <w:trPr>
          <w:trHeight w:val="252"/>
        </w:trPr>
        <w:tc>
          <w:tcPr>
            <w:tcW w:w="6746" w:type="dxa"/>
            <w:gridSpan w:val="5"/>
          </w:tcPr>
          <w:p w14:paraId="5D564A3A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369" w:type="dxa"/>
          </w:tcPr>
          <w:p w14:paraId="526A8303" w14:textId="6C39EE82" w:rsidR="004426C9" w:rsidRPr="00A92E51" w:rsidRDefault="00A92E51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9,651</w:t>
            </w:r>
          </w:p>
        </w:tc>
        <w:tc>
          <w:tcPr>
            <w:tcW w:w="255" w:type="dxa"/>
          </w:tcPr>
          <w:p w14:paraId="5B30F22A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7FC71A8F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9,255</w:t>
            </w:r>
          </w:p>
        </w:tc>
      </w:tr>
      <w:tr w:rsidR="004426C9" w:rsidRPr="003C618B" w14:paraId="3C8F608F" w14:textId="77777777" w:rsidTr="00A13FA7">
        <w:trPr>
          <w:trHeight w:val="252"/>
        </w:trPr>
        <w:tc>
          <w:tcPr>
            <w:tcW w:w="6746" w:type="dxa"/>
            <w:gridSpan w:val="5"/>
          </w:tcPr>
          <w:p w14:paraId="480125D9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369" w:type="dxa"/>
          </w:tcPr>
          <w:p w14:paraId="6F15DDFB" w14:textId="182A1D0A" w:rsidR="004426C9" w:rsidRPr="00A92E5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8</w:t>
            </w:r>
            <w:r w:rsidR="00ED093B" w:rsidRPr="00A92E51">
              <w:rPr>
                <w:rFonts w:ascii="Angsana New" w:hAnsi="Angsana New"/>
                <w:sz w:val="26"/>
                <w:szCs w:val="26"/>
              </w:rPr>
              <w:t>8</w:t>
            </w:r>
            <w:r w:rsidR="00A92E51" w:rsidRPr="00A92E5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5" w:type="dxa"/>
          </w:tcPr>
          <w:p w14:paraId="34F1D275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3C23981D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3C618B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4426C9" w:rsidRPr="003C618B" w14:paraId="612BB322" w14:textId="77777777" w:rsidTr="00A13FA7">
        <w:trPr>
          <w:trHeight w:val="252"/>
        </w:trPr>
        <w:tc>
          <w:tcPr>
            <w:tcW w:w="6746" w:type="dxa"/>
            <w:gridSpan w:val="5"/>
          </w:tcPr>
          <w:p w14:paraId="6378277D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38FC293" w14:textId="1CE8238C" w:rsidR="004426C9" w:rsidRPr="00A92E5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1</w:t>
            </w:r>
            <w:r w:rsidR="00A92E51" w:rsidRPr="00A92E51">
              <w:rPr>
                <w:rFonts w:ascii="Angsana New" w:hAnsi="Angsana New"/>
                <w:sz w:val="26"/>
                <w:szCs w:val="26"/>
              </w:rPr>
              <w:t>0,539</w:t>
            </w:r>
          </w:p>
        </w:tc>
        <w:tc>
          <w:tcPr>
            <w:tcW w:w="255" w:type="dxa"/>
          </w:tcPr>
          <w:p w14:paraId="0D2844EB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5CE891BC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3C618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426C9" w:rsidRPr="003C618B" w14:paraId="0F288069" w14:textId="77777777" w:rsidTr="00A13FA7">
        <w:trPr>
          <w:trHeight w:val="252"/>
        </w:trPr>
        <w:tc>
          <w:tcPr>
            <w:tcW w:w="6746" w:type="dxa"/>
            <w:gridSpan w:val="5"/>
          </w:tcPr>
          <w:p w14:paraId="64841763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3A820A5B" w14:textId="20D4A4D7" w:rsidR="004426C9" w:rsidRPr="00A92E5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6</w:t>
            </w:r>
            <w:r w:rsidR="00A92E51" w:rsidRPr="00A92E51">
              <w:rPr>
                <w:rFonts w:ascii="Angsana New" w:hAnsi="Angsana New"/>
                <w:sz w:val="26"/>
                <w:szCs w:val="26"/>
              </w:rPr>
              <w:t>4,496</w:t>
            </w:r>
          </w:p>
        </w:tc>
        <w:tc>
          <w:tcPr>
            <w:tcW w:w="255" w:type="dxa"/>
          </w:tcPr>
          <w:p w14:paraId="29D41349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47F4A346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83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07</w:t>
            </w:r>
            <w:r w:rsidRPr="003C618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1FD2F6AA" w14:textId="4678ED36" w:rsidR="00FB4806" w:rsidRDefault="00FB4806" w:rsidP="00A13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28311972" w14:textId="77777777" w:rsidR="00FB4806" w:rsidRDefault="00FB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7839AE7C" w14:textId="0FD2234F" w:rsidR="00696F8E" w:rsidRPr="003C618B" w:rsidRDefault="00696F8E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EC2668">
        <w:rPr>
          <w:rFonts w:ascii="Angsana New" w:hAnsi="Angsana New" w:hint="cs"/>
          <w:sz w:val="26"/>
          <w:szCs w:val="26"/>
          <w:cs/>
        </w:rPr>
        <w:t>ระยะสั้น</w:t>
      </w:r>
      <w:r w:rsidRPr="003C618B">
        <w:rPr>
          <w:rFonts w:ascii="Angsana New" w:hAnsi="Angsana New"/>
          <w:sz w:val="26"/>
          <w:szCs w:val="26"/>
          <w:cs/>
        </w:rPr>
        <w:t xml:space="preserve">จากบุคคลที่เกี่ยวข้องกันสำหรับแต่ละปีสิ้นสุดวันที่ </w:t>
      </w:r>
      <w:r w:rsidRPr="003C618B">
        <w:rPr>
          <w:rFonts w:ascii="Angsana New" w:hAnsi="Angsana New"/>
          <w:sz w:val="26"/>
          <w:szCs w:val="26"/>
        </w:rPr>
        <w:t xml:space="preserve">31 </w:t>
      </w:r>
      <w:r w:rsidRPr="003C618B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และ 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2</w:t>
      </w:r>
      <w:r w:rsidRPr="003C618B">
        <w:rPr>
          <w:rFonts w:ascii="Angsana New" w:hAnsi="Angsana New"/>
          <w:sz w:val="26"/>
          <w:szCs w:val="26"/>
        </w:rPr>
        <w:t xml:space="preserve">  </w:t>
      </w:r>
      <w:r w:rsidRPr="003C618B">
        <w:rPr>
          <w:rFonts w:ascii="Angsana New" w:hAnsi="Angsana New"/>
          <w:sz w:val="26"/>
          <w:szCs w:val="26"/>
          <w:cs/>
        </w:rPr>
        <w:t>มีดังนี้</w:t>
      </w:r>
    </w:p>
    <w:p w14:paraId="57E7B7EB" w14:textId="77777777" w:rsidR="00696F8E" w:rsidRPr="00696F8E" w:rsidRDefault="00696F8E" w:rsidP="00696F8E">
      <w:pPr>
        <w:rPr>
          <w:rFonts w:ascii="Angsana New" w:hAnsi="Angsana New"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8"/>
        <w:gridCol w:w="1423"/>
        <w:gridCol w:w="268"/>
        <w:gridCol w:w="1401"/>
      </w:tblGrid>
      <w:tr w:rsidR="00696F8E" w:rsidRPr="003C618B" w14:paraId="459BC96D" w14:textId="77777777" w:rsidTr="00696F8E">
        <w:tc>
          <w:tcPr>
            <w:tcW w:w="6718" w:type="dxa"/>
          </w:tcPr>
          <w:p w14:paraId="6F87895C" w14:textId="77777777" w:rsidR="00696F8E" w:rsidRPr="003C618B" w:rsidRDefault="00696F8E" w:rsidP="00696F8E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2" w:type="dxa"/>
            <w:gridSpan w:val="3"/>
            <w:tcBorders>
              <w:bottom w:val="single" w:sz="4" w:space="0" w:color="auto"/>
            </w:tcBorders>
          </w:tcPr>
          <w:p w14:paraId="3DAD8A34" w14:textId="77777777" w:rsidR="00696F8E" w:rsidRPr="003C618B" w:rsidRDefault="00696F8E" w:rsidP="00696F8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618B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696F8E" w:rsidRPr="003C618B" w14:paraId="70FFACD4" w14:textId="77777777" w:rsidTr="00696F8E">
        <w:tc>
          <w:tcPr>
            <w:tcW w:w="6718" w:type="dxa"/>
          </w:tcPr>
          <w:p w14:paraId="048B40F4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D4788C2" w14:textId="5D26E857" w:rsidR="00696F8E" w:rsidRPr="00A92E51" w:rsidRDefault="00696F8E" w:rsidP="00696F8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2E5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6C567C8D" w14:textId="77777777" w:rsidR="00696F8E" w:rsidRPr="003C618B" w:rsidRDefault="00696F8E" w:rsidP="00696F8E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4CF513A6" w14:textId="7CE0A5B9" w:rsidR="00696F8E" w:rsidRPr="003C618B" w:rsidRDefault="00696F8E" w:rsidP="00696F8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696F8E" w:rsidRPr="00EC2668" w14:paraId="457075CF" w14:textId="77777777" w:rsidTr="00696F8E">
        <w:tc>
          <w:tcPr>
            <w:tcW w:w="6718" w:type="dxa"/>
            <w:vAlign w:val="bottom"/>
          </w:tcPr>
          <w:p w14:paraId="1B9645F1" w14:textId="3F6542D1" w:rsidR="00696F8E" w:rsidRPr="00EC2668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3" w:type="dxa"/>
          </w:tcPr>
          <w:p w14:paraId="6F05EB04" w14:textId="77777777" w:rsidR="00696F8E" w:rsidRPr="00EC2668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5115E8B2" w14:textId="77777777" w:rsidR="00696F8E" w:rsidRPr="00EC2668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1" w:type="dxa"/>
          </w:tcPr>
          <w:p w14:paraId="508CD266" w14:textId="77777777" w:rsidR="00696F8E" w:rsidRPr="00EC2668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96F8E" w:rsidRPr="003C618B" w14:paraId="06980AE1" w14:textId="77777777" w:rsidTr="00696F8E">
        <w:tc>
          <w:tcPr>
            <w:tcW w:w="6718" w:type="dxa"/>
            <w:vAlign w:val="center"/>
          </w:tcPr>
          <w:p w14:paraId="06646F7A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3C618B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3C618B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3C618B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3C618B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3" w:type="dxa"/>
          </w:tcPr>
          <w:p w14:paraId="561556AA" w14:textId="2E78F9BF" w:rsidR="00696F8E" w:rsidRPr="00A92E51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72,957</w:t>
            </w:r>
          </w:p>
        </w:tc>
        <w:tc>
          <w:tcPr>
            <w:tcW w:w="268" w:type="dxa"/>
          </w:tcPr>
          <w:p w14:paraId="0BAA8C35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28D17591" w14:textId="067365C1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100,849</w:t>
            </w:r>
          </w:p>
        </w:tc>
      </w:tr>
      <w:tr w:rsidR="00A92E51" w:rsidRPr="003C618B" w14:paraId="2DE1DEE3" w14:textId="77777777" w:rsidTr="00696F8E">
        <w:tc>
          <w:tcPr>
            <w:tcW w:w="6718" w:type="dxa"/>
            <w:vAlign w:val="center"/>
          </w:tcPr>
          <w:p w14:paraId="7A39CC33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3C618B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3" w:type="dxa"/>
          </w:tcPr>
          <w:p w14:paraId="165BC228" w14:textId="41BB3F34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(19,000)</w:t>
            </w:r>
          </w:p>
        </w:tc>
        <w:tc>
          <w:tcPr>
            <w:tcW w:w="268" w:type="dxa"/>
          </w:tcPr>
          <w:p w14:paraId="5934354C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42ED8A5D" w14:textId="6E67288E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(27,892)</w:t>
            </w:r>
          </w:p>
        </w:tc>
      </w:tr>
      <w:tr w:rsidR="00696F8E" w:rsidRPr="003C618B" w14:paraId="73642A08" w14:textId="77777777" w:rsidTr="00696F8E">
        <w:tc>
          <w:tcPr>
            <w:tcW w:w="6718" w:type="dxa"/>
            <w:vAlign w:val="center"/>
          </w:tcPr>
          <w:p w14:paraId="4D3080C8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3C618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618B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3C618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58C95C16" w14:textId="2DABDA1C" w:rsidR="00696F8E" w:rsidRPr="00A92E51" w:rsidRDefault="00A92E51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53</w:t>
            </w:r>
            <w:r w:rsidR="00696F8E" w:rsidRPr="00A92E51">
              <w:rPr>
                <w:rFonts w:ascii="Angsana New" w:hAnsi="Angsana New"/>
                <w:sz w:val="26"/>
                <w:szCs w:val="26"/>
              </w:rPr>
              <w:t>,957</w:t>
            </w:r>
          </w:p>
        </w:tc>
        <w:tc>
          <w:tcPr>
            <w:tcW w:w="268" w:type="dxa"/>
          </w:tcPr>
          <w:p w14:paraId="3FDE9341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58C40798" w14:textId="3C7E6C6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72,957</w:t>
            </w:r>
          </w:p>
        </w:tc>
      </w:tr>
    </w:tbl>
    <w:p w14:paraId="64AD709C" w14:textId="77777777" w:rsidR="00696F8E" w:rsidRPr="003C618B" w:rsidRDefault="00696F8E" w:rsidP="00696F8E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38FBD331" w14:textId="427D2CB5" w:rsidR="00A13FA7" w:rsidRDefault="00AE5AE5" w:rsidP="00A13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ณ </w:t>
      </w:r>
      <w:r w:rsidR="00A13FA7" w:rsidRPr="003C618B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A13FA7" w:rsidRPr="003C618B">
        <w:rPr>
          <w:rFonts w:ascii="Angsana New" w:hAnsi="Angsana New"/>
          <w:sz w:val="26"/>
          <w:szCs w:val="26"/>
          <w:lang w:val="en-GB"/>
        </w:rPr>
        <w:t>3</w:t>
      </w:r>
      <w:r w:rsidR="00057C62">
        <w:rPr>
          <w:rFonts w:ascii="Angsana New" w:hAnsi="Angsana New"/>
          <w:sz w:val="26"/>
          <w:szCs w:val="26"/>
        </w:rPr>
        <w:t>1</w:t>
      </w:r>
      <w:r w:rsidR="00035D46">
        <w:rPr>
          <w:rFonts w:ascii="Angsana New" w:hAnsi="Angsana New" w:hint="cs"/>
          <w:sz w:val="26"/>
          <w:szCs w:val="26"/>
          <w:cs/>
        </w:rPr>
        <w:t xml:space="preserve"> </w:t>
      </w:r>
      <w:r w:rsidR="00057C6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A13FA7" w:rsidRPr="003C618B">
        <w:rPr>
          <w:rFonts w:ascii="Angsana New" w:hAnsi="Angsana New"/>
          <w:sz w:val="26"/>
          <w:szCs w:val="26"/>
        </w:rPr>
        <w:t>256</w:t>
      </w:r>
      <w:r w:rsidR="00EB062A">
        <w:rPr>
          <w:rFonts w:ascii="Angsana New" w:hAnsi="Angsana New"/>
          <w:sz w:val="26"/>
          <w:szCs w:val="26"/>
        </w:rPr>
        <w:t xml:space="preserve">3 </w:t>
      </w:r>
      <w:r w:rsidR="00EB062A">
        <w:rPr>
          <w:rFonts w:ascii="Angsana New" w:hAnsi="Angsana New" w:hint="cs"/>
          <w:sz w:val="26"/>
          <w:szCs w:val="26"/>
          <w:cs/>
        </w:rPr>
        <w:t>และ</w:t>
      </w:r>
      <w:r w:rsidR="00A13FA7" w:rsidRPr="003C618B">
        <w:rPr>
          <w:rFonts w:ascii="Angsana New" w:hAnsi="Angsana New" w:hint="cs"/>
          <w:sz w:val="26"/>
          <w:szCs w:val="26"/>
          <w:cs/>
        </w:rPr>
        <w:t xml:space="preserve"> </w:t>
      </w:r>
      <w:r w:rsidR="00A13FA7" w:rsidRPr="003C618B">
        <w:rPr>
          <w:rFonts w:ascii="Angsana New" w:hAnsi="Angsana New"/>
          <w:sz w:val="26"/>
          <w:szCs w:val="26"/>
          <w:lang w:val="en-GB"/>
        </w:rPr>
        <w:t>256</w:t>
      </w:r>
      <w:r w:rsidR="00EB062A">
        <w:rPr>
          <w:rFonts w:ascii="Angsana New" w:hAnsi="Angsana New"/>
          <w:sz w:val="26"/>
          <w:szCs w:val="26"/>
        </w:rPr>
        <w:t>2</w:t>
      </w:r>
      <w:r w:rsidR="00A13FA7" w:rsidRPr="003C618B">
        <w:rPr>
          <w:rFonts w:ascii="Angsana New" w:hAnsi="Angsana New"/>
          <w:sz w:val="26"/>
          <w:szCs w:val="26"/>
        </w:rPr>
        <w:t xml:space="preserve"> </w:t>
      </w:r>
      <w:r w:rsidR="00A13FA7" w:rsidRPr="003C618B">
        <w:rPr>
          <w:rFonts w:ascii="Angsana New" w:hAnsi="Angsana New"/>
          <w:sz w:val="26"/>
          <w:szCs w:val="26"/>
          <w:cs/>
        </w:rPr>
        <w:t>เงินกู้ยืม</w:t>
      </w:r>
      <w:r w:rsidR="00283407" w:rsidRPr="00283407">
        <w:rPr>
          <w:rFonts w:ascii="Angsana New" w:hAnsi="Angsana New"/>
          <w:sz w:val="26"/>
          <w:szCs w:val="26"/>
          <w:cs/>
        </w:rPr>
        <w:t>ระยะสั้น</w:t>
      </w:r>
      <w:r w:rsidR="00A13FA7" w:rsidRPr="003C618B">
        <w:rPr>
          <w:rFonts w:ascii="Angsana New" w:hAnsi="Angsana New"/>
          <w:sz w:val="26"/>
          <w:szCs w:val="26"/>
          <w:cs/>
        </w:rPr>
        <w:t>จากบุคคลที่เกี่ยวข้องกันดังกล่าว เ</w:t>
      </w:r>
      <w:r w:rsidR="00EB062A">
        <w:rPr>
          <w:rFonts w:ascii="Angsana New" w:hAnsi="Angsana New"/>
          <w:sz w:val="26"/>
          <w:szCs w:val="26"/>
          <w:cs/>
        </w:rPr>
        <w:t>ป็นเงินกู้ยืมที่ไม่มีหลักประกัน</w:t>
      </w:r>
      <w:r w:rsidR="00EB062A">
        <w:rPr>
          <w:rFonts w:ascii="Angsana New" w:hAnsi="Angsana New" w:hint="cs"/>
          <w:sz w:val="26"/>
          <w:szCs w:val="26"/>
          <w:cs/>
        </w:rPr>
        <w:t>และ</w:t>
      </w:r>
      <w:r w:rsidR="00283407">
        <w:rPr>
          <w:rFonts w:ascii="Angsana New" w:hAnsi="Angsana New" w:hint="cs"/>
          <w:sz w:val="26"/>
          <w:szCs w:val="26"/>
          <w:cs/>
        </w:rPr>
        <w:t>มี</w:t>
      </w:r>
      <w:r w:rsidR="00A13FA7" w:rsidRPr="003C618B">
        <w:rPr>
          <w:rFonts w:ascii="Angsana New" w:hAnsi="Angsana New"/>
          <w:sz w:val="26"/>
          <w:szCs w:val="26"/>
          <w:cs/>
        </w:rPr>
        <w:t>กำหนดชำระ</w:t>
      </w:r>
      <w:r w:rsidR="00283407">
        <w:rPr>
          <w:rFonts w:ascii="Angsana New" w:hAnsi="Angsana New" w:hint="cs"/>
          <w:sz w:val="26"/>
          <w:szCs w:val="26"/>
          <w:cs/>
        </w:rPr>
        <w:t>คืนเมื่อผู้ให้กู้ทวงถาม</w:t>
      </w:r>
    </w:p>
    <w:p w14:paraId="5728FA16" w14:textId="77777777" w:rsidR="00696F8E" w:rsidRDefault="00696F8E" w:rsidP="00A13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FE1E35B" w14:textId="11E80D2F" w:rsidR="008548E9" w:rsidRPr="009372E1" w:rsidRDefault="00427836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5</w:t>
      </w:r>
      <w:r w:rsidR="008548E9" w:rsidRPr="009372E1">
        <w:rPr>
          <w:rFonts w:ascii="Angsana New" w:hAnsi="Angsana New"/>
          <w:b/>
          <w:bCs/>
          <w:sz w:val="26"/>
          <w:szCs w:val="26"/>
        </w:rPr>
        <w:t>.</w:t>
      </w:r>
      <w:r w:rsidR="008548E9" w:rsidRPr="009372E1">
        <w:rPr>
          <w:rFonts w:ascii="Angsana New" w:hAnsi="Angsana New"/>
          <w:b/>
          <w:bCs/>
          <w:sz w:val="26"/>
          <w:szCs w:val="26"/>
        </w:rPr>
        <w:tab/>
      </w:r>
      <w:r w:rsidR="008548E9" w:rsidRPr="009372E1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CB3C5B" w:rsidRPr="009372E1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B3C5B" w:rsidRPr="009372E1">
        <w:rPr>
          <w:rFonts w:ascii="Angsana New" w:hAnsi="Angsana New"/>
          <w:b/>
          <w:bCs/>
          <w:sz w:val="26"/>
          <w:szCs w:val="26"/>
        </w:rPr>
        <w:t xml:space="preserve">- </w:t>
      </w:r>
      <w:r w:rsidR="00CB3C5B" w:rsidRPr="009372E1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07DBEAC3" w14:textId="77777777" w:rsidR="008548E9" w:rsidRPr="009372E1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0232F723" w:rsidR="002C30DF" w:rsidRPr="009372E1" w:rsidRDefault="002C30DF" w:rsidP="00E42109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9372E1">
        <w:rPr>
          <w:rFonts w:ascii="Angsana New" w:hAnsi="Angsana New" w:cs="Angsana New"/>
          <w:sz w:val="26"/>
          <w:szCs w:val="26"/>
          <w:cs/>
          <w:lang w:val="en-US"/>
        </w:rPr>
        <w:t>การวิเคราะห์อายุลูกหนี้การค้า</w:t>
      </w:r>
      <w:r w:rsidRPr="009372E1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057C62" w:rsidRPr="00057C62">
        <w:rPr>
          <w:rFonts w:ascii="Angsana New" w:hAnsi="Angsana New" w:cs="Angsana New"/>
          <w:sz w:val="26"/>
          <w:szCs w:val="26"/>
          <w:cs/>
          <w:lang w:val="en-US"/>
        </w:rPr>
        <w:t xml:space="preserve">ณ </w:t>
      </w:r>
      <w:r w:rsidR="00057C62" w:rsidRPr="00057C6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วันที่ </w:t>
      </w:r>
      <w:r w:rsidR="00057C62" w:rsidRPr="00057C62">
        <w:rPr>
          <w:rFonts w:ascii="Angsana New" w:hAnsi="Angsana New" w:cs="Angsana New"/>
          <w:sz w:val="26"/>
          <w:szCs w:val="26"/>
          <w:lang w:val="en-US"/>
        </w:rPr>
        <w:t>31</w:t>
      </w:r>
      <w:r w:rsidR="00057C62" w:rsidRPr="00057C6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057C62" w:rsidRPr="00057C62">
        <w:rPr>
          <w:rFonts w:ascii="Angsana New" w:hAnsi="Angsana New" w:cs="Angsana New"/>
          <w:sz w:val="26"/>
          <w:szCs w:val="26"/>
          <w:lang w:val="en-US"/>
        </w:rPr>
        <w:t xml:space="preserve">2563 </w:t>
      </w:r>
      <w:r w:rsidR="00057C62" w:rsidRPr="00057C6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="00057C62" w:rsidRPr="00057C62">
        <w:rPr>
          <w:rFonts w:ascii="Angsana New" w:hAnsi="Angsana New" w:cs="Angsana New"/>
          <w:sz w:val="26"/>
          <w:szCs w:val="26"/>
          <w:lang w:val="en-US"/>
        </w:rPr>
        <w:t>2562</w:t>
      </w:r>
      <w:r w:rsidR="00057C62" w:rsidRPr="003C618B">
        <w:rPr>
          <w:rFonts w:ascii="Angsana New" w:hAnsi="Angsana New"/>
          <w:sz w:val="26"/>
          <w:szCs w:val="26"/>
        </w:rPr>
        <w:t xml:space="preserve"> </w:t>
      </w:r>
      <w:r w:rsidRPr="009372E1">
        <w:rPr>
          <w:rFonts w:ascii="Angsana New" w:hAnsi="Angsana New" w:cs="Angsana New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9372E1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9372E1" w14:paraId="56B1C659" w14:textId="77777777" w:rsidTr="006F0792">
        <w:tc>
          <w:tcPr>
            <w:tcW w:w="6731" w:type="dxa"/>
          </w:tcPr>
          <w:p w14:paraId="1038765C" w14:textId="77777777" w:rsidR="002D15DC" w:rsidRPr="009372E1" w:rsidRDefault="002D15DC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9372E1" w:rsidRDefault="002D15DC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72E1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9372E1" w14:paraId="47020F5B" w14:textId="77777777" w:rsidTr="006F0792">
        <w:tc>
          <w:tcPr>
            <w:tcW w:w="6731" w:type="dxa"/>
          </w:tcPr>
          <w:p w14:paraId="7D1326DC" w14:textId="77777777" w:rsidR="00A7020A" w:rsidRPr="009372E1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59DB7843" w:rsidR="00A7020A" w:rsidRPr="00A92E51" w:rsidRDefault="001C297D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7DD9B4E2" w14:textId="77777777" w:rsidR="00A7020A" w:rsidRPr="009372E1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53A18B17" w:rsidR="00A7020A" w:rsidRPr="009372E1" w:rsidRDefault="00A7020A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 w:rsidR="00EB062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7020A" w:rsidRPr="009372E1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9372E1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57464EFA" w14:textId="77777777" w:rsidR="00A7020A" w:rsidRPr="00A92E51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F50BC50" w14:textId="77777777" w:rsidR="00A7020A" w:rsidRPr="009372E1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7552DB2" w14:textId="77777777" w:rsidR="00A7020A" w:rsidRPr="009372E1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26C9" w:rsidRPr="009372E1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3FD923EC" w:rsidR="004426C9" w:rsidRPr="00A92E51" w:rsidRDefault="00A92E51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E51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  <w:r w:rsidR="004426C9" w:rsidRPr="00A92E5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5D148D" w:rsidRPr="00A92E51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  <w:r w:rsidRPr="00A92E51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20B9E36D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24,194 </w:t>
            </w:r>
          </w:p>
        </w:tc>
      </w:tr>
      <w:tr w:rsidR="004426C9" w:rsidRPr="009372E1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4426C9" w:rsidRPr="00A92E5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26C9" w:rsidRPr="009372E1" w14:paraId="23624602" w14:textId="77777777" w:rsidTr="00910FE7">
        <w:trPr>
          <w:trHeight w:val="252"/>
        </w:trPr>
        <w:tc>
          <w:tcPr>
            <w:tcW w:w="6731" w:type="dxa"/>
          </w:tcPr>
          <w:p w14:paraId="3B4D8B5B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5DDA517C" w:rsidR="004426C9" w:rsidRPr="00A92E51" w:rsidRDefault="00A92E51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E51">
              <w:rPr>
                <w:rFonts w:ascii="Angsana New" w:hAnsi="Angsan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269" w:type="dxa"/>
          </w:tcPr>
          <w:p w14:paraId="631CC1BD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14,023 </w:t>
            </w:r>
          </w:p>
        </w:tc>
      </w:tr>
      <w:tr w:rsidR="005D148D" w:rsidRPr="009372E1" w14:paraId="44F41B0B" w14:textId="77777777" w:rsidTr="006E5639">
        <w:trPr>
          <w:trHeight w:val="252"/>
        </w:trPr>
        <w:tc>
          <w:tcPr>
            <w:tcW w:w="6731" w:type="dxa"/>
          </w:tcPr>
          <w:p w14:paraId="0C247207" w14:textId="77777777" w:rsidR="005D148D" w:rsidRPr="009372E1" w:rsidRDefault="005D148D" w:rsidP="005D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405" w:type="dxa"/>
          </w:tcPr>
          <w:p w14:paraId="6D372BF7" w14:textId="6AB8C7AA" w:rsidR="005D148D" w:rsidRPr="00A92E51" w:rsidRDefault="005D148D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69" w:type="dxa"/>
          </w:tcPr>
          <w:p w14:paraId="789E901F" w14:textId="77777777" w:rsidR="005D148D" w:rsidRPr="009372E1" w:rsidRDefault="005D148D" w:rsidP="005D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60BFCF4" w14:textId="77777777" w:rsidR="005D148D" w:rsidRPr="003C618B" w:rsidRDefault="005D148D" w:rsidP="005D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77</w:t>
            </w:r>
          </w:p>
        </w:tc>
      </w:tr>
      <w:tr w:rsidR="005D148D" w:rsidRPr="009372E1" w14:paraId="2863DA97" w14:textId="77777777" w:rsidTr="005D148D">
        <w:trPr>
          <w:trHeight w:val="252"/>
        </w:trPr>
        <w:tc>
          <w:tcPr>
            <w:tcW w:w="6731" w:type="dxa"/>
          </w:tcPr>
          <w:p w14:paraId="63BE5F51" w14:textId="77777777" w:rsidR="005D148D" w:rsidRPr="009372E1" w:rsidRDefault="005D148D" w:rsidP="005D148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</w:tcPr>
          <w:p w14:paraId="195B9CF7" w14:textId="58557A43" w:rsidR="005D148D" w:rsidRPr="00A92E51" w:rsidRDefault="005D148D" w:rsidP="005D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69" w:type="dxa"/>
          </w:tcPr>
          <w:p w14:paraId="6AA170D7" w14:textId="77777777" w:rsidR="005D148D" w:rsidRPr="009372E1" w:rsidRDefault="005D148D" w:rsidP="005D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E72E263" w14:textId="77777777" w:rsidR="005D148D" w:rsidRPr="003C618B" w:rsidRDefault="005D148D" w:rsidP="005D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19</w:t>
            </w:r>
          </w:p>
        </w:tc>
      </w:tr>
      <w:tr w:rsidR="004426C9" w:rsidRPr="009372E1" w14:paraId="5B6F9BD5" w14:textId="77777777" w:rsidTr="00A13FA7">
        <w:trPr>
          <w:trHeight w:val="252"/>
        </w:trPr>
        <w:tc>
          <w:tcPr>
            <w:tcW w:w="6731" w:type="dxa"/>
          </w:tcPr>
          <w:p w14:paraId="19C5988B" w14:textId="77777777" w:rsidR="004426C9" w:rsidRPr="009372E1" w:rsidRDefault="004426C9" w:rsidP="004426C9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7339C704" w:rsidR="004426C9" w:rsidRPr="00A92E51" w:rsidRDefault="004B08C5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269" w:type="dxa"/>
          </w:tcPr>
          <w:p w14:paraId="75594A0A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D7A6487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482</w:t>
            </w:r>
          </w:p>
        </w:tc>
      </w:tr>
      <w:tr w:rsidR="004426C9" w:rsidRPr="009372E1" w14:paraId="566775D9" w14:textId="77777777" w:rsidTr="00A13FA7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4426C9" w:rsidRPr="009372E1" w:rsidRDefault="004426C9" w:rsidP="004426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11E78A4B" w:rsidR="004426C9" w:rsidRPr="00A92E51" w:rsidRDefault="00A92E51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E51">
              <w:rPr>
                <w:rFonts w:ascii="Angsana New" w:hAnsi="Angsana New"/>
                <w:color w:val="000000"/>
                <w:sz w:val="26"/>
                <w:szCs w:val="26"/>
              </w:rPr>
              <w:t>30,2</w:t>
            </w:r>
            <w:r w:rsidR="004B08C5">
              <w:rPr>
                <w:rFonts w:ascii="Angsana New" w:hAnsi="Angsan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69" w:type="dxa"/>
          </w:tcPr>
          <w:p w14:paraId="648C4BC9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75444066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40,995</w:t>
            </w:r>
          </w:p>
        </w:tc>
      </w:tr>
      <w:tr w:rsidR="004426C9" w:rsidRPr="009372E1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0B5487C1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="004A7B5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EC266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A7B50">
              <w:rPr>
                <w:rFonts w:ascii="Angsana New" w:hAnsi="Angsana New"/>
                <w:sz w:val="26"/>
                <w:szCs w:val="26"/>
              </w:rPr>
              <w:t>/</w:t>
            </w:r>
            <w:r w:rsidR="00EC266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372E1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7D2B44B1" w:rsidR="004426C9" w:rsidRPr="00A92E5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E5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92E51" w:rsidRPr="00A92E51">
              <w:rPr>
                <w:rFonts w:ascii="Angsana New" w:hAnsi="Angsana New"/>
                <w:color w:val="000000"/>
                <w:sz w:val="26"/>
                <w:szCs w:val="26"/>
              </w:rPr>
              <w:t>775</w:t>
            </w:r>
            <w:r w:rsidRPr="00A92E5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C9F555F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C618B">
              <w:rPr>
                <w:rFonts w:ascii="Angsana New" w:hAnsi="Angsana New"/>
                <w:sz w:val="26"/>
                <w:szCs w:val="26"/>
              </w:rPr>
              <w:t>,258)</w:t>
            </w:r>
          </w:p>
        </w:tc>
      </w:tr>
      <w:tr w:rsidR="004426C9" w:rsidRPr="009372E1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79B16CF9" w:rsidR="004426C9" w:rsidRPr="00A92E51" w:rsidRDefault="005D148D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2E51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A92E51" w:rsidRPr="00A92E51">
              <w:rPr>
                <w:rFonts w:ascii="Angsana New" w:hAnsi="Angsana New"/>
                <w:color w:val="000000"/>
                <w:sz w:val="26"/>
                <w:szCs w:val="26"/>
              </w:rPr>
              <w:t>9,4</w:t>
            </w:r>
            <w:r w:rsidR="004B08C5">
              <w:rPr>
                <w:rFonts w:ascii="Angsana New" w:hAnsi="Angsan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269" w:type="dxa"/>
          </w:tcPr>
          <w:p w14:paraId="30ED494C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38,737</w:t>
            </w:r>
          </w:p>
        </w:tc>
      </w:tr>
      <w:tr w:rsidR="00EB062A" w:rsidRPr="009372E1" w14:paraId="633E44AA" w14:textId="77777777" w:rsidTr="00F21A08">
        <w:trPr>
          <w:trHeight w:val="252"/>
        </w:trPr>
        <w:tc>
          <w:tcPr>
            <w:tcW w:w="6731" w:type="dxa"/>
          </w:tcPr>
          <w:p w14:paraId="7AC76AB7" w14:textId="77777777" w:rsidR="00EB062A" w:rsidRPr="00696F8E" w:rsidRDefault="00EB062A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F55DFC5" w14:textId="77777777" w:rsidR="00EB062A" w:rsidRPr="00A92E51" w:rsidRDefault="00EB062A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C767AFC" w14:textId="77777777" w:rsidR="00EB062A" w:rsidRPr="00696F8E" w:rsidRDefault="00EB062A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5858D708" w14:textId="77777777" w:rsidR="00EB062A" w:rsidRPr="00696F8E" w:rsidRDefault="00EB062A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52A0" w:rsidRPr="008E52B8" w14:paraId="550A6252" w14:textId="77777777" w:rsidTr="00480D50">
        <w:trPr>
          <w:trHeight w:val="252"/>
        </w:trPr>
        <w:tc>
          <w:tcPr>
            <w:tcW w:w="6731" w:type="dxa"/>
          </w:tcPr>
          <w:p w14:paraId="1A95EBCD" w14:textId="0B9926F1" w:rsidR="00E052A0" w:rsidRPr="00E052A0" w:rsidRDefault="00E052A0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052A0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ค่าเผื่อหนี้สงสัยจะสูญระหว่างปี</w:t>
            </w:r>
            <w:r w:rsidRPr="00E052A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052A0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Pr="00E052A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0483D6C1" w14:textId="5180D5C8" w:rsidR="00E052A0" w:rsidRPr="00E052A0" w:rsidRDefault="00E052A0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52A0">
              <w:rPr>
                <w:rFonts w:ascii="Angsana New" w:hAnsi="Angsana New"/>
                <w:color w:val="000000"/>
                <w:sz w:val="26"/>
                <w:szCs w:val="26"/>
              </w:rPr>
              <w:t>(540)</w:t>
            </w:r>
          </w:p>
        </w:tc>
        <w:tc>
          <w:tcPr>
            <w:tcW w:w="269" w:type="dxa"/>
          </w:tcPr>
          <w:p w14:paraId="50D25994" w14:textId="77777777" w:rsidR="00E052A0" w:rsidRPr="008E52B8" w:rsidRDefault="00E052A0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30C37273" w14:textId="77777777" w:rsidR="00E052A0" w:rsidRPr="008E52B8" w:rsidRDefault="00E052A0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52B8">
              <w:rPr>
                <w:rFonts w:ascii="Angsana New" w:hAnsi="Angsana New"/>
                <w:sz w:val="26"/>
                <w:szCs w:val="26"/>
              </w:rPr>
              <w:t>589</w:t>
            </w:r>
          </w:p>
        </w:tc>
      </w:tr>
      <w:tr w:rsidR="00E052A0" w:rsidRPr="009372E1" w14:paraId="5E862591" w14:textId="77777777" w:rsidTr="00B84A2A">
        <w:trPr>
          <w:trHeight w:val="252"/>
        </w:trPr>
        <w:tc>
          <w:tcPr>
            <w:tcW w:w="6731" w:type="dxa"/>
          </w:tcPr>
          <w:p w14:paraId="4C692891" w14:textId="77777777" w:rsidR="00E052A0" w:rsidRPr="00E052A0" w:rsidRDefault="00E052A0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794614F2" w14:textId="77777777" w:rsidR="00E052A0" w:rsidRPr="00E052A0" w:rsidRDefault="00E052A0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109E72B1" w14:textId="77777777" w:rsidR="00E052A0" w:rsidRPr="00696F8E" w:rsidRDefault="00E052A0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29A29DA2" w14:textId="77777777" w:rsidR="00E052A0" w:rsidRPr="00696F8E" w:rsidRDefault="00E052A0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4A2A" w:rsidRPr="008E52B8" w14:paraId="5B369FE8" w14:textId="77777777" w:rsidTr="00B84A2A">
        <w:trPr>
          <w:trHeight w:val="252"/>
        </w:trPr>
        <w:tc>
          <w:tcPr>
            <w:tcW w:w="6731" w:type="dxa"/>
          </w:tcPr>
          <w:p w14:paraId="46C1FE37" w14:textId="41185517" w:rsidR="00B84A2A" w:rsidRPr="00E052A0" w:rsidRDefault="00B84A2A" w:rsidP="00B8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052A0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ตัดจำหน่ายหนี้สูญระหว่างปี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113D16EF" w:rsidR="00B84A2A" w:rsidRPr="00E052A0" w:rsidRDefault="00B84A2A" w:rsidP="00B8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52A0">
              <w:rPr>
                <w:rFonts w:ascii="Angsana New" w:hAnsi="Angsana New"/>
                <w:color w:val="000000"/>
                <w:sz w:val="26"/>
                <w:szCs w:val="26"/>
              </w:rPr>
              <w:t>(943)</w:t>
            </w:r>
          </w:p>
        </w:tc>
        <w:tc>
          <w:tcPr>
            <w:tcW w:w="269" w:type="dxa"/>
          </w:tcPr>
          <w:p w14:paraId="5CEDA943" w14:textId="77777777" w:rsidR="00B84A2A" w:rsidRPr="008E52B8" w:rsidRDefault="00B84A2A" w:rsidP="00B8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24EA07F8" w:rsidR="00B84A2A" w:rsidRPr="008E52B8" w:rsidRDefault="00B84A2A" w:rsidP="00B8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</w:tbl>
    <w:p w14:paraId="391D8024" w14:textId="1D5B8084" w:rsidR="00FB4806" w:rsidRDefault="00FB480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5A5E0CE3" w14:textId="77777777" w:rsidR="00FB4806" w:rsidRDefault="00FB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0701D64" w14:textId="7D631B47" w:rsidR="000E5B07" w:rsidRPr="009372E1" w:rsidRDefault="004278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6</w:t>
      </w:r>
      <w:r w:rsidR="000E5B07" w:rsidRPr="009372E1">
        <w:rPr>
          <w:rFonts w:ascii="Angsana New" w:hAnsi="Angsana New"/>
          <w:b/>
          <w:bCs/>
          <w:sz w:val="26"/>
          <w:szCs w:val="26"/>
          <w:cs/>
        </w:rPr>
        <w:t>.</w:t>
      </w:r>
      <w:r w:rsidR="000E5B07" w:rsidRPr="009372E1">
        <w:rPr>
          <w:rFonts w:ascii="Angsana New" w:hAnsi="Angsana New"/>
          <w:b/>
          <w:bCs/>
          <w:sz w:val="26"/>
          <w:szCs w:val="26"/>
          <w:cs/>
        </w:rPr>
        <w:tab/>
        <w:t>สินค้าคงเหลือ</w:t>
      </w:r>
      <w:r w:rsidR="00275C46" w:rsidRPr="009372E1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747F6" w:rsidRPr="009372E1">
        <w:rPr>
          <w:rFonts w:ascii="Angsana New" w:hAnsi="Angsana New"/>
          <w:b/>
          <w:bCs/>
          <w:sz w:val="26"/>
          <w:szCs w:val="26"/>
        </w:rPr>
        <w:t>-</w:t>
      </w:r>
      <w:r w:rsidR="00275C46" w:rsidRPr="009372E1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9372E1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8246981" w14:textId="77777777" w:rsidR="00F27C5A" w:rsidRPr="00F05D34" w:rsidRDefault="00F27C5A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9372E1" w14:paraId="54D0EB6C" w14:textId="77777777" w:rsidTr="006F0792">
        <w:tc>
          <w:tcPr>
            <w:tcW w:w="6731" w:type="dxa"/>
          </w:tcPr>
          <w:p w14:paraId="27F07473" w14:textId="77777777" w:rsidR="0025702B" w:rsidRPr="009372E1" w:rsidRDefault="0025702B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9372E1" w:rsidRDefault="0025702B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72E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A7020A" w:rsidRPr="009372E1" w14:paraId="1A40A671" w14:textId="77777777" w:rsidTr="006F0792">
        <w:tc>
          <w:tcPr>
            <w:tcW w:w="6731" w:type="dxa"/>
          </w:tcPr>
          <w:p w14:paraId="6DE466B9" w14:textId="77777777" w:rsidR="00A7020A" w:rsidRPr="009372E1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6ADCC099" w:rsidR="00A7020A" w:rsidRPr="00A92E51" w:rsidRDefault="001C297D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0339D8C4" w14:textId="77777777" w:rsidR="00A7020A" w:rsidRPr="009372E1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31D59FC6" w:rsidR="00A7020A" w:rsidRPr="009372E1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 w:rsidR="00EB062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7020A" w:rsidRPr="009372E1" w14:paraId="1F0413E9" w14:textId="77777777" w:rsidTr="006F0792">
        <w:tc>
          <w:tcPr>
            <w:tcW w:w="6731" w:type="dxa"/>
          </w:tcPr>
          <w:p w14:paraId="3D3E0F2C" w14:textId="77777777" w:rsidR="00A7020A" w:rsidRPr="009372E1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451DF9" w:rsidRDefault="00A7020A" w:rsidP="00A702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14:paraId="6C423F26" w14:textId="77777777" w:rsidR="00A7020A" w:rsidRPr="009372E1" w:rsidRDefault="00A7020A" w:rsidP="00A7020A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9372E1" w:rsidRDefault="00A7020A" w:rsidP="00A702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92E51" w:rsidRPr="009372E1" w14:paraId="271049D6" w14:textId="77777777" w:rsidTr="00A92E51">
        <w:trPr>
          <w:trHeight w:val="252"/>
        </w:trPr>
        <w:tc>
          <w:tcPr>
            <w:tcW w:w="6731" w:type="dxa"/>
          </w:tcPr>
          <w:p w14:paraId="7A7C8A96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6DD9E7F" w14:textId="33FDD1CB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2,701</w:t>
            </w:r>
          </w:p>
        </w:tc>
        <w:tc>
          <w:tcPr>
            <w:tcW w:w="269" w:type="dxa"/>
          </w:tcPr>
          <w:p w14:paraId="4F16274E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FEECBE1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4,1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73</w:t>
            </w:r>
          </w:p>
        </w:tc>
      </w:tr>
      <w:tr w:rsidR="00A92E51" w:rsidRPr="009372E1" w14:paraId="6747B870" w14:textId="77777777" w:rsidTr="00A92E51">
        <w:trPr>
          <w:trHeight w:val="252"/>
        </w:trPr>
        <w:tc>
          <w:tcPr>
            <w:tcW w:w="6731" w:type="dxa"/>
          </w:tcPr>
          <w:p w14:paraId="36ED5B14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ACBDAEB" w14:textId="081A53EA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269" w:type="dxa"/>
          </w:tcPr>
          <w:p w14:paraId="099A3C3F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D05EC50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283</w:t>
            </w:r>
          </w:p>
        </w:tc>
      </w:tr>
      <w:tr w:rsidR="00A92E51" w:rsidRPr="009372E1" w14:paraId="3AA388FD" w14:textId="77777777" w:rsidTr="00A92E51">
        <w:trPr>
          <w:trHeight w:val="252"/>
        </w:trPr>
        <w:tc>
          <w:tcPr>
            <w:tcW w:w="6731" w:type="dxa"/>
          </w:tcPr>
          <w:p w14:paraId="457B98CC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A1AA78" w14:textId="49C359E5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69" w:type="dxa"/>
          </w:tcPr>
          <w:p w14:paraId="221587B3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F03AA28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35</w:t>
            </w:r>
          </w:p>
        </w:tc>
      </w:tr>
      <w:tr w:rsidR="00A92E51" w:rsidRPr="009372E1" w14:paraId="3B1500BC" w14:textId="77777777" w:rsidTr="00A92E51">
        <w:trPr>
          <w:trHeight w:val="252"/>
        </w:trPr>
        <w:tc>
          <w:tcPr>
            <w:tcW w:w="6731" w:type="dxa"/>
          </w:tcPr>
          <w:p w14:paraId="2ECB1E30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151EDD4" w14:textId="04389523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4,945</w:t>
            </w:r>
          </w:p>
        </w:tc>
        <w:tc>
          <w:tcPr>
            <w:tcW w:w="269" w:type="dxa"/>
          </w:tcPr>
          <w:p w14:paraId="7F1DC869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49E61A7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495</w:t>
            </w:r>
          </w:p>
        </w:tc>
      </w:tr>
      <w:tr w:rsidR="00A92E51" w:rsidRPr="009372E1" w14:paraId="088B625D" w14:textId="77777777" w:rsidTr="00A92E51">
        <w:trPr>
          <w:trHeight w:val="252"/>
        </w:trPr>
        <w:tc>
          <w:tcPr>
            <w:tcW w:w="6731" w:type="dxa"/>
          </w:tcPr>
          <w:p w14:paraId="2FCA0790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90DBED" w14:textId="5A71E1CD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10,445</w:t>
            </w:r>
          </w:p>
        </w:tc>
        <w:tc>
          <w:tcPr>
            <w:tcW w:w="269" w:type="dxa"/>
          </w:tcPr>
          <w:p w14:paraId="74521146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B6DA624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726</w:t>
            </w:r>
          </w:p>
        </w:tc>
      </w:tr>
      <w:tr w:rsidR="00A92E51" w:rsidRPr="009372E1" w14:paraId="11DF8BB5" w14:textId="77777777" w:rsidTr="00A92E51">
        <w:trPr>
          <w:trHeight w:val="252"/>
        </w:trPr>
        <w:tc>
          <w:tcPr>
            <w:tcW w:w="6731" w:type="dxa"/>
          </w:tcPr>
          <w:p w14:paraId="66492E7F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9BE7E" w14:textId="6952E862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18,481</w:t>
            </w:r>
          </w:p>
        </w:tc>
        <w:tc>
          <w:tcPr>
            <w:tcW w:w="269" w:type="dxa"/>
          </w:tcPr>
          <w:p w14:paraId="5F5DA104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25F70DF7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712</w:t>
            </w:r>
          </w:p>
        </w:tc>
      </w:tr>
      <w:tr w:rsidR="00A92E51" w:rsidRPr="009372E1" w14:paraId="033DACE4" w14:textId="77777777" w:rsidTr="00A92E51">
        <w:trPr>
          <w:trHeight w:val="252"/>
        </w:trPr>
        <w:tc>
          <w:tcPr>
            <w:tcW w:w="6731" w:type="dxa"/>
          </w:tcPr>
          <w:p w14:paraId="47FF6377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  <w:r w:rsidRPr="003C618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7955D" w14:textId="0F32AFE8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(1,411)</w:t>
            </w:r>
          </w:p>
        </w:tc>
        <w:tc>
          <w:tcPr>
            <w:tcW w:w="269" w:type="dxa"/>
          </w:tcPr>
          <w:p w14:paraId="7149CF0C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798FD64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(1,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251</w:t>
            </w:r>
            <w:r w:rsidRPr="003C618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92E51" w:rsidRPr="009372E1" w14:paraId="4D1CBB13" w14:textId="77777777" w:rsidTr="00A92E51">
        <w:trPr>
          <w:trHeight w:val="252"/>
        </w:trPr>
        <w:tc>
          <w:tcPr>
            <w:tcW w:w="6731" w:type="dxa"/>
          </w:tcPr>
          <w:p w14:paraId="701E45D9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A7751" w14:textId="75BF5BBA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17,070</w:t>
            </w:r>
          </w:p>
        </w:tc>
        <w:tc>
          <w:tcPr>
            <w:tcW w:w="269" w:type="dxa"/>
          </w:tcPr>
          <w:p w14:paraId="137034F9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52ACE011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461</w:t>
            </w:r>
          </w:p>
        </w:tc>
      </w:tr>
      <w:tr w:rsidR="00A92E51" w:rsidRPr="00F05D34" w14:paraId="32D00E5E" w14:textId="77777777" w:rsidTr="00A92E51">
        <w:trPr>
          <w:trHeight w:val="252"/>
        </w:trPr>
        <w:tc>
          <w:tcPr>
            <w:tcW w:w="6731" w:type="dxa"/>
          </w:tcPr>
          <w:p w14:paraId="6241AC01" w14:textId="77777777" w:rsidR="00A92E51" w:rsidRPr="00F05D34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C7095FB" w14:textId="77777777" w:rsidR="00A92E51" w:rsidRPr="00F05D34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A92E51" w:rsidRPr="00F05D34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342C018" w14:textId="77777777" w:rsidR="00A92E51" w:rsidRPr="00F05D34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2E51" w:rsidRPr="009372E1" w14:paraId="434823B8" w14:textId="77777777" w:rsidTr="00A92E51">
        <w:trPr>
          <w:trHeight w:val="252"/>
        </w:trPr>
        <w:tc>
          <w:tcPr>
            <w:tcW w:w="6731" w:type="dxa"/>
          </w:tcPr>
          <w:p w14:paraId="72C40816" w14:textId="7655D59C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3C618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65771FF6" w14:textId="2720C3F9" w:rsidR="00A92E51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E51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69" w:type="dxa"/>
          </w:tcPr>
          <w:p w14:paraId="261216D5" w14:textId="77777777" w:rsidR="00A92E51" w:rsidRPr="009372E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F02A387" w14:textId="77777777" w:rsidR="00A92E51" w:rsidRPr="003C618B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(638)</w:t>
            </w:r>
          </w:p>
        </w:tc>
      </w:tr>
    </w:tbl>
    <w:p w14:paraId="418F3418" w14:textId="6A2FE4A1" w:rsidR="00427836" w:rsidRPr="00F05D34" w:rsidRDefault="004278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8431BCF" w14:textId="77777777" w:rsidR="00F05D34" w:rsidRDefault="00F05D34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  <w:sectPr w:rsidR="00F05D34" w:rsidSect="006F0CE1">
          <w:headerReference w:type="first" r:id="rId13"/>
          <w:pgSz w:w="11909" w:h="16834" w:code="9"/>
          <w:pgMar w:top="1152" w:right="1008" w:bottom="576" w:left="1296" w:header="1152" w:footer="475" w:gutter="0"/>
          <w:cols w:space="720"/>
          <w:titlePg/>
          <w:docGrid w:linePitch="360"/>
        </w:sectPr>
      </w:pPr>
    </w:p>
    <w:p w14:paraId="5D5D5A54" w14:textId="311BF2EC" w:rsidR="0057008A" w:rsidRPr="009372E1" w:rsidRDefault="004278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7</w:t>
      </w:r>
      <w:r w:rsidR="0057008A" w:rsidRPr="009372E1">
        <w:rPr>
          <w:rFonts w:ascii="Angsana New" w:hAnsi="Angsana New"/>
          <w:b/>
          <w:bCs/>
          <w:sz w:val="26"/>
          <w:szCs w:val="26"/>
          <w:cs/>
        </w:rPr>
        <w:t>.</w:t>
      </w:r>
      <w:r w:rsidR="0057008A" w:rsidRPr="009372E1">
        <w:rPr>
          <w:rFonts w:ascii="Angsana New" w:hAnsi="Angsana New"/>
          <w:b/>
          <w:bCs/>
          <w:sz w:val="26"/>
          <w:szCs w:val="26"/>
          <w:cs/>
        </w:rPr>
        <w:tab/>
        <w:t>ที่ดิน</w:t>
      </w:r>
      <w:r w:rsidR="00F27C5A" w:rsidRPr="009372E1">
        <w:rPr>
          <w:rFonts w:ascii="Angsana New" w:hAnsi="Angsana New"/>
          <w:b/>
          <w:bCs/>
          <w:sz w:val="26"/>
          <w:szCs w:val="26"/>
          <w:cs/>
        </w:rPr>
        <w:t xml:space="preserve"> อาคาร</w:t>
      </w:r>
      <w:r w:rsidR="0057008A" w:rsidRPr="009372E1">
        <w:rPr>
          <w:rFonts w:ascii="Angsana New" w:hAnsi="Angsana New"/>
          <w:b/>
          <w:bCs/>
          <w:sz w:val="26"/>
          <w:szCs w:val="26"/>
          <w:cs/>
        </w:rPr>
        <w:t>และอุปกรณ์ -</w:t>
      </w:r>
      <w:r w:rsidR="00E96451" w:rsidRPr="009372E1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57008A" w:rsidRPr="009372E1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6F8857AB" w14:textId="77777777" w:rsidR="00696F8E" w:rsidRPr="006420E5" w:rsidRDefault="00696F8E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5189" w:type="pct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565"/>
        <w:gridCol w:w="902"/>
        <w:gridCol w:w="189"/>
        <w:gridCol w:w="885"/>
        <w:gridCol w:w="136"/>
        <w:gridCol w:w="943"/>
        <w:gridCol w:w="138"/>
        <w:gridCol w:w="943"/>
        <w:gridCol w:w="138"/>
        <w:gridCol w:w="945"/>
        <w:gridCol w:w="136"/>
        <w:gridCol w:w="945"/>
        <w:gridCol w:w="136"/>
        <w:gridCol w:w="967"/>
      </w:tblGrid>
      <w:tr w:rsidR="00696F8E" w:rsidRPr="003C618B" w14:paraId="728A7421" w14:textId="77777777" w:rsidTr="000A44A8">
        <w:trPr>
          <w:tblHeader/>
        </w:trPr>
        <w:tc>
          <w:tcPr>
            <w:tcW w:w="1287" w:type="pct"/>
          </w:tcPr>
          <w:p w14:paraId="5C983B2C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3" w:type="pct"/>
            <w:gridSpan w:val="13"/>
            <w:tcBorders>
              <w:bottom w:val="single" w:sz="4" w:space="0" w:color="auto"/>
            </w:tcBorders>
          </w:tcPr>
          <w:p w14:paraId="5722F128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A44A8" w:rsidRPr="003C618B" w14:paraId="3FED8CA9" w14:textId="77777777" w:rsidTr="004C472A">
        <w:trPr>
          <w:tblHeader/>
        </w:trPr>
        <w:tc>
          <w:tcPr>
            <w:tcW w:w="1287" w:type="pct"/>
          </w:tcPr>
          <w:p w14:paraId="449605B5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4A65C400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single" w:sz="4" w:space="0" w:color="auto"/>
            </w:tcBorders>
          </w:tcPr>
          <w:p w14:paraId="3D1D0646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1D866FD7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" w:type="pct"/>
            <w:tcBorders>
              <w:top w:val="single" w:sz="4" w:space="0" w:color="auto"/>
            </w:tcBorders>
          </w:tcPr>
          <w:p w14:paraId="497D5EBA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69A7D451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" w:type="pct"/>
            <w:tcBorders>
              <w:top w:val="single" w:sz="4" w:space="0" w:color="auto"/>
            </w:tcBorders>
          </w:tcPr>
          <w:p w14:paraId="668923F4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3635437F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69" w:type="pct"/>
            <w:tcBorders>
              <w:top w:val="single" w:sz="4" w:space="0" w:color="auto"/>
            </w:tcBorders>
          </w:tcPr>
          <w:p w14:paraId="346B42A4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11E86FD0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" w:type="pct"/>
            <w:tcBorders>
              <w:top w:val="single" w:sz="4" w:space="0" w:color="auto"/>
            </w:tcBorders>
          </w:tcPr>
          <w:p w14:paraId="1D163710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784B12A3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" w:type="pct"/>
            <w:tcBorders>
              <w:top w:val="single" w:sz="4" w:space="0" w:color="auto"/>
            </w:tcBorders>
          </w:tcPr>
          <w:p w14:paraId="7316EF66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51EB0361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44A8" w:rsidRPr="003C618B" w14:paraId="6B6D025B" w14:textId="77777777" w:rsidTr="004C472A">
        <w:trPr>
          <w:tblHeader/>
        </w:trPr>
        <w:tc>
          <w:tcPr>
            <w:tcW w:w="1287" w:type="pct"/>
          </w:tcPr>
          <w:p w14:paraId="173A02DE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278CBF77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95" w:type="pct"/>
          </w:tcPr>
          <w:p w14:paraId="5D99F046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</w:tcPr>
          <w:p w14:paraId="75A3A889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68" w:type="pct"/>
          </w:tcPr>
          <w:p w14:paraId="22857A52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3" w:type="pct"/>
          </w:tcPr>
          <w:p w14:paraId="75B25AA7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69" w:type="pct"/>
          </w:tcPr>
          <w:p w14:paraId="564CA1B7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54E4DCCB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69" w:type="pct"/>
          </w:tcPr>
          <w:p w14:paraId="6AF7467D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2B581515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" w:type="pct"/>
          </w:tcPr>
          <w:p w14:paraId="6D2DA137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0A8EABFA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" w:type="pct"/>
          </w:tcPr>
          <w:p w14:paraId="1E684600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21523FF9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44A8" w:rsidRPr="003C618B" w14:paraId="477B6122" w14:textId="77777777" w:rsidTr="004C472A">
        <w:trPr>
          <w:tblHeader/>
        </w:trPr>
        <w:tc>
          <w:tcPr>
            <w:tcW w:w="1287" w:type="pct"/>
          </w:tcPr>
          <w:p w14:paraId="5000412A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34D0B583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95" w:type="pct"/>
          </w:tcPr>
          <w:p w14:paraId="45D0207B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</w:tcPr>
          <w:p w14:paraId="5C7AE9DF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68" w:type="pct"/>
          </w:tcPr>
          <w:p w14:paraId="726AEC05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3" w:type="pct"/>
          </w:tcPr>
          <w:p w14:paraId="0AED7E1F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69" w:type="pct"/>
          </w:tcPr>
          <w:p w14:paraId="540C19F1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6F4C129B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69" w:type="pct"/>
          </w:tcPr>
          <w:p w14:paraId="5472BF44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51207064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" w:type="pct"/>
          </w:tcPr>
          <w:p w14:paraId="64847A40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4952E5DB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68" w:type="pct"/>
          </w:tcPr>
          <w:p w14:paraId="0C48DF06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62A0A233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44A8" w:rsidRPr="003C618B" w14:paraId="4BFD09FF" w14:textId="77777777" w:rsidTr="004C472A">
        <w:trPr>
          <w:tblHeader/>
        </w:trPr>
        <w:tc>
          <w:tcPr>
            <w:tcW w:w="1287" w:type="pct"/>
          </w:tcPr>
          <w:p w14:paraId="634A30B0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303AB9E3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5" w:type="pct"/>
          </w:tcPr>
          <w:p w14:paraId="57FA0D29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14:paraId="2ED7B39D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68" w:type="pct"/>
          </w:tcPr>
          <w:p w14:paraId="24126015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6FFCDB7E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69" w:type="pct"/>
          </w:tcPr>
          <w:p w14:paraId="527D771E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324FADF7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69" w:type="pct"/>
          </w:tcPr>
          <w:p w14:paraId="35D19E12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45A9DB00" w14:textId="77777777" w:rsidR="00696F8E" w:rsidRPr="003C618B" w:rsidRDefault="00696F8E" w:rsidP="00696F8E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" w:type="pct"/>
          </w:tcPr>
          <w:p w14:paraId="20436D43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55C36A25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68" w:type="pct"/>
          </w:tcPr>
          <w:p w14:paraId="44CC003B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6131BBC3" w14:textId="77777777" w:rsidR="00696F8E" w:rsidRPr="003C618B" w:rsidRDefault="00696F8E" w:rsidP="00696F8E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0A44A8" w:rsidRPr="003C618B" w14:paraId="06CAD962" w14:textId="77777777" w:rsidTr="004C472A">
        <w:tc>
          <w:tcPr>
            <w:tcW w:w="1287" w:type="pct"/>
          </w:tcPr>
          <w:p w14:paraId="45755387" w14:textId="77777777" w:rsidR="00696F8E" w:rsidRPr="003C618B" w:rsidRDefault="00696F8E" w:rsidP="00696F8E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53" w:type="pct"/>
          </w:tcPr>
          <w:p w14:paraId="41123E5B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73EEFA81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4" w:type="pct"/>
          </w:tcPr>
          <w:p w14:paraId="320D11B6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</w:tcPr>
          <w:p w14:paraId="3A6D4DDB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0E50A321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" w:type="pct"/>
          </w:tcPr>
          <w:p w14:paraId="468ED0ED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6FF1E6D1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" w:type="pct"/>
          </w:tcPr>
          <w:p w14:paraId="2E30CE26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216142C7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</w:tcPr>
          <w:p w14:paraId="2B4B7DE6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0A299D7A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</w:tcPr>
          <w:p w14:paraId="798AF848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</w:tcPr>
          <w:p w14:paraId="6363CD60" w14:textId="77777777" w:rsidR="00696F8E" w:rsidRPr="003C618B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44A8" w:rsidRPr="003C618B" w14:paraId="69E7DA66" w14:textId="77777777" w:rsidTr="004C472A">
        <w:tc>
          <w:tcPr>
            <w:tcW w:w="1287" w:type="pct"/>
          </w:tcPr>
          <w:p w14:paraId="2F024198" w14:textId="255FFF6F" w:rsidR="00451DF9" w:rsidRPr="003C618B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C618B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3C618B">
              <w:rPr>
                <w:rFonts w:ascii="Angsan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453" w:type="pct"/>
            <w:vAlign w:val="bottom"/>
          </w:tcPr>
          <w:p w14:paraId="049B3884" w14:textId="452E8930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29,780 </w:t>
            </w:r>
          </w:p>
        </w:tc>
        <w:tc>
          <w:tcPr>
            <w:tcW w:w="95" w:type="pct"/>
            <w:vAlign w:val="bottom"/>
          </w:tcPr>
          <w:p w14:paraId="51D3E0B1" w14:textId="2551C471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4" w:type="pct"/>
            <w:vAlign w:val="bottom"/>
          </w:tcPr>
          <w:p w14:paraId="485FBDBE" w14:textId="425924E5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90,632 </w:t>
            </w:r>
          </w:p>
        </w:tc>
        <w:tc>
          <w:tcPr>
            <w:tcW w:w="68" w:type="pct"/>
            <w:vAlign w:val="bottom"/>
          </w:tcPr>
          <w:p w14:paraId="1BFEFAE4" w14:textId="70E944F2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473" w:type="pct"/>
            <w:vAlign w:val="bottom"/>
          </w:tcPr>
          <w:p w14:paraId="1FEBC0A4" w14:textId="3D7E1351" w:rsidR="00451DF9" w:rsidRPr="003C618B" w:rsidRDefault="00451DF9" w:rsidP="00B94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381,014 </w:t>
            </w:r>
          </w:p>
        </w:tc>
        <w:tc>
          <w:tcPr>
            <w:tcW w:w="69" w:type="pct"/>
            <w:vAlign w:val="bottom"/>
          </w:tcPr>
          <w:p w14:paraId="324A15D1" w14:textId="1C2156A6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473" w:type="pct"/>
            <w:vAlign w:val="bottom"/>
          </w:tcPr>
          <w:p w14:paraId="5F33BC47" w14:textId="69E02538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18,115 </w:t>
            </w:r>
          </w:p>
        </w:tc>
        <w:tc>
          <w:tcPr>
            <w:tcW w:w="69" w:type="pct"/>
            <w:vAlign w:val="bottom"/>
          </w:tcPr>
          <w:p w14:paraId="5ECAE953" w14:textId="5700D399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474" w:type="pct"/>
            <w:vAlign w:val="bottom"/>
          </w:tcPr>
          <w:p w14:paraId="296606D2" w14:textId="1F71D2A4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45,481 </w:t>
            </w:r>
          </w:p>
        </w:tc>
        <w:tc>
          <w:tcPr>
            <w:tcW w:w="68" w:type="pct"/>
            <w:vAlign w:val="bottom"/>
          </w:tcPr>
          <w:p w14:paraId="4A206ED2" w14:textId="6CAAA20F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474" w:type="pct"/>
            <w:vAlign w:val="bottom"/>
          </w:tcPr>
          <w:p w14:paraId="59484188" w14:textId="5CB9AC1F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 7,999 </w:t>
            </w:r>
          </w:p>
        </w:tc>
        <w:tc>
          <w:tcPr>
            <w:tcW w:w="68" w:type="pct"/>
            <w:vAlign w:val="bottom"/>
          </w:tcPr>
          <w:p w14:paraId="4406F70A" w14:textId="5A0CFEC5" w:rsidR="00451DF9" w:rsidRPr="003C618B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484" w:type="pct"/>
            <w:vAlign w:val="bottom"/>
          </w:tcPr>
          <w:p w14:paraId="5A402568" w14:textId="3E80E27E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573,021 </w:t>
            </w:r>
          </w:p>
        </w:tc>
      </w:tr>
      <w:tr w:rsidR="000A44A8" w:rsidRPr="003C618B" w14:paraId="075D6C4F" w14:textId="77777777" w:rsidTr="004C472A">
        <w:tc>
          <w:tcPr>
            <w:tcW w:w="1287" w:type="pct"/>
          </w:tcPr>
          <w:p w14:paraId="7EB2702A" w14:textId="77777777" w:rsidR="00451DF9" w:rsidRPr="003C618B" w:rsidRDefault="00451DF9" w:rsidP="00451DF9">
            <w:pPr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53" w:type="pct"/>
            <w:vAlign w:val="bottom"/>
          </w:tcPr>
          <w:p w14:paraId="1E85F7CA" w14:textId="02FDFE02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95" w:type="pct"/>
            <w:vAlign w:val="bottom"/>
          </w:tcPr>
          <w:p w14:paraId="147FD607" w14:textId="77777777" w:rsidR="00451DF9" w:rsidRPr="003C618B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074295A0" w14:textId="3E97755B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1,283 </w:t>
            </w:r>
          </w:p>
        </w:tc>
        <w:tc>
          <w:tcPr>
            <w:tcW w:w="68" w:type="pct"/>
            <w:vAlign w:val="bottom"/>
          </w:tcPr>
          <w:p w14:paraId="2072CEC1" w14:textId="77777777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6F727B5B" w14:textId="2357142B" w:rsidR="00451DF9" w:rsidRPr="003C618B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10,310 </w:t>
            </w:r>
          </w:p>
        </w:tc>
        <w:tc>
          <w:tcPr>
            <w:tcW w:w="69" w:type="pct"/>
            <w:vAlign w:val="bottom"/>
          </w:tcPr>
          <w:p w14:paraId="15F34992" w14:textId="77777777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315A3517" w14:textId="41182E0D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1,239 </w:t>
            </w:r>
          </w:p>
        </w:tc>
        <w:tc>
          <w:tcPr>
            <w:tcW w:w="69" w:type="pct"/>
            <w:vAlign w:val="bottom"/>
          </w:tcPr>
          <w:p w14:paraId="6CB37F08" w14:textId="77777777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3D1D4147" w14:textId="02C62C87" w:rsidR="00451DF9" w:rsidRPr="003C618B" w:rsidRDefault="004C472A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C472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2,736</w:t>
            </w:r>
          </w:p>
        </w:tc>
        <w:tc>
          <w:tcPr>
            <w:tcW w:w="68" w:type="pct"/>
            <w:vAlign w:val="bottom"/>
          </w:tcPr>
          <w:p w14:paraId="265E25E0" w14:textId="77777777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04DFB721" w14:textId="77B4D96C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5,770 </w:t>
            </w:r>
          </w:p>
        </w:tc>
        <w:tc>
          <w:tcPr>
            <w:tcW w:w="68" w:type="pct"/>
            <w:vAlign w:val="bottom"/>
          </w:tcPr>
          <w:p w14:paraId="15811BAC" w14:textId="77777777" w:rsidR="00451DF9" w:rsidRPr="003C618B" w:rsidRDefault="00451DF9" w:rsidP="0045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vAlign w:val="bottom"/>
          </w:tcPr>
          <w:p w14:paraId="150F4F2F" w14:textId="32E4E2DA" w:rsidR="00451DF9" w:rsidRPr="003C618B" w:rsidRDefault="00451DF9" w:rsidP="00451DF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21,372 </w:t>
            </w:r>
          </w:p>
        </w:tc>
      </w:tr>
      <w:tr w:rsidR="000A44A8" w:rsidRPr="003C618B" w14:paraId="14D4BDC6" w14:textId="77777777" w:rsidTr="004C472A">
        <w:tc>
          <w:tcPr>
            <w:tcW w:w="1287" w:type="pct"/>
          </w:tcPr>
          <w:p w14:paraId="2610C8F3" w14:textId="097CAF69" w:rsidR="00F05D34" w:rsidRPr="003C618B" w:rsidRDefault="00EC2668" w:rsidP="00F05D34">
            <w:pPr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จำหน่ายและตัดบัญชี</w:t>
            </w:r>
          </w:p>
        </w:tc>
        <w:tc>
          <w:tcPr>
            <w:tcW w:w="453" w:type="pct"/>
          </w:tcPr>
          <w:p w14:paraId="6CF9D93B" w14:textId="479D93B4" w:rsidR="00F05D34" w:rsidRPr="003C618B" w:rsidRDefault="00F05D34" w:rsidP="00F05D34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95" w:type="pct"/>
            <w:vAlign w:val="bottom"/>
          </w:tcPr>
          <w:p w14:paraId="480FAD29" w14:textId="77777777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4" w:type="pct"/>
          </w:tcPr>
          <w:p w14:paraId="1C72DA22" w14:textId="2129E392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8" w:type="pct"/>
            <w:vAlign w:val="bottom"/>
          </w:tcPr>
          <w:p w14:paraId="7D2714D4" w14:textId="77777777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5F56F7FC" w14:textId="6EA692A8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(343)</w:t>
            </w:r>
          </w:p>
        </w:tc>
        <w:tc>
          <w:tcPr>
            <w:tcW w:w="69" w:type="pct"/>
            <w:vAlign w:val="bottom"/>
          </w:tcPr>
          <w:p w14:paraId="267458D6" w14:textId="77777777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5880DEDC" w14:textId="696BBF08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(285)</w:t>
            </w:r>
          </w:p>
        </w:tc>
        <w:tc>
          <w:tcPr>
            <w:tcW w:w="69" w:type="pct"/>
            <w:vAlign w:val="bottom"/>
          </w:tcPr>
          <w:p w14:paraId="62F284F2" w14:textId="77777777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0CE32EC1" w14:textId="580C5F88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028558BD" w14:textId="77777777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50AA0E18" w14:textId="0B14996E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(200)</w:t>
            </w:r>
          </w:p>
        </w:tc>
        <w:tc>
          <w:tcPr>
            <w:tcW w:w="68" w:type="pct"/>
            <w:vAlign w:val="bottom"/>
          </w:tcPr>
          <w:p w14:paraId="26EB9AD8" w14:textId="77777777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vAlign w:val="bottom"/>
          </w:tcPr>
          <w:p w14:paraId="37A01F12" w14:textId="5B3FB26C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(828)</w:t>
            </w:r>
          </w:p>
        </w:tc>
      </w:tr>
      <w:tr w:rsidR="000A44A8" w:rsidRPr="003C618B" w14:paraId="7CEDCDF3" w14:textId="77777777" w:rsidTr="004C472A">
        <w:tc>
          <w:tcPr>
            <w:tcW w:w="1287" w:type="pct"/>
          </w:tcPr>
          <w:p w14:paraId="40810C4D" w14:textId="77777777" w:rsidR="00F05D34" w:rsidRPr="003C618B" w:rsidRDefault="00F05D34" w:rsidP="00F05D3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453" w:type="pct"/>
            <w:vAlign w:val="bottom"/>
          </w:tcPr>
          <w:p w14:paraId="31C1C8BB" w14:textId="41E23D96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675 </w:t>
            </w:r>
          </w:p>
        </w:tc>
        <w:tc>
          <w:tcPr>
            <w:tcW w:w="95" w:type="pct"/>
            <w:vAlign w:val="bottom"/>
          </w:tcPr>
          <w:p w14:paraId="723E70D8" w14:textId="1F6175D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607BF02C" w14:textId="0AD1588D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1,932 </w:t>
            </w:r>
          </w:p>
        </w:tc>
        <w:tc>
          <w:tcPr>
            <w:tcW w:w="68" w:type="pct"/>
            <w:vAlign w:val="bottom"/>
          </w:tcPr>
          <w:p w14:paraId="0DB9C2CC" w14:textId="1C3EC210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2A72B46C" w14:textId="6DC1AFF1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2,902 </w:t>
            </w:r>
          </w:p>
        </w:tc>
        <w:tc>
          <w:tcPr>
            <w:tcW w:w="69" w:type="pct"/>
            <w:vAlign w:val="bottom"/>
          </w:tcPr>
          <w:p w14:paraId="0D806270" w14:textId="3A87964E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114D15F1" w14:textId="0DC98DC0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1,630 </w:t>
            </w:r>
          </w:p>
        </w:tc>
        <w:tc>
          <w:tcPr>
            <w:tcW w:w="69" w:type="pct"/>
            <w:vAlign w:val="bottom"/>
          </w:tcPr>
          <w:p w14:paraId="554F7B51" w14:textId="084FB3BA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653AB82D" w14:textId="6BC29439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356 </w:t>
            </w:r>
          </w:p>
        </w:tc>
        <w:tc>
          <w:tcPr>
            <w:tcW w:w="68" w:type="pct"/>
            <w:vAlign w:val="bottom"/>
          </w:tcPr>
          <w:p w14:paraId="18B889D1" w14:textId="22BD4ADE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7A8BC6E0" w14:textId="09B91098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(7,495)</w:t>
            </w:r>
          </w:p>
        </w:tc>
        <w:tc>
          <w:tcPr>
            <w:tcW w:w="68" w:type="pct"/>
            <w:vAlign w:val="bottom"/>
          </w:tcPr>
          <w:p w14:paraId="5F59892B" w14:textId="1BBE4D18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</w:tcPr>
          <w:p w14:paraId="08F011F6" w14:textId="18FDD923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</w:tr>
      <w:tr w:rsidR="000A44A8" w:rsidRPr="003C618B" w14:paraId="448D0462" w14:textId="77777777" w:rsidTr="004C472A">
        <w:tc>
          <w:tcPr>
            <w:tcW w:w="1287" w:type="pct"/>
          </w:tcPr>
          <w:p w14:paraId="4A02DD56" w14:textId="4C52810B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6AF20208" w14:textId="0A1AB3B3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30,489 </w:t>
            </w:r>
          </w:p>
        </w:tc>
        <w:tc>
          <w:tcPr>
            <w:tcW w:w="95" w:type="pct"/>
            <w:vAlign w:val="bottom"/>
          </w:tcPr>
          <w:p w14:paraId="6144EC48" w14:textId="3D6C9AB1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2C297E45" w14:textId="1D2FB0EB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93,847 </w:t>
            </w:r>
          </w:p>
        </w:tc>
        <w:tc>
          <w:tcPr>
            <w:tcW w:w="68" w:type="pct"/>
            <w:vAlign w:val="bottom"/>
          </w:tcPr>
          <w:p w14:paraId="4EDDD70F" w14:textId="49A2EACE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2F904AEB" w14:textId="27C1B0F7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  393,883 </w:t>
            </w:r>
          </w:p>
        </w:tc>
        <w:tc>
          <w:tcPr>
            <w:tcW w:w="69" w:type="pct"/>
            <w:vAlign w:val="bottom"/>
          </w:tcPr>
          <w:p w14:paraId="4D96E57F" w14:textId="4CAEC50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30EF27F5" w14:textId="376B96F9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20,699 </w:t>
            </w:r>
          </w:p>
        </w:tc>
        <w:tc>
          <w:tcPr>
            <w:tcW w:w="69" w:type="pct"/>
            <w:vAlign w:val="bottom"/>
          </w:tcPr>
          <w:p w14:paraId="61DCAE47" w14:textId="358B9856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6A16D68C" w14:textId="47D9B1D6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48,573 </w:t>
            </w:r>
          </w:p>
        </w:tc>
        <w:tc>
          <w:tcPr>
            <w:tcW w:w="68" w:type="pct"/>
            <w:vAlign w:val="bottom"/>
          </w:tcPr>
          <w:p w14:paraId="0931A343" w14:textId="058829E6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5050F21E" w14:textId="71D0E84A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6,074 </w:t>
            </w:r>
          </w:p>
        </w:tc>
        <w:tc>
          <w:tcPr>
            <w:tcW w:w="68" w:type="pct"/>
            <w:vAlign w:val="bottom"/>
          </w:tcPr>
          <w:p w14:paraId="4C654C41" w14:textId="766C56C4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652B2DE8" w14:textId="6200895B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593,565 </w:t>
            </w:r>
          </w:p>
        </w:tc>
      </w:tr>
      <w:tr w:rsidR="000A44A8" w:rsidRPr="003C618B" w14:paraId="4D4A70C7" w14:textId="77777777" w:rsidTr="004C472A">
        <w:tc>
          <w:tcPr>
            <w:tcW w:w="1287" w:type="pct"/>
          </w:tcPr>
          <w:p w14:paraId="70EDFB0A" w14:textId="77777777" w:rsidR="00F05D34" w:rsidRPr="003C618B" w:rsidRDefault="00F05D34" w:rsidP="00F05D34">
            <w:pPr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53" w:type="pct"/>
          </w:tcPr>
          <w:p w14:paraId="74C4ADDC" w14:textId="730CCCB0" w:rsidR="00F05D34" w:rsidRPr="00E2506F" w:rsidRDefault="00F05D34" w:rsidP="00F05D34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95" w:type="pct"/>
            <w:vAlign w:val="bottom"/>
          </w:tcPr>
          <w:p w14:paraId="384EBB3F" w14:textId="77777777" w:rsidR="00F05D34" w:rsidRPr="00451DF9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44" w:type="pct"/>
            <w:vAlign w:val="bottom"/>
          </w:tcPr>
          <w:p w14:paraId="3F723023" w14:textId="76F6A5AA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1,254 </w:t>
            </w:r>
          </w:p>
        </w:tc>
        <w:tc>
          <w:tcPr>
            <w:tcW w:w="68" w:type="pct"/>
            <w:vAlign w:val="bottom"/>
          </w:tcPr>
          <w:p w14:paraId="1AAD76CC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0BB33FE9" w14:textId="50BECFE3" w:rsidR="00F05D34" w:rsidRPr="00E2506F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    6,7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46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" w:type="pct"/>
            <w:vAlign w:val="bottom"/>
          </w:tcPr>
          <w:p w14:paraId="76A79247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15A39652" w14:textId="23A16659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B497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  <w:r w:rsidR="008B497E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" w:type="pct"/>
            <w:vAlign w:val="bottom"/>
          </w:tcPr>
          <w:p w14:paraId="3FCA8A40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58269782" w14:textId="6C6D1145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</w:t>
            </w:r>
            <w:r w:rsidR="004C472A">
              <w:rPr>
                <w:rFonts w:ascii="Angsana New" w:hAnsi="Angsana New" w:cs="Angsana New"/>
                <w:color w:val="000000"/>
                <w:sz w:val="24"/>
                <w:szCs w:val="24"/>
              </w:rPr>
              <w:t>2,075</w:t>
            </w:r>
          </w:p>
        </w:tc>
        <w:tc>
          <w:tcPr>
            <w:tcW w:w="68" w:type="pct"/>
            <w:vAlign w:val="bottom"/>
          </w:tcPr>
          <w:p w14:paraId="5B8F4365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22196C7C" w14:textId="659F232E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>1,67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" w:type="pct"/>
            <w:vAlign w:val="bottom"/>
          </w:tcPr>
          <w:p w14:paraId="44638F03" w14:textId="77777777" w:rsidR="00F05D34" w:rsidRPr="00E2506F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vAlign w:val="bottom"/>
          </w:tcPr>
          <w:p w14:paraId="3A72483F" w14:textId="7A14E7E1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1</w:t>
            </w:r>
            <w:r w:rsidR="008B497E">
              <w:rPr>
                <w:rFonts w:ascii="Angsana New" w:hAnsi="Angsana New" w:cs="Angsana New"/>
                <w:color w:val="000000"/>
                <w:sz w:val="24"/>
                <w:szCs w:val="24"/>
              </w:rPr>
              <w:t>2,757</w:t>
            </w:r>
          </w:p>
        </w:tc>
      </w:tr>
      <w:tr w:rsidR="004C472A" w:rsidRPr="003C618B" w14:paraId="1309A2D1" w14:textId="77777777" w:rsidTr="004C472A">
        <w:tc>
          <w:tcPr>
            <w:tcW w:w="1287" w:type="pct"/>
          </w:tcPr>
          <w:p w14:paraId="25A11291" w14:textId="77777777" w:rsidR="004C472A" w:rsidRPr="003C618B" w:rsidRDefault="004C472A" w:rsidP="00480D5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ผลกระทบจากการนำมาตรฐาน</w:t>
            </w:r>
          </w:p>
        </w:tc>
        <w:tc>
          <w:tcPr>
            <w:tcW w:w="453" w:type="pct"/>
          </w:tcPr>
          <w:p w14:paraId="2F520C89" w14:textId="77777777" w:rsidR="004C472A" w:rsidRPr="003C618B" w:rsidRDefault="004C472A" w:rsidP="00480D50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pct"/>
            <w:vAlign w:val="bottom"/>
          </w:tcPr>
          <w:p w14:paraId="79B79EA9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4" w:type="pct"/>
          </w:tcPr>
          <w:p w14:paraId="144EB0C2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</w:tcPr>
          <w:p w14:paraId="29DFC397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085F4BC7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</w:tcPr>
          <w:p w14:paraId="4AEAD58D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2E0F6E45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</w:tcPr>
          <w:p w14:paraId="2106240F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03A228DF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</w:tcPr>
          <w:p w14:paraId="7F06A92E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3D95566D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2521723C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</w:tcPr>
          <w:p w14:paraId="0F282B16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C472A" w:rsidRPr="003C618B" w14:paraId="17DD5267" w14:textId="77777777" w:rsidTr="004C472A">
        <w:tc>
          <w:tcPr>
            <w:tcW w:w="1287" w:type="pct"/>
          </w:tcPr>
          <w:p w14:paraId="73B7EBC3" w14:textId="77777777" w:rsidR="004C472A" w:rsidRPr="003C618B" w:rsidRDefault="004C472A" w:rsidP="00480D50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รายงานทางการเงิน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>16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53" w:type="pct"/>
          </w:tcPr>
          <w:p w14:paraId="71DC8EC0" w14:textId="77777777" w:rsidR="004C472A" w:rsidRPr="003C618B" w:rsidRDefault="004C472A" w:rsidP="00480D50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pct"/>
            <w:vAlign w:val="bottom"/>
          </w:tcPr>
          <w:p w14:paraId="355D3FC8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4" w:type="pct"/>
          </w:tcPr>
          <w:p w14:paraId="5564A203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  <w:vAlign w:val="bottom"/>
          </w:tcPr>
          <w:p w14:paraId="10A83C70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21234505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  <w:vAlign w:val="bottom"/>
          </w:tcPr>
          <w:p w14:paraId="611B8A5C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7897D870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  <w:vAlign w:val="bottom"/>
          </w:tcPr>
          <w:p w14:paraId="74574BE7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5407C9A3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  <w:vAlign w:val="bottom"/>
          </w:tcPr>
          <w:p w14:paraId="49CF61A2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33E16183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  <w:vAlign w:val="bottom"/>
          </w:tcPr>
          <w:p w14:paraId="6866BA60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vAlign w:val="bottom"/>
          </w:tcPr>
          <w:p w14:paraId="4808E245" w14:textId="77777777" w:rsidR="004C472A" w:rsidRPr="003C618B" w:rsidRDefault="004C472A" w:rsidP="0048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C472A" w:rsidRPr="003C618B" w14:paraId="1BF669F1" w14:textId="77777777" w:rsidTr="004C472A">
        <w:tc>
          <w:tcPr>
            <w:tcW w:w="1287" w:type="pct"/>
          </w:tcPr>
          <w:p w14:paraId="20AEEB06" w14:textId="77777777" w:rsidR="004C472A" w:rsidRPr="003C618B" w:rsidRDefault="004C472A" w:rsidP="004C472A">
            <w:pPr>
              <w:tabs>
                <w:tab w:val="clear" w:pos="2580"/>
                <w:tab w:val="left" w:pos="1926"/>
              </w:tabs>
              <w:ind w:right="-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มาถือ</w:t>
            </w:r>
            <w:r w:rsidRPr="003F2AEB">
              <w:rPr>
                <w:rFonts w:ascii="Angsana New" w:eastAsia="Batang" w:hAnsi="Angsana New"/>
                <w:sz w:val="24"/>
                <w:szCs w:val="24"/>
                <w:cs/>
              </w:rPr>
              <w:t xml:space="preserve">ปฏิบัติ ณ วันที่ </w:t>
            </w:r>
            <w:r w:rsidRPr="003F2AEB">
              <w:rPr>
                <w:rFonts w:ascii="Angsana New" w:eastAsia="Batang" w:hAnsi="Angsana New"/>
                <w:sz w:val="24"/>
                <w:szCs w:val="24"/>
              </w:rPr>
              <w:t>1</w:t>
            </w:r>
            <w:r w:rsidRPr="003F2AEB">
              <w:rPr>
                <w:rFonts w:ascii="Angsana New" w:eastAsia="Batang" w:hAnsi="Angsana New"/>
                <w:sz w:val="24"/>
                <w:szCs w:val="24"/>
                <w:cs/>
              </w:rPr>
              <w:t xml:space="preserve"> มกราคม </w:t>
            </w:r>
            <w:r w:rsidRPr="003F2AEB">
              <w:rPr>
                <w:rFonts w:ascii="Angsana New" w:eastAsia="Batang" w:hAnsi="Angsana New"/>
                <w:sz w:val="24"/>
                <w:szCs w:val="24"/>
              </w:rPr>
              <w:t>2563</w:t>
            </w:r>
          </w:p>
        </w:tc>
        <w:tc>
          <w:tcPr>
            <w:tcW w:w="453" w:type="pct"/>
          </w:tcPr>
          <w:p w14:paraId="717B0218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95" w:type="pct"/>
            <w:vAlign w:val="bottom"/>
          </w:tcPr>
          <w:p w14:paraId="170C4669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4" w:type="pct"/>
          </w:tcPr>
          <w:p w14:paraId="4CF5EF01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8" w:type="pct"/>
          </w:tcPr>
          <w:p w14:paraId="11DED06F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2BEEE859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075476C0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4E5C641D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  <w:vAlign w:val="bottom"/>
          </w:tcPr>
          <w:p w14:paraId="4979877F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5650009B" w14:textId="3D9754D0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495</w:t>
            </w:r>
          </w:p>
        </w:tc>
        <w:tc>
          <w:tcPr>
            <w:tcW w:w="68" w:type="pct"/>
            <w:vAlign w:val="bottom"/>
          </w:tcPr>
          <w:p w14:paraId="5634229C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29208E85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8" w:type="pct"/>
            <w:vAlign w:val="bottom"/>
          </w:tcPr>
          <w:p w14:paraId="6108419B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</w:tcPr>
          <w:p w14:paraId="14C9C77B" w14:textId="7C191BA3" w:rsidR="004C472A" w:rsidRPr="00F05D34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495</w:t>
            </w:r>
          </w:p>
        </w:tc>
      </w:tr>
      <w:tr w:rsidR="004C472A" w:rsidRPr="003C618B" w14:paraId="744FB9F8" w14:textId="77777777" w:rsidTr="004C472A">
        <w:tc>
          <w:tcPr>
            <w:tcW w:w="1287" w:type="pct"/>
          </w:tcPr>
          <w:p w14:paraId="3BD55E9B" w14:textId="77777777" w:rsidR="004C472A" w:rsidRPr="003C618B" w:rsidRDefault="004C472A" w:rsidP="004C472A">
            <w:pPr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จำหน่ายและตัดบัญชี</w:t>
            </w:r>
          </w:p>
        </w:tc>
        <w:tc>
          <w:tcPr>
            <w:tcW w:w="453" w:type="pct"/>
          </w:tcPr>
          <w:p w14:paraId="039B31C2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95" w:type="pct"/>
            <w:vAlign w:val="bottom"/>
          </w:tcPr>
          <w:p w14:paraId="73D0A3F5" w14:textId="77777777" w:rsidR="004C472A" w:rsidRPr="00451DF9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44" w:type="pct"/>
          </w:tcPr>
          <w:p w14:paraId="262EEEF5" w14:textId="1CD88395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(460)</w:t>
            </w:r>
          </w:p>
        </w:tc>
        <w:tc>
          <w:tcPr>
            <w:tcW w:w="68" w:type="pct"/>
            <w:vAlign w:val="bottom"/>
          </w:tcPr>
          <w:p w14:paraId="7191F7B4" w14:textId="77777777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07D8B845" w14:textId="34F929CB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(1,4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" w:type="pct"/>
            <w:vAlign w:val="bottom"/>
          </w:tcPr>
          <w:p w14:paraId="2021D68E" w14:textId="77777777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4D30D4DC" w14:textId="77BE0EAF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="008B497E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" w:type="pct"/>
            <w:vAlign w:val="bottom"/>
          </w:tcPr>
          <w:p w14:paraId="6562DC81" w14:textId="77777777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1CB21FE0" w14:textId="15A245F9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2,043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8" w:type="pct"/>
            <w:vAlign w:val="bottom"/>
          </w:tcPr>
          <w:p w14:paraId="787D9423" w14:textId="77777777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04A8F2A9" w14:textId="46283A35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(5,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650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8" w:type="pct"/>
            <w:vAlign w:val="bottom"/>
          </w:tcPr>
          <w:p w14:paraId="6071FF41" w14:textId="77777777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vAlign w:val="bottom"/>
          </w:tcPr>
          <w:p w14:paraId="105A53DB" w14:textId="24FF4EAB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10,025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4C472A" w:rsidRPr="003C618B" w14:paraId="56E7CC37" w14:textId="77777777" w:rsidTr="004C472A">
        <w:tc>
          <w:tcPr>
            <w:tcW w:w="1287" w:type="pct"/>
          </w:tcPr>
          <w:p w14:paraId="319E4EE3" w14:textId="77777777" w:rsidR="004C472A" w:rsidRPr="003C618B" w:rsidRDefault="004C472A" w:rsidP="004C472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453" w:type="pct"/>
          </w:tcPr>
          <w:p w14:paraId="2145349B" w14:textId="0C8329B5" w:rsidR="004C472A" w:rsidRPr="00E2506F" w:rsidRDefault="004C472A" w:rsidP="004C472A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95" w:type="pct"/>
            <w:vAlign w:val="bottom"/>
          </w:tcPr>
          <w:p w14:paraId="76FFE57D" w14:textId="77777777" w:rsidR="004C472A" w:rsidRPr="00451DF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44" w:type="pct"/>
            <w:vAlign w:val="bottom"/>
          </w:tcPr>
          <w:p w14:paraId="5213DBAE" w14:textId="43FC0FF3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90 </w:t>
            </w:r>
          </w:p>
        </w:tc>
        <w:tc>
          <w:tcPr>
            <w:tcW w:w="68" w:type="pct"/>
            <w:vAlign w:val="bottom"/>
          </w:tcPr>
          <w:p w14:paraId="5EDF7202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3D25A1BA" w14:textId="7FDCCE08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194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" w:type="pct"/>
            <w:vAlign w:val="bottom"/>
          </w:tcPr>
          <w:p w14:paraId="67BA1EBB" w14:textId="77777777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6A39D4AE" w14:textId="4D9D19F4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83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" w:type="pct"/>
            <w:vAlign w:val="bottom"/>
          </w:tcPr>
          <w:p w14:paraId="47A114DE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09AA5395" w14:textId="1BB3547B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665520D1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6AD8D9C6" w14:textId="676CEB7A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(201)</w:t>
            </w:r>
          </w:p>
        </w:tc>
        <w:tc>
          <w:tcPr>
            <w:tcW w:w="68" w:type="pct"/>
            <w:vAlign w:val="bottom"/>
          </w:tcPr>
          <w:p w14:paraId="1C2777B2" w14:textId="77777777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</w:tcPr>
          <w:p w14:paraId="31279765" w14:textId="7A49618C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4C472A" w:rsidRPr="003C618B" w14:paraId="259221A5" w14:textId="77777777" w:rsidTr="004C472A">
        <w:tc>
          <w:tcPr>
            <w:tcW w:w="1287" w:type="pct"/>
          </w:tcPr>
          <w:p w14:paraId="1592419C" w14:textId="4BB6F83E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BB92B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30,489 </w:t>
            </w:r>
          </w:p>
        </w:tc>
        <w:tc>
          <w:tcPr>
            <w:tcW w:w="95" w:type="pct"/>
            <w:vAlign w:val="bottom"/>
          </w:tcPr>
          <w:p w14:paraId="3C2B62A4" w14:textId="77777777" w:rsidR="004C472A" w:rsidRPr="00451DF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3F402" w14:textId="616498CF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94,731 </w:t>
            </w:r>
          </w:p>
        </w:tc>
        <w:tc>
          <w:tcPr>
            <w:tcW w:w="68" w:type="pct"/>
            <w:vAlign w:val="bottom"/>
          </w:tcPr>
          <w:p w14:paraId="6664E709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03D34" w14:textId="251180DA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  399,359 </w:t>
            </w:r>
          </w:p>
        </w:tc>
        <w:tc>
          <w:tcPr>
            <w:tcW w:w="69" w:type="pct"/>
            <w:vAlign w:val="bottom"/>
          </w:tcPr>
          <w:p w14:paraId="4C38D42C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0857C" w14:textId="41FD82AB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21,216 </w:t>
            </w:r>
          </w:p>
        </w:tc>
        <w:tc>
          <w:tcPr>
            <w:tcW w:w="69" w:type="pct"/>
            <w:vAlign w:val="bottom"/>
          </w:tcPr>
          <w:p w14:paraId="4F7DB64B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749B1" w14:textId="4B0F2EB4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9,100</w:t>
            </w: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" w:type="pct"/>
            <w:vAlign w:val="bottom"/>
          </w:tcPr>
          <w:p w14:paraId="0C62DB1A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C3914" w14:textId="3354D2D1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897</w:t>
            </w: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" w:type="pct"/>
            <w:vAlign w:val="bottom"/>
          </w:tcPr>
          <w:p w14:paraId="03A69CCB" w14:textId="77777777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9DA22" w14:textId="644C696D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>596,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792</w:t>
            </w:r>
          </w:p>
        </w:tc>
      </w:tr>
      <w:tr w:rsidR="004C472A" w:rsidRPr="000C2D59" w14:paraId="75E10423" w14:textId="77777777" w:rsidTr="004C472A">
        <w:tc>
          <w:tcPr>
            <w:tcW w:w="1287" w:type="pct"/>
          </w:tcPr>
          <w:p w14:paraId="4B1CCBA9" w14:textId="77777777" w:rsidR="004C472A" w:rsidRPr="000C2D59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2ABDE498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5" w:type="pct"/>
            <w:vAlign w:val="bottom"/>
          </w:tcPr>
          <w:p w14:paraId="51F758A9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19112323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8" w:type="pct"/>
            <w:vAlign w:val="bottom"/>
          </w:tcPr>
          <w:p w14:paraId="417DC417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10D8800C" w14:textId="77777777" w:rsidR="004C472A" w:rsidRPr="000C2D59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bottom"/>
          </w:tcPr>
          <w:p w14:paraId="5CB51018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29374A5A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bottom"/>
          </w:tcPr>
          <w:p w14:paraId="492C2C2C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3EA766C8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8" w:type="pct"/>
            <w:vAlign w:val="bottom"/>
          </w:tcPr>
          <w:p w14:paraId="371ED57B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34F0ACD2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8" w:type="pct"/>
            <w:vAlign w:val="bottom"/>
          </w:tcPr>
          <w:p w14:paraId="1022C5AA" w14:textId="77777777" w:rsidR="004C472A" w:rsidRPr="000C2D59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2105C847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</w:tr>
      <w:tr w:rsidR="004C472A" w:rsidRPr="003C618B" w14:paraId="18602171" w14:textId="77777777" w:rsidTr="004C472A">
        <w:tc>
          <w:tcPr>
            <w:tcW w:w="1287" w:type="pct"/>
          </w:tcPr>
          <w:p w14:paraId="7C933B5E" w14:textId="32D70876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53" w:type="pct"/>
          </w:tcPr>
          <w:p w14:paraId="3759758B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7DFF1AA7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</w:tcPr>
          <w:p w14:paraId="3EAE6B9C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44630BB9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26C5A00F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</w:tcPr>
          <w:p w14:paraId="069A2FDA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642A6DD9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</w:tcPr>
          <w:p w14:paraId="4AC50BC0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0460B080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0C5FD99F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542C684D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46AA2D03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098D9A2B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C472A" w:rsidRPr="003C618B" w14:paraId="1D2B80FB" w14:textId="77777777" w:rsidTr="004C472A">
        <w:tc>
          <w:tcPr>
            <w:tcW w:w="1287" w:type="pct"/>
          </w:tcPr>
          <w:p w14:paraId="5EF2CE74" w14:textId="60047C1A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C618B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3C618B">
              <w:rPr>
                <w:rFonts w:ascii="Angsan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453" w:type="pct"/>
            <w:vAlign w:val="bottom"/>
          </w:tcPr>
          <w:p w14:paraId="23E7179A" w14:textId="7542CFFC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 4,201 </w:t>
            </w:r>
          </w:p>
        </w:tc>
        <w:tc>
          <w:tcPr>
            <w:tcW w:w="95" w:type="pct"/>
            <w:vAlign w:val="bottom"/>
          </w:tcPr>
          <w:p w14:paraId="73813227" w14:textId="1F31FFAB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444" w:type="pct"/>
            <w:vAlign w:val="bottom"/>
          </w:tcPr>
          <w:p w14:paraId="3E6DFFC0" w14:textId="533C025A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17,405 </w:t>
            </w:r>
          </w:p>
        </w:tc>
        <w:tc>
          <w:tcPr>
            <w:tcW w:w="68" w:type="pct"/>
            <w:vAlign w:val="bottom"/>
          </w:tcPr>
          <w:p w14:paraId="1CF92CB6" w14:textId="40332943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473" w:type="pct"/>
            <w:vAlign w:val="bottom"/>
          </w:tcPr>
          <w:p w14:paraId="1E35124B" w14:textId="117CCD6C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68,546 </w:t>
            </w:r>
          </w:p>
        </w:tc>
        <w:tc>
          <w:tcPr>
            <w:tcW w:w="69" w:type="pct"/>
            <w:vAlign w:val="bottom"/>
          </w:tcPr>
          <w:p w14:paraId="750B885B" w14:textId="4961F930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473" w:type="pct"/>
            <w:vAlign w:val="bottom"/>
          </w:tcPr>
          <w:p w14:paraId="567B0557" w14:textId="26B71EF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14,433 </w:t>
            </w:r>
          </w:p>
        </w:tc>
        <w:tc>
          <w:tcPr>
            <w:tcW w:w="69" w:type="pct"/>
            <w:vAlign w:val="bottom"/>
          </w:tcPr>
          <w:p w14:paraId="4888C53A" w14:textId="5A2BA898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474" w:type="pct"/>
            <w:vAlign w:val="bottom"/>
          </w:tcPr>
          <w:p w14:paraId="42032E1E" w14:textId="227CFBDF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12,904 </w:t>
            </w:r>
          </w:p>
        </w:tc>
        <w:tc>
          <w:tcPr>
            <w:tcW w:w="68" w:type="pct"/>
            <w:vAlign w:val="bottom"/>
          </w:tcPr>
          <w:p w14:paraId="0F0D0BE5" w14:textId="2FD75475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474" w:type="pct"/>
          </w:tcPr>
          <w:p w14:paraId="028DFF40" w14:textId="2AED24DA" w:rsidR="004C472A" w:rsidRPr="003C618B" w:rsidRDefault="004C472A" w:rsidP="004C472A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1C85F06D" w14:textId="66AB8A0C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484" w:type="pct"/>
            <w:vAlign w:val="bottom"/>
          </w:tcPr>
          <w:p w14:paraId="59654596" w14:textId="7BE168F8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117,489 </w:t>
            </w:r>
          </w:p>
        </w:tc>
      </w:tr>
      <w:tr w:rsidR="004C472A" w:rsidRPr="003C618B" w14:paraId="214AED97" w14:textId="77777777" w:rsidTr="004C472A">
        <w:tc>
          <w:tcPr>
            <w:tcW w:w="1287" w:type="pct"/>
          </w:tcPr>
          <w:p w14:paraId="59D5F187" w14:textId="69360DCF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53" w:type="pct"/>
            <w:vAlign w:val="bottom"/>
          </w:tcPr>
          <w:p w14:paraId="7F9F9AE9" w14:textId="7BBCD53A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1,007 </w:t>
            </w:r>
          </w:p>
        </w:tc>
        <w:tc>
          <w:tcPr>
            <w:tcW w:w="95" w:type="pct"/>
            <w:vAlign w:val="bottom"/>
          </w:tcPr>
          <w:p w14:paraId="2906D8CD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06B80991" w14:textId="260D95D1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3,871 </w:t>
            </w:r>
          </w:p>
        </w:tc>
        <w:tc>
          <w:tcPr>
            <w:tcW w:w="68" w:type="pct"/>
            <w:vAlign w:val="bottom"/>
          </w:tcPr>
          <w:p w14:paraId="5D53B207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6EE192C7" w14:textId="17ADD622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16,524 </w:t>
            </w:r>
          </w:p>
        </w:tc>
        <w:tc>
          <w:tcPr>
            <w:tcW w:w="69" w:type="pct"/>
            <w:vAlign w:val="bottom"/>
          </w:tcPr>
          <w:p w14:paraId="5EC8CD22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58728078" w14:textId="2EBBCA9E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1,991 </w:t>
            </w:r>
          </w:p>
        </w:tc>
        <w:tc>
          <w:tcPr>
            <w:tcW w:w="69" w:type="pct"/>
            <w:vAlign w:val="bottom"/>
          </w:tcPr>
          <w:p w14:paraId="3BB763BF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057A5C4C" w14:textId="6DDEFE82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3,366 </w:t>
            </w:r>
          </w:p>
        </w:tc>
        <w:tc>
          <w:tcPr>
            <w:tcW w:w="68" w:type="pct"/>
            <w:vAlign w:val="bottom"/>
          </w:tcPr>
          <w:p w14:paraId="42339525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4FED757F" w14:textId="2BA59A4D" w:rsidR="004C472A" w:rsidRPr="003C618B" w:rsidRDefault="004C472A" w:rsidP="004C472A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63C166CC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  <w:vAlign w:val="bottom"/>
          </w:tcPr>
          <w:p w14:paraId="0D917BE6" w14:textId="7DBA1205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26,759 </w:t>
            </w:r>
          </w:p>
        </w:tc>
      </w:tr>
      <w:tr w:rsidR="004C472A" w:rsidRPr="003C618B" w14:paraId="45658678" w14:textId="77777777" w:rsidTr="004C472A">
        <w:tc>
          <w:tcPr>
            <w:tcW w:w="1287" w:type="pct"/>
          </w:tcPr>
          <w:p w14:paraId="4D858633" w14:textId="3E225E66" w:rsidR="004C472A" w:rsidRPr="003C618B" w:rsidRDefault="00EC2668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จำหน่ายและตัดบัญชี</w:t>
            </w: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167A3D14" w14:textId="7A9E79A3" w:rsidR="004C472A" w:rsidRPr="003C618B" w:rsidRDefault="004C472A" w:rsidP="004C472A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95" w:type="pct"/>
            <w:vAlign w:val="bottom"/>
          </w:tcPr>
          <w:p w14:paraId="6A85E6FA" w14:textId="2CAD560E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14:paraId="2DFB064C" w14:textId="5D1851AB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8" w:type="pct"/>
            <w:vAlign w:val="bottom"/>
          </w:tcPr>
          <w:p w14:paraId="122D66A8" w14:textId="0901E205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72C7F4B9" w14:textId="0139353E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(233)</w:t>
            </w:r>
          </w:p>
        </w:tc>
        <w:tc>
          <w:tcPr>
            <w:tcW w:w="69" w:type="pct"/>
            <w:vAlign w:val="bottom"/>
          </w:tcPr>
          <w:p w14:paraId="7C045829" w14:textId="0ABC410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4DB71FF2" w14:textId="60923A6C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(210)</w:t>
            </w:r>
          </w:p>
        </w:tc>
        <w:tc>
          <w:tcPr>
            <w:tcW w:w="69" w:type="pct"/>
            <w:vAlign w:val="bottom"/>
          </w:tcPr>
          <w:p w14:paraId="055154EB" w14:textId="64D82842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1C337239" w14:textId="7214A28C" w:rsidR="004C472A" w:rsidRPr="003C618B" w:rsidRDefault="004C472A" w:rsidP="004C472A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7CB1A6AE" w14:textId="1CACBEA9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46546755" w14:textId="6D86F920" w:rsidR="004C472A" w:rsidRPr="003C618B" w:rsidRDefault="004C472A" w:rsidP="004C472A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2F0D071D" w14:textId="6E103848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21D6B835" w14:textId="2747AFBD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(443)</w:t>
            </w:r>
          </w:p>
        </w:tc>
      </w:tr>
      <w:tr w:rsidR="004C472A" w:rsidRPr="003C618B" w14:paraId="09F6B965" w14:textId="77777777" w:rsidTr="004C472A">
        <w:tc>
          <w:tcPr>
            <w:tcW w:w="1287" w:type="pct"/>
          </w:tcPr>
          <w:p w14:paraId="1689C288" w14:textId="2780D430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3DF8946D" w14:textId="682439AC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5,208 </w:t>
            </w:r>
          </w:p>
        </w:tc>
        <w:tc>
          <w:tcPr>
            <w:tcW w:w="95" w:type="pct"/>
            <w:vAlign w:val="bottom"/>
          </w:tcPr>
          <w:p w14:paraId="0462FC35" w14:textId="50C56F66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6472323A" w14:textId="2067C3FF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21,276 </w:t>
            </w:r>
          </w:p>
        </w:tc>
        <w:tc>
          <w:tcPr>
            <w:tcW w:w="68" w:type="pct"/>
            <w:vAlign w:val="bottom"/>
          </w:tcPr>
          <w:p w14:paraId="0BFDC506" w14:textId="47D6C4C9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217C2483" w14:textId="0B21DA4A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84,837 </w:t>
            </w:r>
          </w:p>
        </w:tc>
        <w:tc>
          <w:tcPr>
            <w:tcW w:w="69" w:type="pct"/>
            <w:vAlign w:val="bottom"/>
          </w:tcPr>
          <w:p w14:paraId="32918B4F" w14:textId="2CC0031B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149A27C0" w14:textId="0F46D745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16,214 </w:t>
            </w:r>
          </w:p>
        </w:tc>
        <w:tc>
          <w:tcPr>
            <w:tcW w:w="69" w:type="pct"/>
            <w:vAlign w:val="bottom"/>
          </w:tcPr>
          <w:p w14:paraId="78F3A040" w14:textId="2BBD3BA6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3557BD99" w14:textId="1EE7ABC2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16,270 </w:t>
            </w:r>
          </w:p>
        </w:tc>
        <w:tc>
          <w:tcPr>
            <w:tcW w:w="68" w:type="pct"/>
            <w:vAlign w:val="bottom"/>
          </w:tcPr>
          <w:p w14:paraId="02116449" w14:textId="38B4FB22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704105DB" w14:textId="005AE418" w:rsidR="004C472A" w:rsidRPr="003C618B" w:rsidRDefault="004C472A" w:rsidP="004C472A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098A8B64" w14:textId="39ED1063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231223DE" w14:textId="7D0C8596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143,805 </w:t>
            </w:r>
          </w:p>
        </w:tc>
      </w:tr>
      <w:tr w:rsidR="004C472A" w:rsidRPr="003C618B" w14:paraId="691F8B85" w14:textId="77777777" w:rsidTr="004C472A">
        <w:tc>
          <w:tcPr>
            <w:tcW w:w="1287" w:type="pct"/>
          </w:tcPr>
          <w:p w14:paraId="4E153053" w14:textId="0F9132EE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53" w:type="pct"/>
            <w:vAlign w:val="bottom"/>
          </w:tcPr>
          <w:p w14:paraId="1DEBCB61" w14:textId="760255EC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963 </w:t>
            </w:r>
          </w:p>
        </w:tc>
        <w:tc>
          <w:tcPr>
            <w:tcW w:w="95" w:type="pct"/>
            <w:vAlign w:val="bottom"/>
          </w:tcPr>
          <w:p w14:paraId="79E5F8F0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068C11F1" w14:textId="722F7113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3,750 </w:t>
            </w:r>
          </w:p>
        </w:tc>
        <w:tc>
          <w:tcPr>
            <w:tcW w:w="68" w:type="pct"/>
            <w:vAlign w:val="bottom"/>
          </w:tcPr>
          <w:p w14:paraId="4698FCAE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7622668A" w14:textId="3AAE1053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    17,4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82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" w:type="pct"/>
            <w:vAlign w:val="bottom"/>
          </w:tcPr>
          <w:p w14:paraId="20C4B957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3607062A" w14:textId="6EE3E180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544</w:t>
            </w: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" w:type="pct"/>
            <w:vAlign w:val="bottom"/>
          </w:tcPr>
          <w:p w14:paraId="46843EA4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5A63FB0F" w14:textId="67DC8365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4,136</w:t>
            </w: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" w:type="pct"/>
            <w:vAlign w:val="bottom"/>
          </w:tcPr>
          <w:p w14:paraId="48A3545A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3CE7DBBC" w14:textId="4354F855" w:rsidR="004C472A" w:rsidRPr="00E2506F" w:rsidRDefault="004C472A" w:rsidP="004C472A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25E58960" w14:textId="77777777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  <w:vAlign w:val="bottom"/>
          </w:tcPr>
          <w:p w14:paraId="71D3E5B0" w14:textId="15073F0A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>27,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875</w:t>
            </w: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C472A" w:rsidRPr="003C618B" w14:paraId="6161B2A1" w14:textId="77777777" w:rsidTr="004C472A">
        <w:tc>
          <w:tcPr>
            <w:tcW w:w="1287" w:type="pct"/>
          </w:tcPr>
          <w:p w14:paraId="18AE8AB8" w14:textId="6BC06E0B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จำหน่ายและตัดบัญชี</w:t>
            </w: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7B0C8191" w14:textId="67C08DB5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95" w:type="pct"/>
            <w:vAlign w:val="bottom"/>
          </w:tcPr>
          <w:p w14:paraId="29D397E1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3576647C" w14:textId="0037758C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(212)</w:t>
            </w:r>
          </w:p>
        </w:tc>
        <w:tc>
          <w:tcPr>
            <w:tcW w:w="68" w:type="pct"/>
            <w:vAlign w:val="bottom"/>
          </w:tcPr>
          <w:p w14:paraId="19F9C968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1EB064E3" w14:textId="34DEC30C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(4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63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" w:type="pct"/>
            <w:vAlign w:val="bottom"/>
          </w:tcPr>
          <w:p w14:paraId="701B2497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5C57A3AC" w14:textId="15A991EE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366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" w:type="pct"/>
            <w:vAlign w:val="bottom"/>
          </w:tcPr>
          <w:p w14:paraId="292EF034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08C1B1E4" w14:textId="364540C7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>(1,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549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8" w:type="pct"/>
            <w:vAlign w:val="bottom"/>
          </w:tcPr>
          <w:p w14:paraId="09D237BF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60B14B8A" w14:textId="3AF91DD0" w:rsidR="004C472A" w:rsidRPr="00E2506F" w:rsidRDefault="004C472A" w:rsidP="004C472A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0CABCCF8" w14:textId="77777777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35E305C9" w14:textId="7CEC6C08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(2,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590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4C472A" w:rsidRPr="003C618B" w14:paraId="11A4A94A" w14:textId="77777777" w:rsidTr="004C472A">
        <w:tc>
          <w:tcPr>
            <w:tcW w:w="1287" w:type="pct"/>
          </w:tcPr>
          <w:p w14:paraId="17629B75" w14:textId="3567429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8A88" w14:textId="3ADFD516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6,171 </w:t>
            </w:r>
          </w:p>
        </w:tc>
        <w:tc>
          <w:tcPr>
            <w:tcW w:w="95" w:type="pct"/>
            <w:vAlign w:val="bottom"/>
          </w:tcPr>
          <w:p w14:paraId="3FB951A2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D7F9B" w14:textId="3953D8E4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24,814 </w:t>
            </w:r>
          </w:p>
        </w:tc>
        <w:tc>
          <w:tcPr>
            <w:tcW w:w="68" w:type="pct"/>
            <w:vAlign w:val="bottom"/>
          </w:tcPr>
          <w:p w14:paraId="40952949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DB667" w14:textId="16081D4E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>101,85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" w:type="pct"/>
            <w:vAlign w:val="bottom"/>
          </w:tcPr>
          <w:p w14:paraId="672B61EF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909D6" w14:textId="160B3D36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17,392 </w:t>
            </w:r>
          </w:p>
        </w:tc>
        <w:tc>
          <w:tcPr>
            <w:tcW w:w="69" w:type="pct"/>
            <w:vAlign w:val="bottom"/>
          </w:tcPr>
          <w:p w14:paraId="20DAFB76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D917F" w14:textId="64FE2193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>18,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857</w:t>
            </w: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" w:type="pct"/>
            <w:vAlign w:val="bottom"/>
          </w:tcPr>
          <w:p w14:paraId="33F36E62" w14:textId="77777777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14:paraId="1CDE76C0" w14:textId="007D2BD1" w:rsidR="004C472A" w:rsidRPr="00E2506F" w:rsidRDefault="004C472A" w:rsidP="004C472A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1D7E72BA" w14:textId="77777777" w:rsidR="004C472A" w:rsidRPr="00E2506F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40E48" w14:textId="251DBE73" w:rsidR="004C472A" w:rsidRPr="00E2506F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9,090</w:t>
            </w: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4C472A" w:rsidRPr="000C2D59" w14:paraId="50434192" w14:textId="77777777" w:rsidTr="004C472A">
        <w:tc>
          <w:tcPr>
            <w:tcW w:w="1287" w:type="pct"/>
          </w:tcPr>
          <w:p w14:paraId="6F462AB6" w14:textId="77777777" w:rsidR="004C472A" w:rsidRPr="000C2D59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71E169BF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95" w:type="pct"/>
          </w:tcPr>
          <w:p w14:paraId="6FA2B84C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50853BD0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8" w:type="pct"/>
          </w:tcPr>
          <w:p w14:paraId="22546C50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1BCBF30F" w14:textId="77777777" w:rsidR="004C472A" w:rsidRPr="000C2D59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</w:tcPr>
          <w:p w14:paraId="7A38508D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5D7723B6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</w:tcPr>
          <w:p w14:paraId="3EA1EBF0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64E52276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8" w:type="pct"/>
          </w:tcPr>
          <w:p w14:paraId="4568059F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42AC8F29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8" w:type="pct"/>
          </w:tcPr>
          <w:p w14:paraId="70FCEF09" w14:textId="77777777" w:rsidR="004C472A" w:rsidRPr="000C2D59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326B0FA0" w14:textId="77777777" w:rsidR="004C472A" w:rsidRPr="000C2D59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</w:tr>
      <w:tr w:rsidR="004C472A" w:rsidRPr="003C618B" w14:paraId="1FFF5534" w14:textId="77777777" w:rsidTr="004C472A">
        <w:tc>
          <w:tcPr>
            <w:tcW w:w="1287" w:type="pct"/>
          </w:tcPr>
          <w:p w14:paraId="3964F451" w14:textId="4B6D6CA5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453" w:type="pct"/>
          </w:tcPr>
          <w:p w14:paraId="70FDAC5A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4EC9EC3C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</w:tcPr>
          <w:p w14:paraId="3378973C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344E9FAE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4750A99B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</w:tcPr>
          <w:p w14:paraId="7C877F83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7533CD7B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</w:tcPr>
          <w:p w14:paraId="5F5EE27D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5623CA86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361D4CD9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1D19F654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080BB1A9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43AB5C43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C472A" w:rsidRPr="003C618B" w14:paraId="66A4D4AE" w14:textId="77777777" w:rsidTr="004C472A">
        <w:tc>
          <w:tcPr>
            <w:tcW w:w="1287" w:type="pct"/>
          </w:tcPr>
          <w:p w14:paraId="20898DEE" w14:textId="129F1ABC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C618B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3C618B">
              <w:rPr>
                <w:rFonts w:ascii="Angsan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453" w:type="pct"/>
          </w:tcPr>
          <w:p w14:paraId="5816B92E" w14:textId="5387A663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95" w:type="pct"/>
            <w:vAlign w:val="bottom"/>
          </w:tcPr>
          <w:p w14:paraId="7ACAEBC1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</w:tcPr>
          <w:p w14:paraId="55C34758" w14:textId="16070141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8" w:type="pct"/>
          </w:tcPr>
          <w:p w14:paraId="3F94DB1A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4CA65002" w14:textId="25C7D390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23583538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09FE6CAE" w14:textId="7E0BF095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009BFFB2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7BACF0C7" w14:textId="2B1989F4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</w:tcPr>
          <w:p w14:paraId="349E0D70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2E764C8B" w14:textId="391140A1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8" w:type="pct"/>
          </w:tcPr>
          <w:p w14:paraId="0B633595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780B5ABC" w14:textId="65E9317C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4C472A" w:rsidRPr="003C618B" w14:paraId="3190982A" w14:textId="77777777" w:rsidTr="004C472A">
        <w:tc>
          <w:tcPr>
            <w:tcW w:w="1287" w:type="pct"/>
          </w:tcPr>
          <w:p w14:paraId="387CE14A" w14:textId="485D7BE2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53" w:type="pct"/>
          </w:tcPr>
          <w:p w14:paraId="29DBA661" w14:textId="4566593B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95" w:type="pct"/>
            <w:vAlign w:val="bottom"/>
          </w:tcPr>
          <w:p w14:paraId="6A8AB08D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</w:tcPr>
          <w:p w14:paraId="65A3FED7" w14:textId="0279F4E5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8" w:type="pct"/>
          </w:tcPr>
          <w:p w14:paraId="5F747457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11A01F93" w14:textId="1BB49B1C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46E80871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4E98C02D" w14:textId="7AAF3133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5511521E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14882596" w14:textId="2DFF72EE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4616B96B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70D4141C" w14:textId="3BE8E29D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 5,712</w:t>
            </w:r>
          </w:p>
        </w:tc>
        <w:tc>
          <w:tcPr>
            <w:tcW w:w="68" w:type="pct"/>
          </w:tcPr>
          <w:p w14:paraId="13147900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1372AE2C" w14:textId="704A65D1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 5,712</w:t>
            </w:r>
          </w:p>
        </w:tc>
      </w:tr>
      <w:tr w:rsidR="004C472A" w:rsidRPr="003C618B" w14:paraId="1C332363" w14:textId="77777777" w:rsidTr="004C472A">
        <w:tc>
          <w:tcPr>
            <w:tcW w:w="1287" w:type="pct"/>
          </w:tcPr>
          <w:p w14:paraId="2DE5455C" w14:textId="7130F962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4FA2AD11" w14:textId="7EDC2B8B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95" w:type="pct"/>
            <w:vAlign w:val="bottom"/>
          </w:tcPr>
          <w:p w14:paraId="2ED64C6E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6E3ED6F9" w14:textId="5F7F78F1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8" w:type="pct"/>
          </w:tcPr>
          <w:p w14:paraId="7BCA0571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103FAAFA" w14:textId="384FA2B9" w:rsidR="004C472A" w:rsidRPr="00CB185A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758EF416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0836E3D6" w14:textId="62225FA2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3CCF3553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743D8DE9" w14:textId="5BBBAE2E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787A1EE6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0000561E" w14:textId="4A15FCDE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 5,712</w:t>
            </w:r>
          </w:p>
        </w:tc>
        <w:tc>
          <w:tcPr>
            <w:tcW w:w="68" w:type="pct"/>
            <w:vAlign w:val="bottom"/>
          </w:tcPr>
          <w:p w14:paraId="27F47A6B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69091337" w14:textId="4892A88A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 xml:space="preserve">       5,712</w:t>
            </w:r>
          </w:p>
        </w:tc>
      </w:tr>
      <w:tr w:rsidR="004C472A" w:rsidRPr="003C618B" w14:paraId="1D109558" w14:textId="77777777" w:rsidTr="002066B7">
        <w:tc>
          <w:tcPr>
            <w:tcW w:w="1287" w:type="pct"/>
          </w:tcPr>
          <w:p w14:paraId="542FF4A7" w14:textId="2A43B2D1" w:rsidR="004C472A" w:rsidRPr="00785A68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4"/>
                <w:szCs w:val="24"/>
                <w:cs/>
              </w:rPr>
            </w:pPr>
            <w:r w:rsidRPr="00785A68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  <w:r w:rsidRPr="00785A68">
              <w:rPr>
                <w:rFonts w:ascii="Angsana New" w:hAnsi="Angsana New"/>
                <w:sz w:val="24"/>
                <w:szCs w:val="24"/>
                <w:cs/>
              </w:rPr>
              <w:t>ขาดทุนจากกา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รด้อยค่า</w:t>
            </w: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4EC99763" w14:textId="29936B39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95" w:type="pct"/>
            <w:vAlign w:val="bottom"/>
          </w:tcPr>
          <w:p w14:paraId="26C1A04F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14:paraId="6D2FCD64" w14:textId="17853D68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8" w:type="pct"/>
          </w:tcPr>
          <w:p w14:paraId="5DE7553C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0EBDCBD2" w14:textId="6D916E22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2240F5C8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3121BFDE" w14:textId="7F3B06C2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76CA62B0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4D38FF3C" w14:textId="167F3CC9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1EA48008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27D08794" w14:textId="52778F0C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(5,712)</w:t>
            </w:r>
          </w:p>
        </w:tc>
        <w:tc>
          <w:tcPr>
            <w:tcW w:w="68" w:type="pct"/>
            <w:vAlign w:val="bottom"/>
          </w:tcPr>
          <w:p w14:paraId="05EDF5FC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15028763" w14:textId="63575105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(5,712)</w:t>
            </w:r>
          </w:p>
        </w:tc>
      </w:tr>
      <w:tr w:rsidR="004C472A" w:rsidRPr="003C618B" w14:paraId="485B7341" w14:textId="77777777" w:rsidTr="002066B7">
        <w:tc>
          <w:tcPr>
            <w:tcW w:w="1287" w:type="pct"/>
          </w:tcPr>
          <w:p w14:paraId="68DE1230" w14:textId="060C7D4A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2A6C9AAC" w14:textId="00DDF35C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95" w:type="pct"/>
            <w:vAlign w:val="bottom"/>
          </w:tcPr>
          <w:p w14:paraId="23768D28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14:paraId="1611F4C0" w14:textId="5DCDC0F9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8" w:type="pct"/>
          </w:tcPr>
          <w:p w14:paraId="49E72C96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14:paraId="44A6513B" w14:textId="39710546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3B871D00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14:paraId="4970574D" w14:textId="3FE41430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75D1F7B1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14:paraId="13182F86" w14:textId="2BE75366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21E3E2A7" w14:textId="77777777" w:rsidR="004C472A" w:rsidRPr="003C618B" w:rsidRDefault="004C472A" w:rsidP="004C472A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14:paraId="3E7AD245" w14:textId="6F02BDCE" w:rsidR="004C472A" w:rsidRPr="003C618B" w:rsidRDefault="004C472A" w:rsidP="004C472A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8" w:type="pct"/>
          </w:tcPr>
          <w:p w14:paraId="08E1845A" w14:textId="77777777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14:paraId="4E9F17A8" w14:textId="5738875D" w:rsidR="004C472A" w:rsidRPr="003C618B" w:rsidRDefault="004C472A" w:rsidP="004C4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</w:tbl>
    <w:p w14:paraId="5D329733" w14:textId="77777777" w:rsidR="006420E5" w:rsidRDefault="006420E5">
      <w:r>
        <w:br w:type="page"/>
      </w:r>
    </w:p>
    <w:tbl>
      <w:tblPr>
        <w:tblW w:w="5189" w:type="pct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565"/>
        <w:gridCol w:w="906"/>
        <w:gridCol w:w="189"/>
        <w:gridCol w:w="885"/>
        <w:gridCol w:w="136"/>
        <w:gridCol w:w="943"/>
        <w:gridCol w:w="138"/>
        <w:gridCol w:w="943"/>
        <w:gridCol w:w="138"/>
        <w:gridCol w:w="945"/>
        <w:gridCol w:w="136"/>
        <w:gridCol w:w="945"/>
        <w:gridCol w:w="136"/>
        <w:gridCol w:w="963"/>
      </w:tblGrid>
      <w:tr w:rsidR="006420E5" w:rsidRPr="003C618B" w14:paraId="0CFE0332" w14:textId="77777777" w:rsidTr="00123FF8">
        <w:trPr>
          <w:tblHeader/>
        </w:trPr>
        <w:tc>
          <w:tcPr>
            <w:tcW w:w="1287" w:type="pct"/>
          </w:tcPr>
          <w:p w14:paraId="1ED6653D" w14:textId="77777777" w:rsidR="006420E5" w:rsidRPr="003C618B" w:rsidRDefault="006420E5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3" w:type="pct"/>
            <w:gridSpan w:val="13"/>
            <w:tcBorders>
              <w:bottom w:val="single" w:sz="4" w:space="0" w:color="auto"/>
            </w:tcBorders>
          </w:tcPr>
          <w:p w14:paraId="21F69D51" w14:textId="77777777" w:rsidR="006420E5" w:rsidRPr="003C618B" w:rsidRDefault="006420E5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6420E5" w:rsidRPr="003C618B" w14:paraId="6C15FF80" w14:textId="77777777" w:rsidTr="006420E5">
        <w:trPr>
          <w:tblHeader/>
        </w:trPr>
        <w:tc>
          <w:tcPr>
            <w:tcW w:w="1287" w:type="pct"/>
          </w:tcPr>
          <w:p w14:paraId="07CD55AE" w14:textId="77777777" w:rsidR="006420E5" w:rsidRPr="003C618B" w:rsidRDefault="006420E5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14:paraId="6B5CB6BF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  <w:tcBorders>
              <w:top w:val="single" w:sz="4" w:space="0" w:color="auto"/>
            </w:tcBorders>
          </w:tcPr>
          <w:p w14:paraId="5EDBA29D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14:paraId="2AFA4A29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" w:type="pct"/>
            <w:tcBorders>
              <w:top w:val="single" w:sz="4" w:space="0" w:color="auto"/>
            </w:tcBorders>
          </w:tcPr>
          <w:p w14:paraId="5EFBDAAA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7F008871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" w:type="pct"/>
            <w:tcBorders>
              <w:top w:val="single" w:sz="4" w:space="0" w:color="auto"/>
            </w:tcBorders>
          </w:tcPr>
          <w:p w14:paraId="527F4B57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787A1ED8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69" w:type="pct"/>
            <w:tcBorders>
              <w:top w:val="single" w:sz="4" w:space="0" w:color="auto"/>
            </w:tcBorders>
          </w:tcPr>
          <w:p w14:paraId="7FFE474A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5901E7C7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" w:type="pct"/>
            <w:tcBorders>
              <w:top w:val="single" w:sz="4" w:space="0" w:color="auto"/>
            </w:tcBorders>
          </w:tcPr>
          <w:p w14:paraId="3925ADE9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758D9DB5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" w:type="pct"/>
            <w:tcBorders>
              <w:top w:val="single" w:sz="4" w:space="0" w:color="auto"/>
            </w:tcBorders>
          </w:tcPr>
          <w:p w14:paraId="54E80F54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65A0FCFA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20E5" w:rsidRPr="003C618B" w14:paraId="34C01E2F" w14:textId="77777777" w:rsidTr="006420E5">
        <w:trPr>
          <w:tblHeader/>
        </w:trPr>
        <w:tc>
          <w:tcPr>
            <w:tcW w:w="1287" w:type="pct"/>
          </w:tcPr>
          <w:p w14:paraId="22F7B4EF" w14:textId="77777777" w:rsidR="006420E5" w:rsidRPr="003C618B" w:rsidRDefault="006420E5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" w:type="pct"/>
          </w:tcPr>
          <w:p w14:paraId="13E4E9CD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95" w:type="pct"/>
          </w:tcPr>
          <w:p w14:paraId="4FEA210F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</w:tcPr>
          <w:p w14:paraId="64031024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68" w:type="pct"/>
          </w:tcPr>
          <w:p w14:paraId="648F3128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3" w:type="pct"/>
          </w:tcPr>
          <w:p w14:paraId="645DC3F0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69" w:type="pct"/>
          </w:tcPr>
          <w:p w14:paraId="7C32CA6A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438C4ADB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69" w:type="pct"/>
          </w:tcPr>
          <w:p w14:paraId="78208142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120BA8AE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" w:type="pct"/>
          </w:tcPr>
          <w:p w14:paraId="6452DDAC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5A0EEDBE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" w:type="pct"/>
          </w:tcPr>
          <w:p w14:paraId="09C37F33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2" w:type="pct"/>
          </w:tcPr>
          <w:p w14:paraId="2BF36D98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20E5" w:rsidRPr="003C618B" w14:paraId="581E7316" w14:textId="77777777" w:rsidTr="006420E5">
        <w:trPr>
          <w:tblHeader/>
        </w:trPr>
        <w:tc>
          <w:tcPr>
            <w:tcW w:w="1287" w:type="pct"/>
          </w:tcPr>
          <w:p w14:paraId="4952D33B" w14:textId="77777777" w:rsidR="006420E5" w:rsidRPr="003C618B" w:rsidRDefault="006420E5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" w:type="pct"/>
          </w:tcPr>
          <w:p w14:paraId="097E5654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95" w:type="pct"/>
          </w:tcPr>
          <w:p w14:paraId="4EC28A77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</w:tcPr>
          <w:p w14:paraId="1846C8AE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68" w:type="pct"/>
          </w:tcPr>
          <w:p w14:paraId="6E8D7FB1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3" w:type="pct"/>
          </w:tcPr>
          <w:p w14:paraId="4568AA41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69" w:type="pct"/>
          </w:tcPr>
          <w:p w14:paraId="5B584A51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6527E2EF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69" w:type="pct"/>
          </w:tcPr>
          <w:p w14:paraId="4639DF0A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352E51E8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" w:type="pct"/>
          </w:tcPr>
          <w:p w14:paraId="4D0911DD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6FFF2A4B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68" w:type="pct"/>
          </w:tcPr>
          <w:p w14:paraId="2B066560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2" w:type="pct"/>
          </w:tcPr>
          <w:p w14:paraId="2F6BDD88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20E5" w:rsidRPr="003C618B" w14:paraId="0AF9B8AB" w14:textId="77777777" w:rsidTr="006420E5">
        <w:trPr>
          <w:tblHeader/>
        </w:trPr>
        <w:tc>
          <w:tcPr>
            <w:tcW w:w="1287" w:type="pct"/>
          </w:tcPr>
          <w:p w14:paraId="2331F42D" w14:textId="77777777" w:rsidR="006420E5" w:rsidRPr="003C618B" w:rsidRDefault="006420E5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4E712C60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5" w:type="pct"/>
          </w:tcPr>
          <w:p w14:paraId="66C04A65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14:paraId="79F2F7A1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68" w:type="pct"/>
          </w:tcPr>
          <w:p w14:paraId="7912CDC0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616C3F1A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69" w:type="pct"/>
          </w:tcPr>
          <w:p w14:paraId="10BDA822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56E7D21A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69" w:type="pct"/>
          </w:tcPr>
          <w:p w14:paraId="167420AA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0015DED9" w14:textId="77777777" w:rsidR="006420E5" w:rsidRPr="003C618B" w:rsidRDefault="006420E5" w:rsidP="00123FF8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" w:type="pct"/>
          </w:tcPr>
          <w:p w14:paraId="6212CA13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05DF314B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68" w:type="pct"/>
          </w:tcPr>
          <w:p w14:paraId="5E72CB0F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74E4DCDB" w14:textId="77777777" w:rsidR="006420E5" w:rsidRPr="003C618B" w:rsidRDefault="006420E5" w:rsidP="00123FF8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0A44A8" w:rsidRPr="003C618B" w14:paraId="2450F8B8" w14:textId="77777777" w:rsidTr="00480D50">
        <w:tc>
          <w:tcPr>
            <w:tcW w:w="1287" w:type="pct"/>
          </w:tcPr>
          <w:p w14:paraId="4578A3E0" w14:textId="3D589272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455" w:type="pct"/>
          </w:tcPr>
          <w:p w14:paraId="40339195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1564C65E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</w:tcPr>
          <w:p w14:paraId="561AB154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5911D1A9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1BA51AB0" w14:textId="77777777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</w:tcPr>
          <w:p w14:paraId="27FD80B2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433EED54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</w:tcPr>
          <w:p w14:paraId="60237FFD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4CF1E9E5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77A6DFFD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</w:tcPr>
          <w:p w14:paraId="57EBD908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0DF1E5F2" w14:textId="77777777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2" w:type="pct"/>
          </w:tcPr>
          <w:p w14:paraId="140F26D2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A44A8" w:rsidRPr="003C618B" w14:paraId="39C50547" w14:textId="77777777" w:rsidTr="00480D50">
        <w:tc>
          <w:tcPr>
            <w:tcW w:w="1287" w:type="pct"/>
          </w:tcPr>
          <w:p w14:paraId="47FA3DFC" w14:textId="3E8A658A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455" w:type="pct"/>
            <w:vAlign w:val="bottom"/>
          </w:tcPr>
          <w:p w14:paraId="6628BF44" w14:textId="101AD75C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25,281 </w:t>
            </w:r>
          </w:p>
        </w:tc>
        <w:tc>
          <w:tcPr>
            <w:tcW w:w="95" w:type="pct"/>
            <w:vAlign w:val="bottom"/>
          </w:tcPr>
          <w:p w14:paraId="443E81EC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2D0B1BFE" w14:textId="428B12A3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72,571 </w:t>
            </w:r>
          </w:p>
        </w:tc>
        <w:tc>
          <w:tcPr>
            <w:tcW w:w="68" w:type="pct"/>
            <w:vAlign w:val="bottom"/>
          </w:tcPr>
          <w:p w14:paraId="1E3DB046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3FA02E78" w14:textId="5BD23E69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  309,046 </w:t>
            </w:r>
          </w:p>
        </w:tc>
        <w:tc>
          <w:tcPr>
            <w:tcW w:w="69" w:type="pct"/>
            <w:vAlign w:val="bottom"/>
          </w:tcPr>
          <w:p w14:paraId="7F237E8B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0FBA893E" w14:textId="442F685B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4,485 </w:t>
            </w:r>
          </w:p>
        </w:tc>
        <w:tc>
          <w:tcPr>
            <w:tcW w:w="69" w:type="pct"/>
            <w:vAlign w:val="bottom"/>
          </w:tcPr>
          <w:p w14:paraId="022FD4FC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000A89A3" w14:textId="05A9A10A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>21,723</w:t>
            </w:r>
          </w:p>
        </w:tc>
        <w:tc>
          <w:tcPr>
            <w:tcW w:w="68" w:type="pct"/>
            <w:vAlign w:val="bottom"/>
          </w:tcPr>
          <w:p w14:paraId="2F4EEDA3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01FF5244" w14:textId="555F904B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362 </w:t>
            </w:r>
          </w:p>
        </w:tc>
        <w:tc>
          <w:tcPr>
            <w:tcW w:w="68" w:type="pct"/>
            <w:vAlign w:val="bottom"/>
          </w:tcPr>
          <w:p w14:paraId="3B03AB38" w14:textId="77777777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2" w:type="pct"/>
            <w:vAlign w:val="bottom"/>
          </w:tcPr>
          <w:p w14:paraId="16CC617F" w14:textId="0F249F8B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>433,468</w:t>
            </w:r>
          </w:p>
        </w:tc>
      </w:tr>
      <w:tr w:rsidR="000A44A8" w:rsidRPr="003C618B" w14:paraId="0E4F38B1" w14:textId="77777777" w:rsidTr="00480D50">
        <w:tc>
          <w:tcPr>
            <w:tcW w:w="1287" w:type="pct"/>
          </w:tcPr>
          <w:p w14:paraId="418B03DF" w14:textId="7D910F82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bottom"/>
          </w:tcPr>
          <w:p w14:paraId="0D205C27" w14:textId="24EDA8B2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 - </w:t>
            </w:r>
          </w:p>
        </w:tc>
        <w:tc>
          <w:tcPr>
            <w:tcW w:w="95" w:type="pct"/>
            <w:vAlign w:val="bottom"/>
          </w:tcPr>
          <w:p w14:paraId="2D7C0B5A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0ACC449B" w14:textId="2162A3A6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 - </w:t>
            </w:r>
          </w:p>
        </w:tc>
        <w:tc>
          <w:tcPr>
            <w:tcW w:w="68" w:type="pct"/>
            <w:vAlign w:val="bottom"/>
          </w:tcPr>
          <w:p w14:paraId="597097AB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4F775F26" w14:textId="369390F8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 - </w:t>
            </w:r>
          </w:p>
        </w:tc>
        <w:tc>
          <w:tcPr>
            <w:tcW w:w="69" w:type="pct"/>
            <w:vAlign w:val="bottom"/>
          </w:tcPr>
          <w:p w14:paraId="318A2174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22128" w14:textId="22253E94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 - </w:t>
            </w:r>
          </w:p>
        </w:tc>
        <w:tc>
          <w:tcPr>
            <w:tcW w:w="69" w:type="pct"/>
            <w:vAlign w:val="bottom"/>
          </w:tcPr>
          <w:p w14:paraId="6D2EAFFB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33220FB8" w14:textId="37088638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>10,580</w:t>
            </w:r>
          </w:p>
        </w:tc>
        <w:tc>
          <w:tcPr>
            <w:tcW w:w="68" w:type="pct"/>
            <w:vAlign w:val="bottom"/>
          </w:tcPr>
          <w:p w14:paraId="3CC1D019" w14:textId="7777777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72592925" w14:textId="114B9385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618C5704" w14:textId="77777777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5FF327EA" w14:textId="5C13B68B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sz w:val="24"/>
                <w:szCs w:val="24"/>
              </w:rPr>
              <w:t>10,580</w:t>
            </w:r>
          </w:p>
        </w:tc>
      </w:tr>
      <w:tr w:rsidR="000A44A8" w:rsidRPr="003C618B" w14:paraId="40FA69FA" w14:textId="77777777" w:rsidTr="00480D50">
        <w:tc>
          <w:tcPr>
            <w:tcW w:w="1287" w:type="pct"/>
          </w:tcPr>
          <w:p w14:paraId="469C9146" w14:textId="1CA806E3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E0D68" w14:textId="71211B0C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25,281 </w:t>
            </w:r>
          </w:p>
        </w:tc>
        <w:tc>
          <w:tcPr>
            <w:tcW w:w="95" w:type="pct"/>
            <w:vAlign w:val="bottom"/>
          </w:tcPr>
          <w:p w14:paraId="21D54CF6" w14:textId="1E178FE0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64EB7" w14:textId="11C159DE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72,571 </w:t>
            </w:r>
          </w:p>
        </w:tc>
        <w:tc>
          <w:tcPr>
            <w:tcW w:w="68" w:type="pct"/>
            <w:vAlign w:val="bottom"/>
          </w:tcPr>
          <w:p w14:paraId="1A3671B0" w14:textId="41A14FAC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4310C" w14:textId="43A4CB48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/>
                <w:color w:val="000000"/>
                <w:sz w:val="24"/>
                <w:szCs w:val="24"/>
              </w:rPr>
              <w:t xml:space="preserve">   309,046 </w:t>
            </w:r>
          </w:p>
        </w:tc>
        <w:tc>
          <w:tcPr>
            <w:tcW w:w="69" w:type="pct"/>
            <w:vAlign w:val="bottom"/>
          </w:tcPr>
          <w:p w14:paraId="5CCA7778" w14:textId="2417641F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615D3" w14:textId="3DA8BE73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4,485 </w:t>
            </w:r>
          </w:p>
        </w:tc>
        <w:tc>
          <w:tcPr>
            <w:tcW w:w="69" w:type="pct"/>
            <w:vAlign w:val="bottom"/>
          </w:tcPr>
          <w:p w14:paraId="27903AB0" w14:textId="0D9F15A0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2F27" w14:textId="3A05CAAD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32,303 </w:t>
            </w:r>
          </w:p>
        </w:tc>
        <w:tc>
          <w:tcPr>
            <w:tcW w:w="68" w:type="pct"/>
            <w:vAlign w:val="bottom"/>
          </w:tcPr>
          <w:p w14:paraId="17A5D45F" w14:textId="0B3D2578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0F4E3" w14:textId="155FA5C4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362 </w:t>
            </w:r>
          </w:p>
        </w:tc>
        <w:tc>
          <w:tcPr>
            <w:tcW w:w="68" w:type="pct"/>
            <w:vAlign w:val="bottom"/>
          </w:tcPr>
          <w:p w14:paraId="1E4F8108" w14:textId="11670E52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5DE34" w14:textId="5D4EA2F7" w:rsidR="00F05D34" w:rsidRPr="003C618B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C618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444,048 </w:t>
            </w:r>
          </w:p>
        </w:tc>
      </w:tr>
      <w:tr w:rsidR="000A44A8" w:rsidRPr="006420E5" w14:paraId="0A8A9E74" w14:textId="77777777" w:rsidTr="00480D50">
        <w:tc>
          <w:tcPr>
            <w:tcW w:w="1287" w:type="pct"/>
          </w:tcPr>
          <w:p w14:paraId="6A561799" w14:textId="77777777" w:rsidR="00F05D34" w:rsidRPr="006420E5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vAlign w:val="bottom"/>
          </w:tcPr>
          <w:p w14:paraId="03D43F92" w14:textId="77777777" w:rsidR="00F05D34" w:rsidRPr="006420E5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5" w:type="pct"/>
            <w:vAlign w:val="bottom"/>
          </w:tcPr>
          <w:p w14:paraId="0097889A" w14:textId="77777777" w:rsidR="00F05D34" w:rsidRPr="006420E5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50603723" w14:textId="77777777" w:rsidR="00F05D34" w:rsidRPr="006420E5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8" w:type="pct"/>
            <w:vAlign w:val="bottom"/>
          </w:tcPr>
          <w:p w14:paraId="16302697" w14:textId="77777777" w:rsidR="00F05D34" w:rsidRPr="006420E5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50452ADF" w14:textId="77777777" w:rsidR="00F05D34" w:rsidRPr="006420E5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9" w:type="pct"/>
            <w:vAlign w:val="bottom"/>
          </w:tcPr>
          <w:p w14:paraId="088A99D0" w14:textId="77777777" w:rsidR="00F05D34" w:rsidRPr="006420E5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483B6A26" w14:textId="77777777" w:rsidR="00F05D34" w:rsidRPr="006420E5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" w:type="pct"/>
            <w:vAlign w:val="bottom"/>
          </w:tcPr>
          <w:p w14:paraId="2A640661" w14:textId="77777777" w:rsidR="00F05D34" w:rsidRPr="006420E5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5A557128" w14:textId="77777777" w:rsidR="00F05D34" w:rsidRPr="006420E5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8" w:type="pct"/>
            <w:vAlign w:val="bottom"/>
          </w:tcPr>
          <w:p w14:paraId="1AE2F508" w14:textId="77777777" w:rsidR="00F05D34" w:rsidRPr="006420E5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0FDF0428" w14:textId="77777777" w:rsidR="00F05D34" w:rsidRPr="006420E5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8" w:type="pct"/>
            <w:vAlign w:val="bottom"/>
          </w:tcPr>
          <w:p w14:paraId="79AF3A9C" w14:textId="77777777" w:rsidR="00F05D34" w:rsidRPr="006420E5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vAlign w:val="bottom"/>
          </w:tcPr>
          <w:p w14:paraId="526868D5" w14:textId="77777777" w:rsidR="00F05D34" w:rsidRPr="006420E5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A44A8" w:rsidRPr="003C618B" w14:paraId="33455277" w14:textId="77777777" w:rsidTr="00480D50">
        <w:tc>
          <w:tcPr>
            <w:tcW w:w="1287" w:type="pct"/>
          </w:tcPr>
          <w:p w14:paraId="7F91171F" w14:textId="6E97549F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618B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455" w:type="pct"/>
            <w:vAlign w:val="bottom"/>
          </w:tcPr>
          <w:p w14:paraId="7C310ABA" w14:textId="17F108ED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24,318 </w:t>
            </w:r>
          </w:p>
        </w:tc>
        <w:tc>
          <w:tcPr>
            <w:tcW w:w="95" w:type="pct"/>
            <w:vAlign w:val="bottom"/>
          </w:tcPr>
          <w:p w14:paraId="00757530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351D7067" w14:textId="5F47EA69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69,917 </w:t>
            </w:r>
          </w:p>
        </w:tc>
        <w:tc>
          <w:tcPr>
            <w:tcW w:w="68" w:type="pct"/>
            <w:vAlign w:val="bottom"/>
          </w:tcPr>
          <w:p w14:paraId="456E0193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vAlign w:val="bottom"/>
          </w:tcPr>
          <w:p w14:paraId="283F47CC" w14:textId="656F9FAC" w:rsidR="00F05D34" w:rsidRPr="00E2506F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  297,50</w:t>
            </w:r>
            <w:r w:rsidR="000C2D5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" w:type="pct"/>
            <w:vAlign w:val="bottom"/>
          </w:tcPr>
          <w:p w14:paraId="1EB221BF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32C55E8D" w14:textId="7927802A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3,824 </w:t>
            </w:r>
          </w:p>
        </w:tc>
        <w:tc>
          <w:tcPr>
            <w:tcW w:w="69" w:type="pct"/>
            <w:vAlign w:val="bottom"/>
          </w:tcPr>
          <w:p w14:paraId="58C9099C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33827CF7" w14:textId="17648404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2506F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E2506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2506F">
              <w:rPr>
                <w:rFonts w:ascii="Angsana New" w:hAnsi="Angsana New" w:cs="Angsana New" w:hint="cs"/>
                <w:sz w:val="24"/>
                <w:szCs w:val="24"/>
                <w:cs/>
              </w:rPr>
              <w:t>864</w:t>
            </w:r>
          </w:p>
        </w:tc>
        <w:tc>
          <w:tcPr>
            <w:tcW w:w="68" w:type="pct"/>
            <w:vAlign w:val="bottom"/>
          </w:tcPr>
          <w:p w14:paraId="3000DAA9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2BD15173" w14:textId="1E8240AA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897</w:t>
            </w: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" w:type="pct"/>
            <w:vAlign w:val="bottom"/>
          </w:tcPr>
          <w:p w14:paraId="182E6A44" w14:textId="77777777" w:rsidR="00F05D34" w:rsidRPr="00E2506F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vAlign w:val="bottom"/>
          </w:tcPr>
          <w:p w14:paraId="47AF831A" w14:textId="48A2E15F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>424,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323</w:t>
            </w:r>
          </w:p>
        </w:tc>
      </w:tr>
      <w:tr w:rsidR="000A44A8" w:rsidRPr="003C618B" w14:paraId="3BCC98A7" w14:textId="77777777" w:rsidTr="00480D50">
        <w:tc>
          <w:tcPr>
            <w:tcW w:w="1287" w:type="pct"/>
          </w:tcPr>
          <w:p w14:paraId="2FF6CAAE" w14:textId="7972D178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2D59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bottom"/>
          </w:tcPr>
          <w:p w14:paraId="29CA3979" w14:textId="67559D85" w:rsidR="00F05D34" w:rsidRPr="00E2506F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sz w:val="24"/>
                <w:szCs w:val="24"/>
              </w:rPr>
              <w:t xml:space="preserve">        - </w:t>
            </w:r>
          </w:p>
        </w:tc>
        <w:tc>
          <w:tcPr>
            <w:tcW w:w="95" w:type="pct"/>
            <w:vAlign w:val="bottom"/>
          </w:tcPr>
          <w:p w14:paraId="4E0B9CA4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2E851692" w14:textId="51C64F6C" w:rsidR="00F05D34" w:rsidRPr="00E2506F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sz w:val="24"/>
                <w:szCs w:val="24"/>
              </w:rPr>
              <w:t xml:space="preserve">        - </w:t>
            </w:r>
          </w:p>
        </w:tc>
        <w:tc>
          <w:tcPr>
            <w:tcW w:w="68" w:type="pct"/>
            <w:vAlign w:val="bottom"/>
          </w:tcPr>
          <w:p w14:paraId="42BFB475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4F7AC90A" w14:textId="51BF7929" w:rsidR="00F05D34" w:rsidRPr="00E2506F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sz w:val="24"/>
                <w:szCs w:val="24"/>
              </w:rPr>
              <w:t xml:space="preserve">        - </w:t>
            </w:r>
          </w:p>
        </w:tc>
        <w:tc>
          <w:tcPr>
            <w:tcW w:w="69" w:type="pct"/>
            <w:vAlign w:val="bottom"/>
          </w:tcPr>
          <w:p w14:paraId="347F6AFC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82409" w14:textId="16377BEB" w:rsidR="00F05D34" w:rsidRPr="00E2506F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sz w:val="24"/>
                <w:szCs w:val="24"/>
              </w:rPr>
              <w:t xml:space="preserve">        - </w:t>
            </w:r>
          </w:p>
        </w:tc>
        <w:tc>
          <w:tcPr>
            <w:tcW w:w="69" w:type="pct"/>
            <w:vAlign w:val="bottom"/>
          </w:tcPr>
          <w:p w14:paraId="5FCB229E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0EFBEDD4" w14:textId="4761CC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E2506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2506F">
              <w:rPr>
                <w:rFonts w:ascii="Angsana New" w:hAnsi="Angsana New" w:cs="Angsana New" w:hint="cs"/>
                <w:sz w:val="24"/>
                <w:szCs w:val="24"/>
                <w:cs/>
              </w:rPr>
              <w:t>379</w:t>
            </w:r>
          </w:p>
        </w:tc>
        <w:tc>
          <w:tcPr>
            <w:tcW w:w="68" w:type="pct"/>
            <w:vAlign w:val="bottom"/>
          </w:tcPr>
          <w:p w14:paraId="71DF9D1A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2A9AEC67" w14:textId="77C4F580" w:rsidR="00F05D34" w:rsidRPr="00E2506F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146BEBEF" w14:textId="77777777" w:rsidR="00F05D34" w:rsidRPr="00E2506F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0B46F25D" w14:textId="77E77884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sz w:val="24"/>
                <w:szCs w:val="24"/>
              </w:rPr>
              <w:t>3,379</w:t>
            </w:r>
          </w:p>
        </w:tc>
      </w:tr>
      <w:tr w:rsidR="000A44A8" w:rsidRPr="003C618B" w14:paraId="583C5D00" w14:textId="77777777" w:rsidTr="00480D50">
        <w:tc>
          <w:tcPr>
            <w:tcW w:w="1287" w:type="pct"/>
          </w:tcPr>
          <w:p w14:paraId="26058A8A" w14:textId="18D2EB45" w:rsidR="00F05D34" w:rsidRPr="003C618B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C61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096B5" w14:textId="647C4ACA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24,318 </w:t>
            </w:r>
          </w:p>
        </w:tc>
        <w:tc>
          <w:tcPr>
            <w:tcW w:w="95" w:type="pct"/>
            <w:vAlign w:val="bottom"/>
          </w:tcPr>
          <w:p w14:paraId="54C26C64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51730" w14:textId="42C7A8E2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69,917 </w:t>
            </w:r>
          </w:p>
        </w:tc>
        <w:tc>
          <w:tcPr>
            <w:tcW w:w="68" w:type="pct"/>
            <w:vAlign w:val="bottom"/>
          </w:tcPr>
          <w:p w14:paraId="411764A1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C4650" w14:textId="51711942" w:rsidR="00F05D34" w:rsidRPr="00E2506F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506F">
              <w:rPr>
                <w:rFonts w:ascii="Angsana New" w:hAnsi="Angsana New"/>
                <w:color w:val="000000"/>
                <w:sz w:val="24"/>
                <w:szCs w:val="24"/>
              </w:rPr>
              <w:t xml:space="preserve">   297,50</w:t>
            </w:r>
            <w:r w:rsidR="000C2D5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" w:type="pct"/>
            <w:vAlign w:val="bottom"/>
          </w:tcPr>
          <w:p w14:paraId="6FA22C06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FCE87" w14:textId="2D030031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3,824 </w:t>
            </w:r>
          </w:p>
        </w:tc>
        <w:tc>
          <w:tcPr>
            <w:tcW w:w="69" w:type="pct"/>
            <w:vAlign w:val="bottom"/>
          </w:tcPr>
          <w:p w14:paraId="3122DDB2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FC889" w14:textId="7E671A65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E2506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</w:t>
            </w: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E2506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243</w:t>
            </w: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" w:type="pct"/>
            <w:vAlign w:val="bottom"/>
          </w:tcPr>
          <w:p w14:paraId="09DD0591" w14:textId="7777777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B3E53" w14:textId="6DD29607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897</w:t>
            </w: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" w:type="pct"/>
            <w:vAlign w:val="bottom"/>
          </w:tcPr>
          <w:p w14:paraId="3902EE43" w14:textId="77777777" w:rsidR="00F05D34" w:rsidRPr="00E2506F" w:rsidRDefault="00F05D34" w:rsidP="00F0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B60C6" w14:textId="11D5B66A" w:rsidR="00F05D34" w:rsidRPr="00E2506F" w:rsidRDefault="00F05D34" w:rsidP="00F05D34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506F">
              <w:rPr>
                <w:rFonts w:ascii="Angsana New" w:hAnsi="Angsana New" w:cs="Angsana New"/>
                <w:color w:val="000000"/>
                <w:sz w:val="24"/>
                <w:szCs w:val="24"/>
              </w:rPr>
              <w:t>427,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702</w:t>
            </w:r>
          </w:p>
        </w:tc>
      </w:tr>
    </w:tbl>
    <w:p w14:paraId="526B8688" w14:textId="778518A0" w:rsidR="00696F8E" w:rsidRPr="006420E5" w:rsidRDefault="00696F8E" w:rsidP="00505227">
      <w:pPr>
        <w:rPr>
          <w:sz w:val="26"/>
          <w:szCs w:val="26"/>
        </w:rPr>
      </w:pPr>
    </w:p>
    <w:p w14:paraId="0214EEDE" w14:textId="740D07BC" w:rsidR="00696F8E" w:rsidRPr="006420E5" w:rsidRDefault="00696F8E" w:rsidP="00696F8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6420E5">
        <w:rPr>
          <w:rFonts w:ascii="Angsana New" w:hAnsi="Angsana New"/>
          <w:sz w:val="26"/>
          <w:szCs w:val="26"/>
          <w:cs/>
        </w:rPr>
        <w:t xml:space="preserve">มูลค่าต้นทุนของสินทรัพย์บางรายการของบริษัทซึ่งตัดค่าเสื่อมราคาเต็มจำนวนแล้ว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6420E5">
        <w:rPr>
          <w:rFonts w:ascii="Angsana New" w:hAnsi="Angsana New"/>
          <w:sz w:val="26"/>
          <w:szCs w:val="26"/>
        </w:rPr>
        <w:t>31</w:t>
      </w:r>
      <w:r w:rsidRPr="006420E5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420E5">
        <w:rPr>
          <w:rFonts w:ascii="Angsana New" w:hAnsi="Angsana New"/>
          <w:sz w:val="26"/>
          <w:szCs w:val="26"/>
        </w:rPr>
        <w:t>256</w:t>
      </w:r>
      <w:r w:rsidR="00505227" w:rsidRPr="006420E5">
        <w:rPr>
          <w:rFonts w:ascii="Angsana New" w:hAnsi="Angsana New"/>
          <w:sz w:val="26"/>
          <w:szCs w:val="26"/>
        </w:rPr>
        <w:t>3</w:t>
      </w:r>
      <w:r w:rsidRPr="006420E5">
        <w:rPr>
          <w:rFonts w:ascii="Angsana New" w:hAnsi="Angsana New"/>
          <w:sz w:val="26"/>
          <w:szCs w:val="26"/>
          <w:cs/>
        </w:rPr>
        <w:t xml:space="preserve"> มีจำนวนเงินรวมประมาณ </w:t>
      </w:r>
      <w:r w:rsidRPr="006420E5">
        <w:rPr>
          <w:rFonts w:ascii="Angsana New" w:hAnsi="Angsana New"/>
          <w:sz w:val="26"/>
          <w:szCs w:val="26"/>
        </w:rPr>
        <w:t>1</w:t>
      </w:r>
      <w:r w:rsidR="001F68B6" w:rsidRPr="006420E5">
        <w:rPr>
          <w:rFonts w:ascii="Angsana New" w:hAnsi="Angsana New"/>
          <w:sz w:val="26"/>
          <w:szCs w:val="26"/>
        </w:rPr>
        <w:t>8</w:t>
      </w:r>
      <w:r w:rsidRPr="006420E5">
        <w:rPr>
          <w:rFonts w:ascii="Angsana New" w:hAnsi="Angsana New"/>
          <w:sz w:val="26"/>
          <w:szCs w:val="26"/>
        </w:rPr>
        <w:t>.</w:t>
      </w:r>
      <w:r w:rsidR="001F68B6" w:rsidRPr="006420E5">
        <w:rPr>
          <w:rFonts w:ascii="Angsana New" w:hAnsi="Angsana New"/>
          <w:sz w:val="26"/>
          <w:szCs w:val="26"/>
        </w:rPr>
        <w:t>3</w:t>
      </w:r>
      <w:r w:rsidRPr="006420E5">
        <w:rPr>
          <w:rFonts w:ascii="Angsana New" w:hAnsi="Angsana New"/>
          <w:sz w:val="26"/>
          <w:szCs w:val="26"/>
        </w:rPr>
        <w:t xml:space="preserve"> </w:t>
      </w:r>
      <w:r w:rsidRPr="006420E5">
        <w:rPr>
          <w:rFonts w:ascii="Angsana New" w:hAnsi="Angsana New"/>
          <w:sz w:val="26"/>
          <w:szCs w:val="26"/>
          <w:cs/>
        </w:rPr>
        <w:t>ล้านบาท</w:t>
      </w:r>
      <w:r w:rsidRPr="006420E5">
        <w:rPr>
          <w:rFonts w:ascii="Angsana New" w:hAnsi="Angsana New"/>
          <w:sz w:val="26"/>
          <w:szCs w:val="26"/>
        </w:rPr>
        <w:t xml:space="preserve"> (256</w:t>
      </w:r>
      <w:r w:rsidR="00505227" w:rsidRPr="006420E5">
        <w:rPr>
          <w:rFonts w:ascii="Angsana New" w:hAnsi="Angsana New"/>
          <w:sz w:val="26"/>
          <w:szCs w:val="26"/>
        </w:rPr>
        <w:t>2</w:t>
      </w:r>
      <w:r w:rsidRPr="006420E5">
        <w:rPr>
          <w:rFonts w:ascii="Angsana New" w:hAnsi="Angsana New"/>
          <w:sz w:val="26"/>
          <w:szCs w:val="26"/>
        </w:rPr>
        <w:t xml:space="preserve">: </w:t>
      </w:r>
      <w:r w:rsidR="00505227" w:rsidRPr="006420E5">
        <w:rPr>
          <w:rFonts w:ascii="Angsana New" w:hAnsi="Angsana New"/>
          <w:sz w:val="26"/>
          <w:szCs w:val="26"/>
        </w:rPr>
        <w:t xml:space="preserve">17.5 </w:t>
      </w:r>
      <w:r w:rsidRPr="006420E5">
        <w:rPr>
          <w:rFonts w:ascii="Angsana New" w:hAnsi="Angsana New"/>
          <w:sz w:val="26"/>
          <w:szCs w:val="26"/>
          <w:cs/>
        </w:rPr>
        <w:t>ล้านบาท)</w:t>
      </w:r>
    </w:p>
    <w:p w14:paraId="781C7DDB" w14:textId="77777777" w:rsidR="00696F8E" w:rsidRPr="006420E5" w:rsidRDefault="00696F8E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8153823" w14:textId="0F67EFBB" w:rsidR="00696F8E" w:rsidRPr="006420E5" w:rsidRDefault="00696F8E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6420E5">
        <w:rPr>
          <w:rFonts w:ascii="Angsana New" w:hAnsi="Angsana New"/>
          <w:sz w:val="26"/>
          <w:szCs w:val="26"/>
          <w:cs/>
        </w:rPr>
        <w:t>ที่ดิน</w:t>
      </w:r>
      <w:r w:rsidR="00EC2668">
        <w:rPr>
          <w:rFonts w:ascii="Angsana New" w:hAnsi="Angsana New"/>
          <w:sz w:val="26"/>
          <w:szCs w:val="26"/>
        </w:rPr>
        <w:t xml:space="preserve"> </w:t>
      </w:r>
      <w:r w:rsidR="00EC2668">
        <w:rPr>
          <w:rFonts w:ascii="Angsana New" w:hAnsi="Angsana New" w:hint="cs"/>
          <w:sz w:val="26"/>
          <w:szCs w:val="26"/>
          <w:cs/>
        </w:rPr>
        <w:t>อาคารและ</w:t>
      </w:r>
      <w:r w:rsidRPr="006420E5">
        <w:rPr>
          <w:rFonts w:ascii="Angsana New" w:hAnsi="Angsana New"/>
          <w:sz w:val="26"/>
          <w:szCs w:val="26"/>
          <w:cs/>
        </w:rPr>
        <w:t>อุปกรณ์ของบริษัทซึ่งมีมูลค่าสุทธิทางบัญชี ณ</w:t>
      </w:r>
      <w:r w:rsidRPr="006420E5">
        <w:rPr>
          <w:rFonts w:ascii="Angsana New" w:hAnsi="Angsana New"/>
          <w:sz w:val="26"/>
          <w:szCs w:val="26"/>
        </w:rPr>
        <w:t xml:space="preserve"> </w:t>
      </w:r>
      <w:r w:rsidRPr="006420E5">
        <w:rPr>
          <w:rFonts w:ascii="Angsana New" w:hAnsi="Angsana New"/>
          <w:sz w:val="26"/>
          <w:szCs w:val="26"/>
          <w:cs/>
        </w:rPr>
        <w:t xml:space="preserve">วันที่ </w:t>
      </w:r>
      <w:r w:rsidRPr="006420E5">
        <w:rPr>
          <w:rFonts w:ascii="Angsana New" w:hAnsi="Angsana New"/>
          <w:sz w:val="26"/>
          <w:szCs w:val="26"/>
        </w:rPr>
        <w:t xml:space="preserve">31 </w:t>
      </w:r>
      <w:r w:rsidRPr="006420E5">
        <w:rPr>
          <w:rFonts w:ascii="Angsana New" w:hAnsi="Angsana New"/>
          <w:sz w:val="26"/>
          <w:szCs w:val="26"/>
          <w:cs/>
        </w:rPr>
        <w:t>ธันวาคม</w:t>
      </w:r>
      <w:r w:rsidRPr="006420E5">
        <w:rPr>
          <w:rFonts w:ascii="Angsana New" w:hAnsi="Angsana New"/>
          <w:sz w:val="26"/>
          <w:szCs w:val="26"/>
        </w:rPr>
        <w:t xml:space="preserve"> 256</w:t>
      </w:r>
      <w:r w:rsidR="00874F45" w:rsidRPr="006420E5">
        <w:rPr>
          <w:rFonts w:ascii="Angsana New" w:hAnsi="Angsana New"/>
          <w:sz w:val="26"/>
          <w:szCs w:val="26"/>
        </w:rPr>
        <w:t>3</w:t>
      </w:r>
      <w:r w:rsidRPr="006420E5">
        <w:rPr>
          <w:rFonts w:ascii="Angsana New" w:hAnsi="Angsana New"/>
          <w:sz w:val="26"/>
          <w:szCs w:val="26"/>
          <w:cs/>
        </w:rPr>
        <w:t xml:space="preserve"> และ </w:t>
      </w:r>
      <w:r w:rsidRPr="006420E5">
        <w:rPr>
          <w:rFonts w:ascii="Angsana New" w:hAnsi="Angsana New"/>
          <w:sz w:val="26"/>
          <w:szCs w:val="26"/>
        </w:rPr>
        <w:t>256</w:t>
      </w:r>
      <w:r w:rsidR="00874F45" w:rsidRPr="006420E5">
        <w:rPr>
          <w:rFonts w:ascii="Angsana New" w:hAnsi="Angsana New"/>
          <w:sz w:val="26"/>
          <w:szCs w:val="26"/>
        </w:rPr>
        <w:t>2</w:t>
      </w:r>
      <w:r w:rsidRPr="006420E5">
        <w:rPr>
          <w:rFonts w:ascii="Angsana New" w:hAnsi="Angsana New"/>
          <w:sz w:val="26"/>
          <w:szCs w:val="26"/>
          <w:cs/>
        </w:rPr>
        <w:t xml:space="preserve"> จำนวนเงินรวม </w:t>
      </w:r>
      <w:r w:rsidRPr="006420E5">
        <w:rPr>
          <w:rFonts w:ascii="Angsana New" w:hAnsi="Angsana New"/>
          <w:sz w:val="26"/>
          <w:szCs w:val="26"/>
        </w:rPr>
        <w:t>3</w:t>
      </w:r>
      <w:r w:rsidR="001F68B6" w:rsidRPr="006420E5">
        <w:rPr>
          <w:rFonts w:ascii="Angsana New" w:hAnsi="Angsana New"/>
          <w:sz w:val="26"/>
          <w:szCs w:val="26"/>
        </w:rPr>
        <w:t>6</w:t>
      </w:r>
      <w:r w:rsidR="006459EC">
        <w:rPr>
          <w:rFonts w:ascii="Angsana New" w:hAnsi="Angsana New"/>
          <w:sz w:val="26"/>
          <w:szCs w:val="26"/>
        </w:rPr>
        <w:t>3</w:t>
      </w:r>
      <w:r w:rsidRPr="006420E5">
        <w:rPr>
          <w:rFonts w:ascii="Angsana New" w:hAnsi="Angsana New"/>
          <w:sz w:val="26"/>
          <w:szCs w:val="26"/>
        </w:rPr>
        <w:t>.</w:t>
      </w:r>
      <w:r w:rsidR="006459EC">
        <w:rPr>
          <w:rFonts w:ascii="Angsana New" w:hAnsi="Angsana New"/>
          <w:sz w:val="26"/>
          <w:szCs w:val="26"/>
        </w:rPr>
        <w:t>5</w:t>
      </w:r>
      <w:r w:rsidRPr="006420E5">
        <w:rPr>
          <w:rFonts w:ascii="Angsana New" w:hAnsi="Angsana New"/>
          <w:sz w:val="26"/>
          <w:szCs w:val="26"/>
        </w:rPr>
        <w:t xml:space="preserve"> </w:t>
      </w:r>
      <w:r w:rsidRPr="006420E5">
        <w:rPr>
          <w:rFonts w:ascii="Angsana New" w:hAnsi="Angsana New"/>
          <w:sz w:val="26"/>
          <w:szCs w:val="26"/>
          <w:cs/>
        </w:rPr>
        <w:t>ล้านบาท และ</w:t>
      </w:r>
      <w:r w:rsidRPr="006420E5">
        <w:rPr>
          <w:rFonts w:ascii="Angsana New" w:hAnsi="Angsana New"/>
          <w:sz w:val="26"/>
          <w:szCs w:val="26"/>
        </w:rPr>
        <w:t xml:space="preserve"> </w:t>
      </w:r>
      <w:r w:rsidR="00874F45" w:rsidRPr="006420E5">
        <w:rPr>
          <w:rFonts w:ascii="Angsana New" w:hAnsi="Angsana New"/>
          <w:sz w:val="26"/>
          <w:szCs w:val="26"/>
        </w:rPr>
        <w:t xml:space="preserve">377.5 </w:t>
      </w:r>
      <w:r w:rsidRPr="006420E5">
        <w:rPr>
          <w:rFonts w:ascii="Angsana New" w:hAnsi="Angsana New"/>
          <w:sz w:val="26"/>
          <w:szCs w:val="26"/>
          <w:cs/>
        </w:rPr>
        <w:t xml:space="preserve">ล้านบาท ตามลำดับ ได้จำนองและจำนำเพื่อใช้เป็นหลักทรัพย์ค้ำประกันวงเงินสินเชื่อตามที่กล่าวไว้ในหมายเหตุ </w:t>
      </w:r>
      <w:r w:rsidR="00FC3B83">
        <w:rPr>
          <w:rFonts w:ascii="Angsana New" w:hAnsi="Angsana New"/>
          <w:sz w:val="26"/>
          <w:szCs w:val="26"/>
        </w:rPr>
        <w:t>10</w:t>
      </w:r>
      <w:r w:rsidRPr="006420E5">
        <w:rPr>
          <w:rFonts w:ascii="Angsana New" w:hAnsi="Angsana New"/>
          <w:sz w:val="26"/>
          <w:szCs w:val="26"/>
        </w:rPr>
        <w:t xml:space="preserve"> </w:t>
      </w:r>
      <w:r w:rsidRPr="006420E5">
        <w:rPr>
          <w:rFonts w:ascii="Angsana New" w:hAnsi="Angsana New"/>
          <w:sz w:val="26"/>
          <w:szCs w:val="26"/>
          <w:cs/>
        </w:rPr>
        <w:t xml:space="preserve">และ </w:t>
      </w:r>
      <w:r w:rsidRPr="006420E5">
        <w:rPr>
          <w:rFonts w:ascii="Angsana New" w:hAnsi="Angsana New"/>
          <w:sz w:val="26"/>
          <w:szCs w:val="26"/>
        </w:rPr>
        <w:t>1</w:t>
      </w:r>
      <w:r w:rsidR="00FC3B83">
        <w:rPr>
          <w:rFonts w:ascii="Angsana New" w:hAnsi="Angsana New"/>
          <w:sz w:val="26"/>
          <w:szCs w:val="26"/>
        </w:rPr>
        <w:t>1</w:t>
      </w:r>
    </w:p>
    <w:p w14:paraId="4819B89B" w14:textId="77777777" w:rsidR="00326C1C" w:rsidRPr="006420E5" w:rsidRDefault="00326C1C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CBF537" w14:textId="04A850C4" w:rsidR="00326C1C" w:rsidRPr="006420E5" w:rsidRDefault="00FC3B83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2563 </w:t>
      </w:r>
      <w:r w:rsidR="00326C1C" w:rsidRPr="006420E5">
        <w:rPr>
          <w:rFonts w:ascii="Angsana New" w:hAnsi="Angsana New"/>
          <w:sz w:val="26"/>
          <w:szCs w:val="26"/>
          <w:cs/>
        </w:rPr>
        <w:t>สินทรัพย์</w:t>
      </w:r>
      <w:r w:rsidR="00326C1C" w:rsidRPr="006420E5">
        <w:rPr>
          <w:rFonts w:ascii="Angsana New" w:hAnsi="Angsana New" w:hint="cs"/>
          <w:sz w:val="26"/>
          <w:szCs w:val="26"/>
          <w:cs/>
        </w:rPr>
        <w:t>สิทธิการใช้</w:t>
      </w:r>
      <w:r>
        <w:rPr>
          <w:rFonts w:ascii="Angsana New" w:hAnsi="Angsana New"/>
          <w:sz w:val="26"/>
          <w:szCs w:val="26"/>
        </w:rPr>
        <w:t xml:space="preserve"> (</w:t>
      </w:r>
      <w:r w:rsidRPr="006420E5"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/>
          <w:sz w:val="26"/>
          <w:szCs w:val="26"/>
        </w:rPr>
        <w:t>562</w:t>
      </w:r>
      <w:r w:rsidRPr="006420E5">
        <w:rPr>
          <w:rFonts w:ascii="Angsana New" w:hAnsi="Angsana New"/>
          <w:sz w:val="26"/>
          <w:szCs w:val="26"/>
        </w:rPr>
        <w:t xml:space="preserve"> : </w:t>
      </w:r>
      <w:r w:rsidRPr="006420E5">
        <w:rPr>
          <w:rFonts w:ascii="Angsana New" w:hAnsi="Angsana New"/>
          <w:sz w:val="26"/>
          <w:szCs w:val="26"/>
          <w:cs/>
        </w:rPr>
        <w:t>สินทรัพย์ภายใต้สัญญาเช่าการเงิน</w:t>
      </w:r>
      <w:r>
        <w:rPr>
          <w:rFonts w:ascii="Angsana New" w:hAnsi="Angsana New"/>
          <w:sz w:val="26"/>
          <w:szCs w:val="26"/>
        </w:rPr>
        <w:t xml:space="preserve">) </w:t>
      </w:r>
      <w:r w:rsidR="00D1455E" w:rsidRPr="006420E5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="00326C1C" w:rsidRPr="006420E5">
        <w:rPr>
          <w:rFonts w:ascii="Angsana New" w:hAnsi="Angsana New"/>
          <w:sz w:val="26"/>
          <w:szCs w:val="26"/>
          <w:cs/>
        </w:rPr>
        <w:t>สัญญาเช่</w:t>
      </w:r>
      <w:r w:rsidR="00326C1C" w:rsidRPr="006420E5">
        <w:rPr>
          <w:rFonts w:ascii="Angsana New" w:hAnsi="Angsana New" w:hint="cs"/>
          <w:sz w:val="26"/>
          <w:szCs w:val="26"/>
          <w:cs/>
        </w:rPr>
        <w:t>า</w:t>
      </w:r>
      <w:r w:rsidR="00326C1C" w:rsidRPr="006420E5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>
        <w:rPr>
          <w:rFonts w:ascii="Angsana New" w:hAnsi="Angsana New"/>
          <w:sz w:val="26"/>
          <w:szCs w:val="26"/>
        </w:rPr>
        <w:t>12</w:t>
      </w:r>
    </w:p>
    <w:p w14:paraId="6D2456FB" w14:textId="77777777" w:rsidR="00763EB6" w:rsidRPr="006420E5" w:rsidRDefault="00763EB6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57DFE5A" w14:textId="77777777" w:rsidR="006420E5" w:rsidRDefault="00642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5EB117B" w14:textId="1ED39168" w:rsidR="007F367F" w:rsidRPr="009372E1" w:rsidRDefault="00F57336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8</w:t>
      </w:r>
      <w:r w:rsidR="007F367F" w:rsidRPr="009372E1">
        <w:rPr>
          <w:rFonts w:ascii="Angsana New" w:hAnsi="Angsana New"/>
          <w:b/>
          <w:bCs/>
          <w:sz w:val="26"/>
          <w:szCs w:val="26"/>
          <w:cs/>
        </w:rPr>
        <w:t>.</w:t>
      </w:r>
      <w:r w:rsidR="007F367F" w:rsidRPr="009372E1">
        <w:rPr>
          <w:rFonts w:ascii="Angsana New" w:hAnsi="Angsana New"/>
          <w:b/>
          <w:bCs/>
          <w:sz w:val="26"/>
          <w:szCs w:val="26"/>
          <w:cs/>
        </w:rPr>
        <w:tab/>
      </w:r>
      <w:r w:rsidR="00326C1C" w:rsidRPr="003C618B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8D66CF" w:rsidRPr="009372E1">
        <w:rPr>
          <w:rFonts w:ascii="Angsana New" w:hAnsi="Angsana New"/>
          <w:b/>
          <w:bCs/>
          <w:sz w:val="26"/>
          <w:szCs w:val="26"/>
        </w:rPr>
        <w:t xml:space="preserve"> </w:t>
      </w:r>
      <w:r w:rsidR="007F367F" w:rsidRPr="009372E1">
        <w:rPr>
          <w:rFonts w:ascii="Angsana New" w:hAnsi="Angsana New"/>
          <w:b/>
          <w:bCs/>
          <w:sz w:val="26"/>
          <w:szCs w:val="26"/>
        </w:rPr>
        <w:t>-</w:t>
      </w:r>
      <w:r w:rsidR="007F367F" w:rsidRPr="009372E1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33AF73CE" w14:textId="77777777" w:rsidR="00505227" w:rsidRPr="003C618B" w:rsidRDefault="00505227" w:rsidP="0050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10"/>
      </w:tblGrid>
      <w:tr w:rsidR="00505227" w:rsidRPr="003C618B" w14:paraId="3EB8DC0C" w14:textId="77777777" w:rsidTr="00874F45">
        <w:tc>
          <w:tcPr>
            <w:tcW w:w="8100" w:type="dxa"/>
          </w:tcPr>
          <w:p w14:paraId="6CFA818C" w14:textId="77777777" w:rsidR="00505227" w:rsidRPr="003C618B" w:rsidRDefault="00505227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148BE49" w14:textId="77777777" w:rsidR="00505227" w:rsidRPr="003C618B" w:rsidRDefault="00505227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505227" w:rsidRPr="003C618B" w14:paraId="00E60D08" w14:textId="77777777" w:rsidTr="00874F45">
        <w:tc>
          <w:tcPr>
            <w:tcW w:w="8100" w:type="dxa"/>
          </w:tcPr>
          <w:p w14:paraId="54DE96EB" w14:textId="77777777" w:rsidR="00505227" w:rsidRPr="003C618B" w:rsidRDefault="00505227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A50980C" w14:textId="77777777" w:rsidR="00505227" w:rsidRPr="003C618B" w:rsidRDefault="00505227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</w:tr>
      <w:tr w:rsidR="00505227" w:rsidRPr="003C618B" w14:paraId="059B44D5" w14:textId="77777777" w:rsidTr="00874F45">
        <w:tc>
          <w:tcPr>
            <w:tcW w:w="8100" w:type="dxa"/>
          </w:tcPr>
          <w:p w14:paraId="148EAB60" w14:textId="77777777" w:rsidR="00505227" w:rsidRPr="003C618B" w:rsidRDefault="00505227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</w:tcPr>
          <w:p w14:paraId="40512F95" w14:textId="77777777" w:rsidR="00505227" w:rsidRPr="003C618B" w:rsidRDefault="00505227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5227" w:rsidRPr="003C618B" w14:paraId="0A5C97D6" w14:textId="77777777" w:rsidTr="00874F45">
        <w:tc>
          <w:tcPr>
            <w:tcW w:w="8100" w:type="dxa"/>
          </w:tcPr>
          <w:p w14:paraId="30AC4525" w14:textId="7A3592AF" w:rsidR="00505227" w:rsidRPr="003C618B" w:rsidRDefault="00505227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C618B">
              <w:rPr>
                <w:rFonts w:ascii="Angsana New" w:hAnsi="Angsana New"/>
                <w:sz w:val="26"/>
                <w:szCs w:val="26"/>
              </w:rPr>
              <w:t>256</w:t>
            </w:r>
            <w:r w:rsidR="00763E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710" w:type="dxa"/>
          </w:tcPr>
          <w:p w14:paraId="5BE564E5" w14:textId="57689EC2" w:rsidR="00505227" w:rsidRPr="00763EB6" w:rsidRDefault="00CB185A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3EB6">
              <w:rPr>
                <w:rFonts w:ascii="Angsana New" w:hAnsi="Angsana New"/>
                <w:sz w:val="26"/>
                <w:szCs w:val="26"/>
              </w:rPr>
              <w:t>49,009</w:t>
            </w:r>
          </w:p>
        </w:tc>
      </w:tr>
      <w:tr w:rsidR="00CB185A" w:rsidRPr="003C618B" w14:paraId="247DA9E0" w14:textId="77777777" w:rsidTr="00874F45">
        <w:tc>
          <w:tcPr>
            <w:tcW w:w="8100" w:type="dxa"/>
          </w:tcPr>
          <w:p w14:paraId="1D399CC6" w14:textId="77777777" w:rsidR="00CB185A" w:rsidRPr="003C618B" w:rsidRDefault="00CB185A" w:rsidP="00CB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46401BF7" w14:textId="51D24EB0" w:rsidR="00CB185A" w:rsidRPr="00763EB6" w:rsidRDefault="00CB185A" w:rsidP="00CB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3EB6">
              <w:rPr>
                <w:rFonts w:ascii="Angsana New" w:hAnsi="Angsana New"/>
                <w:sz w:val="26"/>
                <w:szCs w:val="26"/>
              </w:rPr>
              <w:t>296</w:t>
            </w:r>
          </w:p>
        </w:tc>
      </w:tr>
      <w:tr w:rsidR="00CB185A" w:rsidRPr="003C618B" w14:paraId="2A2401F1" w14:textId="77777777" w:rsidTr="00894045">
        <w:tc>
          <w:tcPr>
            <w:tcW w:w="8100" w:type="dxa"/>
          </w:tcPr>
          <w:p w14:paraId="10092F98" w14:textId="47C0A00C" w:rsidR="00CB185A" w:rsidRPr="003C618B" w:rsidRDefault="002F6CB2" w:rsidP="00CB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73878D" w14:textId="0C21994C" w:rsidR="00CB185A" w:rsidRPr="00763EB6" w:rsidRDefault="00CB185A" w:rsidP="00CB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3EB6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</w:tr>
      <w:tr w:rsidR="00CB185A" w:rsidRPr="003C618B" w14:paraId="590E6327" w14:textId="77777777" w:rsidTr="00CB185A">
        <w:tc>
          <w:tcPr>
            <w:tcW w:w="8100" w:type="dxa"/>
          </w:tcPr>
          <w:p w14:paraId="03EAB35F" w14:textId="36EB5B5F" w:rsidR="00CB185A" w:rsidRPr="003C618B" w:rsidRDefault="00CB185A" w:rsidP="00CB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763EB6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DEFF171" w14:textId="00BBE33D" w:rsidR="00CB185A" w:rsidRPr="00763EB6" w:rsidRDefault="00CB185A" w:rsidP="00CB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3EB6">
              <w:rPr>
                <w:rFonts w:ascii="Angsana New" w:hAnsi="Angsana New"/>
                <w:sz w:val="26"/>
                <w:szCs w:val="26"/>
              </w:rPr>
              <w:t>49,221</w:t>
            </w:r>
          </w:p>
        </w:tc>
      </w:tr>
      <w:tr w:rsidR="00505227" w:rsidRPr="003C618B" w14:paraId="093E7CF2" w14:textId="77777777" w:rsidTr="00874F45">
        <w:tc>
          <w:tcPr>
            <w:tcW w:w="8100" w:type="dxa"/>
          </w:tcPr>
          <w:p w14:paraId="17FEA69D" w14:textId="77777777" w:rsidR="00505227" w:rsidRPr="003C618B" w:rsidRDefault="00505227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1F4A878A" w14:textId="2C3754B7" w:rsidR="00505227" w:rsidRPr="00763EB6" w:rsidRDefault="002F6CB2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3EB6">
              <w:rPr>
                <w:rFonts w:ascii="Angsana New" w:hAnsi="Angsana New"/>
                <w:sz w:val="26"/>
                <w:szCs w:val="26"/>
              </w:rPr>
              <w:t>3,74</w:t>
            </w:r>
            <w:r w:rsidR="00763EB6" w:rsidRPr="00763EB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2F6CB2" w:rsidRPr="003C618B" w14:paraId="57E4E519" w14:textId="77777777" w:rsidTr="00874F45">
        <w:tc>
          <w:tcPr>
            <w:tcW w:w="8100" w:type="dxa"/>
          </w:tcPr>
          <w:p w14:paraId="7075247F" w14:textId="3F56FD8F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763EB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9060B1B" w14:textId="1C41313D" w:rsidR="002F6CB2" w:rsidRPr="00763EB6" w:rsidRDefault="00EA235A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3EB6">
              <w:rPr>
                <w:rFonts w:ascii="Angsana New" w:hAnsi="Angsana New"/>
                <w:sz w:val="26"/>
                <w:szCs w:val="26"/>
              </w:rPr>
              <w:t>52</w:t>
            </w:r>
            <w:r w:rsidR="002F6CB2" w:rsidRPr="00763EB6">
              <w:rPr>
                <w:rFonts w:ascii="Angsana New" w:hAnsi="Angsana New"/>
                <w:sz w:val="26"/>
                <w:szCs w:val="26"/>
              </w:rPr>
              <w:t>,</w:t>
            </w:r>
            <w:r w:rsidRPr="00763EB6">
              <w:rPr>
                <w:rFonts w:ascii="Angsana New" w:hAnsi="Angsana New"/>
                <w:sz w:val="26"/>
                <w:szCs w:val="26"/>
              </w:rPr>
              <w:t>969</w:t>
            </w:r>
          </w:p>
        </w:tc>
      </w:tr>
      <w:tr w:rsidR="002F6CB2" w:rsidRPr="003C618B" w14:paraId="30E34410" w14:textId="77777777" w:rsidTr="00874F45">
        <w:tc>
          <w:tcPr>
            <w:tcW w:w="8100" w:type="dxa"/>
          </w:tcPr>
          <w:p w14:paraId="0335C534" w14:textId="77777777" w:rsidR="002F6CB2" w:rsidRPr="003C618B" w:rsidRDefault="002F6CB2" w:rsidP="002F6C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0DB1C8E" w14:textId="77777777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CB2" w:rsidRPr="003C618B" w14:paraId="6E1FB9D0" w14:textId="77777777" w:rsidTr="00874F45">
        <w:tc>
          <w:tcPr>
            <w:tcW w:w="8100" w:type="dxa"/>
          </w:tcPr>
          <w:p w14:paraId="19B6E771" w14:textId="77777777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</w:tcPr>
          <w:p w14:paraId="18D9946C" w14:textId="77777777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CB2" w:rsidRPr="003C618B" w14:paraId="701270BA" w14:textId="77777777" w:rsidTr="00CB185A">
        <w:tc>
          <w:tcPr>
            <w:tcW w:w="8100" w:type="dxa"/>
          </w:tcPr>
          <w:p w14:paraId="522864CF" w14:textId="5EF920AD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C61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710" w:type="dxa"/>
          </w:tcPr>
          <w:p w14:paraId="72B049F7" w14:textId="6D9BEE9D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11,044</w:t>
            </w:r>
          </w:p>
        </w:tc>
      </w:tr>
      <w:tr w:rsidR="002F6CB2" w:rsidRPr="003C618B" w14:paraId="693B4EA5" w14:textId="77777777" w:rsidTr="00CB185A">
        <w:tc>
          <w:tcPr>
            <w:tcW w:w="8100" w:type="dxa"/>
          </w:tcPr>
          <w:p w14:paraId="0E7B9446" w14:textId="4505D5CF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</w:tcPr>
          <w:p w14:paraId="35F3E8EB" w14:textId="7E6D613F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2,745</w:t>
            </w:r>
          </w:p>
        </w:tc>
      </w:tr>
      <w:tr w:rsidR="002F6CB2" w:rsidRPr="003C618B" w14:paraId="4F7A60AD" w14:textId="77777777" w:rsidTr="00CB185A">
        <w:tc>
          <w:tcPr>
            <w:tcW w:w="8100" w:type="dxa"/>
          </w:tcPr>
          <w:p w14:paraId="21012E54" w14:textId="0BE83B2C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55B0277" w14:textId="4538B8E1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</w:tr>
      <w:tr w:rsidR="002F6CB2" w:rsidRPr="003C618B" w14:paraId="0081FD12" w14:textId="77777777" w:rsidTr="00CB185A">
        <w:tc>
          <w:tcPr>
            <w:tcW w:w="8100" w:type="dxa"/>
          </w:tcPr>
          <w:p w14:paraId="2344F087" w14:textId="1A1A25BF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6CC23B1" w14:textId="65A3A80E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13,705</w:t>
            </w:r>
          </w:p>
        </w:tc>
      </w:tr>
      <w:tr w:rsidR="002F6CB2" w:rsidRPr="003C618B" w14:paraId="41BAD43E" w14:textId="77777777" w:rsidTr="00874F45">
        <w:tc>
          <w:tcPr>
            <w:tcW w:w="8100" w:type="dxa"/>
          </w:tcPr>
          <w:p w14:paraId="15D63EC2" w14:textId="77777777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</w:tcPr>
          <w:p w14:paraId="57325A30" w14:textId="2E821AD1" w:rsidR="002F6CB2" w:rsidRPr="002F6CB2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CB2">
              <w:rPr>
                <w:rFonts w:ascii="Angsana New" w:hAnsi="Angsana New"/>
                <w:sz w:val="26"/>
                <w:szCs w:val="26"/>
              </w:rPr>
              <w:t>2,90</w:t>
            </w:r>
            <w:r w:rsidR="00826268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F6CB2" w:rsidRPr="003C618B" w14:paraId="72E12210" w14:textId="77777777" w:rsidTr="00874F45">
        <w:tc>
          <w:tcPr>
            <w:tcW w:w="8100" w:type="dxa"/>
          </w:tcPr>
          <w:p w14:paraId="0E3C1929" w14:textId="051A6598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29E02E0" w14:textId="10951491" w:rsidR="002F6CB2" w:rsidRPr="002F6CB2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CB2">
              <w:rPr>
                <w:rFonts w:ascii="Angsana New" w:hAnsi="Angsana New"/>
                <w:sz w:val="26"/>
                <w:szCs w:val="26"/>
              </w:rPr>
              <w:t>16,611</w:t>
            </w:r>
          </w:p>
        </w:tc>
      </w:tr>
      <w:tr w:rsidR="002F6CB2" w:rsidRPr="003C618B" w14:paraId="2F75C529" w14:textId="77777777" w:rsidTr="00874F45">
        <w:tc>
          <w:tcPr>
            <w:tcW w:w="8100" w:type="dxa"/>
          </w:tcPr>
          <w:p w14:paraId="41E4C616" w14:textId="77777777" w:rsidR="002F6CB2" w:rsidRPr="003C618B" w:rsidRDefault="002F6CB2" w:rsidP="002F6C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09000A7" w14:textId="77777777" w:rsidR="002F6CB2" w:rsidRPr="002F6CB2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CB2" w:rsidRPr="003C618B" w14:paraId="4BF1103D" w14:textId="77777777" w:rsidTr="00874F45">
        <w:tc>
          <w:tcPr>
            <w:tcW w:w="8100" w:type="dxa"/>
          </w:tcPr>
          <w:p w14:paraId="54197C1A" w14:textId="77777777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710" w:type="dxa"/>
          </w:tcPr>
          <w:p w14:paraId="70BADE5A" w14:textId="77777777" w:rsidR="002F6CB2" w:rsidRPr="002F6CB2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CB2" w:rsidRPr="003C618B" w14:paraId="680B6B88" w14:textId="77777777" w:rsidTr="00874F45">
        <w:tc>
          <w:tcPr>
            <w:tcW w:w="8100" w:type="dxa"/>
          </w:tcPr>
          <w:p w14:paraId="7A08E393" w14:textId="00E99196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20F826D" w14:textId="75BDB7A2" w:rsidR="002F6CB2" w:rsidRPr="002F6CB2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CB2">
              <w:rPr>
                <w:rFonts w:ascii="Angsana New" w:hAnsi="Angsana New"/>
                <w:sz w:val="26"/>
                <w:szCs w:val="26"/>
              </w:rPr>
              <w:t>35,516</w:t>
            </w:r>
          </w:p>
        </w:tc>
      </w:tr>
      <w:tr w:rsidR="002F6CB2" w:rsidRPr="003C618B" w14:paraId="4C6E9077" w14:textId="77777777" w:rsidTr="00874F45">
        <w:tc>
          <w:tcPr>
            <w:tcW w:w="8100" w:type="dxa"/>
          </w:tcPr>
          <w:p w14:paraId="19293BBE" w14:textId="0841F4D0" w:rsidR="002F6CB2" w:rsidRPr="003C618B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618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5DE59AC0" w14:textId="1084ACD6" w:rsidR="002F6CB2" w:rsidRPr="002F6CB2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CB2">
              <w:rPr>
                <w:rFonts w:ascii="Angsana New" w:hAnsi="Angsana New"/>
                <w:sz w:val="26"/>
                <w:szCs w:val="26"/>
              </w:rPr>
              <w:t>36,358</w:t>
            </w:r>
          </w:p>
        </w:tc>
      </w:tr>
    </w:tbl>
    <w:p w14:paraId="4FEE23D7" w14:textId="7532CA56" w:rsidR="00763EB6" w:rsidRDefault="00763EB6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</w:p>
    <w:p w14:paraId="38894A04" w14:textId="77777777" w:rsidR="00763EB6" w:rsidRDefault="00763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6C904B8" w14:textId="74D929CA" w:rsidR="00F70EA3" w:rsidRPr="009372E1" w:rsidRDefault="00F57336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9</w:t>
      </w:r>
      <w:r w:rsidR="00F70EA3" w:rsidRPr="009372E1">
        <w:rPr>
          <w:rFonts w:ascii="Angsana New" w:hAnsi="Angsana New"/>
          <w:b/>
          <w:bCs/>
          <w:sz w:val="26"/>
          <w:szCs w:val="26"/>
          <w:cs/>
        </w:rPr>
        <w:t>.</w:t>
      </w:r>
      <w:r w:rsidR="00F70EA3" w:rsidRPr="009372E1">
        <w:rPr>
          <w:rFonts w:ascii="Angsana New" w:hAnsi="Angsana New"/>
          <w:b/>
          <w:bCs/>
          <w:sz w:val="26"/>
          <w:szCs w:val="26"/>
        </w:rPr>
        <w:tab/>
      </w:r>
      <w:r w:rsidR="00F70EA3" w:rsidRPr="009372E1">
        <w:rPr>
          <w:rFonts w:ascii="Angsana New" w:hAnsi="Angsana New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9372E1">
        <w:rPr>
          <w:rFonts w:ascii="Angsana New" w:hAnsi="Angsana New"/>
          <w:b/>
          <w:bCs/>
          <w:sz w:val="26"/>
          <w:szCs w:val="26"/>
          <w:lang w:val="en-GB"/>
        </w:rPr>
        <w:t xml:space="preserve">- </w:t>
      </w:r>
      <w:r w:rsidR="00D22FA5" w:rsidRPr="009372E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A442AF" w:rsidRDefault="00F70EA3" w:rsidP="00791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16"/>
          <w:szCs w:val="16"/>
        </w:rPr>
      </w:pPr>
    </w:p>
    <w:p w14:paraId="764E97CB" w14:textId="6F8EF00B" w:rsidR="00F70EA3" w:rsidRDefault="006420E5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ค่าใช้จ่าย</w:t>
      </w:r>
      <w:r w:rsidR="00131534">
        <w:rPr>
          <w:rFonts w:ascii="Angsana New" w:hAnsi="Angsana New" w:hint="cs"/>
          <w:sz w:val="26"/>
          <w:szCs w:val="26"/>
          <w:cs/>
        </w:rPr>
        <w:t xml:space="preserve"> (รายได้</w:t>
      </w:r>
      <w:r>
        <w:rPr>
          <w:rFonts w:ascii="Angsana New" w:hAnsi="Angsana New" w:hint="cs"/>
          <w:sz w:val="26"/>
          <w:szCs w:val="26"/>
          <w:cs/>
        </w:rPr>
        <w:t xml:space="preserve">) </w:t>
      </w:r>
      <w:r w:rsidR="00364236" w:rsidRPr="008E52B8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="004A7B50">
        <w:rPr>
          <w:rFonts w:ascii="Angsana New" w:hAnsi="Angsana New" w:hint="cs"/>
          <w:sz w:val="26"/>
          <w:szCs w:val="26"/>
          <w:cs/>
        </w:rPr>
        <w:t>แต่ละ</w:t>
      </w:r>
      <w:r w:rsidR="00874F45">
        <w:rPr>
          <w:rFonts w:ascii="Angsana New" w:hAnsi="Angsana New" w:hint="cs"/>
          <w:sz w:val="26"/>
          <w:szCs w:val="26"/>
          <w:cs/>
        </w:rPr>
        <w:t>ปี</w:t>
      </w:r>
      <w:r w:rsidR="00F70EA3" w:rsidRPr="008E52B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3A4903" w:rsidRPr="008E52B8">
        <w:rPr>
          <w:rFonts w:ascii="Angsana New" w:hAnsi="Angsana New"/>
          <w:sz w:val="26"/>
          <w:szCs w:val="26"/>
        </w:rPr>
        <w:t>3</w:t>
      </w:r>
      <w:r w:rsidR="00874F45">
        <w:rPr>
          <w:rFonts w:ascii="Angsana New" w:hAnsi="Angsana New"/>
          <w:sz w:val="26"/>
          <w:szCs w:val="26"/>
        </w:rPr>
        <w:t>1</w:t>
      </w:r>
      <w:r w:rsidR="003A4903" w:rsidRPr="008E52B8">
        <w:rPr>
          <w:rFonts w:ascii="Angsana New" w:hAnsi="Angsana New"/>
          <w:sz w:val="26"/>
          <w:szCs w:val="26"/>
        </w:rPr>
        <w:t xml:space="preserve"> </w:t>
      </w:r>
      <w:r w:rsidR="00874F4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26C1C" w:rsidRPr="008E52B8">
        <w:rPr>
          <w:rFonts w:ascii="Angsana New" w:hAnsi="Angsana New"/>
          <w:sz w:val="26"/>
          <w:szCs w:val="26"/>
        </w:rPr>
        <w:t xml:space="preserve">2563 </w:t>
      </w:r>
      <w:r w:rsidR="00326C1C" w:rsidRPr="008E52B8">
        <w:rPr>
          <w:rFonts w:ascii="Angsana New" w:hAnsi="Angsana New" w:hint="cs"/>
          <w:sz w:val="26"/>
          <w:szCs w:val="26"/>
          <w:cs/>
        </w:rPr>
        <w:t xml:space="preserve">และ </w:t>
      </w:r>
      <w:r w:rsidR="00A12961" w:rsidRPr="008E52B8">
        <w:rPr>
          <w:rFonts w:ascii="Angsana New" w:hAnsi="Angsana New"/>
          <w:sz w:val="26"/>
          <w:szCs w:val="26"/>
        </w:rPr>
        <w:t>2562</w:t>
      </w:r>
      <w:r w:rsidR="00F70EA3" w:rsidRPr="008E52B8">
        <w:rPr>
          <w:rFonts w:ascii="Angsana New" w:hAnsi="Angsana New"/>
          <w:sz w:val="26"/>
          <w:szCs w:val="26"/>
          <w:cs/>
        </w:rPr>
        <w:t xml:space="preserve"> </w:t>
      </w:r>
      <w:r w:rsidR="001409AD" w:rsidRPr="008E52B8">
        <w:rPr>
          <w:rFonts w:ascii="Angsana New" w:hAnsi="Angsana New"/>
          <w:sz w:val="26"/>
          <w:szCs w:val="26"/>
          <w:cs/>
        </w:rPr>
        <w:t>ประกอบด้วย</w:t>
      </w:r>
      <w:r w:rsidR="001409AD" w:rsidRPr="008E52B8">
        <w:rPr>
          <w:rFonts w:ascii="Angsana New" w:hAnsi="Angsana New"/>
          <w:sz w:val="26"/>
          <w:szCs w:val="26"/>
        </w:rPr>
        <w:t xml:space="preserve"> </w:t>
      </w:r>
    </w:p>
    <w:p w14:paraId="5F7C4CE2" w14:textId="77777777" w:rsidR="006420E5" w:rsidRPr="007835CF" w:rsidRDefault="006420E5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270"/>
        <w:gridCol w:w="270"/>
        <w:gridCol w:w="270"/>
        <w:gridCol w:w="1260"/>
        <w:gridCol w:w="270"/>
        <w:gridCol w:w="1260"/>
      </w:tblGrid>
      <w:tr w:rsidR="00874F45" w:rsidRPr="00636D86" w14:paraId="4F0CF2BF" w14:textId="77777777" w:rsidTr="00B84A2A">
        <w:tc>
          <w:tcPr>
            <w:tcW w:w="5940" w:type="dxa"/>
          </w:tcPr>
          <w:p w14:paraId="39EFF466" w14:textId="77777777" w:rsidR="00874F45" w:rsidRPr="006424F3" w:rsidRDefault="00874F45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17D52FA2" w14:textId="6EA00139" w:rsidR="00874F45" w:rsidRPr="00763EB6" w:rsidRDefault="00874F45" w:rsidP="0076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910EE6" w14:textId="77777777" w:rsidR="00874F45" w:rsidRPr="00763EB6" w:rsidRDefault="00874F45" w:rsidP="0076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7FB343" w14:textId="1E77A274" w:rsidR="00874F45" w:rsidRPr="006424F3" w:rsidRDefault="00874F45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24F3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B348C8" w:rsidRPr="00636D86" w14:paraId="521A892E" w14:textId="77777777" w:rsidTr="00B84A2A">
        <w:tc>
          <w:tcPr>
            <w:tcW w:w="5940" w:type="dxa"/>
          </w:tcPr>
          <w:p w14:paraId="10838FEB" w14:textId="77777777" w:rsidR="0076282B" w:rsidRPr="006424F3" w:rsidRDefault="0076282B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34DC33" w14:textId="1EBEF26D" w:rsidR="0076282B" w:rsidRPr="006424F3" w:rsidRDefault="0076282B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0F06259" w14:textId="77777777" w:rsidR="0076282B" w:rsidRPr="006424F3" w:rsidRDefault="0076282B" w:rsidP="007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F9D7AA" w14:textId="6D778F3C" w:rsidR="0076282B" w:rsidRPr="006424F3" w:rsidRDefault="0076282B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0BD33462" w14:textId="77777777" w:rsidR="0076282B" w:rsidRPr="006424F3" w:rsidRDefault="0076282B" w:rsidP="007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8D39BE" w14:textId="77777777" w:rsidR="0076282B" w:rsidRPr="006424F3" w:rsidRDefault="0076282B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4ECFE76" w14:textId="77777777" w:rsidR="0076282B" w:rsidRPr="006424F3" w:rsidRDefault="0076282B" w:rsidP="007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EABB27" w14:textId="77777777" w:rsidR="0076282B" w:rsidRPr="006424F3" w:rsidRDefault="0076282B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348C8" w:rsidRPr="00636D86" w14:paraId="60FED7FA" w14:textId="77777777" w:rsidTr="00B84A2A">
        <w:tc>
          <w:tcPr>
            <w:tcW w:w="5940" w:type="dxa"/>
          </w:tcPr>
          <w:p w14:paraId="4781DC01" w14:textId="77777777" w:rsidR="0076282B" w:rsidRPr="006424F3" w:rsidRDefault="0076282B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BE1F6C4" w14:textId="77777777" w:rsidR="0076282B" w:rsidRPr="006424F3" w:rsidRDefault="0076282B" w:rsidP="00F431D3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6C4A655" w14:textId="77777777" w:rsidR="0076282B" w:rsidRPr="006424F3" w:rsidRDefault="0076282B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12DB849" w14:textId="77777777" w:rsidR="0076282B" w:rsidRPr="006424F3" w:rsidRDefault="0076282B" w:rsidP="00F431D3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203A535" w14:textId="77777777" w:rsidR="0076282B" w:rsidRPr="006424F3" w:rsidRDefault="0076282B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E5B02E" w14:textId="77777777" w:rsidR="0076282B" w:rsidRPr="006424F3" w:rsidRDefault="0076282B" w:rsidP="00F431D3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A4AAF3" w14:textId="77777777" w:rsidR="0076282B" w:rsidRPr="006424F3" w:rsidRDefault="0076282B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3F2F1B" w14:textId="77777777" w:rsidR="0076282B" w:rsidRPr="006424F3" w:rsidRDefault="0076282B" w:rsidP="00F431D3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B348C8" w:rsidRPr="00636D86" w14:paraId="7FA2EB0D" w14:textId="77777777" w:rsidTr="004A7B50">
        <w:tc>
          <w:tcPr>
            <w:tcW w:w="5940" w:type="dxa"/>
          </w:tcPr>
          <w:p w14:paraId="092A0384" w14:textId="71B7EABC" w:rsidR="00926883" w:rsidRPr="006424F3" w:rsidRDefault="00926883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270" w:type="dxa"/>
          </w:tcPr>
          <w:p w14:paraId="2BD58AB6" w14:textId="6FEC6189" w:rsidR="00926883" w:rsidRPr="006424F3" w:rsidRDefault="00926883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744F4" w14:textId="77777777" w:rsidR="00926883" w:rsidRPr="006424F3" w:rsidRDefault="00926883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D2080" w14:textId="1E66FC5E" w:rsidR="00926883" w:rsidRPr="006424F3" w:rsidRDefault="00926883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B4C2DE" w14:textId="77777777" w:rsidR="00926883" w:rsidRPr="006424F3" w:rsidRDefault="00926883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A47593" w14:textId="49772445" w:rsidR="00926883" w:rsidRPr="006424F3" w:rsidRDefault="00926883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1D3F415A" w14:textId="77777777" w:rsidR="00926883" w:rsidRPr="006424F3" w:rsidRDefault="00926883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BACEF9" w14:textId="2772B87C" w:rsidR="00926883" w:rsidRPr="006424F3" w:rsidRDefault="00926883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B348C8" w:rsidRPr="00636D86" w14:paraId="0191EF0E" w14:textId="77777777" w:rsidTr="004A7B50">
        <w:tc>
          <w:tcPr>
            <w:tcW w:w="5940" w:type="dxa"/>
          </w:tcPr>
          <w:p w14:paraId="3F8774AB" w14:textId="2B9686FF" w:rsidR="00D17777" w:rsidRPr="006424F3" w:rsidRDefault="00D17777" w:rsidP="0016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="002362A5" w:rsidRPr="006424F3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="002362A5" w:rsidRPr="006424F3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="002362A5" w:rsidRPr="006424F3">
              <w:rPr>
                <w:rFonts w:ascii="Angsana New" w:eastAsia="Cordia New" w:hAnsi="Angsana New"/>
                <w:sz w:val="26"/>
                <w:szCs w:val="26"/>
              </w:rPr>
              <w:t>)</w:t>
            </w:r>
            <w:r w:rsidRPr="006424F3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</w:t>
            </w:r>
            <w:r w:rsidR="004A7B50" w:rsidRPr="006424F3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270" w:type="dxa"/>
          </w:tcPr>
          <w:p w14:paraId="4A93AB26" w14:textId="77777777" w:rsidR="00D17777" w:rsidRPr="006424F3" w:rsidRDefault="00D17777" w:rsidP="00D1777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19A148" w14:textId="77777777" w:rsidR="00D17777" w:rsidRPr="006424F3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CFDC7" w14:textId="77777777" w:rsidR="00D17777" w:rsidRPr="006424F3" w:rsidRDefault="00D17777" w:rsidP="00D17777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B0A518" w14:textId="77777777" w:rsidR="00D17777" w:rsidRPr="006424F3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BA4F7A" w14:textId="77777777" w:rsidR="00D17777" w:rsidRPr="006424F3" w:rsidRDefault="00D17777" w:rsidP="00D1777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87D947" w14:textId="77777777" w:rsidR="00D17777" w:rsidRPr="006424F3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A77075" w14:textId="77777777" w:rsidR="00D17777" w:rsidRPr="006424F3" w:rsidRDefault="00D17777" w:rsidP="00D1777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8C8" w:rsidRPr="00636D86" w14:paraId="24824A09" w14:textId="77777777" w:rsidTr="004A7B50">
        <w:tc>
          <w:tcPr>
            <w:tcW w:w="5940" w:type="dxa"/>
          </w:tcPr>
          <w:p w14:paraId="118F3D4D" w14:textId="147FD653" w:rsidR="00722745" w:rsidRPr="00B84A2A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84A2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B84A2A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="00F540BE" w:rsidRPr="00B84A2A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13153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540BE" w:rsidRPr="00B84A2A">
              <w:rPr>
                <w:rFonts w:ascii="Angsana New" w:hAnsi="Angsana New"/>
                <w:sz w:val="26"/>
                <w:szCs w:val="26"/>
              </w:rPr>
              <w:t>/</w:t>
            </w:r>
            <w:r w:rsidR="0013153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540BE" w:rsidRPr="00B84A2A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</w:tcPr>
          <w:p w14:paraId="3F2F724A" w14:textId="31B6AC31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05563" w14:textId="77777777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86E1D" w14:textId="5A66B83C" w:rsidR="00722745" w:rsidRPr="004A7B50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451C64" w14:textId="77777777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5ED13E" w14:textId="313E2C50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(</w:t>
            </w:r>
            <w:r w:rsidR="002F6CB2" w:rsidRPr="006424F3">
              <w:rPr>
                <w:rFonts w:ascii="Angsana New" w:hAnsi="Angsana New"/>
                <w:sz w:val="26"/>
                <w:szCs w:val="26"/>
              </w:rPr>
              <w:t>155</w:t>
            </w:r>
            <w:r w:rsidRPr="006424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78DF1BF" w14:textId="77777777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7FE508" w14:textId="489128F7" w:rsidR="00722745" w:rsidRPr="006424F3" w:rsidRDefault="00722745" w:rsidP="00722745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B348C8" w:rsidRPr="00636D86" w14:paraId="7154AB63" w14:textId="77777777" w:rsidTr="004A7B50">
        <w:tc>
          <w:tcPr>
            <w:tcW w:w="5940" w:type="dxa"/>
          </w:tcPr>
          <w:p w14:paraId="648729FF" w14:textId="2483DC5F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424F3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24F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24F3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</w:t>
            </w:r>
          </w:p>
        </w:tc>
        <w:tc>
          <w:tcPr>
            <w:tcW w:w="270" w:type="dxa"/>
          </w:tcPr>
          <w:p w14:paraId="30630BCE" w14:textId="77777777" w:rsidR="00722745" w:rsidRPr="006424F3" w:rsidRDefault="00722745" w:rsidP="00722745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C8B474" w14:textId="77777777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F9F15" w14:textId="77777777" w:rsidR="00722745" w:rsidRPr="006424F3" w:rsidRDefault="00722745" w:rsidP="00722745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46B367" w14:textId="77777777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5D8144" w14:textId="77777777" w:rsidR="00722745" w:rsidRPr="006424F3" w:rsidRDefault="00722745" w:rsidP="00722745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34B124" w14:textId="77777777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7CAF0F" w14:textId="77777777" w:rsidR="00722745" w:rsidRPr="006424F3" w:rsidRDefault="00722745" w:rsidP="00722745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8C8" w:rsidRPr="00636D86" w14:paraId="4B1E1E40" w14:textId="77777777" w:rsidTr="004A7B50">
        <w:tc>
          <w:tcPr>
            <w:tcW w:w="5940" w:type="dxa"/>
          </w:tcPr>
          <w:p w14:paraId="627CBB87" w14:textId="71AA0160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24F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24F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สินค้าเคลื่อนไหวช้า</w:t>
            </w:r>
          </w:p>
        </w:tc>
        <w:tc>
          <w:tcPr>
            <w:tcW w:w="270" w:type="dxa"/>
          </w:tcPr>
          <w:p w14:paraId="66330887" w14:textId="26E5C3E3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DAFEC1" w14:textId="77777777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6C188A" w14:textId="47F897D6" w:rsidR="00722745" w:rsidRPr="006424F3" w:rsidRDefault="00722745" w:rsidP="00C8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64B96" w14:textId="77777777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EBE9115" w14:textId="5FD23DAD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(</w:t>
            </w:r>
            <w:r w:rsidR="002F6CB2" w:rsidRPr="006424F3">
              <w:rPr>
                <w:rFonts w:ascii="Angsana New" w:hAnsi="Angsana New"/>
                <w:sz w:val="26"/>
                <w:szCs w:val="26"/>
              </w:rPr>
              <w:t>32</w:t>
            </w:r>
            <w:r w:rsidRPr="006424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FD0B96D" w14:textId="77777777" w:rsidR="00722745" w:rsidRPr="006424F3" w:rsidRDefault="007227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6692E5" w14:textId="64278469" w:rsidR="00722745" w:rsidRPr="006424F3" w:rsidRDefault="00C611FC" w:rsidP="00C6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733608" w:rsidRPr="00636D86" w14:paraId="3781F7E5" w14:textId="77777777" w:rsidTr="004A7B50">
        <w:tc>
          <w:tcPr>
            <w:tcW w:w="5940" w:type="dxa"/>
          </w:tcPr>
          <w:p w14:paraId="5787BB50" w14:textId="1A94A0EC" w:rsidR="00733608" w:rsidRPr="006424F3" w:rsidRDefault="00733608" w:rsidP="0073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424F3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24F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24F3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ค่าเผื่อผลขาดทุนจากการด้อยค่าของสินทรัพย์</w:t>
            </w:r>
          </w:p>
        </w:tc>
        <w:tc>
          <w:tcPr>
            <w:tcW w:w="270" w:type="dxa"/>
          </w:tcPr>
          <w:p w14:paraId="0D29C561" w14:textId="141D94CD" w:rsidR="00733608" w:rsidRPr="006424F3" w:rsidRDefault="00733608" w:rsidP="0073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5E17F" w14:textId="77777777" w:rsidR="00733608" w:rsidRPr="006424F3" w:rsidRDefault="00733608" w:rsidP="0073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289503" w14:textId="57989875" w:rsidR="00733608" w:rsidRPr="006424F3" w:rsidRDefault="00733608" w:rsidP="0073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E95FB2" w14:textId="77777777" w:rsidR="00733608" w:rsidRPr="006424F3" w:rsidRDefault="00733608" w:rsidP="0073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808EDB4" w14:textId="3368A76C" w:rsidR="00733608" w:rsidRPr="006424F3" w:rsidRDefault="002F6CB2" w:rsidP="0073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1,143</w:t>
            </w:r>
          </w:p>
        </w:tc>
        <w:tc>
          <w:tcPr>
            <w:tcW w:w="270" w:type="dxa"/>
          </w:tcPr>
          <w:p w14:paraId="6993FB83" w14:textId="77777777" w:rsidR="00733608" w:rsidRPr="006424F3" w:rsidRDefault="00733608" w:rsidP="0073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24CAB8" w14:textId="4D371E8A" w:rsidR="00733608" w:rsidRPr="006424F3" w:rsidRDefault="00733608" w:rsidP="00733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(1,</w:t>
            </w:r>
            <w:r w:rsidR="00C611FC" w:rsidRPr="006424F3">
              <w:rPr>
                <w:rFonts w:ascii="Angsana New" w:hAnsi="Angsana New"/>
                <w:sz w:val="26"/>
                <w:szCs w:val="26"/>
              </w:rPr>
              <w:t>143</w:t>
            </w:r>
            <w:r w:rsidRPr="006424F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F6CB2" w:rsidRPr="00636D86" w14:paraId="51959281" w14:textId="77777777" w:rsidTr="004A7B50">
        <w:tc>
          <w:tcPr>
            <w:tcW w:w="5940" w:type="dxa"/>
          </w:tcPr>
          <w:p w14:paraId="7D8A0E73" w14:textId="4F31E496" w:rsidR="002F6CB2" w:rsidRPr="006424F3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24F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24F3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270" w:type="dxa"/>
          </w:tcPr>
          <w:p w14:paraId="3459423F" w14:textId="7B53180E" w:rsidR="002F6CB2" w:rsidRPr="006424F3" w:rsidRDefault="002F6CB2" w:rsidP="002F6CB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F3716" w14:textId="77777777" w:rsidR="002F6CB2" w:rsidRPr="006424F3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013CC7" w14:textId="4DE23D36" w:rsidR="002F6CB2" w:rsidRPr="006424F3" w:rsidRDefault="002F6CB2" w:rsidP="002F6CB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58CD0" w14:textId="77777777" w:rsidR="002F6CB2" w:rsidRPr="006424F3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577DE68" w14:textId="66C35311" w:rsidR="002F6CB2" w:rsidRPr="006424F3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(172)</w:t>
            </w:r>
          </w:p>
        </w:tc>
        <w:tc>
          <w:tcPr>
            <w:tcW w:w="270" w:type="dxa"/>
          </w:tcPr>
          <w:p w14:paraId="029C0344" w14:textId="77777777" w:rsidR="002F6CB2" w:rsidRPr="006424F3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36061F" w14:textId="39E347E2" w:rsidR="002F6CB2" w:rsidRPr="006424F3" w:rsidRDefault="002F6CB2" w:rsidP="002F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(68)</w:t>
            </w:r>
          </w:p>
        </w:tc>
      </w:tr>
      <w:tr w:rsidR="00636D86" w:rsidRPr="00636D86" w14:paraId="394C6F2B" w14:textId="77777777" w:rsidTr="004A7B50">
        <w:tc>
          <w:tcPr>
            <w:tcW w:w="5940" w:type="dxa"/>
          </w:tcPr>
          <w:p w14:paraId="76E564A8" w14:textId="182DC892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24F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24F3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270" w:type="dxa"/>
          </w:tcPr>
          <w:p w14:paraId="59536835" w14:textId="4863E331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197BC" w14:textId="7777777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7095F" w14:textId="0C62E124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EF67F0" w14:textId="7777777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7347A3" w14:textId="7EBA3C06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(108)</w:t>
            </w:r>
          </w:p>
        </w:tc>
        <w:tc>
          <w:tcPr>
            <w:tcW w:w="270" w:type="dxa"/>
          </w:tcPr>
          <w:p w14:paraId="0690362C" w14:textId="7777777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7AF66C" w14:textId="69A35BB1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</w:tr>
      <w:tr w:rsidR="00636D86" w:rsidRPr="00636D86" w14:paraId="21CD4913" w14:textId="77777777" w:rsidTr="004A7B50">
        <w:tc>
          <w:tcPr>
            <w:tcW w:w="5940" w:type="dxa"/>
          </w:tcPr>
          <w:p w14:paraId="21A12019" w14:textId="05D6393B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-</w:t>
            </w:r>
            <w:r w:rsidRPr="006424F3">
              <w:rPr>
                <w:rFonts w:ascii="Angsana New" w:hAnsi="Angsana New"/>
                <w:sz w:val="26"/>
                <w:szCs w:val="26"/>
              </w:rPr>
              <w:tab/>
            </w:r>
            <w:r w:rsidRPr="006424F3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3D5932C7" w14:textId="61E2577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DD203" w14:textId="7777777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6E8F23" w14:textId="3B0FA2B9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760796" w14:textId="7777777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00DBF1D" w14:textId="53A1D4D9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1A69892A" w14:textId="7777777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BFCAA0" w14:textId="1579DD14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(382)</w:t>
            </w:r>
          </w:p>
        </w:tc>
      </w:tr>
      <w:tr w:rsidR="00636D86" w:rsidRPr="00636D86" w14:paraId="3732CE79" w14:textId="77777777" w:rsidTr="004A7B50">
        <w:tc>
          <w:tcPr>
            <w:tcW w:w="5940" w:type="dxa"/>
          </w:tcPr>
          <w:p w14:paraId="2079B4F0" w14:textId="6A318A56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-</w:t>
            </w:r>
            <w:r w:rsidRPr="006424F3">
              <w:rPr>
                <w:rFonts w:ascii="Angsana New" w:hAnsi="Angsana New"/>
                <w:sz w:val="26"/>
                <w:szCs w:val="26"/>
              </w:rPr>
              <w:tab/>
            </w:r>
            <w:r w:rsidRPr="006424F3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6424F3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6424F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81F1541" w14:textId="63DAE6C8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7F560C" w14:textId="7777777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4F8E1" w14:textId="43425C4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CA682" w14:textId="7777777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EAC89BD" w14:textId="41EDEBDE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(588)</w:t>
            </w:r>
          </w:p>
        </w:tc>
        <w:tc>
          <w:tcPr>
            <w:tcW w:w="270" w:type="dxa"/>
          </w:tcPr>
          <w:p w14:paraId="6C2D008F" w14:textId="7777777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7B532E" w14:textId="502EBD88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636D86" w:rsidRPr="00636D86" w14:paraId="09B3B1B2" w14:textId="77777777" w:rsidTr="004A7B50">
        <w:tc>
          <w:tcPr>
            <w:tcW w:w="5940" w:type="dxa"/>
          </w:tcPr>
          <w:p w14:paraId="1AEF690A" w14:textId="03706E54" w:rsidR="00636D86" w:rsidRPr="006424F3" w:rsidRDefault="00131534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ค่าใช้จ่าย (รายได้) </w:t>
            </w:r>
            <w:r w:rsidR="00636D86" w:rsidRPr="006424F3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6D9D6990" w14:textId="769CDF39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E7BDB6" w14:textId="7777777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5C775" w14:textId="5FD48270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1B343" w14:textId="7777777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6F06D" w14:textId="129B46B3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70" w:type="dxa"/>
          </w:tcPr>
          <w:p w14:paraId="4C224C54" w14:textId="77777777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D71E56" w14:textId="4BED9E59" w:rsidR="00636D86" w:rsidRPr="006424F3" w:rsidRDefault="00636D86" w:rsidP="00636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(1,485)</w:t>
            </w:r>
          </w:p>
        </w:tc>
      </w:tr>
    </w:tbl>
    <w:p w14:paraId="02BA35D8" w14:textId="77777777" w:rsidR="003476D3" w:rsidRPr="00CB37B2" w:rsidRDefault="003476D3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p w14:paraId="1410F633" w14:textId="7941F5A0" w:rsidR="00A64DC7" w:rsidRDefault="00A64DC7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8E52B8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="00131534">
        <w:rPr>
          <w:rFonts w:ascii="Angsana New" w:hAnsi="Angsana New" w:hint="cs"/>
          <w:sz w:val="26"/>
          <w:szCs w:val="26"/>
          <w:cs/>
        </w:rPr>
        <w:t>ค่าใช้จ่าย (รายได้)</w:t>
      </w:r>
      <w:r w:rsidR="006420E5">
        <w:rPr>
          <w:rFonts w:ascii="Angsana New" w:hAnsi="Angsana New" w:hint="cs"/>
          <w:sz w:val="26"/>
          <w:szCs w:val="26"/>
          <w:cs/>
        </w:rPr>
        <w:t xml:space="preserve"> </w:t>
      </w:r>
      <w:r w:rsidRPr="008E52B8">
        <w:rPr>
          <w:rFonts w:ascii="Angsana New" w:hAnsi="Angsana New"/>
          <w:sz w:val="26"/>
          <w:szCs w:val="26"/>
          <w:cs/>
        </w:rPr>
        <w:t>ภาษีเงินได้กับผลคูณของกำไรทางบัญชีโดยใช้อัตราภาษีสำหรับ</w:t>
      </w:r>
      <w:r w:rsidR="006420E5">
        <w:rPr>
          <w:rFonts w:ascii="Angsana New" w:hAnsi="Angsana New" w:hint="cs"/>
          <w:sz w:val="26"/>
          <w:szCs w:val="26"/>
          <w:cs/>
        </w:rPr>
        <w:t>แต่ละ</w:t>
      </w:r>
      <w:r w:rsidR="00874F45">
        <w:rPr>
          <w:rFonts w:ascii="Angsana New" w:hAnsi="Angsana New" w:hint="cs"/>
          <w:sz w:val="26"/>
          <w:szCs w:val="26"/>
          <w:cs/>
        </w:rPr>
        <w:t>ปี</w:t>
      </w:r>
      <w:r w:rsidRPr="009372E1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>
        <w:rPr>
          <w:rFonts w:ascii="Angsana New" w:hAnsi="Angsana New"/>
          <w:sz w:val="26"/>
          <w:szCs w:val="26"/>
        </w:rPr>
        <w:t>3</w:t>
      </w:r>
      <w:r w:rsidR="00874F45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 xml:space="preserve"> </w:t>
      </w:r>
      <w:r w:rsidR="00874F45"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>256</w:t>
      </w:r>
      <w:r w:rsidR="00874F45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Pr="009372E1">
        <w:rPr>
          <w:rFonts w:ascii="Angsana New" w:hAnsi="Angsana New"/>
          <w:sz w:val="26"/>
          <w:szCs w:val="26"/>
          <w:cs/>
        </w:rPr>
        <w:t xml:space="preserve"> </w:t>
      </w:r>
      <w:r w:rsidRPr="009372E1">
        <w:rPr>
          <w:rFonts w:ascii="Angsana New" w:hAnsi="Angsana New"/>
          <w:sz w:val="26"/>
          <w:szCs w:val="26"/>
        </w:rPr>
        <w:t xml:space="preserve">2562 </w:t>
      </w:r>
      <w:r w:rsidRPr="009372E1">
        <w:rPr>
          <w:rFonts w:ascii="Angsana New" w:hAnsi="Angsana New"/>
          <w:sz w:val="26"/>
          <w:szCs w:val="26"/>
          <w:cs/>
        </w:rPr>
        <w:t>มีดังนี้</w:t>
      </w:r>
    </w:p>
    <w:p w14:paraId="79C7E3F2" w14:textId="0480A3D1" w:rsidR="00D17777" w:rsidRPr="00CB37B2" w:rsidRDefault="00D17777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270"/>
        <w:gridCol w:w="270"/>
        <w:gridCol w:w="270"/>
        <w:gridCol w:w="1260"/>
        <w:gridCol w:w="270"/>
        <w:gridCol w:w="1260"/>
      </w:tblGrid>
      <w:tr w:rsidR="00874F45" w:rsidRPr="00EF5488" w14:paraId="49EE0785" w14:textId="77777777" w:rsidTr="001231C3">
        <w:tc>
          <w:tcPr>
            <w:tcW w:w="5940" w:type="dxa"/>
          </w:tcPr>
          <w:p w14:paraId="522D3822" w14:textId="77777777" w:rsidR="00874F45" w:rsidRPr="006424F3" w:rsidRDefault="00874F45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3" w:name="_Hlk45895353"/>
          </w:p>
        </w:tc>
        <w:tc>
          <w:tcPr>
            <w:tcW w:w="810" w:type="dxa"/>
            <w:gridSpan w:val="3"/>
          </w:tcPr>
          <w:p w14:paraId="1DE2FF87" w14:textId="4C0F56B2" w:rsidR="00874F45" w:rsidRPr="00636D86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270" w:type="dxa"/>
          </w:tcPr>
          <w:p w14:paraId="287198CA" w14:textId="77777777" w:rsidR="00874F45" w:rsidRPr="00636D86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BCF4746" w14:textId="39A6B8E1" w:rsidR="00874F45" w:rsidRPr="006424F3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  <w:r w:rsidRPr="006424F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D17777" w:rsidRPr="00EF5488" w14:paraId="7A02A926" w14:textId="77777777" w:rsidTr="00362437">
        <w:tc>
          <w:tcPr>
            <w:tcW w:w="5940" w:type="dxa"/>
          </w:tcPr>
          <w:p w14:paraId="12B132F8" w14:textId="77777777" w:rsidR="00D17777" w:rsidRPr="006424F3" w:rsidRDefault="00D17777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FD08C5" w14:textId="735A49EC" w:rsidR="00D17777" w:rsidRPr="00636D86" w:rsidRDefault="00D17777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  <w:highlight w:val="yellow"/>
              </w:rPr>
            </w:pPr>
          </w:p>
        </w:tc>
        <w:tc>
          <w:tcPr>
            <w:tcW w:w="270" w:type="dxa"/>
          </w:tcPr>
          <w:p w14:paraId="30463BA5" w14:textId="77777777" w:rsidR="00D17777" w:rsidRPr="00636D86" w:rsidRDefault="00D17777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16AE6C3" w14:textId="037DC508" w:rsidR="00D17777" w:rsidRPr="00636D86" w:rsidRDefault="00D17777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70" w:type="dxa"/>
          </w:tcPr>
          <w:p w14:paraId="4D2374B2" w14:textId="77777777" w:rsidR="00D17777" w:rsidRPr="00636D86" w:rsidRDefault="00D17777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40B0CC" w14:textId="77777777" w:rsidR="00D17777" w:rsidRPr="006424F3" w:rsidRDefault="00D17777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0CB5DAD" w14:textId="77777777" w:rsidR="00D17777" w:rsidRPr="006424F3" w:rsidRDefault="00D17777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D567FA" w14:textId="77777777" w:rsidR="00D17777" w:rsidRPr="006424F3" w:rsidRDefault="00D17777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17777" w:rsidRPr="00A442AF" w14:paraId="4782CEBF" w14:textId="77777777" w:rsidTr="00362437">
        <w:trPr>
          <w:trHeight w:val="70"/>
        </w:trPr>
        <w:tc>
          <w:tcPr>
            <w:tcW w:w="5940" w:type="dxa"/>
          </w:tcPr>
          <w:p w14:paraId="53201402" w14:textId="77777777" w:rsidR="00D17777" w:rsidRPr="006424F3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0AC7EA6" w14:textId="77777777" w:rsidR="00D17777" w:rsidRPr="00636D86" w:rsidRDefault="00D17777" w:rsidP="00D17777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</w:tcPr>
          <w:p w14:paraId="44836BB0" w14:textId="77777777" w:rsidR="00D17777" w:rsidRPr="00636D86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</w:tcPr>
          <w:p w14:paraId="00C7206C" w14:textId="77777777" w:rsidR="00D17777" w:rsidRPr="00636D86" w:rsidRDefault="00D17777" w:rsidP="00D17777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</w:tcPr>
          <w:p w14:paraId="72338EC5" w14:textId="77777777" w:rsidR="00D17777" w:rsidRPr="00636D86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F91CF8" w14:textId="77777777" w:rsidR="00D17777" w:rsidRPr="006424F3" w:rsidRDefault="00D17777" w:rsidP="00D17777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5D92FC8" w14:textId="77777777" w:rsidR="00D17777" w:rsidRPr="006424F3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0AF5C2" w14:textId="77777777" w:rsidR="00D17777" w:rsidRPr="006424F3" w:rsidRDefault="00D17777" w:rsidP="00D17777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bookmarkEnd w:id="3"/>
      <w:tr w:rsidR="000C6890" w:rsidRPr="008E52B8" w14:paraId="70A82BDD" w14:textId="77777777" w:rsidTr="001231C3">
        <w:tc>
          <w:tcPr>
            <w:tcW w:w="5940" w:type="dxa"/>
          </w:tcPr>
          <w:p w14:paraId="7AE38425" w14:textId="77D2F53B" w:rsidR="000C6890" w:rsidRPr="006424F3" w:rsidRDefault="000C6890" w:rsidP="000C6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270" w:type="dxa"/>
          </w:tcPr>
          <w:p w14:paraId="05518BDC" w14:textId="11052FAF" w:rsidR="000C6890" w:rsidRPr="00636D86" w:rsidRDefault="000C6890" w:rsidP="0022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46F39AF" w14:textId="77777777" w:rsidR="000C6890" w:rsidRPr="00636D86" w:rsidRDefault="000C6890" w:rsidP="000C6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A04C258" w14:textId="2B178699" w:rsidR="000C6890" w:rsidRPr="00636D86" w:rsidRDefault="000C6890" w:rsidP="000C6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03A086A9" w14:textId="77777777" w:rsidR="000C6890" w:rsidRPr="00636D86" w:rsidRDefault="000C6890" w:rsidP="000C6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5AA8F5" w14:textId="51EAABB9" w:rsidR="000C6890" w:rsidRPr="006424F3" w:rsidRDefault="002F6CB2" w:rsidP="000C6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13,239</w:t>
            </w:r>
          </w:p>
        </w:tc>
        <w:tc>
          <w:tcPr>
            <w:tcW w:w="270" w:type="dxa"/>
          </w:tcPr>
          <w:p w14:paraId="7110953E" w14:textId="77777777" w:rsidR="000C6890" w:rsidRPr="006424F3" w:rsidRDefault="000C6890" w:rsidP="000C6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3A6E5A" w14:textId="1E6999C4" w:rsidR="000C6890" w:rsidRPr="006424F3" w:rsidRDefault="00850692" w:rsidP="000C6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35,122</w:t>
            </w:r>
          </w:p>
        </w:tc>
      </w:tr>
      <w:tr w:rsidR="001C7EAF" w:rsidRPr="00A442AF" w14:paraId="2944468A" w14:textId="77777777" w:rsidTr="001231C3">
        <w:tc>
          <w:tcPr>
            <w:tcW w:w="5940" w:type="dxa"/>
          </w:tcPr>
          <w:p w14:paraId="411E2C93" w14:textId="77777777" w:rsidR="001C7EAF" w:rsidRPr="006424F3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DA0D826" w14:textId="77777777" w:rsidR="001C7EAF" w:rsidRPr="00636D86" w:rsidRDefault="001C7EAF" w:rsidP="001C7EAF">
            <w:pPr>
              <w:pStyle w:val="BodyText3"/>
              <w:ind w:left="-18"/>
              <w:rPr>
                <w:rFonts w:ascii="Angsana New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</w:tcPr>
          <w:p w14:paraId="5E90EDFD" w14:textId="77777777" w:rsidR="001C7EAF" w:rsidRPr="00636D86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</w:tcPr>
          <w:p w14:paraId="7906E7FC" w14:textId="77777777" w:rsidR="001C7EAF" w:rsidRPr="00636D86" w:rsidRDefault="001C7EAF" w:rsidP="001C7EAF">
            <w:pPr>
              <w:pStyle w:val="BodyText3"/>
              <w:ind w:left="-18"/>
              <w:rPr>
                <w:rFonts w:ascii="Angsana New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</w:tcPr>
          <w:p w14:paraId="18FEB007" w14:textId="77777777" w:rsidR="001C7EAF" w:rsidRPr="00636D86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260" w:type="dxa"/>
          </w:tcPr>
          <w:p w14:paraId="7DB3AB38" w14:textId="77777777" w:rsidR="001C7EAF" w:rsidRPr="006424F3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0BC89C3" w14:textId="77777777" w:rsidR="001C7EAF" w:rsidRPr="006424F3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0BFDF8F3" w14:textId="77777777" w:rsidR="001C7EAF" w:rsidRPr="006424F3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C7EAF" w:rsidRPr="008E52B8" w14:paraId="74F21997" w14:textId="77777777" w:rsidTr="001231C3">
        <w:tc>
          <w:tcPr>
            <w:tcW w:w="5940" w:type="dxa"/>
          </w:tcPr>
          <w:p w14:paraId="0D026C26" w14:textId="4312F0B3" w:rsidR="001C7EAF" w:rsidRPr="006424F3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24F3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270" w:type="dxa"/>
          </w:tcPr>
          <w:p w14:paraId="30FBB6B6" w14:textId="0F03066C" w:rsidR="001C7EAF" w:rsidRPr="00636D86" w:rsidRDefault="001C7EAF" w:rsidP="00227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439D33D7" w14:textId="77777777" w:rsidR="001C7EAF" w:rsidRPr="00636D86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00DAA324" w14:textId="409370C7" w:rsidR="001C7EAF" w:rsidRPr="00636D86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EB13BFF" w14:textId="77777777" w:rsidR="001C7EAF" w:rsidRPr="00636D86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50578E03" w14:textId="252BA95A" w:rsidR="001C7EAF" w:rsidRPr="006424F3" w:rsidRDefault="002F6CB2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2,648</w:t>
            </w:r>
          </w:p>
        </w:tc>
        <w:tc>
          <w:tcPr>
            <w:tcW w:w="270" w:type="dxa"/>
          </w:tcPr>
          <w:p w14:paraId="49EFEF5E" w14:textId="77777777" w:rsidR="001C7EAF" w:rsidRPr="006424F3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BEC0AB" w14:textId="2CB78724" w:rsidR="001C7EAF" w:rsidRPr="006424F3" w:rsidRDefault="00850692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7,024</w:t>
            </w:r>
          </w:p>
        </w:tc>
      </w:tr>
      <w:tr w:rsidR="001C7EAF" w:rsidRPr="008E52B8" w14:paraId="3E79223E" w14:textId="77777777" w:rsidTr="001231C3">
        <w:tc>
          <w:tcPr>
            <w:tcW w:w="5940" w:type="dxa"/>
          </w:tcPr>
          <w:p w14:paraId="05678328" w14:textId="39B525AB" w:rsidR="001C7EAF" w:rsidRPr="006424F3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6424F3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6424F3">
              <w:rPr>
                <w:rFonts w:ascii="Angsana New" w:hAnsi="Angsana New"/>
                <w:sz w:val="26"/>
                <w:szCs w:val="26"/>
                <w:cs/>
              </w:rPr>
              <w:t xml:space="preserve"> : ผลกระทบทางภาษีของผลแตกต่างถาวร</w:t>
            </w:r>
          </w:p>
        </w:tc>
        <w:tc>
          <w:tcPr>
            <w:tcW w:w="270" w:type="dxa"/>
          </w:tcPr>
          <w:p w14:paraId="6F1F3B98" w14:textId="77777777" w:rsidR="001C7EAF" w:rsidRPr="00636D86" w:rsidRDefault="001C7EAF" w:rsidP="001C7EA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C3E1A8D" w14:textId="77777777" w:rsidR="001C7EAF" w:rsidRPr="00636D86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58D4F18" w14:textId="77777777" w:rsidR="001C7EAF" w:rsidRPr="00636D86" w:rsidRDefault="001C7EAF" w:rsidP="001C7EAF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9200436" w14:textId="77777777" w:rsidR="001C7EAF" w:rsidRPr="00636D86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0C4E8A2D" w14:textId="77777777" w:rsidR="001C7EAF" w:rsidRPr="006424F3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178BCE" w14:textId="77777777" w:rsidR="001C7EAF" w:rsidRPr="006424F3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5B4529" w14:textId="77777777" w:rsidR="001C7EAF" w:rsidRPr="006424F3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7EAF" w:rsidRPr="008E52B8" w14:paraId="04DFFCA7" w14:textId="77777777" w:rsidTr="001231C3">
        <w:tc>
          <w:tcPr>
            <w:tcW w:w="5940" w:type="dxa"/>
          </w:tcPr>
          <w:p w14:paraId="6AE8FDEB" w14:textId="5B0467A1" w:rsidR="001C7EAF" w:rsidRPr="00633F40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3F40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33F4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ค่าใช้จ่ายที่ไม่สามารถนำมาหักภาษีได้ </w:t>
            </w:r>
          </w:p>
        </w:tc>
        <w:tc>
          <w:tcPr>
            <w:tcW w:w="270" w:type="dxa"/>
          </w:tcPr>
          <w:p w14:paraId="07621EC7" w14:textId="0D1CDC57" w:rsidR="001C7EAF" w:rsidRPr="00633F40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37C40" w14:textId="77777777" w:rsidR="001C7EAF" w:rsidRPr="00633F40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0299C9" w14:textId="329805A2" w:rsidR="001C7EAF" w:rsidRPr="00633F40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29B80" w14:textId="77777777" w:rsidR="001C7EAF" w:rsidRPr="00633F40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A42B0F" w14:textId="72177962" w:rsidR="001C7EAF" w:rsidRPr="00633F40" w:rsidRDefault="00227FB6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F40">
              <w:rPr>
                <w:rFonts w:ascii="Angsana New" w:hAnsi="Angsana New"/>
                <w:sz w:val="26"/>
                <w:szCs w:val="26"/>
              </w:rPr>
              <w:t>1</w:t>
            </w:r>
            <w:r w:rsidR="002F6CB2" w:rsidRPr="00633F40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7714A2B5" w14:textId="77777777" w:rsidR="001C7EAF" w:rsidRPr="00633F40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B2F14D" w14:textId="6D42F1AB" w:rsidR="001C7EAF" w:rsidRPr="00633F40" w:rsidRDefault="001C7EAF" w:rsidP="001C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F40">
              <w:rPr>
                <w:rFonts w:ascii="Angsana New" w:hAnsi="Angsana New"/>
                <w:sz w:val="26"/>
                <w:szCs w:val="26"/>
              </w:rPr>
              <w:t>2</w:t>
            </w:r>
            <w:r w:rsidR="00850692" w:rsidRPr="00633F40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5670BC" w:rsidRPr="008E52B8" w14:paraId="27C5619E" w14:textId="77777777" w:rsidTr="001231C3">
        <w:tc>
          <w:tcPr>
            <w:tcW w:w="5940" w:type="dxa"/>
          </w:tcPr>
          <w:p w14:paraId="00A015DD" w14:textId="6F44FBD4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3F40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33F4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633F4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การรับรู้</w:t>
            </w:r>
            <w:r w:rsidRPr="00633F40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สินทรัพย์ภาษีเงินได้รอตัดบัญชีที่</w:t>
            </w:r>
            <w:r w:rsidRPr="00633F4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เดิม</w:t>
            </w:r>
            <w:r w:rsidRPr="00633F40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ไม่ได้</w:t>
            </w:r>
            <w:r w:rsidRPr="00633F4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บันทึก</w:t>
            </w:r>
          </w:p>
        </w:tc>
        <w:tc>
          <w:tcPr>
            <w:tcW w:w="270" w:type="dxa"/>
          </w:tcPr>
          <w:p w14:paraId="187372FD" w14:textId="77777777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0F1421" w14:textId="77777777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83E826" w14:textId="77777777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6DFE2A" w14:textId="77777777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BC7955" w14:textId="06BF9E5D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F40"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  <w:tc>
          <w:tcPr>
            <w:tcW w:w="270" w:type="dxa"/>
          </w:tcPr>
          <w:p w14:paraId="5F87972E" w14:textId="77777777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BFAFBA" w14:textId="002B128E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F40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5670BC" w:rsidRPr="008E52B8" w14:paraId="269FF2C0" w14:textId="77777777" w:rsidTr="001231C3">
        <w:tc>
          <w:tcPr>
            <w:tcW w:w="5940" w:type="dxa"/>
          </w:tcPr>
          <w:p w14:paraId="009EE748" w14:textId="54E54C2F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F40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33F40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>การใช้</w:t>
            </w:r>
            <w:r w:rsidRPr="00633F4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ประโยชน์</w:t>
            </w:r>
            <w:r w:rsidRPr="00633F40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ผลขาดทุนสะสมทางภาษี</w:t>
            </w:r>
            <w:r w:rsidR="009550F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และผลแตกต่างชั่วคราวอื่น</w:t>
            </w:r>
            <w:r w:rsidRPr="00633F40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ที่ไม่ได้รับรู้</w:t>
            </w:r>
          </w:p>
        </w:tc>
        <w:tc>
          <w:tcPr>
            <w:tcW w:w="270" w:type="dxa"/>
          </w:tcPr>
          <w:p w14:paraId="6B1B682E" w14:textId="0EE18684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78A14E" w14:textId="77777777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D0DE43" w14:textId="601B3588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EBA1A2" w14:textId="77777777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A48FE7" w14:textId="65480755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F40">
              <w:rPr>
                <w:rFonts w:ascii="Angsana New" w:hAnsi="Angsana New"/>
                <w:sz w:val="26"/>
                <w:szCs w:val="26"/>
              </w:rPr>
              <w:t xml:space="preserve"> (2,</w:t>
            </w:r>
            <w:r>
              <w:rPr>
                <w:rFonts w:ascii="Angsana New" w:hAnsi="Angsana New"/>
                <w:sz w:val="26"/>
                <w:szCs w:val="26"/>
              </w:rPr>
              <w:t>543</w:t>
            </w:r>
            <w:r w:rsidRPr="00633F4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03178C5" w14:textId="77777777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2EDF6" w14:textId="4A84D4C8" w:rsidR="005670BC" w:rsidRPr="00633F40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F40">
              <w:rPr>
                <w:rFonts w:ascii="Angsana New" w:hAnsi="Angsana New"/>
                <w:sz w:val="26"/>
                <w:szCs w:val="26"/>
              </w:rPr>
              <w:t>(</w:t>
            </w:r>
            <w:r w:rsidR="009550FB">
              <w:rPr>
                <w:rFonts w:ascii="Angsana New" w:hAnsi="Angsana New"/>
                <w:sz w:val="26"/>
                <w:szCs w:val="26"/>
              </w:rPr>
              <w:t>8,792</w:t>
            </w:r>
            <w:r w:rsidRPr="00633F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670BC" w14:paraId="181105DA" w14:textId="77777777" w:rsidTr="001231C3">
        <w:tc>
          <w:tcPr>
            <w:tcW w:w="5940" w:type="dxa"/>
          </w:tcPr>
          <w:p w14:paraId="6C5C5BC9" w14:textId="02CDA163" w:rsidR="005670BC" w:rsidRPr="006424F3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ค่าใช้จ่าย (รายได้) </w:t>
            </w:r>
            <w:r w:rsidRPr="006424F3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2E3A2C80" w14:textId="6F49485B" w:rsidR="005670BC" w:rsidRPr="00636D86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08C9F55B" w14:textId="77777777" w:rsidR="005670BC" w:rsidRPr="00636D86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46D66924" w14:textId="7CF21CD6" w:rsidR="005670BC" w:rsidRPr="00636D86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A8C760D" w14:textId="77777777" w:rsidR="005670BC" w:rsidRPr="00636D86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99A0BE" w14:textId="2B09296F" w:rsidR="005670BC" w:rsidRPr="006424F3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70" w:type="dxa"/>
          </w:tcPr>
          <w:p w14:paraId="45B898ED" w14:textId="77777777" w:rsidR="005670BC" w:rsidRPr="006424F3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CF9842" w14:textId="50E11629" w:rsidR="005670BC" w:rsidRPr="006424F3" w:rsidRDefault="005670BC" w:rsidP="0056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4F3">
              <w:rPr>
                <w:rFonts w:ascii="Angsana New" w:hAnsi="Angsana New"/>
                <w:sz w:val="26"/>
                <w:szCs w:val="26"/>
              </w:rPr>
              <w:t>(1,485)</w:t>
            </w:r>
          </w:p>
        </w:tc>
      </w:tr>
    </w:tbl>
    <w:p w14:paraId="1AE11881" w14:textId="1C928429" w:rsidR="00FB4806" w:rsidRDefault="00FB4806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2AA8870A" w14:textId="77777777" w:rsidR="00131534" w:rsidRDefault="00131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2338BD3" w14:textId="25B4F85B" w:rsidR="00467BAD" w:rsidRPr="004B4828" w:rsidRDefault="00FA720C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4B4828">
        <w:rPr>
          <w:rFonts w:ascii="Angsana New" w:hAnsi="Angsana New"/>
          <w:sz w:val="26"/>
          <w:szCs w:val="26"/>
          <w:cs/>
        </w:rPr>
        <w:t>รายละเอียดของ</w:t>
      </w:r>
      <w:bookmarkStart w:id="4" w:name="OLE_LINK1"/>
      <w:bookmarkStart w:id="5" w:name="OLE_LINK2"/>
      <w:r w:rsidRPr="004B4828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4B4828">
        <w:rPr>
          <w:rFonts w:ascii="Angsana New" w:hAnsi="Angsana New"/>
          <w:sz w:val="26"/>
          <w:szCs w:val="26"/>
          <w:cs/>
        </w:rPr>
        <w:t xml:space="preserve"> </w:t>
      </w:r>
      <w:r w:rsidR="00D22FA5" w:rsidRPr="004B4828">
        <w:rPr>
          <w:rFonts w:ascii="Angsana New" w:hAnsi="Angsana New"/>
          <w:sz w:val="26"/>
          <w:szCs w:val="26"/>
          <w:lang w:val="en-GB"/>
        </w:rPr>
        <w:t xml:space="preserve">- </w:t>
      </w:r>
      <w:r w:rsidR="00D22FA5" w:rsidRPr="004B4828">
        <w:rPr>
          <w:rFonts w:ascii="Angsana New" w:hAnsi="Angsana New" w:hint="cs"/>
          <w:sz w:val="26"/>
          <w:szCs w:val="26"/>
          <w:cs/>
        </w:rPr>
        <w:t>สุทธิ</w:t>
      </w:r>
      <w:r w:rsidR="00D22FA5" w:rsidRPr="004B4828">
        <w:rPr>
          <w:rFonts w:ascii="Angsana New" w:hAnsi="Angsana New"/>
          <w:sz w:val="26"/>
          <w:szCs w:val="26"/>
          <w:lang w:val="en-GB"/>
        </w:rPr>
        <w:t xml:space="preserve"> </w:t>
      </w:r>
      <w:r w:rsidRPr="004B482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A4903" w:rsidRPr="004B4828">
        <w:rPr>
          <w:rFonts w:ascii="Angsana New" w:hAnsi="Angsana New"/>
          <w:sz w:val="26"/>
          <w:szCs w:val="26"/>
        </w:rPr>
        <w:t>3</w:t>
      </w:r>
      <w:r w:rsidR="00874F45">
        <w:rPr>
          <w:rFonts w:ascii="Angsana New" w:hAnsi="Angsana New"/>
          <w:sz w:val="26"/>
          <w:szCs w:val="26"/>
        </w:rPr>
        <w:t>1</w:t>
      </w:r>
      <w:r w:rsidR="003A4903" w:rsidRPr="004B4828">
        <w:rPr>
          <w:rFonts w:ascii="Angsana New" w:hAnsi="Angsana New"/>
          <w:sz w:val="26"/>
          <w:szCs w:val="26"/>
        </w:rPr>
        <w:t xml:space="preserve"> </w:t>
      </w:r>
      <w:r w:rsidR="00874F4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67BAD" w:rsidRPr="004B4828">
        <w:rPr>
          <w:rFonts w:ascii="Angsana New" w:hAnsi="Angsana New"/>
          <w:sz w:val="26"/>
          <w:szCs w:val="26"/>
        </w:rPr>
        <w:t>256</w:t>
      </w:r>
      <w:r w:rsidR="00985F9D" w:rsidRPr="004B4828">
        <w:rPr>
          <w:rFonts w:ascii="Angsana New" w:hAnsi="Angsana New"/>
          <w:sz w:val="26"/>
          <w:szCs w:val="26"/>
        </w:rPr>
        <w:t>3</w:t>
      </w:r>
      <w:r w:rsidR="00636D86">
        <w:rPr>
          <w:rFonts w:ascii="Angsana New" w:hAnsi="Angsana New"/>
          <w:sz w:val="26"/>
          <w:szCs w:val="26"/>
        </w:rPr>
        <w:t xml:space="preserve"> </w:t>
      </w:r>
      <w:r w:rsidR="00636D86">
        <w:rPr>
          <w:rFonts w:ascii="Angsana New" w:hAnsi="Angsana New" w:hint="cs"/>
          <w:sz w:val="26"/>
          <w:szCs w:val="26"/>
          <w:cs/>
        </w:rPr>
        <w:t xml:space="preserve">และ </w:t>
      </w:r>
      <w:r w:rsidR="00636D86">
        <w:rPr>
          <w:rFonts w:ascii="Angsana New" w:hAnsi="Angsana New"/>
          <w:sz w:val="26"/>
          <w:szCs w:val="26"/>
        </w:rPr>
        <w:t>2562</w:t>
      </w:r>
      <w:r w:rsidRPr="004B4828">
        <w:rPr>
          <w:rFonts w:ascii="Angsana New" w:hAnsi="Angsana New"/>
          <w:sz w:val="26"/>
          <w:szCs w:val="26"/>
          <w:cs/>
        </w:rPr>
        <w:t xml:space="preserve"> มีดังนี้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898"/>
        <w:gridCol w:w="1245"/>
        <w:gridCol w:w="271"/>
        <w:gridCol w:w="1263"/>
        <w:gridCol w:w="237"/>
        <w:gridCol w:w="1297"/>
        <w:gridCol w:w="271"/>
        <w:gridCol w:w="1328"/>
      </w:tblGrid>
      <w:tr w:rsidR="00467BAD" w:rsidRPr="009372E1" w14:paraId="664D2AAB" w14:textId="77777777" w:rsidTr="00791DAD">
        <w:trPr>
          <w:trHeight w:val="227"/>
        </w:trPr>
        <w:tc>
          <w:tcPr>
            <w:tcW w:w="3898" w:type="dxa"/>
          </w:tcPr>
          <w:p w14:paraId="5E87E881" w14:textId="77777777" w:rsidR="00467BAD" w:rsidRPr="009372E1" w:rsidRDefault="00467BAD" w:rsidP="0079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912" w:type="dxa"/>
            <w:gridSpan w:val="7"/>
          </w:tcPr>
          <w:p w14:paraId="1EEF8850" w14:textId="77777777" w:rsidR="00467BAD" w:rsidRPr="009372E1" w:rsidRDefault="00467BAD" w:rsidP="0079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67BAD" w:rsidRPr="009372E1" w14:paraId="5938441F" w14:textId="77777777" w:rsidTr="00791DAD">
        <w:trPr>
          <w:trHeight w:val="227"/>
        </w:trPr>
        <w:tc>
          <w:tcPr>
            <w:tcW w:w="3898" w:type="dxa"/>
          </w:tcPr>
          <w:p w14:paraId="396AD882" w14:textId="77777777" w:rsidR="00467BAD" w:rsidRPr="009372E1" w:rsidRDefault="00467BAD" w:rsidP="0079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</w:tcBorders>
          </w:tcPr>
          <w:p w14:paraId="5300CCC4" w14:textId="77777777" w:rsidR="00467BAD" w:rsidRPr="009372E1" w:rsidRDefault="00467BAD" w:rsidP="0079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BC575D" w14:textId="77777777" w:rsidR="00467BAD" w:rsidRPr="009372E1" w:rsidRDefault="00791DAD" w:rsidP="0079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</w:tcPr>
          <w:p w14:paraId="347074A9" w14:textId="77777777" w:rsidR="00467BAD" w:rsidRPr="009372E1" w:rsidRDefault="00467BAD" w:rsidP="0079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7BAD" w:rsidRPr="00131534" w14:paraId="44026F9C" w14:textId="77777777" w:rsidTr="00791DAD">
        <w:trPr>
          <w:trHeight w:val="227"/>
        </w:trPr>
        <w:tc>
          <w:tcPr>
            <w:tcW w:w="3898" w:type="dxa"/>
          </w:tcPr>
          <w:p w14:paraId="5E9A3319" w14:textId="77777777" w:rsidR="00467BAD" w:rsidRPr="009372E1" w:rsidRDefault="00467BAD" w:rsidP="0079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</w:tcPr>
          <w:p w14:paraId="5CA73E1E" w14:textId="77777777" w:rsidR="00791DAD" w:rsidRPr="009372E1" w:rsidRDefault="00791DAD" w:rsidP="00791DAD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706DE4A" w14:textId="77777777" w:rsidR="00467BAD" w:rsidRPr="00131534" w:rsidRDefault="00467BAD" w:rsidP="00791DAD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534">
              <w:rPr>
                <w:rFonts w:ascii="Angsana New" w:hAnsi="Angsana New"/>
                <w:sz w:val="26"/>
                <w:szCs w:val="26"/>
              </w:rPr>
              <w:t>31</w:t>
            </w:r>
            <w:r w:rsidRPr="0013153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31534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985F9D" w:rsidRPr="00131534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71" w:type="dxa"/>
            <w:vAlign w:val="bottom"/>
          </w:tcPr>
          <w:p w14:paraId="7D8A8B1B" w14:textId="77777777" w:rsidR="00467BAD" w:rsidRPr="00131534" w:rsidRDefault="00467BAD" w:rsidP="0079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3" w:type="dxa"/>
            <w:vAlign w:val="bottom"/>
          </w:tcPr>
          <w:p w14:paraId="17DFEE4F" w14:textId="73EF532C" w:rsidR="009322C1" w:rsidRPr="00131534" w:rsidRDefault="001231C3" w:rsidP="0079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53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47077CED" w14:textId="3CC08D57" w:rsidR="00467BAD" w:rsidRPr="00131534" w:rsidRDefault="00791DAD" w:rsidP="0079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1534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A81152" w:rsidRPr="0013153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  <w:vAlign w:val="bottom"/>
          </w:tcPr>
          <w:p w14:paraId="05505C27" w14:textId="77777777" w:rsidR="00467BAD" w:rsidRPr="00131534" w:rsidRDefault="00467BAD" w:rsidP="0079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97" w:type="dxa"/>
            <w:vAlign w:val="bottom"/>
          </w:tcPr>
          <w:p w14:paraId="76EC05A7" w14:textId="0F0391E5" w:rsidR="00467BAD" w:rsidRPr="00131534" w:rsidRDefault="006420E5" w:rsidP="0079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53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791DAD" w:rsidRPr="00131534">
              <w:rPr>
                <w:rFonts w:ascii="Angsana New" w:hAnsi="Angsana New"/>
                <w:sz w:val="26"/>
                <w:szCs w:val="26"/>
                <w:cs/>
              </w:rPr>
              <w:t>เบ็ดเสร็จอื่นสำหรับ</w:t>
            </w:r>
            <w:r w:rsidRPr="0013153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57A1CE6E" w14:textId="77777777" w:rsidR="00467BAD" w:rsidRPr="00131534" w:rsidRDefault="00467BAD" w:rsidP="0079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7579280D" w14:textId="75B69450" w:rsidR="00467BAD" w:rsidRPr="00131534" w:rsidRDefault="003A4903" w:rsidP="00791DAD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31534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="00874F45" w:rsidRPr="00131534">
              <w:rPr>
                <w:rFonts w:ascii="Angsana New" w:hAnsi="Angsana New"/>
                <w:sz w:val="26"/>
                <w:szCs w:val="26"/>
              </w:rPr>
              <w:t>1</w:t>
            </w:r>
            <w:r w:rsidRPr="00131534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="00874F45" w:rsidRPr="0013153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ธันวาคม</w:t>
            </w:r>
            <w:r w:rsidR="00CD0AFF" w:rsidRPr="0013153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="00791DAD" w:rsidRPr="00131534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985F9D" w:rsidRPr="00131534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467BAD" w:rsidRPr="00131534" w14:paraId="749D567B" w14:textId="77777777" w:rsidTr="00131534">
        <w:tc>
          <w:tcPr>
            <w:tcW w:w="3898" w:type="dxa"/>
          </w:tcPr>
          <w:p w14:paraId="2C809B4D" w14:textId="77777777" w:rsidR="00467BAD" w:rsidRPr="00131534" w:rsidRDefault="00D22FA5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1315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CD29477" w14:textId="77777777" w:rsidR="00467BAD" w:rsidRPr="00131534" w:rsidRDefault="00467BAD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1" w:type="dxa"/>
            <w:vAlign w:val="bottom"/>
          </w:tcPr>
          <w:p w14:paraId="15967B9D" w14:textId="77777777" w:rsidR="00467BAD" w:rsidRPr="00131534" w:rsidRDefault="00467BAD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4910FC78" w14:textId="77777777" w:rsidR="00467BAD" w:rsidRPr="00131534" w:rsidRDefault="00467BAD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7" w:type="dxa"/>
            <w:vAlign w:val="bottom"/>
          </w:tcPr>
          <w:p w14:paraId="2BB2578B" w14:textId="77777777" w:rsidR="00467BAD" w:rsidRPr="00131534" w:rsidRDefault="00467BAD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3D54210" w14:textId="77777777" w:rsidR="00467BAD" w:rsidRPr="00131534" w:rsidRDefault="00467BAD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1" w:type="dxa"/>
            <w:vAlign w:val="bottom"/>
          </w:tcPr>
          <w:p w14:paraId="57546675" w14:textId="77777777" w:rsidR="00467BAD" w:rsidRPr="00131534" w:rsidRDefault="00467BAD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BEB8014" w14:textId="77777777" w:rsidR="00467BAD" w:rsidRPr="00131534" w:rsidRDefault="00467BAD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1231C3" w:rsidRPr="00131534" w14:paraId="22DAE595" w14:textId="77777777" w:rsidTr="00131534">
        <w:tc>
          <w:tcPr>
            <w:tcW w:w="3898" w:type="dxa"/>
          </w:tcPr>
          <w:p w14:paraId="6DF36460" w14:textId="3DA8DB04" w:rsidR="001231C3" w:rsidRPr="00131534" w:rsidRDefault="001231C3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1534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13153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31534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45" w:type="dxa"/>
            <w:vAlign w:val="bottom"/>
          </w:tcPr>
          <w:p w14:paraId="2D5EA432" w14:textId="77777777" w:rsidR="001231C3" w:rsidRPr="00131534" w:rsidRDefault="001231C3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1" w:type="dxa"/>
            <w:vAlign w:val="bottom"/>
          </w:tcPr>
          <w:p w14:paraId="22CDEC9B" w14:textId="77777777" w:rsidR="001231C3" w:rsidRPr="00131534" w:rsidRDefault="001231C3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3" w:type="dxa"/>
            <w:vAlign w:val="bottom"/>
          </w:tcPr>
          <w:p w14:paraId="50FAB300" w14:textId="77777777" w:rsidR="001231C3" w:rsidRPr="00131534" w:rsidRDefault="001231C3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7" w:type="dxa"/>
            <w:vAlign w:val="bottom"/>
          </w:tcPr>
          <w:p w14:paraId="3CB1E5C9" w14:textId="77777777" w:rsidR="001231C3" w:rsidRPr="00131534" w:rsidRDefault="001231C3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7" w:type="dxa"/>
            <w:vAlign w:val="bottom"/>
          </w:tcPr>
          <w:p w14:paraId="0FC9213F" w14:textId="77777777" w:rsidR="001231C3" w:rsidRPr="00131534" w:rsidRDefault="001231C3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1" w:type="dxa"/>
            <w:vAlign w:val="bottom"/>
          </w:tcPr>
          <w:p w14:paraId="320D1D78" w14:textId="77777777" w:rsidR="001231C3" w:rsidRPr="00131534" w:rsidRDefault="001231C3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28" w:type="dxa"/>
            <w:vAlign w:val="bottom"/>
          </w:tcPr>
          <w:p w14:paraId="3C30452F" w14:textId="77777777" w:rsidR="001231C3" w:rsidRPr="00131534" w:rsidRDefault="001231C3" w:rsidP="00D22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1231C3" w:rsidRPr="009372E1" w14:paraId="39407736" w14:textId="77777777" w:rsidTr="002E3FF9">
        <w:tc>
          <w:tcPr>
            <w:tcW w:w="3898" w:type="dxa"/>
          </w:tcPr>
          <w:p w14:paraId="56667A95" w14:textId="47FC49FC" w:rsidR="001231C3" w:rsidRPr="00131534" w:rsidRDefault="001231C3" w:rsidP="0012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3153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ค่าเผื่อหนี้สงสัยจะสูญ</w:t>
            </w:r>
          </w:p>
        </w:tc>
        <w:tc>
          <w:tcPr>
            <w:tcW w:w="1245" w:type="dxa"/>
          </w:tcPr>
          <w:p w14:paraId="347979AD" w14:textId="7EFD0BA6" w:rsidR="001231C3" w:rsidRPr="00131534" w:rsidRDefault="001231C3" w:rsidP="0012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3153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vAlign w:val="bottom"/>
          </w:tcPr>
          <w:p w14:paraId="333DA9A1" w14:textId="77777777" w:rsidR="001231C3" w:rsidRPr="00131534" w:rsidRDefault="001231C3" w:rsidP="0012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3" w:type="dxa"/>
          </w:tcPr>
          <w:p w14:paraId="5FA15FC6" w14:textId="6DAC5494" w:rsidR="001231C3" w:rsidRPr="00131534" w:rsidRDefault="001231C3" w:rsidP="0012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31534">
              <w:rPr>
                <w:rFonts w:ascii="Angsana New" w:hAnsi="Angsana New"/>
                <w:sz w:val="26"/>
                <w:szCs w:val="26"/>
              </w:rPr>
              <w:t xml:space="preserve">      155</w:t>
            </w:r>
          </w:p>
        </w:tc>
        <w:tc>
          <w:tcPr>
            <w:tcW w:w="237" w:type="dxa"/>
            <w:vAlign w:val="bottom"/>
          </w:tcPr>
          <w:p w14:paraId="4CE42A69" w14:textId="77777777" w:rsidR="001231C3" w:rsidRPr="00131534" w:rsidRDefault="001231C3" w:rsidP="0012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7" w:type="dxa"/>
          </w:tcPr>
          <w:p w14:paraId="683BE52B" w14:textId="4374395B" w:rsidR="001231C3" w:rsidRPr="00131534" w:rsidRDefault="001231C3" w:rsidP="0012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3153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vAlign w:val="bottom"/>
          </w:tcPr>
          <w:p w14:paraId="5CD39975" w14:textId="77777777" w:rsidR="001231C3" w:rsidRPr="00131534" w:rsidRDefault="001231C3" w:rsidP="0012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28" w:type="dxa"/>
            <w:vAlign w:val="bottom"/>
          </w:tcPr>
          <w:p w14:paraId="3CB2FA7E" w14:textId="6F98D213" w:rsidR="001231C3" w:rsidRPr="0091664C" w:rsidRDefault="001231C3" w:rsidP="0012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3153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155</w:t>
            </w:r>
          </w:p>
        </w:tc>
      </w:tr>
      <w:tr w:rsidR="005774FE" w:rsidRPr="009372E1" w14:paraId="6DD31B19" w14:textId="77777777" w:rsidTr="00791DAD">
        <w:tc>
          <w:tcPr>
            <w:tcW w:w="3898" w:type="dxa"/>
          </w:tcPr>
          <w:p w14:paraId="5122C6F7" w14:textId="7F025BC8" w:rsidR="005774FE" w:rsidRPr="00B348C8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348C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45" w:type="dxa"/>
          </w:tcPr>
          <w:p w14:paraId="3E37E173" w14:textId="77777777" w:rsidR="005774FE" w:rsidRPr="00B348C8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0D0CBF4" w14:textId="77777777" w:rsidR="005774FE" w:rsidRPr="00B348C8" w:rsidRDefault="005774FE" w:rsidP="005774F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52CF494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8AFC0AA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597EF21A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61AC00F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B46FFDF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74FE" w:rsidRPr="009372E1" w14:paraId="2C131CF5" w14:textId="77777777" w:rsidTr="00791DAD">
        <w:tc>
          <w:tcPr>
            <w:tcW w:w="3898" w:type="dxa"/>
          </w:tcPr>
          <w:p w14:paraId="530B9702" w14:textId="7E3AEA25" w:rsidR="005774FE" w:rsidRPr="00722EA2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722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</w:t>
            </w:r>
            <w:r w:rsidRPr="00722EA2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</w:p>
        </w:tc>
        <w:tc>
          <w:tcPr>
            <w:tcW w:w="1245" w:type="dxa"/>
          </w:tcPr>
          <w:p w14:paraId="7EACF7F9" w14:textId="77777777" w:rsidR="005774FE" w:rsidRPr="00722EA2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EA2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271" w:type="dxa"/>
          </w:tcPr>
          <w:p w14:paraId="4CB1F9E7" w14:textId="77777777" w:rsidR="005774FE" w:rsidRPr="00722EA2" w:rsidRDefault="005774FE" w:rsidP="005774F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2CCE2DD" w14:textId="440DB1F8" w:rsidR="005774FE" w:rsidRPr="0091664C" w:rsidRDefault="006424F3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37" w:type="dxa"/>
          </w:tcPr>
          <w:p w14:paraId="69283138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5F511A0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5B2109F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B349A5F" w14:textId="6357E9F4" w:rsidR="005774FE" w:rsidRPr="0091664C" w:rsidRDefault="006424F3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>282</w:t>
            </w:r>
          </w:p>
        </w:tc>
      </w:tr>
      <w:tr w:rsidR="006424F3" w:rsidRPr="009372E1" w14:paraId="1E230E2C" w14:textId="77777777" w:rsidTr="00791DAD">
        <w:tc>
          <w:tcPr>
            <w:tcW w:w="3898" w:type="dxa"/>
          </w:tcPr>
          <w:p w14:paraId="744AB2F3" w14:textId="77777777" w:rsidR="006424F3" w:rsidRPr="00722EA2" w:rsidRDefault="006424F3" w:rsidP="0064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22EA2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ค่าเผื่อผลขาดทุนจากการด้อยค่าของสินทรัพย์</w:t>
            </w:r>
          </w:p>
        </w:tc>
        <w:tc>
          <w:tcPr>
            <w:tcW w:w="1245" w:type="dxa"/>
          </w:tcPr>
          <w:p w14:paraId="70C00D35" w14:textId="77777777" w:rsidR="006424F3" w:rsidRPr="00722EA2" w:rsidRDefault="006424F3" w:rsidP="0064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EA2">
              <w:rPr>
                <w:rFonts w:ascii="Angsana New" w:hAnsi="Angsana New"/>
                <w:sz w:val="26"/>
                <w:szCs w:val="26"/>
              </w:rPr>
              <w:t>1,143</w:t>
            </w:r>
          </w:p>
        </w:tc>
        <w:tc>
          <w:tcPr>
            <w:tcW w:w="271" w:type="dxa"/>
          </w:tcPr>
          <w:p w14:paraId="12C7B10E" w14:textId="77777777" w:rsidR="006424F3" w:rsidRPr="00722EA2" w:rsidRDefault="006424F3" w:rsidP="006424F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1E010E0" w14:textId="1D63DD40" w:rsidR="006424F3" w:rsidRPr="0091664C" w:rsidRDefault="006424F3" w:rsidP="0064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 xml:space="preserve"> (1,143)</w:t>
            </w:r>
          </w:p>
        </w:tc>
        <w:tc>
          <w:tcPr>
            <w:tcW w:w="237" w:type="dxa"/>
          </w:tcPr>
          <w:p w14:paraId="5BF409FC" w14:textId="77777777" w:rsidR="006424F3" w:rsidRPr="0091664C" w:rsidRDefault="006424F3" w:rsidP="006424F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3C2FF39F" w14:textId="77777777" w:rsidR="006424F3" w:rsidRPr="0091664C" w:rsidRDefault="006424F3" w:rsidP="0064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6A1E3E5" w14:textId="77777777" w:rsidR="006424F3" w:rsidRPr="0091664C" w:rsidRDefault="006424F3" w:rsidP="006424F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BB08675" w14:textId="35ECAE26" w:rsidR="006424F3" w:rsidRPr="0091664C" w:rsidRDefault="006424F3" w:rsidP="0064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5774FE" w:rsidRPr="009372E1" w14:paraId="34D365DC" w14:textId="77777777" w:rsidTr="00791DAD">
        <w:tc>
          <w:tcPr>
            <w:tcW w:w="3898" w:type="dxa"/>
          </w:tcPr>
          <w:p w14:paraId="41E37564" w14:textId="77777777" w:rsidR="005774FE" w:rsidRPr="00722EA2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22EA2">
              <w:rPr>
                <w:rFonts w:ascii="Angsana New" w:eastAsia="Cordi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45" w:type="dxa"/>
          </w:tcPr>
          <w:p w14:paraId="4E1B5B23" w14:textId="77777777" w:rsidR="005774FE" w:rsidRPr="00722EA2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EA2">
              <w:rPr>
                <w:rFonts w:ascii="Angsana New" w:hAnsi="Angsana New"/>
                <w:sz w:val="26"/>
                <w:szCs w:val="26"/>
              </w:rPr>
              <w:t>1,124</w:t>
            </w:r>
          </w:p>
        </w:tc>
        <w:tc>
          <w:tcPr>
            <w:tcW w:w="271" w:type="dxa"/>
          </w:tcPr>
          <w:p w14:paraId="0A843771" w14:textId="77777777" w:rsidR="005774FE" w:rsidRPr="00722EA2" w:rsidRDefault="005774FE" w:rsidP="005774F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D4FA8D8" w14:textId="0090CCBB" w:rsidR="005774FE" w:rsidRPr="0091664C" w:rsidRDefault="006424F3" w:rsidP="0064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237" w:type="dxa"/>
          </w:tcPr>
          <w:p w14:paraId="440D2230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6E55C5C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81515DA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BF443A2" w14:textId="5A82C684" w:rsidR="005774FE" w:rsidRPr="0091664C" w:rsidRDefault="006424F3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>1,296</w:t>
            </w:r>
          </w:p>
        </w:tc>
      </w:tr>
      <w:tr w:rsidR="005774FE" w:rsidRPr="009372E1" w14:paraId="0B177C32" w14:textId="77777777" w:rsidTr="00791DAD">
        <w:tc>
          <w:tcPr>
            <w:tcW w:w="3898" w:type="dxa"/>
          </w:tcPr>
          <w:p w14:paraId="2CF771C1" w14:textId="77777777" w:rsidR="005774FE" w:rsidRPr="00722EA2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2EA2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5" w:type="dxa"/>
          </w:tcPr>
          <w:p w14:paraId="2BD3C1DF" w14:textId="77777777" w:rsidR="005774FE" w:rsidRPr="00722EA2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5C149CC" w14:textId="77777777" w:rsidR="005774FE" w:rsidRPr="00722EA2" w:rsidRDefault="005774FE" w:rsidP="005774F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3390362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438C37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7366C3A3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86C441E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C7E0F22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74FE" w:rsidRPr="009372E1" w14:paraId="54CAD726" w14:textId="77777777" w:rsidTr="00D22FA5">
        <w:tc>
          <w:tcPr>
            <w:tcW w:w="3898" w:type="dxa"/>
          </w:tcPr>
          <w:p w14:paraId="1F0452EC" w14:textId="77777777" w:rsidR="005774FE" w:rsidRPr="00722EA2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722EA2">
              <w:rPr>
                <w:rFonts w:ascii="Angsana New" w:eastAsia="Cordia New" w:hAnsi="Angsana New"/>
                <w:sz w:val="26"/>
                <w:szCs w:val="26"/>
              </w:rPr>
              <w:t xml:space="preserve">   </w:t>
            </w:r>
            <w:r w:rsidRPr="00722EA2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45" w:type="dxa"/>
          </w:tcPr>
          <w:p w14:paraId="03EDE987" w14:textId="77777777" w:rsidR="005774FE" w:rsidRPr="00722EA2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EA2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271" w:type="dxa"/>
            <w:shd w:val="clear" w:color="auto" w:fill="auto"/>
          </w:tcPr>
          <w:p w14:paraId="59247F96" w14:textId="77777777" w:rsidR="005774FE" w:rsidRPr="00722EA2" w:rsidRDefault="005774FE" w:rsidP="005774F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83F8963" w14:textId="321F1620" w:rsidR="005774FE" w:rsidRPr="0091664C" w:rsidRDefault="006424F3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37" w:type="dxa"/>
          </w:tcPr>
          <w:p w14:paraId="68868A62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C77AF44" w14:textId="0219A6FB" w:rsidR="005774FE" w:rsidRPr="0091664C" w:rsidRDefault="005774FE" w:rsidP="0064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6424F3" w:rsidRPr="0091664C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271" w:type="dxa"/>
          </w:tcPr>
          <w:p w14:paraId="668B7920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FB2AE06" w14:textId="45B74560" w:rsidR="005774FE" w:rsidRPr="0091664C" w:rsidRDefault="006424F3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>208</w:t>
            </w:r>
          </w:p>
        </w:tc>
      </w:tr>
      <w:tr w:rsidR="005774FE" w:rsidRPr="009372E1" w14:paraId="14855953" w14:textId="77777777" w:rsidTr="00D22FA5">
        <w:tc>
          <w:tcPr>
            <w:tcW w:w="3898" w:type="dxa"/>
          </w:tcPr>
          <w:p w14:paraId="04ACA4C6" w14:textId="77777777" w:rsidR="005774FE" w:rsidRPr="00722EA2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2EA2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E39FCD8" w14:textId="4375C667" w:rsidR="005774FE" w:rsidRPr="00722EA2" w:rsidRDefault="006424F3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271" w:type="dxa"/>
            <w:shd w:val="clear" w:color="auto" w:fill="auto"/>
          </w:tcPr>
          <w:p w14:paraId="41A5DE29" w14:textId="77777777" w:rsidR="005774FE" w:rsidRPr="00722EA2" w:rsidRDefault="005774FE" w:rsidP="005774F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3488FC2" w14:textId="299B26F2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>(</w:t>
            </w:r>
            <w:r w:rsidR="006424F3" w:rsidRPr="0091664C">
              <w:rPr>
                <w:rFonts w:ascii="Angsana New" w:hAnsi="Angsana New"/>
                <w:sz w:val="26"/>
                <w:szCs w:val="26"/>
              </w:rPr>
              <w:t>27</w:t>
            </w:r>
            <w:r w:rsidRPr="0091664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61BFB62E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2BCDF1A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72C79A7F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E7EE0DC" w14:textId="59F184B6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>5,</w:t>
            </w:r>
            <w:r w:rsidR="006424F3" w:rsidRPr="0091664C">
              <w:rPr>
                <w:rFonts w:ascii="Angsana New" w:hAnsi="Angsana New"/>
                <w:sz w:val="26"/>
                <w:szCs w:val="26"/>
              </w:rPr>
              <w:t>973</w:t>
            </w:r>
          </w:p>
        </w:tc>
      </w:tr>
      <w:tr w:rsidR="006424F3" w:rsidRPr="009372E1" w14:paraId="370709B5" w14:textId="77777777" w:rsidTr="00D22FA5">
        <w:tc>
          <w:tcPr>
            <w:tcW w:w="3898" w:type="dxa"/>
          </w:tcPr>
          <w:p w14:paraId="5AC0934D" w14:textId="77777777" w:rsidR="006424F3" w:rsidRPr="00722EA2" w:rsidRDefault="006424F3" w:rsidP="0064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22EA2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8DFDC1F" w14:textId="77777777" w:rsidR="006424F3" w:rsidRPr="00722EA2" w:rsidRDefault="006424F3" w:rsidP="0064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EA2">
              <w:rPr>
                <w:rFonts w:ascii="Angsana New" w:hAnsi="Angsana New"/>
                <w:sz w:val="26"/>
                <w:szCs w:val="26"/>
              </w:rPr>
              <w:t>8,635</w:t>
            </w:r>
          </w:p>
        </w:tc>
        <w:tc>
          <w:tcPr>
            <w:tcW w:w="271" w:type="dxa"/>
            <w:shd w:val="clear" w:color="auto" w:fill="auto"/>
          </w:tcPr>
          <w:p w14:paraId="2F0C615D" w14:textId="77777777" w:rsidR="006424F3" w:rsidRPr="00722EA2" w:rsidRDefault="006424F3" w:rsidP="006424F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8FFE6EF" w14:textId="0BFF3AB2" w:rsidR="006424F3" w:rsidRPr="0091664C" w:rsidRDefault="00362437" w:rsidP="0036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424F3" w:rsidRPr="0091664C">
              <w:rPr>
                <w:rFonts w:ascii="Angsana New" w:hAnsi="Angsana New"/>
                <w:sz w:val="26"/>
                <w:szCs w:val="26"/>
              </w:rPr>
              <w:t>703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5C4B1080" w14:textId="77777777" w:rsidR="006424F3" w:rsidRPr="0091664C" w:rsidRDefault="006424F3" w:rsidP="006424F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6C4E8C0" w14:textId="3D001943" w:rsidR="006424F3" w:rsidRPr="0091664C" w:rsidRDefault="006424F3" w:rsidP="0064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 xml:space="preserve">      (18)</w:t>
            </w:r>
          </w:p>
        </w:tc>
        <w:tc>
          <w:tcPr>
            <w:tcW w:w="271" w:type="dxa"/>
          </w:tcPr>
          <w:p w14:paraId="0B21D6F5" w14:textId="77777777" w:rsidR="006424F3" w:rsidRPr="0091664C" w:rsidRDefault="006424F3" w:rsidP="006424F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2C403A3D" w14:textId="49095599" w:rsidR="006424F3" w:rsidRPr="0091664C" w:rsidRDefault="006424F3" w:rsidP="0064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>7,914</w:t>
            </w:r>
          </w:p>
        </w:tc>
      </w:tr>
      <w:tr w:rsidR="005774FE" w:rsidRPr="00985F9D" w14:paraId="4AC39A07" w14:textId="77777777" w:rsidTr="00791DAD">
        <w:tc>
          <w:tcPr>
            <w:tcW w:w="3898" w:type="dxa"/>
          </w:tcPr>
          <w:p w14:paraId="240C2C8A" w14:textId="77777777" w:rsidR="005774FE" w:rsidRPr="00722EA2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5" w:type="dxa"/>
          </w:tcPr>
          <w:p w14:paraId="02155E10" w14:textId="77777777" w:rsidR="005774FE" w:rsidRPr="00722EA2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shd w:val="clear" w:color="auto" w:fill="auto"/>
          </w:tcPr>
          <w:p w14:paraId="08C63A92" w14:textId="77777777" w:rsidR="005774FE" w:rsidRPr="00722EA2" w:rsidRDefault="005774FE" w:rsidP="005774FE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3" w:type="dxa"/>
          </w:tcPr>
          <w:p w14:paraId="37C1B3B5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7" w:type="dxa"/>
          </w:tcPr>
          <w:p w14:paraId="1D17E7DC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7" w:type="dxa"/>
          </w:tcPr>
          <w:p w14:paraId="3926A78F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</w:tcPr>
          <w:p w14:paraId="1AF6DB1D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28" w:type="dxa"/>
          </w:tcPr>
          <w:p w14:paraId="0B40A9ED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774FE" w:rsidRPr="009372E1" w14:paraId="05C56E1B" w14:textId="77777777" w:rsidTr="00985F9D">
        <w:tc>
          <w:tcPr>
            <w:tcW w:w="3898" w:type="dxa"/>
          </w:tcPr>
          <w:p w14:paraId="4CF8C979" w14:textId="77777777" w:rsidR="005774FE" w:rsidRPr="00722EA2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722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722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45" w:type="dxa"/>
          </w:tcPr>
          <w:p w14:paraId="7F55F301" w14:textId="77777777" w:rsidR="005774FE" w:rsidRPr="00722EA2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1F587B94" w14:textId="77777777" w:rsidR="005774FE" w:rsidRPr="00722EA2" w:rsidRDefault="005774FE" w:rsidP="005774F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089AD51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CCABA04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684F1121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3C510B7C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C326E7D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74FE" w:rsidRPr="009372E1" w14:paraId="4BA5DA45" w14:textId="77777777" w:rsidTr="00985F9D">
        <w:tc>
          <w:tcPr>
            <w:tcW w:w="3898" w:type="dxa"/>
          </w:tcPr>
          <w:p w14:paraId="021DBA3C" w14:textId="1960E868" w:rsidR="005774FE" w:rsidRPr="00AB1724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7156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97E3AA8" w14:textId="77777777" w:rsidR="005774FE" w:rsidRPr="00985F9D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5F9D">
              <w:rPr>
                <w:rFonts w:ascii="Angsana New" w:hAnsi="Angsana New"/>
                <w:sz w:val="26"/>
                <w:szCs w:val="26"/>
              </w:rPr>
              <w:t>(5,670)</w:t>
            </w:r>
          </w:p>
        </w:tc>
        <w:tc>
          <w:tcPr>
            <w:tcW w:w="271" w:type="dxa"/>
            <w:shd w:val="clear" w:color="auto" w:fill="auto"/>
          </w:tcPr>
          <w:p w14:paraId="0A9D14FB" w14:textId="77777777" w:rsidR="005774FE" w:rsidRPr="009372E1" w:rsidRDefault="005774FE" w:rsidP="005774F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73A9269" w14:textId="1A1370C5" w:rsidR="005774FE" w:rsidRPr="0091664C" w:rsidRDefault="006424F3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>58</w:t>
            </w:r>
            <w:r w:rsidR="005774FE" w:rsidRPr="0091664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2D0FACF3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D6AA1D8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ECFC4D2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53BE6E9A" w14:textId="39A3E320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>(5,</w:t>
            </w:r>
            <w:r w:rsidR="006424F3" w:rsidRPr="0091664C">
              <w:rPr>
                <w:rFonts w:ascii="Angsana New" w:hAnsi="Angsana New"/>
                <w:sz w:val="26"/>
                <w:szCs w:val="26"/>
              </w:rPr>
              <w:t>08</w:t>
            </w:r>
            <w:r w:rsidR="00584057">
              <w:rPr>
                <w:rFonts w:ascii="Angsana New" w:hAnsi="Angsana New"/>
                <w:sz w:val="26"/>
                <w:szCs w:val="26"/>
              </w:rPr>
              <w:t>2</w:t>
            </w:r>
            <w:r w:rsidRPr="0091664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774FE" w:rsidRPr="00985F9D" w14:paraId="34B67572" w14:textId="77777777" w:rsidTr="00985F9D">
        <w:tc>
          <w:tcPr>
            <w:tcW w:w="3898" w:type="dxa"/>
          </w:tcPr>
          <w:p w14:paraId="34B3581E" w14:textId="77777777" w:rsidR="005774FE" w:rsidRPr="00985F9D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5F484293" w14:textId="77777777" w:rsidR="005774FE" w:rsidRPr="00985F9D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shd w:val="clear" w:color="auto" w:fill="auto"/>
          </w:tcPr>
          <w:p w14:paraId="722EECC6" w14:textId="77777777" w:rsidR="005774FE" w:rsidRPr="00985F9D" w:rsidRDefault="005774FE" w:rsidP="005774FE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D3E4CF0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7" w:type="dxa"/>
          </w:tcPr>
          <w:p w14:paraId="2A1A40F8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C3B4342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</w:tcPr>
          <w:p w14:paraId="18901AAA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6B5B9D82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774FE" w:rsidRPr="009372E1" w14:paraId="1E2E718A" w14:textId="77777777" w:rsidTr="00985F9D">
        <w:trPr>
          <w:trHeight w:val="234"/>
        </w:trPr>
        <w:tc>
          <w:tcPr>
            <w:tcW w:w="3898" w:type="dxa"/>
          </w:tcPr>
          <w:p w14:paraId="56C45B92" w14:textId="77777777" w:rsidR="005774FE" w:rsidRPr="009372E1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45F9E2FB" w14:textId="77777777" w:rsidR="005774FE" w:rsidRPr="00985F9D" w:rsidRDefault="005774FE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5F9D">
              <w:rPr>
                <w:rFonts w:ascii="Angsana New" w:hAnsi="Angsana New"/>
                <w:sz w:val="26"/>
                <w:szCs w:val="26"/>
              </w:rPr>
              <w:t>2,965</w:t>
            </w:r>
          </w:p>
        </w:tc>
        <w:tc>
          <w:tcPr>
            <w:tcW w:w="271" w:type="dxa"/>
          </w:tcPr>
          <w:p w14:paraId="1E858317" w14:textId="77777777" w:rsidR="005774FE" w:rsidRPr="009372E1" w:rsidRDefault="005774FE" w:rsidP="005774FE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0302BCE9" w14:textId="1D4BE4E7" w:rsidR="005774FE" w:rsidRPr="0091664C" w:rsidRDefault="006424F3" w:rsidP="0064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>(115)</w:t>
            </w:r>
          </w:p>
        </w:tc>
        <w:tc>
          <w:tcPr>
            <w:tcW w:w="237" w:type="dxa"/>
          </w:tcPr>
          <w:p w14:paraId="1B15E8ED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32957B02" w14:textId="0D7FDCE5" w:rsidR="005774FE" w:rsidRPr="0091664C" w:rsidRDefault="0091664C" w:rsidP="0091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 xml:space="preserve">      (18)</w:t>
            </w:r>
          </w:p>
        </w:tc>
        <w:tc>
          <w:tcPr>
            <w:tcW w:w="271" w:type="dxa"/>
          </w:tcPr>
          <w:p w14:paraId="2B9CBAF8" w14:textId="77777777" w:rsidR="005774FE" w:rsidRPr="0091664C" w:rsidRDefault="005774FE" w:rsidP="00577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14:paraId="36BD7B42" w14:textId="04EAB713" w:rsidR="005774FE" w:rsidRPr="0091664C" w:rsidRDefault="006424F3" w:rsidP="00577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64C">
              <w:rPr>
                <w:rFonts w:ascii="Angsana New" w:hAnsi="Angsana New"/>
                <w:sz w:val="26"/>
                <w:szCs w:val="26"/>
              </w:rPr>
              <w:t>2,832</w:t>
            </w:r>
          </w:p>
        </w:tc>
      </w:tr>
    </w:tbl>
    <w:p w14:paraId="76C67772" w14:textId="13521E81" w:rsidR="00D17777" w:rsidRPr="004B4828" w:rsidRDefault="00D17777" w:rsidP="00791DAD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b/>
          <w:bCs/>
          <w:sz w:val="26"/>
          <w:szCs w:val="26"/>
          <w:cs/>
        </w:rPr>
      </w:pPr>
    </w:p>
    <w:p w14:paraId="36E15916" w14:textId="77777777" w:rsidR="00BC5CBF" w:rsidRPr="004B4828" w:rsidRDefault="00BC5CBF" w:rsidP="00C22599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b/>
          <w:bCs/>
          <w:sz w:val="26"/>
          <w:szCs w:val="26"/>
          <w:cs/>
        </w:rPr>
      </w:pPr>
      <w:r w:rsidRPr="004B4828">
        <w:rPr>
          <w:rFonts w:ascii="Angsana New" w:hAnsi="Angsana New"/>
          <w:b/>
          <w:bCs/>
          <w:sz w:val="26"/>
          <w:szCs w:val="26"/>
          <w:cs/>
        </w:rPr>
        <w:t>สินทรัพย์ภาษีเงินได้รอการตัดบัญชีที่ไม่ได้รับรู้</w:t>
      </w:r>
    </w:p>
    <w:p w14:paraId="7E236074" w14:textId="77777777" w:rsidR="00BC5CBF" w:rsidRPr="004B4828" w:rsidRDefault="00BC5CBF" w:rsidP="00C22599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sz w:val="26"/>
          <w:szCs w:val="26"/>
        </w:rPr>
      </w:pPr>
    </w:p>
    <w:p w14:paraId="2E383C93" w14:textId="44ACD170" w:rsidR="00985F9D" w:rsidRDefault="00985F9D" w:rsidP="00985F9D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 w:rsidRPr="006420E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6420E5">
        <w:rPr>
          <w:rFonts w:ascii="Angsana New" w:hAnsi="Angsana New"/>
          <w:sz w:val="26"/>
          <w:szCs w:val="26"/>
        </w:rPr>
        <w:t>3</w:t>
      </w:r>
      <w:r w:rsidR="00874F45" w:rsidRPr="006420E5">
        <w:rPr>
          <w:rFonts w:ascii="Angsana New" w:hAnsi="Angsana New"/>
          <w:sz w:val="26"/>
          <w:szCs w:val="26"/>
        </w:rPr>
        <w:t>1</w:t>
      </w:r>
      <w:r w:rsidRPr="006420E5">
        <w:rPr>
          <w:rFonts w:ascii="Angsana New" w:hAnsi="Angsana New"/>
          <w:sz w:val="26"/>
          <w:szCs w:val="26"/>
        </w:rPr>
        <w:t xml:space="preserve"> </w:t>
      </w:r>
      <w:r w:rsidR="00874F45" w:rsidRPr="006420E5">
        <w:rPr>
          <w:rFonts w:ascii="Angsana New" w:hAnsi="Angsana New" w:hint="cs"/>
          <w:sz w:val="26"/>
          <w:szCs w:val="26"/>
          <w:cs/>
        </w:rPr>
        <w:t>ธันวาคม</w:t>
      </w:r>
      <w:r w:rsidR="00A831F0" w:rsidRPr="006420E5">
        <w:rPr>
          <w:rFonts w:ascii="Angsana New" w:hAnsi="Angsana New" w:hint="cs"/>
          <w:sz w:val="26"/>
          <w:szCs w:val="26"/>
          <w:cs/>
        </w:rPr>
        <w:t xml:space="preserve"> </w:t>
      </w:r>
      <w:r w:rsidRPr="006420E5">
        <w:rPr>
          <w:rFonts w:ascii="Angsana New" w:hAnsi="Angsana New"/>
          <w:sz w:val="26"/>
          <w:szCs w:val="26"/>
        </w:rPr>
        <w:t xml:space="preserve">2562 </w:t>
      </w:r>
      <w:r w:rsidRPr="006420E5">
        <w:rPr>
          <w:rFonts w:ascii="Angsana New" w:hAnsi="Angsana New"/>
          <w:sz w:val="26"/>
          <w:szCs w:val="26"/>
          <w:cs/>
        </w:rPr>
        <w:t>บริษัทไม่ได้รับรู้สินทรัพย์ภาษีเงินได้รอการตัดบัญชีของขาดทุนสะสมทางภาษี</w:t>
      </w:r>
      <w:r w:rsidR="00B67787" w:rsidRPr="006420E5">
        <w:rPr>
          <w:rFonts w:ascii="Angsana New" w:hAnsi="Angsana New" w:hint="cs"/>
          <w:sz w:val="26"/>
          <w:szCs w:val="26"/>
          <w:cs/>
        </w:rPr>
        <w:t xml:space="preserve"> </w:t>
      </w:r>
      <w:r w:rsidRPr="006420E5">
        <w:rPr>
          <w:rFonts w:ascii="Angsana New" w:hAnsi="Angsana New"/>
          <w:sz w:val="26"/>
          <w:szCs w:val="26"/>
          <w:cs/>
        </w:rPr>
        <w:t>เป็นจำนวนเงิน</w:t>
      </w:r>
      <w:r w:rsidR="001218E9" w:rsidRPr="006420E5">
        <w:rPr>
          <w:rFonts w:ascii="Angsana New" w:hAnsi="Angsana New" w:hint="cs"/>
          <w:sz w:val="26"/>
          <w:szCs w:val="26"/>
          <w:cs/>
        </w:rPr>
        <w:t>รวม</w:t>
      </w:r>
      <w:r w:rsidRPr="006420E5">
        <w:rPr>
          <w:rFonts w:ascii="Angsana New" w:hAnsi="Angsana New" w:hint="cs"/>
          <w:sz w:val="26"/>
          <w:szCs w:val="26"/>
          <w:cs/>
        </w:rPr>
        <w:t xml:space="preserve"> </w:t>
      </w:r>
      <w:r w:rsidR="008F5460" w:rsidRPr="006420E5">
        <w:rPr>
          <w:rFonts w:ascii="Angsana New" w:hAnsi="Angsana New"/>
          <w:sz w:val="26"/>
          <w:szCs w:val="26"/>
        </w:rPr>
        <w:t>3</w:t>
      </w:r>
      <w:r w:rsidR="00BB2992" w:rsidRPr="006420E5">
        <w:rPr>
          <w:rFonts w:ascii="Angsana New" w:hAnsi="Angsana New"/>
          <w:sz w:val="26"/>
          <w:szCs w:val="26"/>
        </w:rPr>
        <w:t>.0</w:t>
      </w:r>
      <w:r w:rsidRPr="006420E5">
        <w:rPr>
          <w:rFonts w:ascii="Angsana New" w:hAnsi="Angsana New"/>
          <w:sz w:val="26"/>
          <w:szCs w:val="26"/>
        </w:rPr>
        <w:t xml:space="preserve"> </w:t>
      </w:r>
      <w:r w:rsidRPr="006420E5">
        <w:rPr>
          <w:rFonts w:ascii="Angsana New" w:hAnsi="Angsana New"/>
          <w:sz w:val="26"/>
          <w:szCs w:val="26"/>
          <w:cs/>
        </w:rPr>
        <w:t>ล้านบาท เนื่องจากไม่มีความเป็นไปได้ค่อนข้างแน่ที่บริษัทจะมีกำไรทางภาษีในอนาคตเพียงพอที่จะนำขาดทุนสะสมทางภาษีไปใช้ประโยชน์ได้</w:t>
      </w:r>
      <w:r w:rsidR="006420E5" w:rsidRPr="006420E5">
        <w:rPr>
          <w:rFonts w:ascii="Angsana New" w:hAnsi="Angsana New" w:hint="cs"/>
          <w:sz w:val="26"/>
          <w:szCs w:val="26"/>
          <w:cs/>
        </w:rPr>
        <w:t xml:space="preserve"> (</w:t>
      </w:r>
      <w:r w:rsidR="006420E5" w:rsidRPr="006420E5">
        <w:rPr>
          <w:rFonts w:ascii="Angsana New" w:hAnsi="Angsana New"/>
          <w:sz w:val="26"/>
          <w:szCs w:val="26"/>
        </w:rPr>
        <w:t xml:space="preserve">2563: </w:t>
      </w:r>
      <w:r w:rsidR="006420E5" w:rsidRPr="006420E5">
        <w:rPr>
          <w:rFonts w:ascii="Angsana New" w:hAnsi="Angsana New" w:hint="cs"/>
          <w:sz w:val="26"/>
          <w:szCs w:val="26"/>
          <w:cs/>
        </w:rPr>
        <w:t>ไม่มี)</w:t>
      </w:r>
    </w:p>
    <w:p w14:paraId="5DF15E48" w14:textId="0FBACF78" w:rsidR="00FB4806" w:rsidRDefault="00FB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57B8221" w14:textId="4F15F914" w:rsidR="00CE6240" w:rsidRPr="009372E1" w:rsidRDefault="00F57336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 w:rsidR="00FF7D45">
        <w:rPr>
          <w:rFonts w:ascii="Angsana New" w:hAnsi="Angsana New"/>
          <w:b/>
          <w:bCs/>
          <w:sz w:val="26"/>
          <w:szCs w:val="26"/>
        </w:rPr>
        <w:t>0</w:t>
      </w:r>
      <w:r w:rsidR="00CE6240" w:rsidRPr="009372E1">
        <w:rPr>
          <w:rFonts w:ascii="Angsana New" w:hAnsi="Angsana New"/>
          <w:b/>
          <w:bCs/>
          <w:sz w:val="26"/>
          <w:szCs w:val="26"/>
          <w:cs/>
        </w:rPr>
        <w:t>.</w:t>
      </w:r>
      <w:r w:rsidR="00CE6240" w:rsidRPr="009372E1">
        <w:rPr>
          <w:rFonts w:ascii="Angsana New" w:hAnsi="Angsana New"/>
          <w:b/>
          <w:bCs/>
          <w:sz w:val="26"/>
          <w:szCs w:val="26"/>
          <w:cs/>
        </w:rPr>
        <w:tab/>
      </w:r>
      <w:r w:rsidR="005140A4" w:rsidRPr="009372E1">
        <w:rPr>
          <w:rFonts w:ascii="Angsana New" w:hAnsi="Angsana New"/>
          <w:b/>
          <w:bCs/>
          <w:sz w:val="26"/>
          <w:szCs w:val="26"/>
          <w:cs/>
        </w:rPr>
        <w:t>เงินเบิกเกินบัญชี</w:t>
      </w:r>
      <w:r w:rsidR="001231C3">
        <w:rPr>
          <w:rFonts w:ascii="Angsana New" w:hAnsi="Angsana New" w:hint="cs"/>
          <w:b/>
          <w:bCs/>
          <w:sz w:val="26"/>
          <w:szCs w:val="26"/>
          <w:cs/>
        </w:rPr>
        <w:t>ธนาคาร</w:t>
      </w:r>
      <w:r w:rsidR="005140A4" w:rsidRPr="009372E1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CE6240" w:rsidRPr="009372E1">
        <w:rPr>
          <w:rFonts w:ascii="Angsana New" w:hAnsi="Angsana New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5E3BFB7C" w14:textId="77777777" w:rsidR="00985F9D" w:rsidRPr="00FF2DD2" w:rsidRDefault="00985F9D" w:rsidP="00985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36"/>
        <w:gridCol w:w="1474"/>
      </w:tblGrid>
      <w:tr w:rsidR="00985F9D" w:rsidRPr="003C618B" w14:paraId="722CF92E" w14:textId="77777777" w:rsidTr="00985F9D">
        <w:tc>
          <w:tcPr>
            <w:tcW w:w="3510" w:type="dxa"/>
          </w:tcPr>
          <w:p w14:paraId="3E2BB989" w14:textId="77777777" w:rsidR="00985F9D" w:rsidRPr="003C618B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14:paraId="2E798F6B" w14:textId="77777777" w:rsidR="00985F9D" w:rsidRPr="003C618B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</w:tcPr>
          <w:p w14:paraId="087FBCC3" w14:textId="77777777" w:rsidR="00985F9D" w:rsidRPr="003C618B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277943DB" w14:textId="77777777" w:rsidR="00985F9D" w:rsidRPr="003C618B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85F9D" w:rsidRPr="003C618B" w14:paraId="47BDC536" w14:textId="77777777" w:rsidTr="00985F9D">
        <w:tc>
          <w:tcPr>
            <w:tcW w:w="3510" w:type="dxa"/>
          </w:tcPr>
          <w:p w14:paraId="426044A2" w14:textId="77777777" w:rsidR="00985F9D" w:rsidRPr="003C618B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5DC7D" w14:textId="3D227E0F" w:rsidR="00985F9D" w:rsidRPr="00F16FF1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FF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7584E85" w14:textId="77777777" w:rsidR="00985F9D" w:rsidRPr="009372E1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1C93D7A" w14:textId="6F4ACAD5" w:rsidR="00985F9D" w:rsidRPr="009372E1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0485725" w14:textId="77777777" w:rsidR="00985F9D" w:rsidRPr="003C618B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4420E0" w14:textId="7EB4C08F" w:rsidR="00985F9D" w:rsidRPr="00F16FF1" w:rsidRDefault="00835872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FF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AAE0393" w14:textId="77777777" w:rsidR="00985F9D" w:rsidRPr="009372E1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20CBDBD9" w14:textId="774C1E44" w:rsidR="00985F9D" w:rsidRPr="009372E1" w:rsidRDefault="00985F9D" w:rsidP="0087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85F9D" w:rsidRPr="003C618B" w14:paraId="1ABA30F1" w14:textId="77777777" w:rsidTr="00985F9D">
        <w:tc>
          <w:tcPr>
            <w:tcW w:w="3510" w:type="dxa"/>
          </w:tcPr>
          <w:p w14:paraId="564376FE" w14:textId="77777777" w:rsidR="00985F9D" w:rsidRPr="00763EB6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538C7F6" w14:textId="77777777" w:rsidR="00985F9D" w:rsidRPr="00763EB6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1E5C1278" w14:textId="77777777" w:rsidR="00985F9D" w:rsidRPr="00763EB6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4D3D40DD" w14:textId="77777777" w:rsidR="00985F9D" w:rsidRPr="00763EB6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41EE2BC3" w14:textId="77777777" w:rsidR="00985F9D" w:rsidRPr="00763EB6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6911AAA2" w14:textId="77777777" w:rsidR="00985F9D" w:rsidRPr="00763EB6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5CBFE0A" w14:textId="77777777" w:rsidR="00985F9D" w:rsidRPr="00763EB6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74" w:type="dxa"/>
          </w:tcPr>
          <w:p w14:paraId="5DDDA2C4" w14:textId="77777777" w:rsidR="00985F9D" w:rsidRPr="00763EB6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16FF1" w:rsidRPr="003C618B" w14:paraId="6EFB1DA4" w14:textId="77777777" w:rsidTr="00985F9D">
        <w:tc>
          <w:tcPr>
            <w:tcW w:w="3510" w:type="dxa"/>
          </w:tcPr>
          <w:p w14:paraId="73F44B10" w14:textId="77777777" w:rsidR="00F16FF1" w:rsidRPr="003C618B" w:rsidRDefault="00F16FF1" w:rsidP="00F1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7DF0A9E2" w14:textId="76445A5A" w:rsidR="00F16FF1" w:rsidRPr="005F4EDC" w:rsidRDefault="005F4EDC" w:rsidP="005F4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EDC">
              <w:rPr>
                <w:rFonts w:ascii="Angsana New" w:hAnsi="Angsana New"/>
                <w:sz w:val="26"/>
                <w:szCs w:val="26"/>
              </w:rPr>
              <w:t>5.82</w:t>
            </w:r>
          </w:p>
        </w:tc>
        <w:tc>
          <w:tcPr>
            <w:tcW w:w="270" w:type="dxa"/>
          </w:tcPr>
          <w:p w14:paraId="14B233B9" w14:textId="77777777" w:rsidR="00F16FF1" w:rsidRPr="005F4EDC" w:rsidRDefault="00F16FF1" w:rsidP="00F1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76F3FC" w14:textId="77777777" w:rsidR="00F16FF1" w:rsidRPr="005F4EDC" w:rsidRDefault="00F16FF1" w:rsidP="00F1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EDC">
              <w:rPr>
                <w:rFonts w:ascii="Angsana New" w:hAnsi="Angsana New"/>
                <w:sz w:val="26"/>
                <w:szCs w:val="26"/>
              </w:rPr>
              <w:t>6.87</w:t>
            </w:r>
          </w:p>
        </w:tc>
        <w:tc>
          <w:tcPr>
            <w:tcW w:w="270" w:type="dxa"/>
          </w:tcPr>
          <w:p w14:paraId="557AD1BA" w14:textId="77777777" w:rsidR="00F16FF1" w:rsidRPr="005F4EDC" w:rsidRDefault="00F16FF1" w:rsidP="00F16FF1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CCBBD6" w14:textId="496472B3" w:rsidR="00F16FF1" w:rsidRPr="005F4EDC" w:rsidRDefault="00F16FF1" w:rsidP="00F1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EDC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</w:tcPr>
          <w:p w14:paraId="404EF6D4" w14:textId="77777777" w:rsidR="00F16FF1" w:rsidRPr="003C618B" w:rsidRDefault="00F16FF1" w:rsidP="00F1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060070C" w14:textId="77777777" w:rsidR="00F16FF1" w:rsidRPr="003C618B" w:rsidRDefault="00F16FF1" w:rsidP="00F1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3,787</w:t>
            </w:r>
          </w:p>
        </w:tc>
      </w:tr>
      <w:tr w:rsidR="004426C9" w:rsidRPr="003C618B" w14:paraId="53344280" w14:textId="77777777" w:rsidTr="00985F9D">
        <w:tc>
          <w:tcPr>
            <w:tcW w:w="3510" w:type="dxa"/>
          </w:tcPr>
          <w:p w14:paraId="32AD04F4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2A3DF88" w14:textId="58D7905F" w:rsidR="004426C9" w:rsidRPr="005F4EDC" w:rsidRDefault="005F4EDC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EDC">
              <w:rPr>
                <w:rFonts w:ascii="Angsana New" w:hAnsi="Angsana New"/>
                <w:sz w:val="26"/>
                <w:szCs w:val="26"/>
              </w:rPr>
              <w:t>5</w:t>
            </w:r>
            <w:r w:rsidR="004426C9" w:rsidRPr="005F4EDC">
              <w:rPr>
                <w:rFonts w:ascii="Angsana New" w:hAnsi="Angsana New"/>
                <w:sz w:val="26"/>
                <w:szCs w:val="26"/>
              </w:rPr>
              <w:t>.82</w:t>
            </w:r>
          </w:p>
        </w:tc>
        <w:tc>
          <w:tcPr>
            <w:tcW w:w="270" w:type="dxa"/>
          </w:tcPr>
          <w:p w14:paraId="53C3248B" w14:textId="77777777" w:rsidR="004426C9" w:rsidRPr="005F4EDC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DD4EC" w14:textId="77777777" w:rsidR="004426C9" w:rsidRPr="005F4EDC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4EDC">
              <w:rPr>
                <w:rFonts w:ascii="Angsana New" w:hAnsi="Angsana New"/>
                <w:sz w:val="26"/>
                <w:szCs w:val="26"/>
              </w:rPr>
              <w:t>6.87</w:t>
            </w:r>
          </w:p>
        </w:tc>
        <w:tc>
          <w:tcPr>
            <w:tcW w:w="270" w:type="dxa"/>
          </w:tcPr>
          <w:p w14:paraId="2ABE0ED8" w14:textId="77777777" w:rsidR="004426C9" w:rsidRPr="005F4EDC" w:rsidRDefault="004426C9" w:rsidP="004426C9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4C3548" w14:textId="3CA19FA7" w:rsidR="004426C9" w:rsidRPr="005F4EDC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4EDC">
              <w:rPr>
                <w:rFonts w:ascii="Angsana New" w:hAnsi="Angsana New"/>
                <w:sz w:val="26"/>
                <w:szCs w:val="26"/>
              </w:rPr>
              <w:t>2</w:t>
            </w:r>
            <w:r w:rsidR="005F4EDC" w:rsidRPr="005F4EDC">
              <w:rPr>
                <w:rFonts w:ascii="Angsana New" w:hAnsi="Angsana New"/>
                <w:sz w:val="26"/>
                <w:szCs w:val="26"/>
              </w:rPr>
              <w:t>0</w:t>
            </w:r>
            <w:r w:rsidRPr="005F4ED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7EA4F7F3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9C91B97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4426C9" w:rsidRPr="003C618B" w14:paraId="6867BCD7" w14:textId="77777777" w:rsidTr="00985F9D">
        <w:trPr>
          <w:trHeight w:val="53"/>
        </w:trPr>
        <w:tc>
          <w:tcPr>
            <w:tcW w:w="3510" w:type="dxa"/>
          </w:tcPr>
          <w:p w14:paraId="16E80FC1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5FB11E20" w14:textId="77777777" w:rsidR="004426C9" w:rsidRPr="005F4EDC" w:rsidRDefault="004426C9" w:rsidP="004426C9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DDA89D" w14:textId="77777777" w:rsidR="004426C9" w:rsidRPr="005F4EDC" w:rsidRDefault="004426C9" w:rsidP="004426C9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9A5398" w14:textId="77777777" w:rsidR="004426C9" w:rsidRPr="005F4EDC" w:rsidRDefault="004426C9" w:rsidP="004426C9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85CFC6" w14:textId="77777777" w:rsidR="004426C9" w:rsidRPr="005F4EDC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80CBCD" w14:textId="26967673" w:rsidR="004426C9" w:rsidRPr="005F4EDC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4EDC">
              <w:rPr>
                <w:rFonts w:ascii="Angsana New" w:hAnsi="Angsana New"/>
                <w:sz w:val="26"/>
                <w:szCs w:val="26"/>
              </w:rPr>
              <w:t>2</w:t>
            </w:r>
            <w:r w:rsidR="005F4EDC" w:rsidRPr="005F4EDC">
              <w:rPr>
                <w:rFonts w:ascii="Angsana New" w:hAnsi="Angsana New"/>
                <w:sz w:val="26"/>
                <w:szCs w:val="26"/>
              </w:rPr>
              <w:t>0</w:t>
            </w:r>
            <w:r w:rsidRPr="005F4EDC">
              <w:rPr>
                <w:rFonts w:ascii="Angsana New" w:hAnsi="Angsana New"/>
                <w:sz w:val="26"/>
                <w:szCs w:val="26"/>
              </w:rPr>
              <w:t>,</w:t>
            </w:r>
            <w:r w:rsidR="00F16FF1" w:rsidRPr="005F4ED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05174E78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A2A00A5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18,787</w:t>
            </w:r>
          </w:p>
        </w:tc>
      </w:tr>
    </w:tbl>
    <w:p w14:paraId="6EC46A74" w14:textId="77777777" w:rsidR="00985F9D" w:rsidRPr="00FF2DD2" w:rsidRDefault="00985F9D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0FEB856" w14:textId="71332051" w:rsidR="00D46F49" w:rsidRPr="00131534" w:rsidRDefault="00131534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131534">
        <w:rPr>
          <w:rFonts w:ascii="Angsana New" w:hAnsi="Angsana New" w:hint="cs"/>
          <w:sz w:val="26"/>
          <w:szCs w:val="26"/>
          <w:cs/>
        </w:rPr>
        <w:t>เงินกู้ยืมระยะสั้น</w:t>
      </w:r>
      <w:r w:rsidR="008C5BA5">
        <w:rPr>
          <w:rFonts w:ascii="Angsana New" w:hAnsi="Angsana New" w:hint="cs"/>
          <w:sz w:val="26"/>
          <w:szCs w:val="26"/>
          <w:cs/>
        </w:rPr>
        <w:t>จากสถาบันการเงิน</w:t>
      </w:r>
      <w:r w:rsidRPr="00131534">
        <w:rPr>
          <w:rFonts w:ascii="Angsana New" w:hAnsi="Angsana New" w:hint="cs"/>
          <w:sz w:val="26"/>
          <w:szCs w:val="26"/>
          <w:cs/>
        </w:rPr>
        <w:t>มีกำหนดชำระคืน</w:t>
      </w:r>
      <w:r w:rsidR="00151223">
        <w:rPr>
          <w:rFonts w:ascii="Angsana New" w:hAnsi="Angsana New" w:hint="cs"/>
          <w:sz w:val="26"/>
          <w:szCs w:val="26"/>
          <w:cs/>
        </w:rPr>
        <w:t>วันที</w:t>
      </w:r>
      <w:r w:rsidR="009550FB">
        <w:rPr>
          <w:rFonts w:ascii="Angsana New" w:hAnsi="Angsana New" w:hint="cs"/>
          <w:sz w:val="26"/>
          <w:szCs w:val="26"/>
          <w:cs/>
        </w:rPr>
        <w:t>่</w:t>
      </w:r>
      <w:r w:rsidR="00151223">
        <w:rPr>
          <w:rFonts w:ascii="Angsana New" w:hAnsi="Angsana New" w:hint="cs"/>
          <w:sz w:val="26"/>
          <w:szCs w:val="26"/>
          <w:cs/>
        </w:rPr>
        <w:t xml:space="preserve"> </w:t>
      </w:r>
      <w:r w:rsidR="00151223">
        <w:rPr>
          <w:rFonts w:ascii="Angsana New" w:hAnsi="Angsana New"/>
          <w:sz w:val="26"/>
          <w:szCs w:val="26"/>
        </w:rPr>
        <w:t xml:space="preserve">19 </w:t>
      </w:r>
      <w:r w:rsidR="0015122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151223">
        <w:rPr>
          <w:rFonts w:ascii="Angsana New" w:hAnsi="Angsana New"/>
          <w:sz w:val="26"/>
          <w:szCs w:val="26"/>
        </w:rPr>
        <w:t>2564 (256</w:t>
      </w:r>
      <w:r w:rsidR="008C5BA5">
        <w:rPr>
          <w:rFonts w:ascii="Angsana New" w:hAnsi="Angsana New"/>
          <w:sz w:val="26"/>
          <w:szCs w:val="26"/>
        </w:rPr>
        <w:t>2</w:t>
      </w:r>
      <w:r w:rsidR="00151223">
        <w:rPr>
          <w:rFonts w:ascii="Angsana New" w:hAnsi="Angsana New"/>
          <w:sz w:val="26"/>
          <w:szCs w:val="26"/>
        </w:rPr>
        <w:t xml:space="preserve"> : 7 </w:t>
      </w:r>
      <w:r w:rsidR="00151223">
        <w:rPr>
          <w:rFonts w:ascii="Angsana New" w:hAnsi="Angsana New" w:hint="cs"/>
          <w:sz w:val="26"/>
          <w:szCs w:val="26"/>
          <w:cs/>
        </w:rPr>
        <w:t>มกราคม</w:t>
      </w:r>
      <w:r w:rsidR="008C5BA5">
        <w:rPr>
          <w:rFonts w:ascii="Angsana New" w:hAnsi="Angsana New"/>
          <w:sz w:val="26"/>
          <w:szCs w:val="26"/>
        </w:rPr>
        <w:t xml:space="preserve"> 2563</w:t>
      </w:r>
      <w:r w:rsidR="00151223">
        <w:rPr>
          <w:rFonts w:ascii="Angsana New" w:hAnsi="Angsana New" w:hint="cs"/>
          <w:sz w:val="26"/>
          <w:szCs w:val="26"/>
          <w:cs/>
        </w:rPr>
        <w:t xml:space="preserve"> </w:t>
      </w:r>
      <w:r w:rsidR="00151223">
        <w:rPr>
          <w:rFonts w:ascii="Angsana New" w:hAnsi="Angsana New"/>
          <w:sz w:val="26"/>
          <w:szCs w:val="26"/>
        </w:rPr>
        <w:t>)</w:t>
      </w:r>
      <w:r w:rsidRPr="00131534">
        <w:rPr>
          <w:rFonts w:ascii="Angsana New" w:hAnsi="Angsana New"/>
          <w:sz w:val="26"/>
          <w:szCs w:val="26"/>
        </w:rPr>
        <w:t xml:space="preserve">  </w:t>
      </w:r>
    </w:p>
    <w:p w14:paraId="5F263A98" w14:textId="77777777" w:rsidR="00131534" w:rsidRDefault="00131534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73224641" w14:textId="126F9EA7" w:rsidR="00DC1BBE" w:rsidRDefault="00D46F49" w:rsidP="006E5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666D4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6E51D3" w:rsidRPr="00666D47">
        <w:rPr>
          <w:rFonts w:ascii="Angsana New" w:hAnsi="Angsana New"/>
          <w:sz w:val="26"/>
          <w:szCs w:val="26"/>
        </w:rPr>
        <w:t>23</w:t>
      </w:r>
      <w:r w:rsidRPr="00666D47">
        <w:rPr>
          <w:rFonts w:ascii="Angsana New" w:hAnsi="Angsana New"/>
          <w:sz w:val="26"/>
          <w:szCs w:val="26"/>
        </w:rPr>
        <w:t xml:space="preserve"> </w:t>
      </w:r>
      <w:r w:rsidRPr="00666D47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666D47">
        <w:rPr>
          <w:rFonts w:ascii="Angsana New" w:hAnsi="Angsana New"/>
          <w:sz w:val="26"/>
          <w:szCs w:val="26"/>
        </w:rPr>
        <w:t xml:space="preserve">2563 </w:t>
      </w:r>
      <w:r w:rsidR="006E51D3" w:rsidRPr="00666D47">
        <w:rPr>
          <w:rFonts w:ascii="Angsana New" w:hAnsi="Angsana New"/>
          <w:sz w:val="26"/>
          <w:szCs w:val="26"/>
          <w:cs/>
        </w:rPr>
        <w:t>บริษัท</w:t>
      </w:r>
      <w:r w:rsidR="00DC1BBE">
        <w:rPr>
          <w:rFonts w:ascii="Angsana New" w:hAnsi="Angsana New" w:hint="cs"/>
          <w:sz w:val="26"/>
          <w:szCs w:val="26"/>
          <w:cs/>
        </w:rPr>
        <w:t>ได้</w:t>
      </w:r>
      <w:r w:rsidR="006E51D3" w:rsidRPr="00666D47">
        <w:rPr>
          <w:rFonts w:ascii="Angsana New" w:hAnsi="Angsana New"/>
          <w:sz w:val="26"/>
          <w:szCs w:val="26"/>
          <w:cs/>
        </w:rPr>
        <w:t>ทำบันทึกตกลงเพิ่มเติม</w:t>
      </w:r>
      <w:r w:rsidR="009D7156">
        <w:rPr>
          <w:rFonts w:ascii="Angsana New" w:hAnsi="Angsana New" w:hint="cs"/>
          <w:sz w:val="26"/>
          <w:szCs w:val="26"/>
          <w:cs/>
        </w:rPr>
        <w:t xml:space="preserve">ครั้งที่ </w:t>
      </w:r>
      <w:r w:rsidR="009D7156">
        <w:rPr>
          <w:rFonts w:ascii="Angsana New" w:hAnsi="Angsana New"/>
          <w:sz w:val="26"/>
          <w:szCs w:val="26"/>
        </w:rPr>
        <w:t>2</w:t>
      </w:r>
      <w:r w:rsidR="009D7156">
        <w:rPr>
          <w:rFonts w:ascii="Angsana New" w:hAnsi="Angsana New" w:hint="cs"/>
          <w:sz w:val="26"/>
          <w:szCs w:val="26"/>
          <w:cs/>
        </w:rPr>
        <w:t xml:space="preserve"> เพื่อแก้ไข</w:t>
      </w:r>
      <w:r w:rsidR="006E51D3" w:rsidRPr="00666D47">
        <w:rPr>
          <w:rFonts w:ascii="Angsana New" w:eastAsia="Calibri" w:hAnsi="Angsana New"/>
          <w:sz w:val="26"/>
          <w:szCs w:val="26"/>
          <w:cs/>
        </w:rPr>
        <w:t>สัญญาปรับโครงสร้างหนี้ฉบับลง</w:t>
      </w:r>
      <w:r w:rsidR="006E51D3" w:rsidRPr="00666D47">
        <w:rPr>
          <w:rFonts w:ascii="Angsana New" w:hAnsi="Angsana New"/>
          <w:sz w:val="26"/>
          <w:szCs w:val="26"/>
          <w:cs/>
        </w:rPr>
        <w:t xml:space="preserve">วันที่ </w:t>
      </w:r>
      <w:r w:rsidR="006E51D3" w:rsidRPr="00666D47">
        <w:rPr>
          <w:rFonts w:ascii="Angsana New" w:hAnsi="Angsana New"/>
          <w:sz w:val="26"/>
          <w:szCs w:val="26"/>
        </w:rPr>
        <w:t xml:space="preserve">13 </w:t>
      </w:r>
      <w:r w:rsidR="006E51D3" w:rsidRPr="00666D47">
        <w:rPr>
          <w:rFonts w:ascii="Angsana New" w:hAnsi="Angsana New"/>
          <w:sz w:val="26"/>
          <w:szCs w:val="26"/>
          <w:cs/>
        </w:rPr>
        <w:t xml:space="preserve">กรกฎาคม </w:t>
      </w:r>
      <w:r w:rsidR="006E51D3" w:rsidRPr="00666D47">
        <w:rPr>
          <w:rFonts w:ascii="Angsana New" w:hAnsi="Angsana New"/>
          <w:sz w:val="26"/>
          <w:szCs w:val="26"/>
        </w:rPr>
        <w:t xml:space="preserve">2560 </w:t>
      </w:r>
      <w:r w:rsidR="009D7156">
        <w:rPr>
          <w:rFonts w:ascii="Angsana New" w:hAnsi="Angsana New" w:hint="cs"/>
          <w:sz w:val="26"/>
          <w:szCs w:val="26"/>
          <w:cs/>
        </w:rPr>
        <w:t xml:space="preserve">    </w:t>
      </w:r>
      <w:r w:rsidR="009D7156">
        <w:rPr>
          <w:rFonts w:ascii="Angsana New" w:eastAsia="Calibri" w:hAnsi="Angsana New" w:hint="cs"/>
          <w:sz w:val="26"/>
          <w:szCs w:val="26"/>
          <w:cs/>
        </w:rPr>
        <w:t>โดย</w:t>
      </w:r>
      <w:r w:rsidR="006E51D3" w:rsidRPr="00666D47">
        <w:rPr>
          <w:rFonts w:ascii="Angsana New" w:eastAsia="Calibri" w:hAnsi="Angsana New" w:hint="cs"/>
          <w:sz w:val="26"/>
          <w:szCs w:val="26"/>
          <w:cs/>
        </w:rPr>
        <w:t>ขยาย</w:t>
      </w:r>
      <w:r w:rsidR="006E51D3" w:rsidRPr="00666D47">
        <w:rPr>
          <w:rFonts w:ascii="Angsana New" w:eastAsia="Calibri" w:hAnsi="Angsana New"/>
          <w:sz w:val="26"/>
          <w:szCs w:val="26"/>
          <w:cs/>
        </w:rPr>
        <w:t>ระยะเวลา</w:t>
      </w:r>
      <w:r w:rsidR="00537BDA">
        <w:rPr>
          <w:rFonts w:ascii="Angsana New" w:eastAsia="Calibri" w:hAnsi="Angsana New" w:hint="cs"/>
          <w:sz w:val="26"/>
          <w:szCs w:val="26"/>
          <w:cs/>
        </w:rPr>
        <w:t>การชำระคืน</w:t>
      </w:r>
      <w:r w:rsidR="00E20E13">
        <w:rPr>
          <w:rFonts w:ascii="Angsana New" w:eastAsia="Calibri" w:hAnsi="Angsana New" w:hint="cs"/>
          <w:sz w:val="26"/>
          <w:szCs w:val="26"/>
          <w:cs/>
        </w:rPr>
        <w:t>เงินกู้ยืมระยะสั้น</w:t>
      </w:r>
      <w:r w:rsidR="009D7156">
        <w:rPr>
          <w:rFonts w:ascii="Angsana New" w:eastAsia="Calibri" w:hAnsi="Angsana New" w:hint="cs"/>
          <w:sz w:val="26"/>
          <w:szCs w:val="26"/>
          <w:cs/>
        </w:rPr>
        <w:t xml:space="preserve"> (</w:t>
      </w:r>
      <w:r w:rsidR="00E20E13">
        <w:rPr>
          <w:rFonts w:ascii="Angsana New" w:eastAsia="Calibri" w:hAnsi="Angsana New" w:hint="cs"/>
          <w:sz w:val="26"/>
          <w:szCs w:val="26"/>
          <w:cs/>
        </w:rPr>
        <w:t>ประเภท</w:t>
      </w:r>
      <w:r w:rsidRPr="00666D47">
        <w:rPr>
          <w:rFonts w:ascii="Angsana New" w:hAnsi="Angsana New" w:hint="cs"/>
          <w:sz w:val="26"/>
          <w:szCs w:val="26"/>
          <w:cs/>
        </w:rPr>
        <w:t>ตั</w:t>
      </w:r>
      <w:r w:rsidR="006E51D3" w:rsidRPr="00666D47">
        <w:rPr>
          <w:rFonts w:ascii="Angsana New" w:hAnsi="Angsana New" w:hint="cs"/>
          <w:sz w:val="26"/>
          <w:szCs w:val="26"/>
          <w:cs/>
        </w:rPr>
        <w:t>๋</w:t>
      </w:r>
      <w:r w:rsidRPr="00666D47">
        <w:rPr>
          <w:rFonts w:ascii="Angsana New" w:hAnsi="Angsana New" w:hint="cs"/>
          <w:sz w:val="26"/>
          <w:szCs w:val="26"/>
          <w:cs/>
        </w:rPr>
        <w:t>วสัญญาใช้</w:t>
      </w:r>
      <w:r w:rsidRPr="009E6B2A">
        <w:rPr>
          <w:rFonts w:ascii="Angsana New" w:hAnsi="Angsana New" w:hint="cs"/>
          <w:sz w:val="26"/>
          <w:szCs w:val="26"/>
          <w:cs/>
        </w:rPr>
        <w:t>เงิน</w:t>
      </w:r>
      <w:r w:rsidR="009D7156" w:rsidRPr="009E6B2A">
        <w:rPr>
          <w:rFonts w:ascii="Angsana New" w:hAnsi="Angsana New" w:hint="cs"/>
          <w:sz w:val="26"/>
          <w:szCs w:val="26"/>
          <w:cs/>
        </w:rPr>
        <w:t xml:space="preserve">) </w:t>
      </w:r>
      <w:r w:rsidR="00537BDA" w:rsidRPr="009E6B2A">
        <w:rPr>
          <w:rFonts w:ascii="Angsana New" w:hAnsi="Angsana New" w:hint="cs"/>
          <w:sz w:val="26"/>
          <w:szCs w:val="26"/>
          <w:cs/>
        </w:rPr>
        <w:t>คงเหลือ</w:t>
      </w:r>
      <w:r w:rsidRPr="009E6B2A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Pr="009E6B2A">
        <w:rPr>
          <w:rFonts w:ascii="Angsana New" w:hAnsi="Angsana New"/>
          <w:sz w:val="26"/>
          <w:szCs w:val="26"/>
        </w:rPr>
        <w:t xml:space="preserve">31 </w:t>
      </w:r>
      <w:r w:rsidRPr="009E6B2A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9E6B2A">
        <w:rPr>
          <w:rFonts w:ascii="Angsana New" w:hAnsi="Angsana New"/>
          <w:sz w:val="26"/>
          <w:szCs w:val="26"/>
        </w:rPr>
        <w:t xml:space="preserve">2563 </w:t>
      </w:r>
      <w:r w:rsidRPr="00B41087">
        <w:rPr>
          <w:rFonts w:ascii="Angsana New" w:hAnsi="Angsana New" w:hint="cs"/>
          <w:sz w:val="26"/>
          <w:szCs w:val="26"/>
          <w:cs/>
        </w:rPr>
        <w:t>ออกไป</w:t>
      </w:r>
      <w:r w:rsidR="006E51D3" w:rsidRPr="00666D47">
        <w:rPr>
          <w:rFonts w:ascii="Angsana New" w:hAnsi="Angsana New" w:hint="cs"/>
          <w:sz w:val="26"/>
          <w:szCs w:val="26"/>
          <w:cs/>
        </w:rPr>
        <w:t>อีก</w:t>
      </w:r>
      <w:r w:rsidRPr="00666D47">
        <w:rPr>
          <w:rFonts w:ascii="Angsana New" w:hAnsi="Angsana New" w:hint="cs"/>
          <w:sz w:val="26"/>
          <w:szCs w:val="26"/>
          <w:cs/>
        </w:rPr>
        <w:t xml:space="preserve"> </w:t>
      </w:r>
      <w:r w:rsidRPr="00666D47">
        <w:rPr>
          <w:rFonts w:ascii="Angsana New" w:hAnsi="Angsana New"/>
          <w:sz w:val="26"/>
          <w:szCs w:val="26"/>
        </w:rPr>
        <w:t xml:space="preserve">6 </w:t>
      </w:r>
      <w:r w:rsidRPr="00666D47">
        <w:rPr>
          <w:rFonts w:ascii="Angsana New" w:hAnsi="Angsana New" w:hint="cs"/>
          <w:sz w:val="26"/>
          <w:szCs w:val="26"/>
          <w:cs/>
        </w:rPr>
        <w:t>เดือน</w:t>
      </w:r>
      <w:r w:rsidR="006E51D3" w:rsidRPr="00666D47">
        <w:rPr>
          <w:rFonts w:ascii="Angsana New" w:hAnsi="Angsana New" w:hint="cs"/>
          <w:sz w:val="26"/>
          <w:szCs w:val="26"/>
          <w:cs/>
        </w:rPr>
        <w:t>นับ</w:t>
      </w:r>
      <w:r w:rsidR="00E20E13">
        <w:rPr>
          <w:rFonts w:ascii="Angsana New" w:hAnsi="Angsana New" w:hint="cs"/>
          <w:sz w:val="26"/>
          <w:szCs w:val="26"/>
          <w:cs/>
        </w:rPr>
        <w:t>จาก</w:t>
      </w:r>
      <w:r w:rsidR="00846DFE">
        <w:rPr>
          <w:rFonts w:ascii="Angsana New" w:hAnsi="Angsana New"/>
          <w:sz w:val="26"/>
          <w:szCs w:val="26"/>
        </w:rPr>
        <w:t xml:space="preserve">      </w:t>
      </w:r>
      <w:r w:rsidR="00E20E13">
        <w:rPr>
          <w:rFonts w:ascii="Angsana New" w:hAnsi="Angsana New" w:hint="cs"/>
          <w:sz w:val="26"/>
          <w:szCs w:val="26"/>
          <w:cs/>
        </w:rPr>
        <w:t>วันครบกำหนดเดิม</w:t>
      </w:r>
      <w:r w:rsidRPr="00666D47">
        <w:rPr>
          <w:rFonts w:ascii="Angsana New" w:hAnsi="Angsana New" w:hint="cs"/>
          <w:sz w:val="26"/>
          <w:szCs w:val="26"/>
          <w:cs/>
        </w:rPr>
        <w:t>และ</w:t>
      </w:r>
      <w:r w:rsidR="006E51D3" w:rsidRPr="00666D47">
        <w:rPr>
          <w:rFonts w:ascii="Angsana New" w:hAnsi="Angsana New" w:hint="cs"/>
          <w:sz w:val="26"/>
          <w:szCs w:val="26"/>
          <w:cs/>
        </w:rPr>
        <w:t>ปรับ</w:t>
      </w:r>
      <w:r w:rsidRPr="00666D47">
        <w:rPr>
          <w:rFonts w:ascii="Angsana New" w:hAnsi="Angsana New" w:hint="cs"/>
          <w:sz w:val="26"/>
          <w:szCs w:val="26"/>
          <w:cs/>
        </w:rPr>
        <w:t>ลดอัตราดอกเบี้ย</w:t>
      </w:r>
      <w:r w:rsidR="006E51D3" w:rsidRPr="00666D47">
        <w:rPr>
          <w:rFonts w:ascii="Angsana New" w:hAnsi="Angsana New" w:hint="cs"/>
          <w:sz w:val="26"/>
          <w:szCs w:val="26"/>
          <w:cs/>
        </w:rPr>
        <w:t>จาก</w:t>
      </w:r>
      <w:r w:rsidR="00982BA5" w:rsidRPr="00666D47">
        <w:rPr>
          <w:rFonts w:ascii="Angsana New" w:hAnsi="Angsana New" w:hint="cs"/>
          <w:sz w:val="26"/>
          <w:szCs w:val="26"/>
          <w:cs/>
        </w:rPr>
        <w:t>อัตราเงินเบิกเกินบัญชี</w:t>
      </w:r>
      <w:r w:rsidR="00786879">
        <w:rPr>
          <w:rFonts w:ascii="Angsana New" w:hAnsi="Angsana New" w:hint="cs"/>
          <w:sz w:val="26"/>
          <w:szCs w:val="26"/>
          <w:cs/>
        </w:rPr>
        <w:t>เป็น</w:t>
      </w:r>
      <w:r w:rsidR="00982BA5" w:rsidRPr="00666D47">
        <w:rPr>
          <w:rFonts w:ascii="Angsana New" w:hAnsi="Angsana New" w:hint="cs"/>
          <w:sz w:val="26"/>
          <w:szCs w:val="26"/>
          <w:cs/>
        </w:rPr>
        <w:t xml:space="preserve">อัตราเงินเบิกเกินบัญชีลบร้อยละ </w:t>
      </w:r>
      <w:r w:rsidR="00982BA5" w:rsidRPr="00666D47">
        <w:rPr>
          <w:rFonts w:ascii="Angsana New" w:hAnsi="Angsana New"/>
          <w:sz w:val="26"/>
          <w:szCs w:val="26"/>
        </w:rPr>
        <w:t xml:space="preserve">1 </w:t>
      </w:r>
      <w:r w:rsidR="00982BA5" w:rsidRPr="00666D47">
        <w:rPr>
          <w:rFonts w:ascii="Angsana New" w:hAnsi="Angsana New" w:hint="cs"/>
          <w:sz w:val="26"/>
          <w:szCs w:val="26"/>
          <w:cs/>
        </w:rPr>
        <w:t>ต่อปี</w:t>
      </w:r>
      <w:r w:rsidR="000C783B" w:rsidRPr="00666D47">
        <w:rPr>
          <w:rFonts w:ascii="Angsana New" w:hAnsi="Angsana New"/>
          <w:sz w:val="26"/>
          <w:szCs w:val="26"/>
        </w:rPr>
        <w:t xml:space="preserve"> </w:t>
      </w:r>
      <w:r w:rsidR="003F581A">
        <w:rPr>
          <w:rFonts w:ascii="Angsana New" w:hAnsi="Angsana New" w:hint="cs"/>
          <w:sz w:val="26"/>
          <w:szCs w:val="26"/>
          <w:cs/>
        </w:rPr>
        <w:t>ตั้งแต่</w:t>
      </w:r>
      <w:r w:rsidR="00C271E3" w:rsidRPr="00666D47">
        <w:rPr>
          <w:rFonts w:ascii="Angsana New" w:hAnsi="Angsana New"/>
          <w:sz w:val="26"/>
          <w:szCs w:val="26"/>
          <w:cs/>
        </w:rPr>
        <w:t>เดือน</w:t>
      </w:r>
      <w:r w:rsidR="00C271E3" w:rsidRPr="00666D47">
        <w:rPr>
          <w:rFonts w:ascii="Angsana New" w:hAnsi="Angsana New" w:hint="cs"/>
          <w:sz w:val="26"/>
          <w:szCs w:val="26"/>
          <w:cs/>
        </w:rPr>
        <w:t>เมษายน</w:t>
      </w:r>
      <w:r w:rsidR="00C271E3" w:rsidRPr="00666D47">
        <w:rPr>
          <w:rFonts w:ascii="Angsana New" w:hAnsi="Angsana New"/>
          <w:sz w:val="26"/>
          <w:szCs w:val="26"/>
          <w:cs/>
        </w:rPr>
        <w:t xml:space="preserve"> </w:t>
      </w:r>
      <w:r w:rsidR="00C271E3" w:rsidRPr="00666D47">
        <w:rPr>
          <w:rFonts w:ascii="Angsana New" w:hAnsi="Angsana New"/>
          <w:sz w:val="26"/>
          <w:szCs w:val="26"/>
        </w:rPr>
        <w:t xml:space="preserve">2563 </w:t>
      </w:r>
      <w:r w:rsidR="00C271E3" w:rsidRPr="00666D47">
        <w:rPr>
          <w:rFonts w:ascii="Angsana New" w:hAnsi="Angsana New"/>
          <w:sz w:val="26"/>
          <w:szCs w:val="26"/>
          <w:cs/>
        </w:rPr>
        <w:t>ถึง</w:t>
      </w:r>
      <w:r w:rsidR="00C33797">
        <w:rPr>
          <w:rFonts w:ascii="Angsana New" w:hAnsi="Angsana New" w:hint="cs"/>
          <w:sz w:val="26"/>
          <w:szCs w:val="26"/>
          <w:cs/>
        </w:rPr>
        <w:t>เดือน</w:t>
      </w:r>
      <w:r w:rsidR="00F53B71" w:rsidRPr="00666D47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C271E3" w:rsidRPr="00666D47">
        <w:rPr>
          <w:rFonts w:ascii="Angsana New" w:hAnsi="Angsana New"/>
          <w:sz w:val="26"/>
          <w:szCs w:val="26"/>
        </w:rPr>
        <w:t>2563</w:t>
      </w:r>
    </w:p>
    <w:p w14:paraId="68D822BC" w14:textId="0936891E" w:rsidR="00FF2DD2" w:rsidRDefault="00FF2DD2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2D42586" w14:textId="77777777" w:rsidR="00131534" w:rsidRPr="009372E1" w:rsidRDefault="00131534" w:rsidP="0013153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9372E1">
        <w:rPr>
          <w:rFonts w:ascii="Angsana New" w:hAnsi="Angsana New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  วงเงินสินเชื่อดังกล่าวค้ำประกันโดยหลักประกันตามที่กล่าวไว้ในหมายเหตุ </w:t>
      </w:r>
      <w:r w:rsidRPr="009372E1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1</w:t>
      </w:r>
    </w:p>
    <w:p w14:paraId="0C36F14F" w14:textId="77777777" w:rsidR="00131534" w:rsidRPr="00FF2DD2" w:rsidRDefault="00131534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8E45629" w14:textId="172E6CD9" w:rsidR="002B0F0F" w:rsidRPr="009372E1" w:rsidRDefault="000A4787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372E1">
        <w:rPr>
          <w:rFonts w:ascii="Angsana New" w:hAnsi="Angsana New"/>
          <w:b/>
          <w:bCs/>
          <w:sz w:val="26"/>
          <w:szCs w:val="26"/>
        </w:rPr>
        <w:t>1</w:t>
      </w:r>
      <w:r w:rsidR="00FF7D45">
        <w:rPr>
          <w:rFonts w:ascii="Angsana New" w:hAnsi="Angsana New"/>
          <w:b/>
          <w:bCs/>
          <w:sz w:val="26"/>
          <w:szCs w:val="26"/>
        </w:rPr>
        <w:t>1</w:t>
      </w:r>
      <w:r w:rsidR="002B0F0F" w:rsidRPr="009372E1">
        <w:rPr>
          <w:rFonts w:ascii="Angsana New" w:hAnsi="Angsana New"/>
          <w:b/>
          <w:bCs/>
          <w:sz w:val="26"/>
          <w:szCs w:val="26"/>
        </w:rPr>
        <w:t>.</w:t>
      </w:r>
      <w:r w:rsidR="002B0F0F" w:rsidRPr="009372E1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89511D" w:rsidRPr="009372E1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6337C3" w:rsidRPr="009372E1">
        <w:rPr>
          <w:rFonts w:ascii="Angsana New" w:hAnsi="Angsana New"/>
          <w:b/>
          <w:bCs/>
          <w:sz w:val="26"/>
          <w:szCs w:val="26"/>
        </w:rPr>
        <w:t>-</w:t>
      </w:r>
      <w:r w:rsidR="0089511D" w:rsidRPr="009372E1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9372E1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ACA26C8" w14:textId="77777777" w:rsidR="00D87192" w:rsidRPr="00FF2DD2" w:rsidRDefault="00D87192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9D10ED" w:rsidRPr="003C618B" w14:paraId="25EDC278" w14:textId="77777777" w:rsidTr="009D10ED">
        <w:tc>
          <w:tcPr>
            <w:tcW w:w="3510" w:type="dxa"/>
          </w:tcPr>
          <w:p w14:paraId="283E8FDD" w14:textId="77777777" w:rsidR="009D10ED" w:rsidRPr="003C618B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3C618B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ย </w:t>
            </w:r>
            <w:r w:rsidRPr="003C618B">
              <w:rPr>
                <w:rFonts w:ascii="Angsana New" w:hAnsi="Angsana New"/>
                <w:sz w:val="26"/>
                <w:szCs w:val="26"/>
              </w:rPr>
              <w:t>(</w:t>
            </w: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ร้อยละต่อปี</w:t>
            </w:r>
            <w:r w:rsidRPr="003C61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3C618B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3C618B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D10ED" w:rsidRPr="003C618B" w14:paraId="289E41E6" w14:textId="77777777" w:rsidTr="009D10ED">
        <w:tc>
          <w:tcPr>
            <w:tcW w:w="3510" w:type="dxa"/>
          </w:tcPr>
          <w:p w14:paraId="2D4A41A6" w14:textId="77777777" w:rsidR="009D10ED" w:rsidRPr="003C618B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27AA302E" w:rsidR="009D10ED" w:rsidRPr="00351EC3" w:rsidRDefault="00835872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9D10ED" w:rsidRPr="00351EC3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47070E08" w:rsidR="009D10ED" w:rsidRPr="00351EC3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49BA056C" w14:textId="77777777" w:rsidR="009D10ED" w:rsidRPr="00351EC3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74B22105" w:rsidR="009D10ED" w:rsidRPr="00351EC3" w:rsidRDefault="00835872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A5FDDAA" w14:textId="77777777" w:rsidR="009D10ED" w:rsidRPr="009372E1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70A9AE08" w:rsidR="009D10ED" w:rsidRPr="009372E1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D10ED" w:rsidRPr="003C618B" w14:paraId="31A7EF51" w14:textId="77777777" w:rsidTr="009D10ED">
        <w:tc>
          <w:tcPr>
            <w:tcW w:w="3510" w:type="dxa"/>
          </w:tcPr>
          <w:p w14:paraId="5A52DA9D" w14:textId="77777777" w:rsidR="009D10ED" w:rsidRPr="003C618B" w:rsidRDefault="009D10ED" w:rsidP="00910FE7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3C618B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998C82" w14:textId="77777777" w:rsidR="009D10ED" w:rsidRPr="00351EC3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B0180B" w14:textId="77777777" w:rsidR="009D10ED" w:rsidRPr="00351EC3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97160B" w14:textId="77777777" w:rsidR="009D10ED" w:rsidRPr="00351EC3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3578BD" w14:textId="77777777" w:rsidR="009D10ED" w:rsidRPr="00351EC3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65D535" w14:textId="77777777" w:rsidR="009D10ED" w:rsidRPr="00351EC3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13755" w14:textId="77777777" w:rsidR="009D10ED" w:rsidRPr="003C618B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A492FE" w14:textId="77777777" w:rsidR="009D10ED" w:rsidRPr="003C618B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26C9" w:rsidRPr="003C618B" w14:paraId="371DA069" w14:textId="77777777" w:rsidTr="009D10ED">
        <w:tc>
          <w:tcPr>
            <w:tcW w:w="3510" w:type="dxa"/>
          </w:tcPr>
          <w:p w14:paraId="1294D67D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ครั้งที่หนึ่ง</w:t>
            </w:r>
          </w:p>
        </w:tc>
        <w:tc>
          <w:tcPr>
            <w:tcW w:w="1350" w:type="dxa"/>
          </w:tcPr>
          <w:p w14:paraId="72F527A3" w14:textId="1943F41D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4.250</w:t>
            </w:r>
          </w:p>
        </w:tc>
        <w:tc>
          <w:tcPr>
            <w:tcW w:w="270" w:type="dxa"/>
          </w:tcPr>
          <w:p w14:paraId="41FE9B31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946DC2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351EC3">
              <w:rPr>
                <w:rFonts w:ascii="Angsana New" w:hAnsi="Angsana New"/>
                <w:sz w:val="26"/>
                <w:szCs w:val="26"/>
              </w:rPr>
              <w:t>.</w:t>
            </w:r>
            <w:r w:rsidRPr="00351EC3">
              <w:rPr>
                <w:rFonts w:ascii="Angsana New" w:hAnsi="Angsana New"/>
                <w:sz w:val="26"/>
                <w:szCs w:val="26"/>
                <w:cs/>
              </w:rPr>
              <w:t>025</w:t>
            </w:r>
          </w:p>
        </w:tc>
        <w:tc>
          <w:tcPr>
            <w:tcW w:w="270" w:type="dxa"/>
          </w:tcPr>
          <w:p w14:paraId="5C4385D7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726532" w14:textId="74BBD360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175,359</w:t>
            </w:r>
          </w:p>
        </w:tc>
        <w:tc>
          <w:tcPr>
            <w:tcW w:w="270" w:type="dxa"/>
          </w:tcPr>
          <w:p w14:paraId="30A0EBB5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7F4F9A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182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159</w:t>
            </w:r>
          </w:p>
        </w:tc>
      </w:tr>
      <w:tr w:rsidR="004426C9" w:rsidRPr="003C618B" w14:paraId="4969BF20" w14:textId="77777777" w:rsidTr="009D10ED">
        <w:tc>
          <w:tcPr>
            <w:tcW w:w="3510" w:type="dxa"/>
          </w:tcPr>
          <w:p w14:paraId="069FB158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ครั้งที่สอง</w:t>
            </w:r>
          </w:p>
        </w:tc>
        <w:tc>
          <w:tcPr>
            <w:tcW w:w="1350" w:type="dxa"/>
          </w:tcPr>
          <w:p w14:paraId="37631E3D" w14:textId="319FC06F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4.250</w:t>
            </w:r>
          </w:p>
        </w:tc>
        <w:tc>
          <w:tcPr>
            <w:tcW w:w="270" w:type="dxa"/>
          </w:tcPr>
          <w:p w14:paraId="708BD682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B13CF3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351EC3">
              <w:rPr>
                <w:rFonts w:ascii="Angsana New" w:hAnsi="Angsana New"/>
                <w:sz w:val="26"/>
                <w:szCs w:val="26"/>
              </w:rPr>
              <w:t>.</w:t>
            </w:r>
            <w:r w:rsidRPr="00351EC3">
              <w:rPr>
                <w:rFonts w:ascii="Angsana New" w:hAnsi="Angsana New"/>
                <w:sz w:val="26"/>
                <w:szCs w:val="26"/>
                <w:cs/>
              </w:rPr>
              <w:t>025</w:t>
            </w:r>
          </w:p>
        </w:tc>
        <w:tc>
          <w:tcPr>
            <w:tcW w:w="270" w:type="dxa"/>
          </w:tcPr>
          <w:p w14:paraId="0D7C1CB5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660AD7" w14:textId="64A8FA7E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59,644</w:t>
            </w:r>
          </w:p>
        </w:tc>
        <w:tc>
          <w:tcPr>
            <w:tcW w:w="270" w:type="dxa"/>
          </w:tcPr>
          <w:p w14:paraId="7EBAD80E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FF9E53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6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644</w:t>
            </w:r>
          </w:p>
        </w:tc>
      </w:tr>
      <w:tr w:rsidR="004426C9" w:rsidRPr="003C618B" w14:paraId="2A262C0A" w14:textId="77777777" w:rsidTr="009D10ED">
        <w:tc>
          <w:tcPr>
            <w:tcW w:w="3510" w:type="dxa"/>
          </w:tcPr>
          <w:p w14:paraId="78D61AD1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ครั้งที่สาม</w:t>
            </w:r>
          </w:p>
        </w:tc>
        <w:tc>
          <w:tcPr>
            <w:tcW w:w="1350" w:type="dxa"/>
          </w:tcPr>
          <w:p w14:paraId="48CFCF38" w14:textId="7A53C0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4.250</w:t>
            </w:r>
          </w:p>
        </w:tc>
        <w:tc>
          <w:tcPr>
            <w:tcW w:w="270" w:type="dxa"/>
          </w:tcPr>
          <w:p w14:paraId="674D6498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18FF7A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351EC3">
              <w:rPr>
                <w:rFonts w:ascii="Angsana New" w:hAnsi="Angsana New"/>
                <w:sz w:val="26"/>
                <w:szCs w:val="26"/>
              </w:rPr>
              <w:t>.</w:t>
            </w:r>
            <w:r w:rsidRPr="00351EC3">
              <w:rPr>
                <w:rFonts w:ascii="Angsana New" w:hAnsi="Angsana New"/>
                <w:sz w:val="26"/>
                <w:szCs w:val="26"/>
                <w:cs/>
              </w:rPr>
              <w:t>025</w:t>
            </w:r>
          </w:p>
        </w:tc>
        <w:tc>
          <w:tcPr>
            <w:tcW w:w="270" w:type="dxa"/>
          </w:tcPr>
          <w:p w14:paraId="1D0DA026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419E8DEA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15,540</w:t>
            </w:r>
          </w:p>
        </w:tc>
        <w:tc>
          <w:tcPr>
            <w:tcW w:w="270" w:type="dxa"/>
          </w:tcPr>
          <w:p w14:paraId="6AEA4913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3C618B">
              <w:rPr>
                <w:rFonts w:ascii="Angsana New" w:hAnsi="Angsana New"/>
                <w:sz w:val="26"/>
                <w:szCs w:val="26"/>
              </w:rPr>
              <w:t>,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940</w:t>
            </w:r>
          </w:p>
        </w:tc>
      </w:tr>
      <w:tr w:rsidR="004426C9" w:rsidRPr="003C618B" w14:paraId="7EA58475" w14:textId="77777777" w:rsidTr="009D10ED">
        <w:tc>
          <w:tcPr>
            <w:tcW w:w="3510" w:type="dxa"/>
          </w:tcPr>
          <w:p w14:paraId="15743BED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272BA0BB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C1F129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4D99D2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2E4A7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DAD2EE" w14:textId="7AB71130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250,543</w:t>
            </w:r>
          </w:p>
        </w:tc>
        <w:tc>
          <w:tcPr>
            <w:tcW w:w="270" w:type="dxa"/>
          </w:tcPr>
          <w:p w14:paraId="2ADABC65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7A308E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260,743</w:t>
            </w:r>
          </w:p>
        </w:tc>
      </w:tr>
      <w:tr w:rsidR="004426C9" w:rsidRPr="003C618B" w14:paraId="79448D93" w14:textId="77777777" w:rsidTr="009D10ED">
        <w:tc>
          <w:tcPr>
            <w:tcW w:w="3510" w:type="dxa"/>
          </w:tcPr>
          <w:p w14:paraId="2ED78AA5" w14:textId="1F732DE6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หัก 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ค่าธรรมเนียมขยายระยะเวลารอตัดบ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ั</w:t>
            </w:r>
            <w:r w:rsidRPr="003C618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1DEEA573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E785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B7C2BE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B6BC4E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2C88A" w14:textId="1B4CD203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(</w:t>
            </w:r>
            <w:r w:rsidR="00351EC3" w:rsidRPr="00351EC3">
              <w:rPr>
                <w:rFonts w:ascii="Angsana New" w:hAnsi="Angsana New"/>
                <w:sz w:val="26"/>
                <w:szCs w:val="26"/>
              </w:rPr>
              <w:t>387</w:t>
            </w:r>
            <w:r w:rsidRPr="00351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B4258F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1A71C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(484)</w:t>
            </w:r>
          </w:p>
        </w:tc>
      </w:tr>
      <w:tr w:rsidR="004426C9" w:rsidRPr="003C618B" w14:paraId="50F97329" w14:textId="77777777" w:rsidTr="009D10ED">
        <w:tc>
          <w:tcPr>
            <w:tcW w:w="3510" w:type="dxa"/>
          </w:tcPr>
          <w:p w14:paraId="55F82747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C07B7C5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C51BFD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98197D" w14:textId="5DC211CD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250,1</w:t>
            </w:r>
            <w:r w:rsidR="00ED299C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70" w:type="dxa"/>
          </w:tcPr>
          <w:p w14:paraId="2116D616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1FBF45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260,259</w:t>
            </w:r>
          </w:p>
        </w:tc>
      </w:tr>
      <w:tr w:rsidR="004426C9" w:rsidRPr="003C618B" w14:paraId="22942127" w14:textId="77777777" w:rsidTr="009D10ED">
        <w:tc>
          <w:tcPr>
            <w:tcW w:w="3510" w:type="dxa"/>
          </w:tcPr>
          <w:p w14:paraId="0CC3D579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C2DB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AF667" w14:textId="1D9B76EC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(</w:t>
            </w:r>
            <w:r w:rsidR="00351EC3" w:rsidRPr="00351EC3">
              <w:rPr>
                <w:rFonts w:ascii="Angsana New" w:hAnsi="Angsana New"/>
                <w:sz w:val="26"/>
                <w:szCs w:val="26"/>
              </w:rPr>
              <w:t>25,103</w:t>
            </w:r>
            <w:r w:rsidRPr="00351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4BB80A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(30,503)</w:t>
            </w:r>
          </w:p>
        </w:tc>
      </w:tr>
      <w:tr w:rsidR="004426C9" w:rsidRPr="003C618B" w14:paraId="23321271" w14:textId="77777777" w:rsidTr="009D10ED">
        <w:tc>
          <w:tcPr>
            <w:tcW w:w="3510" w:type="dxa"/>
          </w:tcPr>
          <w:p w14:paraId="27C88712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53A90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338B7E23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</w:t>
            </w:r>
            <w:r w:rsidR="00351EC3" w:rsidRPr="00351EC3">
              <w:rPr>
                <w:rFonts w:ascii="Angsana New" w:hAnsi="Angsana New"/>
                <w:sz w:val="26"/>
                <w:szCs w:val="26"/>
              </w:rPr>
              <w:t>25</w:t>
            </w:r>
            <w:r w:rsidRPr="00351EC3">
              <w:rPr>
                <w:rFonts w:ascii="Angsana New" w:hAnsi="Angsana New"/>
                <w:sz w:val="26"/>
                <w:szCs w:val="26"/>
              </w:rPr>
              <w:t>,</w:t>
            </w:r>
            <w:r w:rsidR="00351EC3" w:rsidRPr="00351EC3">
              <w:rPr>
                <w:rFonts w:ascii="Angsana New" w:hAnsi="Angsana New"/>
                <w:sz w:val="26"/>
                <w:szCs w:val="26"/>
              </w:rPr>
              <w:t>053</w:t>
            </w:r>
          </w:p>
        </w:tc>
        <w:tc>
          <w:tcPr>
            <w:tcW w:w="270" w:type="dxa"/>
          </w:tcPr>
          <w:p w14:paraId="5E73AD1D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229,756</w:t>
            </w:r>
          </w:p>
        </w:tc>
      </w:tr>
    </w:tbl>
    <w:p w14:paraId="52FA3F42" w14:textId="2B1E16E9" w:rsidR="00FF2DD2" w:rsidRDefault="00FF2DD2" w:rsidP="009D1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3C61B73F" w14:textId="77777777" w:rsidR="00FF2DD2" w:rsidRDefault="00FF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4F003F4A" w14:textId="77777777" w:rsidR="006E64D3" w:rsidRPr="003C618B" w:rsidRDefault="006E64D3" w:rsidP="006E64D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 w:rsidRPr="003C618B">
        <w:rPr>
          <w:rFonts w:ascii="Angsana New" w:hAnsi="Angsana New"/>
          <w:sz w:val="26"/>
          <w:szCs w:val="26"/>
          <w:cs/>
        </w:rPr>
        <w:t xml:space="preserve">เงินกู้ยืมดังกล่าวมีกำหนดชำระคืนเป็นงวดรายเดือนจำนวน </w:t>
      </w:r>
      <w:r w:rsidRPr="003C618B">
        <w:rPr>
          <w:rFonts w:ascii="Angsana New" w:hAnsi="Angsana New"/>
          <w:sz w:val="26"/>
          <w:szCs w:val="26"/>
        </w:rPr>
        <w:t>72</w:t>
      </w:r>
      <w:r w:rsidRPr="003C618B">
        <w:rPr>
          <w:rFonts w:ascii="Angsana New" w:hAnsi="Angsana New"/>
          <w:sz w:val="26"/>
          <w:szCs w:val="26"/>
          <w:cs/>
        </w:rPr>
        <w:t xml:space="preserve"> งวด และ </w:t>
      </w:r>
      <w:r w:rsidRPr="003C618B">
        <w:rPr>
          <w:rFonts w:ascii="Angsana New" w:hAnsi="Angsana New"/>
          <w:sz w:val="26"/>
          <w:szCs w:val="26"/>
        </w:rPr>
        <w:t xml:space="preserve">84 </w:t>
      </w:r>
      <w:r w:rsidRPr="003C618B">
        <w:rPr>
          <w:rFonts w:ascii="Angsana New" w:hAnsi="Angsana New"/>
          <w:sz w:val="26"/>
          <w:szCs w:val="26"/>
          <w:cs/>
        </w:rPr>
        <w:t xml:space="preserve">งวด ในจำนวนเงินที่แตกต่างกันเริ่มตั้งแต่วันที่ </w:t>
      </w:r>
      <w:r w:rsidRPr="003C618B">
        <w:rPr>
          <w:rFonts w:ascii="Angsana New" w:hAnsi="Angsana New"/>
          <w:sz w:val="26"/>
          <w:szCs w:val="26"/>
        </w:rPr>
        <w:t xml:space="preserve">8 </w:t>
      </w:r>
      <w:r w:rsidRPr="003C618B">
        <w:rPr>
          <w:rFonts w:ascii="Angsana New" w:hAnsi="Angsana New"/>
          <w:sz w:val="26"/>
          <w:szCs w:val="26"/>
          <w:cs/>
        </w:rPr>
        <w:t xml:space="preserve">มกราคม </w:t>
      </w:r>
      <w:r w:rsidRPr="003C618B">
        <w:rPr>
          <w:rFonts w:ascii="Angsana New" w:hAnsi="Angsana New"/>
          <w:sz w:val="26"/>
          <w:szCs w:val="26"/>
        </w:rPr>
        <w:t xml:space="preserve">2558 </w:t>
      </w:r>
      <w:r w:rsidRPr="003C618B">
        <w:rPr>
          <w:rFonts w:ascii="Angsana New" w:hAnsi="Angsana New"/>
          <w:sz w:val="26"/>
          <w:szCs w:val="26"/>
          <w:cs/>
        </w:rPr>
        <w:t xml:space="preserve">วันที่ </w:t>
      </w:r>
      <w:r w:rsidRPr="003C618B">
        <w:rPr>
          <w:rFonts w:ascii="Angsana New" w:hAnsi="Angsana New"/>
          <w:sz w:val="26"/>
          <w:szCs w:val="26"/>
        </w:rPr>
        <w:t xml:space="preserve">5 </w:t>
      </w:r>
      <w:r w:rsidRPr="003C618B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3C618B">
        <w:rPr>
          <w:rFonts w:ascii="Angsana New" w:hAnsi="Angsana New"/>
          <w:sz w:val="26"/>
          <w:szCs w:val="26"/>
        </w:rPr>
        <w:t>2558</w:t>
      </w:r>
      <w:r w:rsidRPr="003C618B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3C618B">
        <w:rPr>
          <w:rFonts w:ascii="Angsana New" w:hAnsi="Angsana New"/>
          <w:sz w:val="26"/>
          <w:szCs w:val="26"/>
        </w:rPr>
        <w:t xml:space="preserve">5 </w:t>
      </w:r>
      <w:r w:rsidRPr="003C618B">
        <w:rPr>
          <w:rFonts w:ascii="Angsana New" w:hAnsi="Angsana New"/>
          <w:sz w:val="26"/>
          <w:szCs w:val="26"/>
          <w:cs/>
        </w:rPr>
        <w:t xml:space="preserve">มีนาคม </w:t>
      </w:r>
      <w:r w:rsidRPr="003C618B">
        <w:rPr>
          <w:rFonts w:ascii="Angsana New" w:hAnsi="Angsana New"/>
          <w:sz w:val="26"/>
          <w:szCs w:val="26"/>
        </w:rPr>
        <w:t xml:space="preserve">2558 </w:t>
      </w:r>
      <w:r w:rsidRPr="003C618B">
        <w:rPr>
          <w:rFonts w:ascii="Angsana New" w:hAnsi="Angsana New"/>
          <w:sz w:val="26"/>
          <w:szCs w:val="26"/>
          <w:cs/>
        </w:rPr>
        <w:t xml:space="preserve"> สำหรับเงินกู้ยืมครั้งที่หนึ่ง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เงินกู้ยืมครั้งที่สอง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และเงินกู้ยืมครั้งที่สาม ตามลำดับ และมีอัตราดอกเบี้ยตามที่ระบุไว้ในแต่ละสัญญา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Pr="003C618B">
        <w:rPr>
          <w:rFonts w:ascii="Angsana New" w:hAnsi="Angsana New"/>
          <w:sz w:val="26"/>
          <w:szCs w:val="26"/>
        </w:rPr>
        <w:t xml:space="preserve">19 </w:t>
      </w:r>
      <w:r w:rsidRPr="003C618B">
        <w:rPr>
          <w:rFonts w:ascii="Angsana New" w:hAnsi="Angsana New"/>
          <w:sz w:val="26"/>
          <w:szCs w:val="26"/>
          <w:cs/>
        </w:rPr>
        <w:t xml:space="preserve">เมษายน </w:t>
      </w:r>
      <w:r w:rsidRPr="003C618B">
        <w:rPr>
          <w:rFonts w:ascii="Angsana New" w:hAnsi="Angsana New"/>
          <w:sz w:val="26"/>
          <w:szCs w:val="26"/>
        </w:rPr>
        <w:t xml:space="preserve">2559 </w:t>
      </w:r>
      <w:r w:rsidRPr="003C618B">
        <w:rPr>
          <w:rFonts w:ascii="Angsana New" w:hAnsi="Angsana New"/>
          <w:sz w:val="26"/>
          <w:szCs w:val="26"/>
          <w:cs/>
        </w:rPr>
        <w:t xml:space="preserve">บริษัทมีการขอขยายระยะเวลาครบกำหนดชำระเงินกู้ยืมครั้งที่สาม </w:t>
      </w:r>
      <w:r w:rsidRPr="003C618B">
        <w:rPr>
          <w:rFonts w:ascii="Angsana New" w:hAnsi="Angsana New"/>
          <w:sz w:val="26"/>
          <w:szCs w:val="26"/>
        </w:rPr>
        <w:t xml:space="preserve">    </w:t>
      </w:r>
      <w:r w:rsidRPr="003C618B">
        <w:rPr>
          <w:rFonts w:ascii="Angsana New" w:hAnsi="Angsana New"/>
          <w:sz w:val="26"/>
          <w:szCs w:val="26"/>
          <w:cs/>
        </w:rPr>
        <w:t xml:space="preserve">จากเดิม </w:t>
      </w:r>
      <w:r w:rsidRPr="003C618B">
        <w:rPr>
          <w:rFonts w:ascii="Angsana New" w:hAnsi="Angsana New"/>
          <w:sz w:val="26"/>
          <w:szCs w:val="26"/>
        </w:rPr>
        <w:t xml:space="preserve">72 </w:t>
      </w:r>
      <w:r w:rsidRPr="003C618B">
        <w:rPr>
          <w:rFonts w:ascii="Angsana New" w:hAnsi="Angsana New"/>
          <w:sz w:val="26"/>
          <w:szCs w:val="26"/>
          <w:cs/>
        </w:rPr>
        <w:t xml:space="preserve">งวด เป็น </w:t>
      </w:r>
      <w:r w:rsidRPr="003C618B">
        <w:rPr>
          <w:rFonts w:ascii="Angsana New" w:hAnsi="Angsana New"/>
          <w:sz w:val="26"/>
          <w:szCs w:val="26"/>
        </w:rPr>
        <w:t xml:space="preserve">90 </w:t>
      </w:r>
      <w:r w:rsidRPr="003C618B">
        <w:rPr>
          <w:rFonts w:ascii="Angsana New" w:hAnsi="Angsana New"/>
          <w:sz w:val="26"/>
          <w:szCs w:val="26"/>
          <w:cs/>
        </w:rPr>
        <w:t xml:space="preserve">งวด </w:t>
      </w:r>
    </w:p>
    <w:p w14:paraId="5788D0E0" w14:textId="77777777" w:rsidR="006E64D3" w:rsidRPr="003C618B" w:rsidRDefault="006E64D3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36C1F6CB" w14:textId="77777777" w:rsidR="006E64D3" w:rsidRPr="003C618B" w:rsidRDefault="006E64D3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C618B">
        <w:rPr>
          <w:rFonts w:ascii="Angsana New" w:hAnsi="Angsana New"/>
          <w:sz w:val="26"/>
          <w:szCs w:val="26"/>
          <w:cs/>
          <w:lang w:val="th-TH"/>
        </w:rPr>
        <w:t>ในระหว่างเดือน</w:t>
      </w:r>
      <w:r w:rsidRPr="003C618B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3C618B">
        <w:rPr>
          <w:rFonts w:ascii="Angsana New" w:hAnsi="Angsana New"/>
          <w:sz w:val="26"/>
          <w:szCs w:val="26"/>
        </w:rPr>
        <w:t xml:space="preserve">2560 </w:t>
      </w:r>
      <w:r w:rsidRPr="003C618B">
        <w:rPr>
          <w:rFonts w:ascii="Angsana New" w:hAnsi="Angsana New"/>
          <w:sz w:val="26"/>
          <w:szCs w:val="26"/>
          <w:cs/>
        </w:rPr>
        <w:t xml:space="preserve">ถึงธันวาคม </w:t>
      </w:r>
      <w:r w:rsidRPr="003C618B">
        <w:rPr>
          <w:rFonts w:ascii="Angsana New" w:hAnsi="Angsana New"/>
          <w:sz w:val="26"/>
          <w:szCs w:val="26"/>
        </w:rPr>
        <w:t>2560</w:t>
      </w:r>
      <w:r w:rsidRPr="003C618B">
        <w:rPr>
          <w:rFonts w:ascii="Angsana New" w:hAnsi="Angsana New"/>
          <w:sz w:val="26"/>
          <w:szCs w:val="26"/>
          <w:cs/>
          <w:lang w:val="th-TH"/>
        </w:rPr>
        <w:t xml:space="preserve"> บริษัทได้รับการอนุมัติให้ปลอดเงินต้นของเงินกู้ยืมทั้ง </w:t>
      </w:r>
      <w:r w:rsidRPr="003C618B">
        <w:rPr>
          <w:rFonts w:ascii="Angsana New" w:hAnsi="Angsana New"/>
          <w:sz w:val="26"/>
          <w:szCs w:val="26"/>
        </w:rPr>
        <w:t xml:space="preserve">3 </w:t>
      </w:r>
      <w:r w:rsidRPr="003C618B">
        <w:rPr>
          <w:rFonts w:ascii="Angsana New" w:hAnsi="Angsana New"/>
          <w:sz w:val="26"/>
          <w:szCs w:val="26"/>
          <w:cs/>
        </w:rPr>
        <w:t>สัญญา</w:t>
      </w:r>
      <w:r w:rsidRPr="003C618B">
        <w:rPr>
          <w:rFonts w:ascii="Angsana New" w:hAnsi="Angsana New"/>
          <w:sz w:val="26"/>
          <w:szCs w:val="26"/>
          <w:cs/>
          <w:lang w:val="th-TH"/>
        </w:rPr>
        <w:t xml:space="preserve"> </w:t>
      </w:r>
    </w:p>
    <w:p w14:paraId="4A25A648" w14:textId="77777777" w:rsidR="006E64D3" w:rsidRPr="003C618B" w:rsidRDefault="006E64D3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3F89FB6" w14:textId="77777777" w:rsidR="006E64D3" w:rsidRPr="003C618B" w:rsidRDefault="006E64D3" w:rsidP="006E64D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 w:rsidRPr="003C618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C618B">
        <w:rPr>
          <w:rFonts w:ascii="Angsana New" w:hAnsi="Angsana New"/>
          <w:sz w:val="26"/>
          <w:szCs w:val="26"/>
        </w:rPr>
        <w:t xml:space="preserve">13 </w:t>
      </w:r>
      <w:r w:rsidRPr="003C618B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3C618B">
        <w:rPr>
          <w:rFonts w:ascii="Angsana New" w:hAnsi="Angsana New"/>
          <w:sz w:val="26"/>
          <w:szCs w:val="26"/>
        </w:rPr>
        <w:t xml:space="preserve">2560 </w:t>
      </w:r>
      <w:r w:rsidRPr="003C618B">
        <w:rPr>
          <w:rFonts w:ascii="Angsana New" w:eastAsia="Calibri" w:hAnsi="Angsana New"/>
          <w:sz w:val="26"/>
          <w:szCs w:val="26"/>
          <w:cs/>
        </w:rPr>
        <w:t xml:space="preserve">บริษัทได้ทำสัญญาปรับโครงสร้างหนี้เพื่อเปลี่ยนแปลงระยะเวลาการชำระหนี้ของเงินกู้ยืมระยะยาวทั้ง </w:t>
      </w:r>
      <w:r w:rsidRPr="003C618B">
        <w:rPr>
          <w:rFonts w:ascii="Angsana New" w:eastAsia="Calibri" w:hAnsi="Angsana New"/>
          <w:sz w:val="26"/>
          <w:szCs w:val="26"/>
        </w:rPr>
        <w:t xml:space="preserve">3 </w:t>
      </w:r>
      <w:r w:rsidRPr="003C618B">
        <w:rPr>
          <w:rFonts w:ascii="Angsana New" w:eastAsia="Calibri" w:hAnsi="Angsana New"/>
          <w:sz w:val="26"/>
          <w:szCs w:val="26"/>
          <w:cs/>
        </w:rPr>
        <w:t>สัญญา กับ</w:t>
      </w:r>
      <w:r w:rsidRPr="003C618B">
        <w:rPr>
          <w:rFonts w:ascii="Angsana New" w:hAnsi="Angsana New"/>
          <w:sz w:val="26"/>
          <w:szCs w:val="26"/>
          <w:cs/>
        </w:rPr>
        <w:t xml:space="preserve">สถาบันการเงินในประเทศแห่งหนึ่ง โดยสัญญาปรับโครงสร้างหนี้ดังกล่าวยังคงให้ชำระหนี้ให้เสร็จภายในกำหนดอายุสัญญาเงินกู้เดิม และได้รับการลดอัตราดอกเบี้ยจากอัตราดอกเบี้ยผิดนัดชำระเป็นดอกเบี้ยในอัตราเงินกู้ยืมขั้นต่ำลบร้อยละ </w:t>
      </w:r>
      <w:r w:rsidRPr="003C618B">
        <w:rPr>
          <w:rFonts w:ascii="Angsana New" w:hAnsi="Angsana New"/>
          <w:sz w:val="26"/>
          <w:szCs w:val="26"/>
        </w:rPr>
        <w:t xml:space="preserve">1 </w:t>
      </w:r>
      <w:r w:rsidRPr="003C618B">
        <w:rPr>
          <w:rFonts w:ascii="Angsana New" w:hAnsi="Angsana New"/>
          <w:sz w:val="26"/>
          <w:szCs w:val="26"/>
          <w:cs/>
        </w:rPr>
        <w:t>ต่อปี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ตั้งแต่งวดเดือนพฤษภาคม </w:t>
      </w:r>
      <w:r w:rsidRPr="003C618B">
        <w:rPr>
          <w:rFonts w:ascii="Angsana New" w:hAnsi="Angsana New"/>
          <w:sz w:val="26"/>
          <w:szCs w:val="26"/>
        </w:rPr>
        <w:t xml:space="preserve">2560 </w:t>
      </w:r>
      <w:r w:rsidRPr="003C618B">
        <w:rPr>
          <w:rFonts w:ascii="Angsana New" w:hAnsi="Angsana New"/>
          <w:sz w:val="26"/>
          <w:szCs w:val="26"/>
          <w:cs/>
        </w:rPr>
        <w:t xml:space="preserve">ถึงธันวาคม </w:t>
      </w:r>
      <w:r w:rsidRPr="003C618B">
        <w:rPr>
          <w:rFonts w:ascii="Angsana New" w:hAnsi="Angsana New"/>
          <w:sz w:val="26"/>
          <w:szCs w:val="26"/>
        </w:rPr>
        <w:t xml:space="preserve">2560 </w:t>
      </w:r>
      <w:r w:rsidRPr="003C618B">
        <w:rPr>
          <w:rFonts w:ascii="Angsana New" w:hAnsi="Angsana New"/>
          <w:sz w:val="26"/>
          <w:szCs w:val="26"/>
          <w:cs/>
        </w:rPr>
        <w:t xml:space="preserve">หลังจากนั้นให้คิดอัตราดอกเบี้ยตามสัญญาเดิม </w:t>
      </w:r>
      <w:r w:rsidRPr="003C618B">
        <w:rPr>
          <w:rFonts w:ascii="Angsana New" w:hAnsi="Angsana New"/>
          <w:sz w:val="26"/>
          <w:szCs w:val="26"/>
        </w:rPr>
        <w:t>(</w:t>
      </w:r>
      <w:r w:rsidRPr="003C618B">
        <w:rPr>
          <w:rFonts w:ascii="Angsana New" w:hAnsi="Angsana New"/>
          <w:sz w:val="26"/>
          <w:szCs w:val="26"/>
          <w:cs/>
        </w:rPr>
        <w:t>อัตราเงินกู้ยืมขั้นต่ำ</w:t>
      </w:r>
      <w:r w:rsidRPr="003C618B">
        <w:rPr>
          <w:rFonts w:ascii="Angsana New" w:hAnsi="Angsana New"/>
          <w:sz w:val="26"/>
          <w:szCs w:val="26"/>
        </w:rPr>
        <w:t xml:space="preserve">)  </w:t>
      </w:r>
    </w:p>
    <w:p w14:paraId="0413E4D5" w14:textId="77777777" w:rsidR="006E64D3" w:rsidRPr="003C618B" w:rsidRDefault="006E64D3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0A3E7F72" w14:textId="77777777" w:rsidR="006E64D3" w:rsidRPr="003C618B" w:rsidRDefault="006E64D3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C618B">
        <w:rPr>
          <w:rFonts w:ascii="Angsana New" w:hAnsi="Angsana New"/>
          <w:sz w:val="26"/>
          <w:szCs w:val="26"/>
        </w:rPr>
        <w:t xml:space="preserve">31 </w:t>
      </w:r>
      <w:r w:rsidRPr="003C618B">
        <w:rPr>
          <w:rFonts w:ascii="Angsana New" w:hAnsi="Angsana New"/>
          <w:sz w:val="26"/>
          <w:szCs w:val="26"/>
          <w:cs/>
        </w:rPr>
        <w:t xml:space="preserve">มกราคม </w:t>
      </w:r>
      <w:r w:rsidRPr="003C618B">
        <w:rPr>
          <w:rFonts w:ascii="Angsana New" w:hAnsi="Angsana New"/>
          <w:sz w:val="26"/>
          <w:szCs w:val="26"/>
        </w:rPr>
        <w:t xml:space="preserve">2561 </w:t>
      </w:r>
      <w:r w:rsidRPr="003C618B">
        <w:rPr>
          <w:rFonts w:ascii="Angsana New" w:hAnsi="Angsana New"/>
          <w:sz w:val="26"/>
          <w:szCs w:val="26"/>
          <w:cs/>
        </w:rPr>
        <w:t>บริษัททำบันทึกตกลงเพิ่มเติม</w:t>
      </w:r>
      <w:r w:rsidRPr="003C618B">
        <w:rPr>
          <w:rFonts w:ascii="Angsana New" w:eastAsia="Calibri" w:hAnsi="Angsana New"/>
          <w:sz w:val="26"/>
          <w:szCs w:val="26"/>
          <w:cs/>
        </w:rPr>
        <w:t>สัญญาปรับโครงสร้างหนี้ฉบับลง</w:t>
      </w:r>
      <w:r w:rsidRPr="003C618B">
        <w:rPr>
          <w:rFonts w:ascii="Angsana New" w:hAnsi="Angsana New"/>
          <w:sz w:val="26"/>
          <w:szCs w:val="26"/>
          <w:cs/>
        </w:rPr>
        <w:t xml:space="preserve">วันที่ </w:t>
      </w:r>
      <w:r w:rsidRPr="003C618B">
        <w:rPr>
          <w:rFonts w:ascii="Angsana New" w:hAnsi="Angsana New"/>
          <w:sz w:val="26"/>
          <w:szCs w:val="26"/>
        </w:rPr>
        <w:t xml:space="preserve">13 </w:t>
      </w:r>
      <w:r w:rsidRPr="003C618B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3C618B">
        <w:rPr>
          <w:rFonts w:ascii="Angsana New" w:hAnsi="Angsana New"/>
          <w:sz w:val="26"/>
          <w:szCs w:val="26"/>
        </w:rPr>
        <w:t xml:space="preserve">2560 </w:t>
      </w:r>
      <w:r w:rsidRPr="003C618B">
        <w:rPr>
          <w:rFonts w:ascii="Angsana New" w:eastAsia="Calibri" w:hAnsi="Angsana New"/>
          <w:sz w:val="26"/>
          <w:szCs w:val="26"/>
          <w:cs/>
        </w:rPr>
        <w:t xml:space="preserve"> ตามเงื่อนไขใหม่และบริษัทต้องชำระดอกเบี้ยต่างหากทุกเดือน</w:t>
      </w:r>
      <w:r w:rsidRPr="003C618B">
        <w:rPr>
          <w:rFonts w:ascii="Angsana New" w:eastAsia="Calibri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เงินกู้ยืมดังกล่าวมีกำหนดชำระคืนเป็นงวดรายเดือนในจำนวนเงินที่แตกต่างกันเริ่มตั้งแต่เดือนกรกฎาคม </w:t>
      </w:r>
      <w:r w:rsidRPr="003C618B">
        <w:rPr>
          <w:rFonts w:ascii="Angsana New" w:hAnsi="Angsana New"/>
          <w:sz w:val="26"/>
          <w:szCs w:val="26"/>
        </w:rPr>
        <w:t xml:space="preserve">2561 </w:t>
      </w:r>
      <w:r w:rsidRPr="003C618B">
        <w:rPr>
          <w:rFonts w:ascii="Angsana New" w:hAnsi="Angsana New"/>
          <w:sz w:val="26"/>
          <w:szCs w:val="26"/>
          <w:cs/>
        </w:rPr>
        <w:t xml:space="preserve">ถึงเดือนธันวาคม </w:t>
      </w:r>
      <w:r w:rsidRPr="003C618B">
        <w:rPr>
          <w:rFonts w:ascii="Angsana New" w:hAnsi="Angsana New"/>
          <w:sz w:val="26"/>
          <w:szCs w:val="26"/>
        </w:rPr>
        <w:t>2565</w:t>
      </w:r>
      <w:r w:rsidRPr="003C618B">
        <w:rPr>
          <w:rFonts w:ascii="Angsana New" w:hAnsi="Angsana New"/>
          <w:sz w:val="26"/>
          <w:szCs w:val="26"/>
          <w:cs/>
        </w:rPr>
        <w:t xml:space="preserve"> และมีดอกเบี้ยในอัตราเงินกู้ยืมขั้นต่ำลบร้อยละ </w:t>
      </w:r>
      <w:r w:rsidRPr="003C618B">
        <w:rPr>
          <w:rFonts w:ascii="Angsana New" w:hAnsi="Angsana New"/>
          <w:sz w:val="26"/>
          <w:szCs w:val="26"/>
        </w:rPr>
        <w:t xml:space="preserve">1 </w:t>
      </w:r>
      <w:r w:rsidRPr="003C618B">
        <w:rPr>
          <w:rFonts w:ascii="Angsana New" w:hAnsi="Angsana New"/>
          <w:sz w:val="26"/>
          <w:szCs w:val="26"/>
          <w:cs/>
        </w:rPr>
        <w:t xml:space="preserve">ต่อปี ในปี </w:t>
      </w:r>
      <w:r w:rsidRPr="003C618B">
        <w:rPr>
          <w:rFonts w:ascii="Angsana New" w:hAnsi="Angsana New"/>
          <w:sz w:val="26"/>
          <w:szCs w:val="26"/>
        </w:rPr>
        <w:t xml:space="preserve">2561 </w:t>
      </w:r>
      <w:r w:rsidRPr="003C618B">
        <w:rPr>
          <w:rFonts w:ascii="Angsana New" w:hAnsi="Angsana New"/>
          <w:sz w:val="26"/>
          <w:szCs w:val="26"/>
          <w:cs/>
        </w:rPr>
        <w:t>และในอัตราเงินกู้ยืมขั้นต่ำต่อปีหลังจากนั้น</w:t>
      </w:r>
    </w:p>
    <w:p w14:paraId="1AABF782" w14:textId="77777777" w:rsidR="006E64D3" w:rsidRPr="003C618B" w:rsidRDefault="006E64D3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en-GB"/>
        </w:rPr>
      </w:pPr>
      <w:r w:rsidRPr="003C618B">
        <w:rPr>
          <w:rFonts w:ascii="Angsana New" w:hAnsi="Angsana New"/>
          <w:sz w:val="26"/>
          <w:szCs w:val="26"/>
          <w:cs/>
        </w:rPr>
        <w:t xml:space="preserve"> </w:t>
      </w:r>
    </w:p>
    <w:p w14:paraId="5242E774" w14:textId="77777777" w:rsidR="006E64D3" w:rsidRPr="003C618B" w:rsidRDefault="006E64D3" w:rsidP="006E64D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 xml:space="preserve">ในเดือนสิงหาคม </w:t>
      </w:r>
      <w:r w:rsidRPr="003C618B">
        <w:rPr>
          <w:rFonts w:ascii="Angsana New" w:hAnsi="Angsana New"/>
          <w:sz w:val="26"/>
          <w:szCs w:val="26"/>
        </w:rPr>
        <w:t xml:space="preserve">2561 </w:t>
      </w:r>
      <w:r w:rsidRPr="003C618B">
        <w:rPr>
          <w:rFonts w:ascii="Angsana New" w:hAnsi="Angsana New"/>
          <w:sz w:val="26"/>
          <w:szCs w:val="26"/>
          <w:cs/>
        </w:rPr>
        <w:t xml:space="preserve">บริษัทได้รับเงินกู้ยืมจากสถาบันการเงินดังกล่าวเป็นจำนวนเงินรวม </w:t>
      </w:r>
      <w:r w:rsidRPr="003C618B">
        <w:rPr>
          <w:rFonts w:ascii="Angsana New" w:hAnsi="Angsana New"/>
          <w:sz w:val="26"/>
          <w:szCs w:val="26"/>
        </w:rPr>
        <w:t xml:space="preserve">7.5 </w:t>
      </w:r>
      <w:r w:rsidRPr="003C618B">
        <w:rPr>
          <w:rFonts w:ascii="Angsana New" w:hAnsi="Angsana New"/>
          <w:sz w:val="26"/>
          <w:szCs w:val="26"/>
          <w:cs/>
        </w:rPr>
        <w:t xml:space="preserve">ล้านบาท เพื่อใช้ในการซ่อมแซมเครื่องจักรและอุปกรณ์ที่เสียหายจากน้ำท่วม เงินกู้ยืมดังกล่าวมีดอกเบี้ยในอัตราเงินกู้ยืมขั้นต่ำลบร้อยละ </w:t>
      </w:r>
      <w:r w:rsidRPr="003C618B">
        <w:rPr>
          <w:rFonts w:ascii="Angsana New" w:hAnsi="Angsana New"/>
          <w:sz w:val="26"/>
          <w:szCs w:val="26"/>
        </w:rPr>
        <w:t xml:space="preserve">1 </w:t>
      </w:r>
      <w:r w:rsidRPr="003C618B">
        <w:rPr>
          <w:rFonts w:ascii="Angsana New" w:hAnsi="Angsana New"/>
          <w:sz w:val="26"/>
          <w:szCs w:val="26"/>
          <w:cs/>
        </w:rPr>
        <w:t xml:space="preserve">ต่อปี และได้จ่ายชำระคืนแล้วทั้งจำนวนในเดือนตุลาคม </w:t>
      </w:r>
      <w:r w:rsidRPr="003C618B">
        <w:rPr>
          <w:rFonts w:ascii="Angsana New" w:hAnsi="Angsana New"/>
          <w:sz w:val="26"/>
          <w:szCs w:val="26"/>
        </w:rPr>
        <w:t>2561</w:t>
      </w:r>
    </w:p>
    <w:p w14:paraId="6BB633F1" w14:textId="77777777" w:rsidR="006E64D3" w:rsidRPr="003C618B" w:rsidRDefault="006E64D3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47F3867B" w14:textId="77777777" w:rsidR="006E64D3" w:rsidRPr="003C618B" w:rsidRDefault="006E64D3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 w:hint="cs"/>
          <w:sz w:val="26"/>
          <w:szCs w:val="26"/>
          <w:cs/>
        </w:rPr>
        <w:t>ต่อมา</w:t>
      </w:r>
      <w:r w:rsidRPr="003C618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C618B">
        <w:rPr>
          <w:rFonts w:ascii="Angsana New" w:hAnsi="Angsana New"/>
          <w:sz w:val="26"/>
          <w:szCs w:val="26"/>
        </w:rPr>
        <w:t xml:space="preserve">11 </w:t>
      </w:r>
      <w:r w:rsidRPr="003C618B">
        <w:rPr>
          <w:rFonts w:ascii="Angsana New" w:hAnsi="Angsana New" w:hint="cs"/>
          <w:sz w:val="26"/>
          <w:szCs w:val="26"/>
          <w:cs/>
        </w:rPr>
        <w:t>พฤศจิกายน</w:t>
      </w:r>
      <w:r w:rsidRPr="003C618B">
        <w:rPr>
          <w:rFonts w:ascii="Angsana New" w:hAnsi="Angsana New"/>
          <w:sz w:val="26"/>
          <w:szCs w:val="26"/>
          <w:cs/>
        </w:rPr>
        <w:t xml:space="preserve"> </w:t>
      </w:r>
      <w:r w:rsidRPr="003C618B">
        <w:rPr>
          <w:rFonts w:ascii="Angsana New" w:hAnsi="Angsana New"/>
          <w:sz w:val="26"/>
          <w:szCs w:val="26"/>
        </w:rPr>
        <w:t>256</w:t>
      </w:r>
      <w:r w:rsidRPr="003C618B">
        <w:rPr>
          <w:rFonts w:ascii="Angsana New" w:hAnsi="Angsana New" w:hint="cs"/>
          <w:sz w:val="26"/>
          <w:szCs w:val="26"/>
          <w:cs/>
        </w:rPr>
        <w:t>2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บริษัททำบันทึกตกลงเพิ่มเติม</w:t>
      </w:r>
      <w:r w:rsidRPr="003C618B">
        <w:rPr>
          <w:rFonts w:ascii="Angsana New" w:eastAsia="Calibri" w:hAnsi="Angsana New"/>
          <w:sz w:val="26"/>
          <w:szCs w:val="26"/>
          <w:cs/>
        </w:rPr>
        <w:t>สัญญาปรับโครงสร้างหนี้ฉบับลง</w:t>
      </w:r>
      <w:r w:rsidRPr="003C618B">
        <w:rPr>
          <w:rFonts w:ascii="Angsana New" w:hAnsi="Angsana New"/>
          <w:sz w:val="26"/>
          <w:szCs w:val="26"/>
          <w:cs/>
        </w:rPr>
        <w:t xml:space="preserve">วันที่ </w:t>
      </w:r>
      <w:r w:rsidRPr="003C618B">
        <w:rPr>
          <w:rFonts w:ascii="Angsana New" w:hAnsi="Angsana New"/>
          <w:sz w:val="26"/>
          <w:szCs w:val="26"/>
        </w:rPr>
        <w:t xml:space="preserve">13 </w:t>
      </w:r>
      <w:r w:rsidRPr="003C618B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3C618B">
        <w:rPr>
          <w:rFonts w:ascii="Angsana New" w:hAnsi="Angsana New"/>
          <w:sz w:val="26"/>
          <w:szCs w:val="26"/>
        </w:rPr>
        <w:t xml:space="preserve">2560 </w:t>
      </w:r>
      <w:r w:rsidRPr="003C618B">
        <w:rPr>
          <w:rFonts w:ascii="Angsana New" w:eastAsia="Calibri" w:hAnsi="Angsana New"/>
          <w:sz w:val="26"/>
          <w:szCs w:val="26"/>
          <w:cs/>
        </w:rPr>
        <w:t xml:space="preserve"> </w:t>
      </w:r>
      <w:r w:rsidRPr="003C618B">
        <w:rPr>
          <w:rFonts w:ascii="Angsana New" w:eastAsia="Calibri" w:hAnsi="Angsana New" w:hint="cs"/>
          <w:sz w:val="26"/>
          <w:szCs w:val="26"/>
          <w:cs/>
        </w:rPr>
        <w:t xml:space="preserve">เพื่อขยายระยะเวลาการชำระคืนออกไปอีก </w:t>
      </w:r>
      <w:r w:rsidRPr="003C618B">
        <w:rPr>
          <w:rFonts w:ascii="Angsana New" w:eastAsia="Calibri" w:hAnsi="Angsana New"/>
          <w:sz w:val="26"/>
          <w:szCs w:val="26"/>
        </w:rPr>
        <w:t xml:space="preserve">2 </w:t>
      </w:r>
      <w:r w:rsidRPr="003C618B">
        <w:rPr>
          <w:rFonts w:ascii="Angsana New" w:eastAsia="Calibri" w:hAnsi="Angsana New" w:hint="cs"/>
          <w:sz w:val="26"/>
          <w:szCs w:val="26"/>
          <w:cs/>
        </w:rPr>
        <w:t xml:space="preserve">ปี สิ้นสุดเดือนธันวาคม </w:t>
      </w:r>
      <w:r w:rsidRPr="003C618B">
        <w:rPr>
          <w:rFonts w:ascii="Angsana New" w:eastAsia="Calibri" w:hAnsi="Angsana New"/>
          <w:sz w:val="26"/>
          <w:szCs w:val="26"/>
        </w:rPr>
        <w:t xml:space="preserve">2567 </w:t>
      </w:r>
      <w:r w:rsidRPr="003C618B">
        <w:rPr>
          <w:rFonts w:ascii="Angsana New" w:hAnsi="Angsana New" w:hint="cs"/>
          <w:sz w:val="26"/>
          <w:szCs w:val="26"/>
          <w:cs/>
        </w:rPr>
        <w:t>และ</w:t>
      </w:r>
      <w:r w:rsidRPr="003C618B">
        <w:rPr>
          <w:rFonts w:ascii="Angsana New" w:eastAsia="Calibri" w:hAnsi="Angsana New"/>
          <w:sz w:val="26"/>
          <w:szCs w:val="26"/>
          <w:cs/>
        </w:rPr>
        <w:t>บริษัทต้องชำระดอกเบี้ยต่างหากทุกเดือน</w:t>
      </w:r>
    </w:p>
    <w:p w14:paraId="0A393057" w14:textId="77777777" w:rsidR="006E64D3" w:rsidRDefault="006E64D3" w:rsidP="009D1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D158FD9" w14:textId="3864B324" w:rsidR="0010577F" w:rsidRDefault="00982BA5" w:rsidP="009D1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alibri" w:hAnsi="Angsana New"/>
          <w:sz w:val="26"/>
          <w:szCs w:val="26"/>
        </w:rPr>
      </w:pPr>
      <w:r w:rsidRPr="00616018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16018">
        <w:rPr>
          <w:rFonts w:ascii="Angsana New" w:hAnsi="Angsana New"/>
          <w:sz w:val="26"/>
          <w:szCs w:val="26"/>
        </w:rPr>
        <w:t xml:space="preserve">23 </w:t>
      </w:r>
      <w:r w:rsidRPr="00616018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616018">
        <w:rPr>
          <w:rFonts w:ascii="Angsana New" w:hAnsi="Angsana New"/>
          <w:sz w:val="26"/>
          <w:szCs w:val="26"/>
        </w:rPr>
        <w:t xml:space="preserve">2563 </w:t>
      </w:r>
      <w:r w:rsidR="00DC1BBE" w:rsidRPr="00DC1BBE">
        <w:rPr>
          <w:rFonts w:ascii="Angsana New" w:hAnsi="Angsana New"/>
          <w:sz w:val="26"/>
          <w:szCs w:val="26"/>
          <w:cs/>
        </w:rPr>
        <w:t>บริษัทได้ทำบันทึกตกลงเพิ่มเติม</w:t>
      </w:r>
      <w:r w:rsidR="009D7156">
        <w:rPr>
          <w:rFonts w:ascii="Angsana New" w:hAnsi="Angsana New" w:hint="cs"/>
          <w:sz w:val="26"/>
          <w:szCs w:val="26"/>
          <w:cs/>
        </w:rPr>
        <w:t xml:space="preserve">ครั้งที่ </w:t>
      </w:r>
      <w:r w:rsidR="009D7156">
        <w:rPr>
          <w:rFonts w:ascii="Angsana New" w:hAnsi="Angsana New"/>
          <w:sz w:val="26"/>
          <w:szCs w:val="26"/>
        </w:rPr>
        <w:t>2</w:t>
      </w:r>
      <w:r w:rsidR="009D7156">
        <w:rPr>
          <w:rFonts w:ascii="Angsana New" w:hAnsi="Angsana New" w:hint="cs"/>
          <w:sz w:val="26"/>
          <w:szCs w:val="26"/>
          <w:cs/>
        </w:rPr>
        <w:t xml:space="preserve"> เพื่อแก้ไข</w:t>
      </w:r>
      <w:r w:rsidR="009D7156" w:rsidRPr="00666D47">
        <w:rPr>
          <w:rFonts w:ascii="Angsana New" w:eastAsia="Calibri" w:hAnsi="Angsana New"/>
          <w:sz w:val="26"/>
          <w:szCs w:val="26"/>
          <w:cs/>
        </w:rPr>
        <w:t>สัญญาปรับโครงสร้างหนี้ฉบับลง</w:t>
      </w:r>
      <w:r w:rsidR="009D7156" w:rsidRPr="00666D47">
        <w:rPr>
          <w:rFonts w:ascii="Angsana New" w:hAnsi="Angsana New"/>
          <w:sz w:val="26"/>
          <w:szCs w:val="26"/>
          <w:cs/>
        </w:rPr>
        <w:t xml:space="preserve">วันที่ </w:t>
      </w:r>
      <w:r w:rsidR="009D7156" w:rsidRPr="00666D47">
        <w:rPr>
          <w:rFonts w:ascii="Angsana New" w:hAnsi="Angsana New"/>
          <w:sz w:val="26"/>
          <w:szCs w:val="26"/>
        </w:rPr>
        <w:t xml:space="preserve">13 </w:t>
      </w:r>
      <w:r w:rsidR="009D7156" w:rsidRPr="00666D47">
        <w:rPr>
          <w:rFonts w:ascii="Angsana New" w:hAnsi="Angsana New"/>
          <w:sz w:val="26"/>
          <w:szCs w:val="26"/>
          <w:cs/>
        </w:rPr>
        <w:t xml:space="preserve">กรกฎาคม </w:t>
      </w:r>
      <w:r w:rsidR="009D7156" w:rsidRPr="00666D47">
        <w:rPr>
          <w:rFonts w:ascii="Angsana New" w:hAnsi="Angsana New"/>
          <w:sz w:val="26"/>
          <w:szCs w:val="26"/>
        </w:rPr>
        <w:t>2560</w:t>
      </w:r>
      <w:r w:rsidR="00DC1BBE" w:rsidRPr="00DC1BBE">
        <w:rPr>
          <w:rFonts w:ascii="Angsana New" w:hAnsi="Angsana New"/>
          <w:sz w:val="26"/>
          <w:szCs w:val="26"/>
          <w:cs/>
        </w:rPr>
        <w:t xml:space="preserve"> </w:t>
      </w:r>
      <w:r w:rsidR="009D7156">
        <w:rPr>
          <w:rFonts w:ascii="Angsana New" w:hAnsi="Angsana New" w:hint="cs"/>
          <w:sz w:val="26"/>
          <w:szCs w:val="26"/>
          <w:cs/>
        </w:rPr>
        <w:t xml:space="preserve">     </w:t>
      </w:r>
      <w:r w:rsidRPr="00616018">
        <w:rPr>
          <w:rFonts w:ascii="Angsana New" w:eastAsia="Calibri" w:hAnsi="Angsana New"/>
          <w:sz w:val="26"/>
          <w:szCs w:val="26"/>
          <w:cs/>
        </w:rPr>
        <w:t>เพื่อ</w:t>
      </w:r>
      <w:r w:rsidRPr="00616018">
        <w:rPr>
          <w:rFonts w:ascii="Angsana New" w:eastAsia="Calibri" w:hAnsi="Angsana New" w:hint="cs"/>
          <w:sz w:val="26"/>
          <w:szCs w:val="26"/>
          <w:cs/>
        </w:rPr>
        <w:t>ปลอด</w:t>
      </w:r>
      <w:r w:rsidR="00537BDA">
        <w:rPr>
          <w:rFonts w:ascii="Angsana New" w:eastAsia="Calibri" w:hAnsi="Angsana New" w:hint="cs"/>
          <w:sz w:val="26"/>
          <w:szCs w:val="26"/>
          <w:cs/>
        </w:rPr>
        <w:t>การ</w:t>
      </w:r>
      <w:r w:rsidRPr="00616018">
        <w:rPr>
          <w:rFonts w:ascii="Angsana New" w:eastAsia="Calibri" w:hAnsi="Angsana New" w:hint="cs"/>
          <w:sz w:val="26"/>
          <w:szCs w:val="26"/>
          <w:cs/>
        </w:rPr>
        <w:t>ชำระเงินต้น</w:t>
      </w:r>
      <w:r w:rsidR="00537BDA">
        <w:rPr>
          <w:rFonts w:ascii="Angsana New" w:eastAsia="Calibri" w:hAnsi="Angsana New" w:hint="cs"/>
          <w:sz w:val="26"/>
          <w:szCs w:val="26"/>
          <w:cs/>
        </w:rPr>
        <w:t>รายเดือน</w:t>
      </w:r>
      <w:r w:rsidRPr="00616018">
        <w:rPr>
          <w:rFonts w:ascii="Angsana New" w:eastAsia="Calibri" w:hAnsi="Angsana New" w:hint="cs"/>
          <w:sz w:val="26"/>
          <w:szCs w:val="26"/>
          <w:cs/>
        </w:rPr>
        <w:t xml:space="preserve">เป็นระยะเวลา </w:t>
      </w:r>
      <w:r w:rsidRPr="00616018">
        <w:rPr>
          <w:rFonts w:ascii="Angsana New" w:eastAsia="Calibri" w:hAnsi="Angsana New"/>
          <w:sz w:val="26"/>
          <w:szCs w:val="26"/>
        </w:rPr>
        <w:t xml:space="preserve">12 </w:t>
      </w:r>
      <w:r w:rsidRPr="00616018">
        <w:rPr>
          <w:rFonts w:ascii="Angsana New" w:eastAsia="Calibri" w:hAnsi="Angsana New" w:hint="cs"/>
          <w:sz w:val="26"/>
          <w:szCs w:val="26"/>
          <w:cs/>
        </w:rPr>
        <w:t>เดือน</w:t>
      </w:r>
      <w:r w:rsidRPr="00616018">
        <w:rPr>
          <w:rFonts w:ascii="Angsana New" w:eastAsia="Calibri" w:hAnsi="Angsana New"/>
          <w:sz w:val="26"/>
          <w:szCs w:val="26"/>
        </w:rPr>
        <w:t xml:space="preserve"> </w:t>
      </w:r>
      <w:r w:rsidRPr="00616018">
        <w:rPr>
          <w:rFonts w:ascii="Angsana New" w:eastAsia="Calibri" w:hAnsi="Angsana New" w:hint="cs"/>
          <w:sz w:val="26"/>
          <w:szCs w:val="26"/>
          <w:cs/>
        </w:rPr>
        <w:t>ตั้งแต่</w:t>
      </w:r>
      <w:r w:rsidR="00537BDA">
        <w:rPr>
          <w:rFonts w:ascii="Angsana New" w:eastAsia="Calibri" w:hAnsi="Angsana New" w:hint="cs"/>
          <w:sz w:val="26"/>
          <w:szCs w:val="26"/>
          <w:cs/>
        </w:rPr>
        <w:t>เดือน</w:t>
      </w:r>
      <w:r w:rsidRPr="00616018">
        <w:rPr>
          <w:rFonts w:ascii="Angsana New" w:eastAsia="Calibri" w:hAnsi="Angsana New" w:hint="cs"/>
          <w:sz w:val="26"/>
          <w:szCs w:val="26"/>
          <w:cs/>
        </w:rPr>
        <w:t>เมษายน</w:t>
      </w:r>
      <w:r w:rsidR="00153414" w:rsidRPr="00616018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="00153414" w:rsidRPr="00616018">
        <w:rPr>
          <w:rFonts w:ascii="Angsana New" w:eastAsia="Calibri" w:hAnsi="Angsana New"/>
          <w:sz w:val="26"/>
          <w:szCs w:val="26"/>
        </w:rPr>
        <w:t>2563</w:t>
      </w:r>
      <w:r w:rsidR="00537BDA">
        <w:rPr>
          <w:rFonts w:ascii="Angsana New" w:eastAsia="Calibri" w:hAnsi="Angsana New" w:hint="cs"/>
          <w:sz w:val="26"/>
          <w:szCs w:val="26"/>
          <w:cs/>
        </w:rPr>
        <w:t xml:space="preserve"> ถึงเดือน</w:t>
      </w:r>
      <w:r w:rsidRPr="00616018">
        <w:rPr>
          <w:rFonts w:ascii="Angsana New" w:eastAsia="Calibri" w:hAnsi="Angsana New" w:hint="cs"/>
          <w:sz w:val="26"/>
          <w:szCs w:val="26"/>
          <w:cs/>
        </w:rPr>
        <w:t xml:space="preserve">มีนาคม </w:t>
      </w:r>
      <w:r w:rsidRPr="00616018">
        <w:rPr>
          <w:rFonts w:ascii="Angsana New" w:eastAsia="Calibri" w:hAnsi="Angsana New"/>
          <w:sz w:val="26"/>
          <w:szCs w:val="26"/>
        </w:rPr>
        <w:t xml:space="preserve">2564 </w:t>
      </w:r>
      <w:r w:rsidRPr="00616018">
        <w:rPr>
          <w:rFonts w:ascii="Angsana New" w:hAnsi="Angsana New" w:hint="cs"/>
          <w:sz w:val="26"/>
          <w:szCs w:val="26"/>
          <w:cs/>
        </w:rPr>
        <w:t>และปรับลดอัตราดอกเบี้ยจากอัตราเ</w:t>
      </w:r>
      <w:r w:rsidR="00153414" w:rsidRPr="00616018">
        <w:rPr>
          <w:rFonts w:ascii="Angsana New" w:hAnsi="Angsana New" w:hint="cs"/>
          <w:sz w:val="26"/>
          <w:szCs w:val="26"/>
          <w:cs/>
        </w:rPr>
        <w:t>งิ</w:t>
      </w:r>
      <w:r w:rsidRPr="00616018">
        <w:rPr>
          <w:rFonts w:ascii="Angsana New" w:hAnsi="Angsana New" w:hint="cs"/>
          <w:sz w:val="26"/>
          <w:szCs w:val="26"/>
          <w:cs/>
        </w:rPr>
        <w:t>นกู้ยืมขั้นต่ำเป็น</w:t>
      </w:r>
      <w:r w:rsidR="00153414" w:rsidRPr="00616018">
        <w:rPr>
          <w:rFonts w:ascii="Angsana New" w:hAnsi="Angsana New" w:hint="cs"/>
          <w:sz w:val="26"/>
          <w:szCs w:val="26"/>
          <w:cs/>
        </w:rPr>
        <w:t>อัตราเงินกู้ยืมขั้นต่ำลบ</w:t>
      </w:r>
      <w:r w:rsidRPr="00616018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Pr="00616018">
        <w:rPr>
          <w:rFonts w:ascii="Angsana New" w:hAnsi="Angsana New"/>
          <w:sz w:val="26"/>
          <w:szCs w:val="26"/>
        </w:rPr>
        <w:t xml:space="preserve">1 </w:t>
      </w:r>
      <w:r w:rsidRPr="00616018">
        <w:rPr>
          <w:rFonts w:ascii="Angsana New" w:hAnsi="Angsana New" w:hint="cs"/>
          <w:sz w:val="26"/>
          <w:szCs w:val="26"/>
          <w:cs/>
        </w:rPr>
        <w:t>ต่อปี</w:t>
      </w:r>
      <w:r w:rsidRPr="00616018">
        <w:rPr>
          <w:rFonts w:ascii="Angsana New" w:hAnsi="Angsana New"/>
          <w:sz w:val="26"/>
          <w:szCs w:val="26"/>
        </w:rPr>
        <w:t xml:space="preserve"> </w:t>
      </w:r>
      <w:r w:rsidR="00537BDA">
        <w:rPr>
          <w:rFonts w:ascii="Angsana New" w:hAnsi="Angsana New" w:hint="cs"/>
          <w:sz w:val="26"/>
          <w:szCs w:val="26"/>
          <w:cs/>
        </w:rPr>
        <w:t>ตั้งแต่</w:t>
      </w:r>
      <w:r w:rsidR="009D036C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9D036C">
        <w:rPr>
          <w:rFonts w:ascii="Angsana New" w:hAnsi="Angsana New"/>
          <w:sz w:val="26"/>
          <w:szCs w:val="26"/>
        </w:rPr>
        <w:t xml:space="preserve">23 </w:t>
      </w:r>
      <w:r w:rsidR="00616018" w:rsidRPr="00616018">
        <w:rPr>
          <w:rFonts w:ascii="Angsana New" w:eastAsia="Calibri" w:hAnsi="Angsana New" w:hint="cs"/>
          <w:sz w:val="26"/>
          <w:szCs w:val="26"/>
          <w:cs/>
        </w:rPr>
        <w:t xml:space="preserve">เมษายน </w:t>
      </w:r>
      <w:r w:rsidR="00616018" w:rsidRPr="00616018">
        <w:rPr>
          <w:rFonts w:ascii="Angsana New" w:eastAsia="Calibri" w:hAnsi="Angsana New"/>
          <w:sz w:val="26"/>
          <w:szCs w:val="26"/>
        </w:rPr>
        <w:t>2</w:t>
      </w:r>
      <w:r w:rsidR="00056440" w:rsidRPr="00616018">
        <w:rPr>
          <w:rFonts w:ascii="Angsana New" w:eastAsia="Calibri" w:hAnsi="Angsana New"/>
          <w:sz w:val="26"/>
          <w:szCs w:val="26"/>
        </w:rPr>
        <w:t>5</w:t>
      </w:r>
      <w:r w:rsidR="00616018" w:rsidRPr="00616018">
        <w:rPr>
          <w:rFonts w:ascii="Angsana New" w:eastAsia="Calibri" w:hAnsi="Angsana New"/>
          <w:sz w:val="26"/>
          <w:szCs w:val="26"/>
        </w:rPr>
        <w:t>63</w:t>
      </w:r>
      <w:r w:rsidR="00537BDA">
        <w:rPr>
          <w:rFonts w:ascii="Angsana New" w:eastAsia="Calibri" w:hAnsi="Angsana New" w:hint="cs"/>
          <w:sz w:val="26"/>
          <w:szCs w:val="26"/>
          <w:cs/>
        </w:rPr>
        <w:t xml:space="preserve"> ถึง</w:t>
      </w:r>
      <w:r w:rsidR="009D036C">
        <w:rPr>
          <w:rFonts w:ascii="Angsana New" w:eastAsia="Calibri" w:hAnsi="Angsana New" w:hint="cs"/>
          <w:sz w:val="26"/>
          <w:szCs w:val="26"/>
          <w:cs/>
        </w:rPr>
        <w:t xml:space="preserve">วันที่ </w:t>
      </w:r>
      <w:r w:rsidR="009D036C">
        <w:rPr>
          <w:rFonts w:ascii="Angsana New" w:eastAsia="Calibri" w:hAnsi="Angsana New"/>
          <w:sz w:val="26"/>
          <w:szCs w:val="26"/>
        </w:rPr>
        <w:t xml:space="preserve">23 </w:t>
      </w:r>
      <w:r w:rsidR="00073256">
        <w:rPr>
          <w:rFonts w:ascii="Angsana New" w:eastAsia="Calibri" w:hAnsi="Angsana New" w:hint="cs"/>
          <w:sz w:val="26"/>
          <w:szCs w:val="26"/>
          <w:cs/>
        </w:rPr>
        <w:t xml:space="preserve">ตุลาคม </w:t>
      </w:r>
      <w:r w:rsidR="00616018" w:rsidRPr="00B75B16">
        <w:rPr>
          <w:rFonts w:ascii="Angsana New" w:eastAsia="Calibri" w:hAnsi="Angsana New"/>
          <w:sz w:val="26"/>
          <w:szCs w:val="26"/>
        </w:rPr>
        <w:t>2</w:t>
      </w:r>
      <w:r w:rsidR="00056440" w:rsidRPr="00616018">
        <w:rPr>
          <w:rFonts w:ascii="Angsana New" w:eastAsia="Calibri" w:hAnsi="Angsana New"/>
          <w:sz w:val="26"/>
          <w:szCs w:val="26"/>
        </w:rPr>
        <w:t>5</w:t>
      </w:r>
      <w:r w:rsidR="00616018" w:rsidRPr="00B75B16">
        <w:rPr>
          <w:rFonts w:ascii="Angsana New" w:eastAsia="Calibri" w:hAnsi="Angsana New"/>
          <w:sz w:val="26"/>
          <w:szCs w:val="26"/>
        </w:rPr>
        <w:t>63</w:t>
      </w:r>
      <w:r w:rsidR="0010577F" w:rsidRPr="00B75B16">
        <w:rPr>
          <w:rFonts w:ascii="Angsana New" w:eastAsia="Calibri" w:hAnsi="Angsana New"/>
          <w:sz w:val="26"/>
          <w:szCs w:val="26"/>
        </w:rPr>
        <w:t xml:space="preserve"> </w:t>
      </w:r>
      <w:r w:rsidR="00E7581B" w:rsidRPr="00B75B16">
        <w:rPr>
          <w:rFonts w:ascii="Angsana New" w:eastAsia="Calibri" w:hAnsi="Angsana New" w:hint="cs"/>
          <w:sz w:val="26"/>
          <w:szCs w:val="26"/>
          <w:cs/>
        </w:rPr>
        <w:t xml:space="preserve">ต่อมาเมื่อวันที่ </w:t>
      </w:r>
      <w:r w:rsidR="00E7581B" w:rsidRPr="00B75B16">
        <w:rPr>
          <w:rFonts w:ascii="Angsana New" w:eastAsia="Calibri" w:hAnsi="Angsana New"/>
          <w:sz w:val="26"/>
          <w:szCs w:val="26"/>
        </w:rPr>
        <w:t xml:space="preserve">9 </w:t>
      </w:r>
      <w:r w:rsidR="00E7581B" w:rsidRPr="00B75B16">
        <w:rPr>
          <w:rFonts w:ascii="Angsana New" w:eastAsia="Calibri" w:hAnsi="Angsana New" w:hint="cs"/>
          <w:sz w:val="26"/>
          <w:szCs w:val="26"/>
          <w:cs/>
        </w:rPr>
        <w:t xml:space="preserve">ตุลาคม </w:t>
      </w:r>
      <w:r w:rsidR="00E7581B" w:rsidRPr="00B75B16">
        <w:rPr>
          <w:rFonts w:ascii="Angsana New" w:eastAsia="Calibri" w:hAnsi="Angsana New"/>
          <w:sz w:val="26"/>
          <w:szCs w:val="26"/>
        </w:rPr>
        <w:t>2563</w:t>
      </w:r>
      <w:r w:rsidR="00E7581B" w:rsidRPr="00B75B16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="00B75B16" w:rsidRPr="00B75B16">
        <w:rPr>
          <w:rFonts w:ascii="Angsana New" w:eastAsia="Calibri" w:hAnsi="Angsana New" w:hint="cs"/>
          <w:sz w:val="26"/>
          <w:szCs w:val="26"/>
          <w:cs/>
        </w:rPr>
        <w:t>สถาบันการเงินได้ขยายระยะเวลาการ</w:t>
      </w:r>
      <w:r w:rsidR="00E7581B" w:rsidRPr="00B75B16">
        <w:rPr>
          <w:rFonts w:ascii="Angsana New" w:hAnsi="Angsana New" w:hint="cs"/>
          <w:sz w:val="26"/>
          <w:szCs w:val="26"/>
          <w:cs/>
        </w:rPr>
        <w:t xml:space="preserve">ปรับลดอัตราดอกเบี้ยออกไปอีก </w:t>
      </w:r>
      <w:r w:rsidR="00E7581B" w:rsidRPr="00B75B16">
        <w:rPr>
          <w:rFonts w:ascii="Angsana New" w:hAnsi="Angsana New"/>
          <w:sz w:val="26"/>
          <w:szCs w:val="26"/>
        </w:rPr>
        <w:t xml:space="preserve">3 </w:t>
      </w:r>
      <w:r w:rsidR="00E7581B" w:rsidRPr="00B75B16">
        <w:rPr>
          <w:rFonts w:ascii="Angsana New" w:hAnsi="Angsana New" w:hint="cs"/>
          <w:sz w:val="26"/>
          <w:szCs w:val="26"/>
          <w:cs/>
        </w:rPr>
        <w:t>เดือน</w:t>
      </w:r>
      <w:r w:rsidR="00494422" w:rsidRPr="00B75B16">
        <w:rPr>
          <w:rFonts w:ascii="Angsana New" w:hAnsi="Angsana New"/>
          <w:sz w:val="26"/>
          <w:szCs w:val="26"/>
        </w:rPr>
        <w:t xml:space="preserve"> </w:t>
      </w:r>
      <w:r w:rsidR="00B75B16" w:rsidRPr="00B75B16">
        <w:rPr>
          <w:rFonts w:ascii="Angsana New" w:hAnsi="Angsana New" w:hint="cs"/>
          <w:sz w:val="26"/>
          <w:szCs w:val="26"/>
          <w:cs/>
        </w:rPr>
        <w:t>สิ้นสุด</w:t>
      </w:r>
      <w:r w:rsidR="009D036C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9D036C">
        <w:rPr>
          <w:rFonts w:ascii="Angsana New" w:hAnsi="Angsana New"/>
          <w:sz w:val="26"/>
          <w:szCs w:val="26"/>
        </w:rPr>
        <w:t xml:space="preserve">23 </w:t>
      </w:r>
      <w:r w:rsidR="00E7581B" w:rsidRPr="00B75B16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E7581B" w:rsidRPr="00B75B16">
        <w:rPr>
          <w:rFonts w:ascii="Angsana New" w:hAnsi="Angsana New"/>
          <w:sz w:val="26"/>
          <w:szCs w:val="26"/>
        </w:rPr>
        <w:t>2564</w:t>
      </w:r>
    </w:p>
    <w:p w14:paraId="40942EE3" w14:textId="77777777" w:rsidR="00FF7D45" w:rsidRDefault="00FF7D45" w:rsidP="00763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285678D9" w14:textId="77777777" w:rsidR="006E64D3" w:rsidRDefault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61FEA9B" w14:textId="039FE666" w:rsidR="00770110" w:rsidRDefault="009D10ED" w:rsidP="00763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วงเงินสินเชื่อของบริษัทมีรายละเอียดดังนี้</w:t>
      </w:r>
    </w:p>
    <w:p w14:paraId="625C3C41" w14:textId="77777777" w:rsidR="00763EB6" w:rsidRPr="005334D6" w:rsidRDefault="00763EB6" w:rsidP="00763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970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16"/>
        <w:gridCol w:w="136"/>
        <w:gridCol w:w="4098"/>
        <w:gridCol w:w="136"/>
        <w:gridCol w:w="944"/>
        <w:gridCol w:w="136"/>
        <w:gridCol w:w="944"/>
        <w:gridCol w:w="136"/>
        <w:gridCol w:w="2724"/>
      </w:tblGrid>
      <w:tr w:rsidR="009D10ED" w:rsidRPr="003C618B" w14:paraId="6DC86CAB" w14:textId="77777777" w:rsidTr="00910FE7">
        <w:trPr>
          <w:trHeight w:val="20"/>
        </w:trPr>
        <w:tc>
          <w:tcPr>
            <w:tcW w:w="716" w:type="dxa"/>
            <w:shd w:val="clear" w:color="auto" w:fill="auto"/>
          </w:tcPr>
          <w:p w14:paraId="0D0B079A" w14:textId="281343E2" w:rsidR="009D10ED" w:rsidRPr="003C618B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7B2F4754" w14:textId="77777777" w:rsidR="009D10ED" w:rsidRPr="003C618B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8" w:type="dxa"/>
            <w:shd w:val="clear" w:color="auto" w:fill="auto"/>
          </w:tcPr>
          <w:p w14:paraId="5FD05E0B" w14:textId="77777777" w:rsidR="009D10ED" w:rsidRPr="003C618B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7B4C800" w14:textId="77777777" w:rsidR="009D10ED" w:rsidRPr="003C618B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4" w:type="dxa"/>
            <w:gridSpan w:val="3"/>
            <w:tcBorders>
              <w:bottom w:val="single" w:sz="4" w:space="0" w:color="auto"/>
            </w:tcBorders>
          </w:tcPr>
          <w:p w14:paraId="4D699971" w14:textId="77777777" w:rsidR="009D10ED" w:rsidRPr="003C618B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36" w:type="dxa"/>
            <w:shd w:val="clear" w:color="auto" w:fill="auto"/>
          </w:tcPr>
          <w:p w14:paraId="67305E0A" w14:textId="77777777" w:rsidR="009D10ED" w:rsidRPr="003C618B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4" w:type="dxa"/>
            <w:shd w:val="clear" w:color="auto" w:fill="auto"/>
          </w:tcPr>
          <w:p w14:paraId="4594853E" w14:textId="77777777" w:rsidR="009D10ED" w:rsidRPr="003C618B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0FE7" w:rsidRPr="003C618B" w14:paraId="731AB2D2" w14:textId="77777777" w:rsidTr="00910FE7">
        <w:trPr>
          <w:trHeight w:val="20"/>
        </w:trPr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3CFDD176" w14:textId="77777777" w:rsidR="00910FE7" w:rsidRPr="003C618B" w:rsidRDefault="00910FE7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6" w:type="dxa"/>
          </w:tcPr>
          <w:p w14:paraId="705960B9" w14:textId="77777777" w:rsidR="00910FE7" w:rsidRPr="003C618B" w:rsidRDefault="00910FE7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14:paraId="2FE096A3" w14:textId="77777777" w:rsidR="00910FE7" w:rsidRDefault="00910FE7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FFC7C0" w14:textId="77777777" w:rsidR="00910FE7" w:rsidRPr="003C618B" w:rsidRDefault="00910FE7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  <w:shd w:val="clear" w:color="auto" w:fill="auto"/>
          </w:tcPr>
          <w:p w14:paraId="509EF71A" w14:textId="77777777" w:rsidR="00910FE7" w:rsidRPr="003C618B" w:rsidRDefault="00910FE7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6C64891E" w14:textId="77777777" w:rsidR="00874F45" w:rsidRPr="00351EC3" w:rsidRDefault="00874F45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D7A7EED" w14:textId="09BE80EC" w:rsidR="00910FE7" w:rsidRPr="00351EC3" w:rsidRDefault="00910FE7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5F644C2C" w14:textId="77777777" w:rsidR="00910FE7" w:rsidRPr="009372E1" w:rsidRDefault="00910FE7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F1B13" w14:textId="77777777" w:rsidR="00874F45" w:rsidRDefault="00874F45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CB1A6A" w14:textId="06F375E9" w:rsidR="00910FE7" w:rsidRPr="009372E1" w:rsidRDefault="00910FE7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6" w:type="dxa"/>
            <w:shd w:val="clear" w:color="auto" w:fill="auto"/>
          </w:tcPr>
          <w:p w14:paraId="7BC11398" w14:textId="77777777" w:rsidR="00910FE7" w:rsidRPr="003C618B" w:rsidRDefault="00910FE7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4" w:type="dxa"/>
            <w:tcBorders>
              <w:bottom w:val="single" w:sz="4" w:space="0" w:color="auto"/>
            </w:tcBorders>
            <w:shd w:val="clear" w:color="auto" w:fill="auto"/>
          </w:tcPr>
          <w:p w14:paraId="3919AC2D" w14:textId="77777777" w:rsidR="00910FE7" w:rsidRDefault="00910FE7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8EEFADD" w14:textId="77777777" w:rsidR="00910FE7" w:rsidRPr="003C618B" w:rsidRDefault="00910FE7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9D10ED" w:rsidRPr="003C618B" w14:paraId="52A1D729" w14:textId="77777777" w:rsidTr="00910FE7">
        <w:trPr>
          <w:trHeight w:val="20"/>
        </w:trPr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14:paraId="624B0784" w14:textId="77777777" w:rsidR="009D10ED" w:rsidRPr="00763EB6" w:rsidRDefault="009D10ED" w:rsidP="00910FE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736C3C13" w14:textId="77777777" w:rsidR="009D10ED" w:rsidRPr="00763EB6" w:rsidRDefault="009D10ED" w:rsidP="00910FE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14:paraId="1A499F0A" w14:textId="77777777" w:rsidR="009D10ED" w:rsidRPr="00763EB6" w:rsidRDefault="009D10ED" w:rsidP="00910FE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566F91C" w14:textId="77777777" w:rsidR="009D10ED" w:rsidRPr="00763EB6" w:rsidRDefault="009D10ED" w:rsidP="00910FE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A6F5CAC" w14:textId="77777777" w:rsidR="009D10ED" w:rsidRPr="00763EB6" w:rsidRDefault="009D10ED" w:rsidP="00910FE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0D43007D" w14:textId="77777777" w:rsidR="009D10ED" w:rsidRPr="00763EB6" w:rsidRDefault="009D10ED" w:rsidP="00910FE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5E767242" w14:textId="77777777" w:rsidR="009D10ED" w:rsidRPr="00763EB6" w:rsidRDefault="009D10ED" w:rsidP="00910FE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10A2652" w14:textId="77777777" w:rsidR="009D10ED" w:rsidRPr="00763EB6" w:rsidRDefault="009D10ED" w:rsidP="00910FE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tcBorders>
              <w:top w:val="single" w:sz="4" w:space="0" w:color="auto"/>
            </w:tcBorders>
            <w:shd w:val="clear" w:color="auto" w:fill="auto"/>
          </w:tcPr>
          <w:p w14:paraId="7D6CD12E" w14:textId="77777777" w:rsidR="009D10ED" w:rsidRPr="00763EB6" w:rsidRDefault="009D10ED" w:rsidP="00910FE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C7B81" w:rsidRPr="003C618B" w14:paraId="3252A5EF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25C8123E" w14:textId="77777777" w:rsidR="008C7B81" w:rsidRPr="003C618B" w:rsidRDefault="008C7B81" w:rsidP="008C7B8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6" w:type="dxa"/>
          </w:tcPr>
          <w:p w14:paraId="07709FE8" w14:textId="77777777" w:rsidR="008C7B81" w:rsidRPr="003C618B" w:rsidRDefault="008C7B81" w:rsidP="008C7B8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6B3306C" w14:textId="77777777" w:rsidR="008C7B81" w:rsidRPr="003C618B" w:rsidRDefault="008C7B81" w:rsidP="008C7B8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  <w:shd w:val="clear" w:color="auto" w:fill="auto"/>
          </w:tcPr>
          <w:p w14:paraId="235547FF" w14:textId="77777777" w:rsidR="008C7B81" w:rsidRPr="003C618B" w:rsidRDefault="008C7B81" w:rsidP="008C7B8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19B7D449" w14:textId="26764FF8" w:rsidR="008C7B81" w:rsidRPr="00351EC3" w:rsidRDefault="008C7B81" w:rsidP="008C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36" w:type="dxa"/>
          </w:tcPr>
          <w:p w14:paraId="3C57B568" w14:textId="77777777" w:rsidR="008C7B81" w:rsidRPr="003C618B" w:rsidRDefault="008C7B81" w:rsidP="008C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BD73C2A" w14:textId="77777777" w:rsidR="008C7B81" w:rsidRPr="003C618B" w:rsidRDefault="008C7B81" w:rsidP="008C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36" w:type="dxa"/>
            <w:shd w:val="clear" w:color="auto" w:fill="auto"/>
          </w:tcPr>
          <w:p w14:paraId="5B2BC184" w14:textId="77777777" w:rsidR="008C7B81" w:rsidRPr="003C618B" w:rsidRDefault="008C7B81" w:rsidP="008C7B8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38ABCFE0" w14:textId="2A1D8FC0" w:rsidR="008C7B81" w:rsidRPr="00DA7C5C" w:rsidRDefault="008C7B81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A7C5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  <w:r w:rsidR="00DC1BB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</w:t>
            </w:r>
          </w:p>
        </w:tc>
      </w:tr>
      <w:tr w:rsidR="008C7B81" w:rsidRPr="003C618B" w14:paraId="74053406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27B48855" w14:textId="77777777" w:rsidR="008C7B81" w:rsidRPr="003C618B" w:rsidRDefault="008C7B81" w:rsidP="008C7B8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53DEFBCB" w14:textId="77777777" w:rsidR="008C7B81" w:rsidRPr="003C618B" w:rsidRDefault="008C7B81" w:rsidP="008C7B8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C6E8F90" w14:textId="77777777" w:rsidR="008C7B81" w:rsidRPr="003C618B" w:rsidRDefault="008C7B81" w:rsidP="008C7B8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886419C" w14:textId="77777777" w:rsidR="008C7B81" w:rsidRPr="003C618B" w:rsidRDefault="008C7B81" w:rsidP="008C7B8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18FBD49" w14:textId="77777777" w:rsidR="008C7B81" w:rsidRPr="00351EC3" w:rsidRDefault="008C7B81" w:rsidP="008C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425D7B87" w14:textId="77777777" w:rsidR="008C7B81" w:rsidRPr="003C618B" w:rsidRDefault="008C7B81" w:rsidP="008C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1758B400" w14:textId="77777777" w:rsidR="008C7B81" w:rsidRPr="003C618B" w:rsidRDefault="008C7B81" w:rsidP="008C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40FE2231" w14:textId="77777777" w:rsidR="008C7B81" w:rsidRPr="003C618B" w:rsidRDefault="008C7B81" w:rsidP="008C7B8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072827F" w14:textId="77777777" w:rsidR="008C7B81" w:rsidRPr="00DA7C5C" w:rsidRDefault="008C7B81" w:rsidP="008C7B8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C1BBE" w:rsidRPr="003C618B" w14:paraId="515BD980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06A9CDFB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6" w:type="dxa"/>
          </w:tcPr>
          <w:p w14:paraId="3B4FDD24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1E38872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เงินกู้ยืมเพื่อก่อสร้างโรงงานและอาคาร</w:t>
            </w:r>
          </w:p>
        </w:tc>
        <w:tc>
          <w:tcPr>
            <w:tcW w:w="136" w:type="dxa"/>
            <w:shd w:val="clear" w:color="auto" w:fill="auto"/>
          </w:tcPr>
          <w:p w14:paraId="10F63324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014A89F" w14:textId="23E6B4D6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87,700</w:t>
            </w:r>
          </w:p>
        </w:tc>
        <w:tc>
          <w:tcPr>
            <w:tcW w:w="136" w:type="dxa"/>
          </w:tcPr>
          <w:p w14:paraId="4395C39D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637E2E6E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87,700</w:t>
            </w:r>
          </w:p>
        </w:tc>
        <w:tc>
          <w:tcPr>
            <w:tcW w:w="136" w:type="dxa"/>
            <w:shd w:val="clear" w:color="auto" w:fill="auto"/>
          </w:tcPr>
          <w:p w14:paraId="7AC82E57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6CA6AD86" w14:textId="58078935" w:rsidR="00DC1BBE" w:rsidRPr="00DA7C5C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A7C5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</w:t>
            </w:r>
          </w:p>
        </w:tc>
      </w:tr>
      <w:tr w:rsidR="00DC1BBE" w:rsidRPr="003C618B" w14:paraId="35E9073A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BB3EC06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50728AEE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5548A3C0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3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EBEEE0A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DBEE80C" w14:textId="77777777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7FD8FC35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42507404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237F938C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04C3062" w14:textId="77777777" w:rsidR="00DC1BBE" w:rsidRPr="00DA7C5C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C1BBE" w:rsidRPr="003C618B" w14:paraId="50D3A2CA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7C71E00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6" w:type="dxa"/>
          </w:tcPr>
          <w:p w14:paraId="3CD6CF5A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17DD7202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เงินกู้ยืมเพื่อซื้อเครน</w:t>
            </w:r>
          </w:p>
        </w:tc>
        <w:tc>
          <w:tcPr>
            <w:tcW w:w="136" w:type="dxa"/>
            <w:shd w:val="clear" w:color="auto" w:fill="auto"/>
          </w:tcPr>
          <w:p w14:paraId="256B870D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2928CCC6" w14:textId="64B4441E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27,450</w:t>
            </w:r>
          </w:p>
        </w:tc>
        <w:tc>
          <w:tcPr>
            <w:tcW w:w="136" w:type="dxa"/>
          </w:tcPr>
          <w:p w14:paraId="1D44939C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6ADF8CAE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27,450</w:t>
            </w:r>
          </w:p>
        </w:tc>
        <w:tc>
          <w:tcPr>
            <w:tcW w:w="136" w:type="dxa"/>
            <w:shd w:val="clear" w:color="auto" w:fill="auto"/>
          </w:tcPr>
          <w:p w14:paraId="1D24D437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28EE1620" w14:textId="6BE6E4DD" w:rsidR="00DC1BBE" w:rsidRPr="00DA7C5C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A7C5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</w:t>
            </w:r>
          </w:p>
        </w:tc>
      </w:tr>
      <w:tr w:rsidR="00DC1BBE" w:rsidRPr="003C618B" w14:paraId="69F02DA6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6218FF11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73FE074A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36A9319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A9A119A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3A233F5" w14:textId="77777777" w:rsidR="00DC1BBE" w:rsidRPr="00351EC3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60B0373C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343F4F4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41190DA8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92DB7C6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C1BBE" w:rsidRPr="003C618B" w14:paraId="57E9E028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3E1429EC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6" w:type="dxa"/>
          </w:tcPr>
          <w:p w14:paraId="26991CCD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5AF2A4AF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  <w:shd w:val="clear" w:color="auto" w:fill="auto"/>
          </w:tcPr>
          <w:p w14:paraId="29A4C0F7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08B9315" w14:textId="72A60C96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</w:tcPr>
          <w:p w14:paraId="75964DD0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223425D1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  <w:shd w:val="clear" w:color="auto" w:fill="auto"/>
          </w:tcPr>
          <w:p w14:paraId="459B8324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A02C91A" w14:textId="55B6756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84E8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อัตราเงินเบิกเกินบัญชีขั้นต่ำ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**</w:t>
            </w:r>
          </w:p>
        </w:tc>
      </w:tr>
      <w:tr w:rsidR="00DC1BBE" w:rsidRPr="003C618B" w14:paraId="13EDA46F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2494628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10154E64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098" w:type="dxa"/>
            <w:shd w:val="clear" w:color="auto" w:fill="auto"/>
          </w:tcPr>
          <w:p w14:paraId="1C6D0E59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ECC32C4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1AC45927" w14:textId="77777777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799CFFBC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170BD5F2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3C1B6820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4" w:type="dxa"/>
            <w:shd w:val="clear" w:color="auto" w:fill="auto"/>
          </w:tcPr>
          <w:p w14:paraId="02766AD8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C1BBE" w:rsidRPr="003C618B" w14:paraId="6120E698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1EC9E024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6" w:type="dxa"/>
          </w:tcPr>
          <w:p w14:paraId="41A876D5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6E3943B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  <w:shd w:val="clear" w:color="auto" w:fill="auto"/>
          </w:tcPr>
          <w:p w14:paraId="13BA86E2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75D551DB" w14:textId="673DC097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36" w:type="dxa"/>
          </w:tcPr>
          <w:p w14:paraId="13B242E3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38BCA98D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36" w:type="dxa"/>
            <w:shd w:val="clear" w:color="auto" w:fill="auto"/>
          </w:tcPr>
          <w:p w14:paraId="38C14AB5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6A5BDC57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อัตราเงินเบิกเกินบัญชีขั้นต่ำ</w:t>
            </w:r>
          </w:p>
        </w:tc>
      </w:tr>
      <w:tr w:rsidR="00DC1BBE" w:rsidRPr="003C618B" w14:paraId="2A4D996E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63B5220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6CCA6798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BF5277C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6F87DDC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6015B81" w14:textId="77777777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6D2043FE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09DD6934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0E19A22C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86F20E5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C1BBE" w:rsidRPr="003C618B" w14:paraId="47A21ADE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7E03D930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6" w:type="dxa"/>
          </w:tcPr>
          <w:p w14:paraId="74B00A88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0910C9A" w14:textId="3755C0D4" w:rsidR="00DC1BBE" w:rsidRPr="003C618B" w:rsidRDefault="00DC1BBE" w:rsidP="00D90851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  <w:shd w:val="clear" w:color="auto" w:fill="auto"/>
          </w:tcPr>
          <w:p w14:paraId="779D39E5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5C3111B" w14:textId="4712427D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6" w:type="dxa"/>
          </w:tcPr>
          <w:p w14:paraId="07743006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F630949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6" w:type="dxa"/>
            <w:shd w:val="clear" w:color="auto" w:fill="auto"/>
          </w:tcPr>
          <w:p w14:paraId="6567E459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5DB01853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C1BBE" w:rsidRPr="003C618B" w14:paraId="2AA352CB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30ED9403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2553F701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137B8E2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1BC6F92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5111A17" w14:textId="77777777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5C22CD7A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3E31BB74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14F12DD4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377EBF2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C1BBE" w:rsidRPr="003C618B" w14:paraId="5261F58E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56AC1235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6" w:type="dxa"/>
          </w:tcPr>
          <w:p w14:paraId="22435AA4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CF901D3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36" w:type="dxa"/>
            <w:shd w:val="clear" w:color="auto" w:fill="auto"/>
          </w:tcPr>
          <w:p w14:paraId="47C7B0A0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2CFD413" w14:textId="228D82E3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6" w:type="dxa"/>
          </w:tcPr>
          <w:p w14:paraId="0A07B09A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640EB34C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6" w:type="dxa"/>
            <w:shd w:val="clear" w:color="auto" w:fill="auto"/>
          </w:tcPr>
          <w:p w14:paraId="23016305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7408CB0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C1BBE" w:rsidRPr="003C618B" w14:paraId="18729DD2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13163C94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571EB422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4FF1694C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B61667E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2A5E077" w14:textId="77777777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10A11644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0EDFEACD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3F3F6183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D8CAA6A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C1BBE" w:rsidRPr="003C618B" w14:paraId="50AB1CFC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001D37C4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6" w:type="dxa"/>
          </w:tcPr>
          <w:p w14:paraId="7BF10FB3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69F43A64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36" w:type="dxa"/>
            <w:shd w:val="clear" w:color="auto" w:fill="auto"/>
          </w:tcPr>
          <w:p w14:paraId="5970FA00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E33AC83" w14:textId="29E31143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6" w:type="dxa"/>
          </w:tcPr>
          <w:p w14:paraId="7F6E079C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3B26ECB3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6" w:type="dxa"/>
            <w:shd w:val="clear" w:color="auto" w:fill="auto"/>
          </w:tcPr>
          <w:p w14:paraId="5F5360C6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1CB46C4A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C1BBE" w:rsidRPr="003C618B" w14:paraId="5B6B7D55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F83E209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11836217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856D8A1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36C1953F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B8755FF" w14:textId="77777777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51FAF5BF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23B27F9F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11D6CB6F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8471E8A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C1BBE" w:rsidRPr="003C618B" w14:paraId="7BEB4AA2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5B4009E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6" w:type="dxa"/>
          </w:tcPr>
          <w:p w14:paraId="258885F7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1882309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  <w:shd w:val="clear" w:color="auto" w:fill="auto"/>
          </w:tcPr>
          <w:p w14:paraId="5EB4BCA0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56B53458" w14:textId="071A062B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</w:tcPr>
          <w:p w14:paraId="00A600B2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7B754F47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  <w:shd w:val="clear" w:color="auto" w:fill="auto"/>
          </w:tcPr>
          <w:p w14:paraId="5E6F53D9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6FF0975A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C1BBE" w:rsidRPr="003C618B" w14:paraId="2B6A4BA2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0C9B1B45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3571E7A1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6DCFE2DA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B3EBD74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10F6F983" w14:textId="77777777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6DCEDF6B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345DFAFE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1472A423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D0F9F98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C1BBE" w:rsidRPr="003C618B" w14:paraId="54EEBA4B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27E44F48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7CC2574B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469BC5CB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60FFC5CD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shd w:val="clear" w:color="auto" w:fill="auto"/>
          </w:tcPr>
          <w:p w14:paraId="4F542722" w14:textId="0C6B5666" w:rsidR="00DC1BBE" w:rsidRPr="00351EC3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490,326</w:t>
            </w:r>
          </w:p>
        </w:tc>
        <w:tc>
          <w:tcPr>
            <w:tcW w:w="136" w:type="dxa"/>
          </w:tcPr>
          <w:p w14:paraId="6A6E1F23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shd w:val="clear" w:color="auto" w:fill="auto"/>
          </w:tcPr>
          <w:p w14:paraId="1DAD6F1D" w14:textId="77777777" w:rsidR="00DC1BBE" w:rsidRPr="003C618B" w:rsidRDefault="00DC1BBE" w:rsidP="00D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490,326</w:t>
            </w:r>
          </w:p>
        </w:tc>
        <w:tc>
          <w:tcPr>
            <w:tcW w:w="136" w:type="dxa"/>
            <w:shd w:val="clear" w:color="auto" w:fill="auto"/>
          </w:tcPr>
          <w:p w14:paraId="218C6682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22453AD5" w14:textId="77777777" w:rsidR="00DC1BBE" w:rsidRPr="003C618B" w:rsidRDefault="00DC1BBE" w:rsidP="00DC1BB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53C2CFCD" w14:textId="77777777" w:rsidR="00DC1BBE" w:rsidRPr="005334D6" w:rsidRDefault="00DC1BBE" w:rsidP="00DC1BBE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2A7C1A2D" w14:textId="1D3C0F72" w:rsidR="00DC1BBE" w:rsidRPr="00DC1BBE" w:rsidRDefault="00DC1BBE" w:rsidP="003F581A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left="720" w:right="-43" w:hanging="36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*</w:t>
      </w:r>
      <w:r>
        <w:rPr>
          <w:rFonts w:ascii="Angsana New" w:hAnsi="Angsana New"/>
          <w:sz w:val="26"/>
          <w:szCs w:val="26"/>
        </w:rPr>
        <w:tab/>
      </w:r>
      <w:r w:rsidRPr="00DC1BBE">
        <w:rPr>
          <w:rFonts w:ascii="Angsana New" w:hAnsi="Angsana New" w:hint="cs"/>
          <w:sz w:val="26"/>
          <w:szCs w:val="26"/>
          <w:cs/>
        </w:rPr>
        <w:t>อัตราดอกเบี้ยดังกล่าวถูกปรับลดจาก</w:t>
      </w:r>
      <w:r w:rsidRPr="00DC1BBE">
        <w:rPr>
          <w:rFonts w:ascii="Angsana New" w:hAnsi="Angsana New"/>
          <w:sz w:val="26"/>
          <w:szCs w:val="26"/>
          <w:cs/>
        </w:rPr>
        <w:t>อัตราเงินกู้ยืมขั้นต่ำ</w:t>
      </w:r>
      <w:r w:rsidRPr="00DC1BBE">
        <w:rPr>
          <w:rFonts w:ascii="Angsana New" w:hAnsi="Angsana New" w:hint="cs"/>
          <w:sz w:val="26"/>
          <w:szCs w:val="26"/>
          <w:cs/>
        </w:rPr>
        <w:t xml:space="preserve"> เป็น</w:t>
      </w:r>
      <w:r w:rsidRPr="00DC1BBE">
        <w:rPr>
          <w:rFonts w:ascii="Angsana New" w:hAnsi="Angsana New"/>
          <w:sz w:val="26"/>
          <w:szCs w:val="26"/>
          <w:cs/>
        </w:rPr>
        <w:t>อัตราเงินกู้ยืมขั้นต่ำ</w:t>
      </w:r>
      <w:r w:rsidRPr="00DC1BBE">
        <w:rPr>
          <w:rFonts w:ascii="Angsana New" w:hAnsi="Angsana New" w:hint="cs"/>
          <w:sz w:val="26"/>
          <w:szCs w:val="26"/>
          <w:cs/>
        </w:rPr>
        <w:t xml:space="preserve">ลบร้อยละ </w:t>
      </w:r>
      <w:r>
        <w:rPr>
          <w:rFonts w:ascii="Angsana New" w:hAnsi="Angsana New"/>
          <w:sz w:val="26"/>
          <w:szCs w:val="26"/>
        </w:rPr>
        <w:t>1</w:t>
      </w:r>
      <w:r w:rsidRPr="00DC1BBE">
        <w:rPr>
          <w:rFonts w:ascii="Angsana New" w:hAnsi="Angsana New"/>
          <w:sz w:val="26"/>
          <w:szCs w:val="26"/>
        </w:rPr>
        <w:t xml:space="preserve"> </w:t>
      </w:r>
      <w:r w:rsidRPr="00DC1BBE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83374F">
        <w:rPr>
          <w:rFonts w:ascii="Angsana New" w:hAnsi="Angsana New" w:hint="cs"/>
          <w:sz w:val="26"/>
          <w:szCs w:val="26"/>
          <w:cs/>
        </w:rPr>
        <w:t>ตั้งแต่</w:t>
      </w:r>
      <w:r w:rsidR="00E7581B">
        <w:rPr>
          <w:rFonts w:ascii="Angsana New" w:hAnsi="Angsana New" w:hint="cs"/>
          <w:sz w:val="26"/>
          <w:szCs w:val="26"/>
          <w:cs/>
        </w:rPr>
        <w:t>เ</w:t>
      </w:r>
      <w:r w:rsidRPr="00DC1BBE">
        <w:rPr>
          <w:rFonts w:ascii="Angsana New" w:hAnsi="Angsana New" w:hint="cs"/>
          <w:sz w:val="26"/>
          <w:szCs w:val="26"/>
          <w:cs/>
        </w:rPr>
        <w:t xml:space="preserve">ดือนเมษายน </w:t>
      </w:r>
      <w:r w:rsidRPr="00DC1BBE">
        <w:rPr>
          <w:rFonts w:ascii="Angsana New" w:hAnsi="Angsana New"/>
          <w:sz w:val="26"/>
          <w:szCs w:val="26"/>
        </w:rPr>
        <w:t xml:space="preserve">2563 </w:t>
      </w:r>
      <w:r w:rsidRPr="00DC1BBE">
        <w:rPr>
          <w:rFonts w:ascii="Angsana New" w:hAnsi="Angsana New" w:hint="cs"/>
          <w:sz w:val="26"/>
          <w:szCs w:val="26"/>
          <w:cs/>
        </w:rPr>
        <w:t>ถึง</w:t>
      </w:r>
      <w:r w:rsidRPr="00D26C3C">
        <w:rPr>
          <w:rFonts w:ascii="Angsana New" w:hAnsi="Angsana New" w:hint="cs"/>
          <w:sz w:val="26"/>
          <w:szCs w:val="26"/>
          <w:cs/>
        </w:rPr>
        <w:t>เดือน</w:t>
      </w:r>
      <w:r w:rsidR="00E7581B" w:rsidRPr="00D26C3C">
        <w:rPr>
          <w:rFonts w:ascii="Angsana New" w:hAnsi="Angsana New" w:hint="cs"/>
          <w:sz w:val="26"/>
          <w:szCs w:val="26"/>
          <w:cs/>
        </w:rPr>
        <w:t>มกราคม</w:t>
      </w:r>
      <w:r w:rsidRPr="00D26C3C">
        <w:rPr>
          <w:rFonts w:ascii="Angsana New" w:hAnsi="Angsana New" w:hint="cs"/>
          <w:sz w:val="26"/>
          <w:szCs w:val="26"/>
          <w:cs/>
        </w:rPr>
        <w:t xml:space="preserve"> </w:t>
      </w:r>
      <w:r w:rsidRPr="00D26C3C">
        <w:rPr>
          <w:rFonts w:ascii="Angsana New" w:hAnsi="Angsana New"/>
          <w:sz w:val="26"/>
          <w:szCs w:val="26"/>
        </w:rPr>
        <w:t>256</w:t>
      </w:r>
      <w:r w:rsidR="00E7581B" w:rsidRPr="00D26C3C">
        <w:rPr>
          <w:rFonts w:ascii="Angsana New" w:hAnsi="Angsana New"/>
          <w:sz w:val="26"/>
          <w:szCs w:val="26"/>
        </w:rPr>
        <w:t>4</w:t>
      </w:r>
    </w:p>
    <w:p w14:paraId="6F07AF82" w14:textId="6A9EF4B7" w:rsidR="00EE1360" w:rsidRDefault="00DC1BBE" w:rsidP="00FF7D45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spacing w:before="120"/>
        <w:ind w:left="720" w:right="-43" w:hanging="360"/>
        <w:jc w:val="thaiDistribute"/>
        <w:rPr>
          <w:rFonts w:ascii="Angsana New" w:hAnsi="Angsana New"/>
          <w:sz w:val="26"/>
          <w:szCs w:val="26"/>
        </w:rPr>
      </w:pPr>
      <w:r w:rsidRPr="00DC1BBE">
        <w:rPr>
          <w:rFonts w:ascii="Angsana New" w:hAnsi="Angsana New"/>
          <w:sz w:val="26"/>
          <w:szCs w:val="26"/>
        </w:rPr>
        <w:t>**</w:t>
      </w:r>
      <w:r w:rsidRPr="00DC1BBE">
        <w:rPr>
          <w:rFonts w:ascii="Angsana New" w:hAnsi="Angsana New"/>
          <w:sz w:val="26"/>
          <w:szCs w:val="26"/>
        </w:rPr>
        <w:tab/>
      </w:r>
      <w:r w:rsidRPr="00DC1BBE">
        <w:rPr>
          <w:rFonts w:ascii="Angsana New" w:hAnsi="Angsana New" w:hint="cs"/>
          <w:sz w:val="26"/>
          <w:szCs w:val="26"/>
          <w:cs/>
        </w:rPr>
        <w:t>อัตราดอกเบี้ยดังกล่าวถูกปรับลดจาก</w:t>
      </w:r>
      <w:r w:rsidRPr="00DC1BBE">
        <w:rPr>
          <w:rFonts w:ascii="Angsana New" w:hAnsi="Angsana New"/>
          <w:sz w:val="26"/>
          <w:szCs w:val="26"/>
          <w:cs/>
        </w:rPr>
        <w:t>อัตราเงินเบิกเกินบัญชีขั้นต่ำ</w:t>
      </w:r>
      <w:r w:rsidRPr="00DC1BBE">
        <w:rPr>
          <w:rFonts w:ascii="Angsana New" w:hAnsi="Angsana New" w:hint="cs"/>
          <w:sz w:val="26"/>
          <w:szCs w:val="26"/>
          <w:cs/>
        </w:rPr>
        <w:t xml:space="preserve"> เป็น</w:t>
      </w:r>
      <w:r w:rsidRPr="003C618B">
        <w:rPr>
          <w:rFonts w:ascii="Angsana New" w:hAnsi="Angsana New"/>
          <w:sz w:val="26"/>
          <w:szCs w:val="26"/>
          <w:cs/>
        </w:rPr>
        <w:t>อัตราเงินเบิกเกินบัญชีขั้นต่ำ</w:t>
      </w:r>
      <w:r w:rsidRPr="00DC1BBE">
        <w:rPr>
          <w:rFonts w:ascii="Angsana New" w:hAnsi="Angsana New" w:hint="cs"/>
          <w:sz w:val="26"/>
          <w:szCs w:val="26"/>
          <w:cs/>
        </w:rPr>
        <w:t xml:space="preserve">ลบร้อยละ </w:t>
      </w:r>
      <w:r w:rsidRPr="00DC1BBE">
        <w:rPr>
          <w:rFonts w:ascii="Angsana New" w:hAnsi="Angsana New"/>
          <w:sz w:val="26"/>
          <w:szCs w:val="26"/>
        </w:rPr>
        <w:t xml:space="preserve">1 </w:t>
      </w:r>
      <w:r w:rsidRPr="00DC1BBE">
        <w:rPr>
          <w:rFonts w:ascii="Angsana New" w:hAnsi="Angsana New" w:hint="cs"/>
          <w:sz w:val="26"/>
          <w:szCs w:val="26"/>
          <w:cs/>
        </w:rPr>
        <w:t>ต่อปี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83374F">
        <w:rPr>
          <w:rFonts w:ascii="Angsana New" w:hAnsi="Angsana New" w:hint="cs"/>
          <w:sz w:val="26"/>
          <w:szCs w:val="26"/>
          <w:cs/>
        </w:rPr>
        <w:t>ตั้งแต่</w:t>
      </w:r>
      <w:r w:rsidRPr="00DC1BBE">
        <w:rPr>
          <w:rFonts w:ascii="Angsana New" w:hAnsi="Angsana New" w:hint="cs"/>
          <w:sz w:val="26"/>
          <w:szCs w:val="26"/>
          <w:cs/>
        </w:rPr>
        <w:t xml:space="preserve">เดือนเมษายน </w:t>
      </w:r>
      <w:r w:rsidRPr="00DC1BBE">
        <w:rPr>
          <w:rFonts w:ascii="Angsana New" w:hAnsi="Angsana New"/>
          <w:sz w:val="26"/>
          <w:szCs w:val="26"/>
        </w:rPr>
        <w:t>2</w:t>
      </w:r>
      <w:r w:rsidR="00494422">
        <w:rPr>
          <w:rFonts w:ascii="Angsana New" w:hAnsi="Angsana New"/>
          <w:sz w:val="26"/>
          <w:szCs w:val="26"/>
        </w:rPr>
        <w:t>5</w:t>
      </w:r>
      <w:r w:rsidRPr="00DC1BBE">
        <w:rPr>
          <w:rFonts w:ascii="Angsana New" w:hAnsi="Angsana New"/>
          <w:sz w:val="26"/>
          <w:szCs w:val="26"/>
        </w:rPr>
        <w:t xml:space="preserve">63 </w:t>
      </w:r>
      <w:r w:rsidRPr="00DC1BBE">
        <w:rPr>
          <w:rFonts w:ascii="Angsana New" w:hAnsi="Angsana New" w:hint="cs"/>
          <w:sz w:val="26"/>
          <w:szCs w:val="26"/>
          <w:cs/>
        </w:rPr>
        <w:t>ถึงเดือน</w:t>
      </w:r>
      <w:r w:rsidR="003F581A">
        <w:rPr>
          <w:rFonts w:ascii="Angsana New" w:hAnsi="Angsana New" w:hint="cs"/>
          <w:sz w:val="26"/>
          <w:szCs w:val="26"/>
          <w:cs/>
        </w:rPr>
        <w:t>กันยายน</w:t>
      </w:r>
      <w:r w:rsidRPr="00DC1BBE">
        <w:rPr>
          <w:rFonts w:ascii="Angsana New" w:hAnsi="Angsana New" w:hint="cs"/>
          <w:sz w:val="26"/>
          <w:szCs w:val="26"/>
          <w:cs/>
        </w:rPr>
        <w:t xml:space="preserve"> </w:t>
      </w:r>
      <w:r w:rsidRPr="00DC1BBE">
        <w:rPr>
          <w:rFonts w:ascii="Angsana New" w:hAnsi="Angsana New"/>
          <w:sz w:val="26"/>
          <w:szCs w:val="26"/>
        </w:rPr>
        <w:t>2</w:t>
      </w:r>
      <w:r w:rsidR="00494422">
        <w:rPr>
          <w:rFonts w:ascii="Angsana New" w:hAnsi="Angsana New"/>
          <w:sz w:val="26"/>
          <w:szCs w:val="26"/>
        </w:rPr>
        <w:t>5</w:t>
      </w:r>
      <w:r w:rsidRPr="00DC1BBE">
        <w:rPr>
          <w:rFonts w:ascii="Angsana New" w:hAnsi="Angsana New"/>
          <w:sz w:val="26"/>
          <w:szCs w:val="26"/>
        </w:rPr>
        <w:t>63</w:t>
      </w:r>
    </w:p>
    <w:p w14:paraId="05E926D7" w14:textId="77777777" w:rsidR="005334D6" w:rsidRDefault="00533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112416E" w14:textId="5C83B77B" w:rsidR="009D10ED" w:rsidRPr="008807FF" w:rsidRDefault="009D10ED" w:rsidP="009D10ED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  <w:r w:rsidRPr="008807FF">
        <w:rPr>
          <w:rFonts w:ascii="Angsana New" w:hAnsi="Angsana New"/>
          <w:sz w:val="26"/>
          <w:szCs w:val="26"/>
          <w:cs/>
        </w:rPr>
        <w:t>วงเงินสินเชื่อนี้ค้ำประกันโดย</w:t>
      </w:r>
    </w:p>
    <w:p w14:paraId="3A6571F7" w14:textId="02BE49C0" w:rsidR="009D10ED" w:rsidRPr="008807FF" w:rsidRDefault="009D10ED" w:rsidP="009D10ED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8807FF">
        <w:rPr>
          <w:rFonts w:ascii="Angsana New" w:hAnsi="Angsana New"/>
          <w:sz w:val="26"/>
          <w:szCs w:val="26"/>
        </w:rPr>
        <w:t>-</w:t>
      </w:r>
      <w:r w:rsidRPr="008807FF">
        <w:rPr>
          <w:rFonts w:ascii="Angsana New" w:hAnsi="Angsana New"/>
          <w:sz w:val="26"/>
          <w:szCs w:val="26"/>
        </w:rPr>
        <w:tab/>
      </w:r>
      <w:r w:rsidRPr="008807FF">
        <w:rPr>
          <w:rFonts w:ascii="Angsana New" w:hAnsi="Angsana New"/>
          <w:sz w:val="26"/>
          <w:szCs w:val="26"/>
          <w:cs/>
        </w:rPr>
        <w:t xml:space="preserve">จำนองที่ดิน สิ่งก่อสร้างที่มีอยู่หรือจะก่อสร้างในอนาคต ตามที่กล่าวไว้ในหมายเหตุ </w:t>
      </w:r>
      <w:r w:rsidR="002802BE" w:rsidRPr="008807FF">
        <w:rPr>
          <w:rFonts w:ascii="Angsana New" w:hAnsi="Angsana New"/>
          <w:sz w:val="26"/>
          <w:szCs w:val="26"/>
        </w:rPr>
        <w:t>7</w:t>
      </w:r>
    </w:p>
    <w:p w14:paraId="60D1D118" w14:textId="39636006" w:rsidR="009D10ED" w:rsidRPr="008807FF" w:rsidRDefault="009D10ED" w:rsidP="009D10ED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8807FF">
        <w:rPr>
          <w:rFonts w:ascii="Angsana New" w:hAnsi="Angsana New"/>
          <w:sz w:val="26"/>
          <w:szCs w:val="26"/>
        </w:rPr>
        <w:t>-</w:t>
      </w:r>
      <w:r w:rsidRPr="008807FF">
        <w:rPr>
          <w:rFonts w:ascii="Angsana New" w:hAnsi="Angsana New"/>
          <w:sz w:val="26"/>
          <w:szCs w:val="26"/>
        </w:rPr>
        <w:tab/>
      </w:r>
      <w:r w:rsidRPr="008807FF">
        <w:rPr>
          <w:rFonts w:ascii="Angsana New" w:hAnsi="Angsana New"/>
          <w:sz w:val="26"/>
          <w:szCs w:val="26"/>
          <w:cs/>
        </w:rPr>
        <w:t xml:space="preserve">จำนำเครื่องจักรและอุปกรณ์ตามที่กล่าวไว้ในหมายเหตุ </w:t>
      </w:r>
      <w:r w:rsidR="002802BE" w:rsidRPr="008807FF">
        <w:rPr>
          <w:rFonts w:ascii="Angsana New" w:hAnsi="Angsana New"/>
          <w:sz w:val="26"/>
          <w:szCs w:val="26"/>
        </w:rPr>
        <w:t>7</w:t>
      </w:r>
    </w:p>
    <w:p w14:paraId="6C4F60AE" w14:textId="30E22563" w:rsidR="009D10ED" w:rsidRPr="008807FF" w:rsidRDefault="009D10ED" w:rsidP="009D10ED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8807FF">
        <w:rPr>
          <w:rFonts w:ascii="Angsana New" w:hAnsi="Angsana New"/>
          <w:sz w:val="26"/>
          <w:szCs w:val="26"/>
        </w:rPr>
        <w:t>-</w:t>
      </w:r>
      <w:r w:rsidRPr="008807FF">
        <w:rPr>
          <w:rFonts w:ascii="Angsana New" w:hAnsi="Angsana New"/>
          <w:sz w:val="26"/>
          <w:szCs w:val="26"/>
        </w:rPr>
        <w:tab/>
      </w:r>
      <w:r w:rsidR="0066638A" w:rsidRPr="008807FF">
        <w:rPr>
          <w:rFonts w:ascii="Angsana New" w:hAnsi="Angsana New"/>
          <w:sz w:val="26"/>
          <w:szCs w:val="26"/>
          <w:cs/>
        </w:rPr>
        <w:t>โอนผ</w:t>
      </w:r>
      <w:r w:rsidR="0066638A" w:rsidRPr="008807FF">
        <w:rPr>
          <w:rFonts w:ascii="Angsana New" w:hAnsi="Angsana New" w:hint="cs"/>
          <w:sz w:val="26"/>
          <w:szCs w:val="26"/>
          <w:cs/>
        </w:rPr>
        <w:t>ู้รับ</w:t>
      </w:r>
      <w:r w:rsidRPr="008807FF">
        <w:rPr>
          <w:rFonts w:ascii="Angsana New" w:hAnsi="Angsana New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8807FF" w:rsidRDefault="009D10ED" w:rsidP="009D10ED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8807FF">
        <w:rPr>
          <w:rFonts w:ascii="Angsana New" w:hAnsi="Angsana New"/>
          <w:sz w:val="26"/>
          <w:szCs w:val="26"/>
        </w:rPr>
        <w:t>-</w:t>
      </w:r>
      <w:r w:rsidRPr="008807FF">
        <w:rPr>
          <w:rFonts w:ascii="Angsana New" w:hAnsi="Angsana New"/>
          <w:sz w:val="26"/>
          <w:szCs w:val="26"/>
        </w:rPr>
        <w:tab/>
      </w:r>
      <w:r w:rsidRPr="008807FF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772A6311" w14:textId="08BBAEED" w:rsidR="00EE1360" w:rsidRPr="008807FF" w:rsidRDefault="009D10ED" w:rsidP="00EE136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8807FF">
        <w:rPr>
          <w:rFonts w:ascii="Angsana New" w:hAnsi="Angsana New"/>
          <w:sz w:val="26"/>
          <w:szCs w:val="26"/>
        </w:rPr>
        <w:t>-</w:t>
      </w:r>
      <w:r w:rsidRPr="008807FF">
        <w:rPr>
          <w:rFonts w:ascii="Angsana New" w:hAnsi="Angsana New"/>
          <w:sz w:val="26"/>
          <w:szCs w:val="26"/>
          <w:cs/>
        </w:rPr>
        <w:tab/>
        <w:t>ค้ำประกันโดยกรรมการท่านหนึ่ง</w:t>
      </w:r>
    </w:p>
    <w:p w14:paraId="23327DD6" w14:textId="77777777" w:rsidR="005334D6" w:rsidRPr="008807FF" w:rsidRDefault="005334D6" w:rsidP="00EE136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  <w:cs/>
        </w:rPr>
      </w:pPr>
    </w:p>
    <w:p w14:paraId="6FA6E3DE" w14:textId="025C9AC1" w:rsidR="009D10ED" w:rsidRPr="008807FF" w:rsidRDefault="009D10ED" w:rsidP="009D10ED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8807FF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35A985C0" w14:textId="77777777" w:rsidR="005334D6" w:rsidRPr="008807FF" w:rsidRDefault="005334D6" w:rsidP="009D10ED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135AA70D" w14:textId="0AF2A5C4" w:rsidR="008B626B" w:rsidRPr="008807FF" w:rsidRDefault="000A4787" w:rsidP="00BB4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807FF">
        <w:rPr>
          <w:rFonts w:ascii="Angsana New" w:hAnsi="Angsana New"/>
          <w:b/>
          <w:bCs/>
          <w:sz w:val="26"/>
          <w:szCs w:val="26"/>
        </w:rPr>
        <w:t>1</w:t>
      </w:r>
      <w:r w:rsidR="008807FF" w:rsidRPr="008807FF">
        <w:rPr>
          <w:rFonts w:ascii="Angsana New" w:hAnsi="Angsana New"/>
          <w:b/>
          <w:bCs/>
          <w:sz w:val="26"/>
          <w:szCs w:val="26"/>
        </w:rPr>
        <w:t>2</w:t>
      </w:r>
      <w:r w:rsidR="008B626B" w:rsidRPr="008807FF">
        <w:rPr>
          <w:rFonts w:ascii="Angsana New" w:hAnsi="Angsana New"/>
          <w:b/>
          <w:bCs/>
          <w:sz w:val="26"/>
          <w:szCs w:val="26"/>
        </w:rPr>
        <w:t>.</w:t>
      </w:r>
      <w:r w:rsidR="008B626B" w:rsidRPr="008807FF">
        <w:rPr>
          <w:rFonts w:ascii="Angsana New" w:hAnsi="Angsana New"/>
          <w:b/>
          <w:bCs/>
          <w:sz w:val="26"/>
          <w:szCs w:val="26"/>
        </w:rPr>
        <w:tab/>
      </w:r>
      <w:r w:rsidR="008B626B" w:rsidRPr="008807FF">
        <w:rPr>
          <w:rFonts w:ascii="Angsana New" w:hAnsi="Angsana New"/>
          <w:b/>
          <w:bCs/>
          <w:sz w:val="26"/>
          <w:szCs w:val="26"/>
          <w:cs/>
        </w:rPr>
        <w:t>หนี้สินตามสัญญาเช่า</w:t>
      </w:r>
      <w:r w:rsidR="001431CC" w:rsidRPr="008807FF">
        <w:rPr>
          <w:rFonts w:ascii="Angsana New" w:hAnsi="Angsana New"/>
          <w:b/>
          <w:bCs/>
          <w:sz w:val="26"/>
          <w:szCs w:val="26"/>
        </w:rPr>
        <w:t xml:space="preserve"> - </w:t>
      </w:r>
      <w:r w:rsidR="001431CC" w:rsidRPr="008807FF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17C749B5" w14:textId="77777777" w:rsidR="00F272AE" w:rsidRPr="008807FF" w:rsidRDefault="00F272AE" w:rsidP="00BB4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9372E1" w14:paraId="2CC4FD70" w14:textId="77777777" w:rsidTr="00A553F7">
        <w:tc>
          <w:tcPr>
            <w:tcW w:w="6435" w:type="dxa"/>
          </w:tcPr>
          <w:p w14:paraId="53637022" w14:textId="77777777" w:rsidR="00AD6479" w:rsidRPr="009372E1" w:rsidRDefault="00AD6479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9372E1" w:rsidRDefault="00AD6479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9372E1" w:rsidRDefault="00AD6479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011B9" w:rsidRPr="009372E1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9372E1" w:rsidRDefault="002011B9" w:rsidP="0020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ab/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9372E1" w:rsidRDefault="002011B9" w:rsidP="0020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0F94C23C" w:rsidR="002011B9" w:rsidRPr="00351EC3" w:rsidRDefault="002011B9" w:rsidP="0020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256</w:t>
            </w:r>
            <w:r w:rsidR="00910FE7" w:rsidRPr="00351EC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9372E1" w:rsidRDefault="002011B9" w:rsidP="0020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67ED2441" w:rsidR="002011B9" w:rsidRPr="009372E1" w:rsidRDefault="002011B9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910FE7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</w:tr>
      <w:tr w:rsidR="00672705" w:rsidRPr="009372E1" w14:paraId="3E8A0CAC" w14:textId="77777777" w:rsidTr="00A553F7">
        <w:tc>
          <w:tcPr>
            <w:tcW w:w="6435" w:type="dxa"/>
          </w:tcPr>
          <w:p w14:paraId="462C24BC" w14:textId="77777777" w:rsidR="00672705" w:rsidRPr="009372E1" w:rsidRDefault="00672705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9372E1" w:rsidRDefault="00672705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351EC3" w:rsidRDefault="00672705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9372E1" w:rsidRDefault="00672705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9372E1" w:rsidRDefault="00672705" w:rsidP="00C2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51EC3" w:rsidRPr="009372E1" w14:paraId="0A2DA80A" w14:textId="77777777" w:rsidTr="00A553F7">
        <w:tc>
          <w:tcPr>
            <w:tcW w:w="6435" w:type="dxa"/>
          </w:tcPr>
          <w:p w14:paraId="5114F1C2" w14:textId="77777777" w:rsidR="00351EC3" w:rsidRPr="009372E1" w:rsidRDefault="00351EC3" w:rsidP="0035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2B8B8010" w14:textId="77777777" w:rsidR="00351EC3" w:rsidRPr="009372E1" w:rsidRDefault="00351EC3" w:rsidP="0035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1BC9E76" w14:textId="375618B6" w:rsidR="00351EC3" w:rsidRPr="00351EC3" w:rsidRDefault="00351EC3" w:rsidP="0035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6E64D3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351EC3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5C17D4A1" w14:textId="77777777" w:rsidR="00351EC3" w:rsidRPr="009372E1" w:rsidRDefault="00351EC3" w:rsidP="0035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945146F" w14:textId="77777777" w:rsidR="00351EC3" w:rsidRPr="003C618B" w:rsidRDefault="00351EC3" w:rsidP="0035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1,411</w:t>
            </w:r>
          </w:p>
        </w:tc>
      </w:tr>
      <w:tr w:rsidR="004426C9" w:rsidRPr="009372E1" w14:paraId="54281A7B" w14:textId="77777777" w:rsidTr="00A553F7">
        <w:tc>
          <w:tcPr>
            <w:tcW w:w="6435" w:type="dxa"/>
          </w:tcPr>
          <w:p w14:paraId="14944693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17643F0F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BD3EB20" w14:textId="18C40454" w:rsidR="004426C9" w:rsidRPr="00351EC3" w:rsidRDefault="00351EC3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1,09</w:t>
            </w:r>
            <w:r w:rsidR="00601B7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BF0322C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8C18C17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850</w:t>
            </w:r>
          </w:p>
        </w:tc>
      </w:tr>
      <w:tr w:rsidR="004426C9" w:rsidRPr="009372E1" w14:paraId="428C38DD" w14:textId="77777777" w:rsidTr="00A553F7">
        <w:tc>
          <w:tcPr>
            <w:tcW w:w="6435" w:type="dxa"/>
          </w:tcPr>
          <w:p w14:paraId="218CCF81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372E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2565</w:t>
            </w:r>
          </w:p>
        </w:tc>
        <w:tc>
          <w:tcPr>
            <w:tcW w:w="284" w:type="dxa"/>
          </w:tcPr>
          <w:p w14:paraId="32015424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05BF78" w14:textId="5C7D63A1" w:rsidR="004426C9" w:rsidRPr="00351EC3" w:rsidRDefault="00351EC3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1,0</w:t>
            </w:r>
            <w:r w:rsidR="00601B79">
              <w:rPr>
                <w:rFonts w:ascii="Angsana New" w:hAnsi="Angsana New"/>
                <w:sz w:val="26"/>
                <w:szCs w:val="26"/>
              </w:rPr>
              <w:t>0</w:t>
            </w:r>
            <w:r w:rsidRPr="00351EC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F8F48FF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6F00F6B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850</w:t>
            </w:r>
          </w:p>
        </w:tc>
      </w:tr>
      <w:tr w:rsidR="004426C9" w:rsidRPr="009372E1" w14:paraId="268A0B4C" w14:textId="77777777" w:rsidTr="00A553F7">
        <w:tc>
          <w:tcPr>
            <w:tcW w:w="6435" w:type="dxa"/>
          </w:tcPr>
          <w:p w14:paraId="186E4A95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5A2FF6DE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04169F35" w:rsidR="004426C9" w:rsidRPr="00351EC3" w:rsidRDefault="00351EC3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55</w:t>
            </w:r>
            <w:r w:rsidR="00601B7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53E9D39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413</w:t>
            </w:r>
          </w:p>
        </w:tc>
      </w:tr>
      <w:tr w:rsidR="004426C9" w:rsidRPr="009372E1" w14:paraId="06B0206C" w14:textId="77777777" w:rsidTr="00A553F7">
        <w:tc>
          <w:tcPr>
            <w:tcW w:w="6435" w:type="dxa"/>
          </w:tcPr>
          <w:p w14:paraId="18E023BA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69C74420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3DFF5A42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70" w:type="dxa"/>
          </w:tcPr>
          <w:p w14:paraId="7831DEEE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200</w:t>
            </w:r>
          </w:p>
        </w:tc>
      </w:tr>
      <w:tr w:rsidR="004426C9" w:rsidRPr="009372E1" w14:paraId="5806566D" w14:textId="77777777" w:rsidTr="00A553F7">
        <w:tc>
          <w:tcPr>
            <w:tcW w:w="6435" w:type="dxa"/>
          </w:tcPr>
          <w:p w14:paraId="2DD88C61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6D654C78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2,</w:t>
            </w:r>
            <w:r w:rsidR="00351EC3" w:rsidRPr="00351EC3">
              <w:rPr>
                <w:rFonts w:ascii="Angsana New" w:hAnsi="Angsana New"/>
                <w:sz w:val="26"/>
                <w:szCs w:val="26"/>
              </w:rPr>
              <w:t>858</w:t>
            </w:r>
          </w:p>
        </w:tc>
        <w:tc>
          <w:tcPr>
            <w:tcW w:w="270" w:type="dxa"/>
          </w:tcPr>
          <w:p w14:paraId="4EFC6350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3,724</w:t>
            </w:r>
          </w:p>
        </w:tc>
      </w:tr>
      <w:tr w:rsidR="004426C9" w:rsidRPr="009372E1" w14:paraId="5B801395" w14:textId="77777777" w:rsidTr="00A553F7">
        <w:tc>
          <w:tcPr>
            <w:tcW w:w="6435" w:type="dxa"/>
          </w:tcPr>
          <w:p w14:paraId="062E7FF3" w14:textId="6CFDE6DD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9372E1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54306789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(3</w:t>
            </w:r>
            <w:r w:rsidR="00351EC3" w:rsidRPr="00351EC3">
              <w:rPr>
                <w:rFonts w:ascii="Angsana New" w:hAnsi="Angsana New"/>
                <w:sz w:val="26"/>
                <w:szCs w:val="26"/>
              </w:rPr>
              <w:t>00</w:t>
            </w:r>
            <w:r w:rsidRPr="00351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C8640DF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(464)</w:t>
            </w:r>
          </w:p>
        </w:tc>
      </w:tr>
      <w:tr w:rsidR="004426C9" w:rsidRPr="009372E1" w14:paraId="412029E7" w14:textId="77777777" w:rsidTr="00A553F7">
        <w:tc>
          <w:tcPr>
            <w:tcW w:w="6435" w:type="dxa"/>
          </w:tcPr>
          <w:p w14:paraId="5B7C1E55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53D62AEE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2,</w:t>
            </w:r>
            <w:r w:rsidR="00351EC3" w:rsidRPr="00351EC3"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270" w:type="dxa"/>
          </w:tcPr>
          <w:p w14:paraId="14A68DCB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3,260</w:t>
            </w:r>
          </w:p>
        </w:tc>
      </w:tr>
      <w:tr w:rsidR="004426C9" w:rsidRPr="009372E1" w14:paraId="6B709F05" w14:textId="77777777" w:rsidTr="00A553F7">
        <w:tc>
          <w:tcPr>
            <w:tcW w:w="6435" w:type="dxa"/>
          </w:tcPr>
          <w:p w14:paraId="09F467C6" w14:textId="638EAAEA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9372E1">
              <w:rPr>
                <w:rFonts w:ascii="Angsana New" w:hAnsi="Angsana New"/>
                <w:sz w:val="26"/>
                <w:szCs w:val="26"/>
              </w:rPr>
              <w:t>-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4F583028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(</w:t>
            </w:r>
            <w:r w:rsidR="00351EC3" w:rsidRPr="00351EC3">
              <w:rPr>
                <w:rFonts w:ascii="Angsana New" w:hAnsi="Angsana New"/>
                <w:sz w:val="26"/>
                <w:szCs w:val="26"/>
              </w:rPr>
              <w:t>938</w:t>
            </w:r>
            <w:r w:rsidRPr="00351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22A932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(1,213)</w:t>
            </w:r>
          </w:p>
        </w:tc>
      </w:tr>
      <w:tr w:rsidR="004426C9" w:rsidRPr="009372E1" w14:paraId="36C2A444" w14:textId="77777777" w:rsidTr="00A553F7">
        <w:tc>
          <w:tcPr>
            <w:tcW w:w="6435" w:type="dxa"/>
          </w:tcPr>
          <w:p w14:paraId="5A9178E7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74A89692" w:rsidR="004426C9" w:rsidRPr="00351EC3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EC3">
              <w:rPr>
                <w:rFonts w:ascii="Angsana New" w:hAnsi="Angsana New"/>
                <w:sz w:val="26"/>
                <w:szCs w:val="26"/>
              </w:rPr>
              <w:t>1,</w:t>
            </w:r>
            <w:r w:rsidR="00351EC3" w:rsidRPr="00351EC3">
              <w:rPr>
                <w:rFonts w:ascii="Angsana New" w:hAnsi="Angsana New"/>
                <w:sz w:val="26"/>
                <w:szCs w:val="26"/>
              </w:rPr>
              <w:t>6</w:t>
            </w:r>
            <w:r w:rsidR="000A7101" w:rsidRPr="00351EC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45416753" w14:textId="77777777" w:rsidR="004426C9" w:rsidRPr="009372E1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77777777" w:rsidR="004426C9" w:rsidRPr="003C618B" w:rsidRDefault="004426C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2,047</w:t>
            </w:r>
          </w:p>
        </w:tc>
      </w:tr>
    </w:tbl>
    <w:p w14:paraId="64248EF5" w14:textId="77777777" w:rsidR="00A553F7" w:rsidRPr="008807FF" w:rsidRDefault="00A553F7" w:rsidP="00BB4109">
      <w:pPr>
        <w:pStyle w:val="AccPolicyHeading"/>
        <w:ind w:right="-29"/>
        <w:rPr>
          <w:sz w:val="26"/>
          <w:szCs w:val="26"/>
        </w:rPr>
      </w:pPr>
    </w:p>
    <w:p w14:paraId="698D2711" w14:textId="720A64DA" w:rsidR="00F272AE" w:rsidRPr="008807FF" w:rsidRDefault="00F272AE" w:rsidP="00BB4109">
      <w:pPr>
        <w:pStyle w:val="AccPolicyHeading"/>
        <w:ind w:right="-29"/>
        <w:rPr>
          <w:sz w:val="26"/>
          <w:szCs w:val="26"/>
        </w:rPr>
      </w:pPr>
      <w:r w:rsidRPr="008807FF">
        <w:rPr>
          <w:sz w:val="26"/>
          <w:szCs w:val="26"/>
          <w:cs/>
        </w:rPr>
        <w:t>บริษัททำสัญญาเช่าหลายฉบับกับบริษัท</w:t>
      </w:r>
      <w:r w:rsidR="000019CD" w:rsidRPr="008807FF">
        <w:rPr>
          <w:sz w:val="26"/>
          <w:szCs w:val="26"/>
          <w:cs/>
        </w:rPr>
        <w:t>ลิ</w:t>
      </w:r>
      <w:r w:rsidRPr="008807FF">
        <w:rPr>
          <w:sz w:val="26"/>
          <w:szCs w:val="26"/>
          <w:cs/>
        </w:rPr>
        <w:t>สซิ่ง</w:t>
      </w:r>
      <w:r w:rsidR="00910FE7" w:rsidRPr="008807FF">
        <w:rPr>
          <w:rFonts w:hint="cs"/>
          <w:sz w:val="26"/>
          <w:szCs w:val="26"/>
          <w:cs/>
        </w:rPr>
        <w:t>และบริษัทเอกชนในประเทศ</w:t>
      </w:r>
      <w:r w:rsidR="00C93C6D" w:rsidRPr="008807FF">
        <w:rPr>
          <w:sz w:val="26"/>
          <w:szCs w:val="26"/>
          <w:cs/>
        </w:rPr>
        <w:t>หลาย</w:t>
      </w:r>
      <w:r w:rsidRPr="008807FF">
        <w:rPr>
          <w:sz w:val="26"/>
          <w:szCs w:val="26"/>
          <w:cs/>
        </w:rPr>
        <w:t>แห่ง</w:t>
      </w:r>
      <w:r w:rsidR="008B60C8" w:rsidRPr="008807FF">
        <w:rPr>
          <w:sz w:val="26"/>
          <w:szCs w:val="26"/>
        </w:rPr>
        <w:t xml:space="preserve"> </w:t>
      </w:r>
      <w:r w:rsidRPr="008807FF">
        <w:rPr>
          <w:sz w:val="26"/>
          <w:szCs w:val="26"/>
          <w:cs/>
        </w:rPr>
        <w:t>เพื่อซื้อสินทรัพย์บางรายการ</w:t>
      </w:r>
      <w:r w:rsidR="00DC1BBE" w:rsidRPr="008807FF">
        <w:rPr>
          <w:rFonts w:hint="cs"/>
          <w:sz w:val="26"/>
          <w:szCs w:val="26"/>
          <w:cs/>
        </w:rPr>
        <w:t>เมื่อสิ้นสุดตามสัญญาเช่าหรือ</w:t>
      </w:r>
      <w:r w:rsidR="00D1455E" w:rsidRPr="008807FF">
        <w:rPr>
          <w:rFonts w:hint="cs"/>
          <w:sz w:val="26"/>
          <w:szCs w:val="26"/>
          <w:cs/>
        </w:rPr>
        <w:t>เพื่อควบคุมและ</w:t>
      </w:r>
      <w:r w:rsidR="00910FE7" w:rsidRPr="008807FF">
        <w:rPr>
          <w:rFonts w:hint="cs"/>
          <w:sz w:val="26"/>
          <w:szCs w:val="26"/>
          <w:cs/>
        </w:rPr>
        <w:t>ใช้สินทรัพย์สิทธิการใช้</w:t>
      </w:r>
      <w:r w:rsidRPr="008807FF">
        <w:rPr>
          <w:sz w:val="26"/>
          <w:szCs w:val="26"/>
          <w:cs/>
        </w:rPr>
        <w:t xml:space="preserve">ตามที่กล่าวไว้ในหมายเหตุ </w:t>
      </w:r>
      <w:r w:rsidR="003C4687" w:rsidRPr="008807FF">
        <w:rPr>
          <w:sz w:val="26"/>
          <w:szCs w:val="26"/>
        </w:rPr>
        <w:t>7</w:t>
      </w:r>
    </w:p>
    <w:p w14:paraId="67209DC0" w14:textId="437CF3F7" w:rsidR="005334D6" w:rsidRDefault="00533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22"/>
          <w:szCs w:val="22"/>
        </w:rPr>
        <w:br w:type="page"/>
      </w:r>
    </w:p>
    <w:p w14:paraId="5A34AE6D" w14:textId="19015D02" w:rsidR="003F5AD1" w:rsidRPr="009372E1" w:rsidRDefault="000A4787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372E1">
        <w:rPr>
          <w:rFonts w:ascii="Angsana New" w:hAnsi="Angsana New"/>
          <w:b/>
          <w:bCs/>
          <w:sz w:val="26"/>
          <w:szCs w:val="26"/>
        </w:rPr>
        <w:t>1</w:t>
      </w:r>
      <w:r w:rsidR="008807FF">
        <w:rPr>
          <w:rFonts w:ascii="Angsana New" w:hAnsi="Angsana New"/>
          <w:b/>
          <w:bCs/>
          <w:sz w:val="26"/>
          <w:szCs w:val="26"/>
        </w:rPr>
        <w:t>3</w:t>
      </w:r>
      <w:r w:rsidR="003F5AD1" w:rsidRPr="009372E1">
        <w:rPr>
          <w:rFonts w:ascii="Angsana New" w:hAnsi="Angsana New"/>
          <w:b/>
          <w:bCs/>
          <w:sz w:val="26"/>
          <w:szCs w:val="26"/>
        </w:rPr>
        <w:t>.</w:t>
      </w:r>
      <w:r w:rsidR="003F5AD1" w:rsidRPr="009372E1">
        <w:rPr>
          <w:rFonts w:ascii="Angsana New" w:hAnsi="Angsana New"/>
          <w:b/>
          <w:bCs/>
          <w:sz w:val="26"/>
          <w:szCs w:val="26"/>
        </w:rPr>
        <w:tab/>
      </w:r>
      <w:r w:rsidR="00950C80" w:rsidRPr="00950C80">
        <w:rPr>
          <w:rFonts w:ascii="Angsana New" w:hAnsi="Angsana New"/>
          <w:b/>
          <w:bCs/>
          <w:sz w:val="26"/>
          <w:szCs w:val="26"/>
          <w:cs/>
        </w:rPr>
        <w:t>ประมาณการหนี้สินผลประโยชน์พนักงานเมื่อเกษียณอายุ</w:t>
      </w:r>
    </w:p>
    <w:p w14:paraId="3ECBBE46" w14:textId="77777777" w:rsidR="00DA3C7E" w:rsidRPr="003C618B" w:rsidRDefault="00DA3C7E" w:rsidP="00DA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DA3C7E" w:rsidRPr="003C618B" w14:paraId="0D30F0DF" w14:textId="77777777" w:rsidTr="00D07F74">
        <w:tc>
          <w:tcPr>
            <w:tcW w:w="6731" w:type="dxa"/>
          </w:tcPr>
          <w:p w14:paraId="294F685C" w14:textId="77777777" w:rsidR="00DA3C7E" w:rsidRPr="003C618B" w:rsidRDefault="00DA3C7E" w:rsidP="00D07F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6635E99" w14:textId="77777777" w:rsidR="00DA3C7E" w:rsidRPr="003C618B" w:rsidRDefault="00DA3C7E" w:rsidP="00D07F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618B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A3C7E" w:rsidRPr="003C618B" w14:paraId="4FCB17AF" w14:textId="77777777" w:rsidTr="000F66B9">
        <w:tc>
          <w:tcPr>
            <w:tcW w:w="6731" w:type="dxa"/>
          </w:tcPr>
          <w:p w14:paraId="299553F5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60C2B9A4" w14:textId="1B774348" w:rsidR="00DA3C7E" w:rsidRPr="000F66B9" w:rsidRDefault="00DA3C7E" w:rsidP="00DA3C7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66B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2958A80A" w14:textId="77777777" w:rsidR="00DA3C7E" w:rsidRPr="003C618B" w:rsidRDefault="00DA3C7E" w:rsidP="00DA3C7E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9334AD8" w14:textId="4F0A5EFE" w:rsidR="00DA3C7E" w:rsidRPr="003C618B" w:rsidRDefault="00DA3C7E" w:rsidP="00DA3C7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DA3C7E" w:rsidRPr="003C618B" w14:paraId="6E6C2E6A" w14:textId="77777777" w:rsidTr="000F66B9">
        <w:tc>
          <w:tcPr>
            <w:tcW w:w="6731" w:type="dxa"/>
          </w:tcPr>
          <w:p w14:paraId="3D587EE6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07090DBB" w14:textId="77777777" w:rsidR="00DA3C7E" w:rsidRPr="000F66B9" w:rsidRDefault="00DA3C7E" w:rsidP="00DA3C7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0160800D" w14:textId="77777777" w:rsidR="00DA3C7E" w:rsidRPr="003C618B" w:rsidRDefault="00DA3C7E" w:rsidP="00DA3C7E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6E1D2047" w14:textId="77777777" w:rsidR="00DA3C7E" w:rsidRPr="003C618B" w:rsidRDefault="00DA3C7E" w:rsidP="00DA3C7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A3C7E" w:rsidRPr="003C618B" w14:paraId="237B9D6C" w14:textId="77777777" w:rsidTr="000F66B9">
        <w:trPr>
          <w:trHeight w:val="252"/>
        </w:trPr>
        <w:tc>
          <w:tcPr>
            <w:tcW w:w="6731" w:type="dxa"/>
          </w:tcPr>
          <w:p w14:paraId="473D902B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ภาระผูกพันเกี่ยวกับผลประโยชน์พนักงานเมื่อเกษียณอายุ ณ วันที่ </w:t>
            </w:r>
            <w:r w:rsidRPr="003C618B">
              <w:rPr>
                <w:rFonts w:ascii="Angsana New" w:hAnsi="Angsana New"/>
                <w:sz w:val="26"/>
                <w:szCs w:val="26"/>
              </w:rPr>
              <w:t>1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05" w:type="dxa"/>
            <w:shd w:val="clear" w:color="auto" w:fill="auto"/>
          </w:tcPr>
          <w:p w14:paraId="1FD09E9C" w14:textId="5C5AFFDB" w:rsidR="00DA3C7E" w:rsidRPr="000F66B9" w:rsidRDefault="000F66B9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6B9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269" w:type="dxa"/>
          </w:tcPr>
          <w:p w14:paraId="21618A1C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5FC19EE" w14:textId="673A1326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486</w:t>
            </w:r>
          </w:p>
        </w:tc>
      </w:tr>
      <w:tr w:rsidR="00DA3C7E" w:rsidRPr="003C618B" w14:paraId="48ABCD25" w14:textId="77777777" w:rsidTr="000F66B9">
        <w:trPr>
          <w:trHeight w:val="252"/>
        </w:trPr>
        <w:tc>
          <w:tcPr>
            <w:tcW w:w="6731" w:type="dxa"/>
          </w:tcPr>
          <w:p w14:paraId="58530988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14:paraId="04A18352" w14:textId="214339EC" w:rsidR="00DA3C7E" w:rsidRPr="000F66B9" w:rsidRDefault="000F66B9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6B9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69" w:type="dxa"/>
          </w:tcPr>
          <w:p w14:paraId="43379D42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798B6DB" w14:textId="4E48D16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346</w:t>
            </w:r>
          </w:p>
        </w:tc>
      </w:tr>
      <w:tr w:rsidR="00DA3C7E" w:rsidRPr="003C618B" w14:paraId="3D0BAC0C" w14:textId="77777777" w:rsidTr="000F66B9">
        <w:trPr>
          <w:trHeight w:val="252"/>
        </w:trPr>
        <w:tc>
          <w:tcPr>
            <w:tcW w:w="6731" w:type="dxa"/>
          </w:tcPr>
          <w:p w14:paraId="01E9D944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05" w:type="dxa"/>
            <w:shd w:val="clear" w:color="auto" w:fill="auto"/>
          </w:tcPr>
          <w:p w14:paraId="0340AA7F" w14:textId="7CB3D22C" w:rsidR="00DA3C7E" w:rsidRPr="000F66B9" w:rsidRDefault="000F66B9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6B9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69" w:type="dxa"/>
          </w:tcPr>
          <w:p w14:paraId="62D984BB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C5EC6B" w14:textId="4F281999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F66B9" w:rsidRPr="003C618B" w14:paraId="567FD095" w14:textId="77777777" w:rsidTr="000F66B9">
        <w:trPr>
          <w:trHeight w:val="252"/>
        </w:trPr>
        <w:tc>
          <w:tcPr>
            <w:tcW w:w="6731" w:type="dxa"/>
          </w:tcPr>
          <w:p w14:paraId="03D426C6" w14:textId="77777777" w:rsidR="000F66B9" w:rsidRPr="003C618B" w:rsidRDefault="000F66B9" w:rsidP="000F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ต้นทุนบริการในอดีตเนื่องจากเปลี่ยนแผนผลประโยชน์</w:t>
            </w:r>
          </w:p>
        </w:tc>
        <w:tc>
          <w:tcPr>
            <w:tcW w:w="1405" w:type="dxa"/>
            <w:shd w:val="clear" w:color="auto" w:fill="auto"/>
          </w:tcPr>
          <w:p w14:paraId="7CE0284F" w14:textId="5A6572B5" w:rsidR="000F66B9" w:rsidRPr="000F66B9" w:rsidRDefault="000F66B9" w:rsidP="000F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6B9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2802BE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0F66B9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69" w:type="dxa"/>
          </w:tcPr>
          <w:p w14:paraId="3E77493F" w14:textId="77777777" w:rsidR="000F66B9" w:rsidRPr="003C618B" w:rsidRDefault="000F66B9" w:rsidP="000F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141DB1E" w14:textId="2E2F7190" w:rsidR="000F66B9" w:rsidRPr="003C618B" w:rsidRDefault="000F66B9" w:rsidP="000F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A3C7E" w:rsidRPr="003C618B" w14:paraId="7650B418" w14:textId="77777777" w:rsidTr="000F66B9">
        <w:trPr>
          <w:trHeight w:val="252"/>
        </w:trPr>
        <w:tc>
          <w:tcPr>
            <w:tcW w:w="6731" w:type="dxa"/>
          </w:tcPr>
          <w:p w14:paraId="0071D74D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2A5D4485" w14:textId="5F5CBE3E" w:rsidR="00DA3C7E" w:rsidRPr="000F66B9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6B9">
              <w:rPr>
                <w:rFonts w:ascii="Angsana New" w:hAnsi="Angsana New"/>
                <w:sz w:val="26"/>
                <w:szCs w:val="26"/>
              </w:rPr>
              <w:t>(</w:t>
            </w:r>
            <w:r w:rsidR="000F66B9" w:rsidRPr="000F66B9">
              <w:rPr>
                <w:rFonts w:ascii="Angsana New" w:hAnsi="Angsana New"/>
                <w:sz w:val="26"/>
                <w:szCs w:val="26"/>
              </w:rPr>
              <w:t>90</w:t>
            </w:r>
            <w:r w:rsidRPr="000F66B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71A67DA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B0EEAC1" w14:textId="2AC0A269" w:rsidR="00DA3C7E" w:rsidRPr="003C618B" w:rsidRDefault="00DA3C7E" w:rsidP="00C61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(255)</w:t>
            </w:r>
          </w:p>
        </w:tc>
      </w:tr>
      <w:tr w:rsidR="00DA3C7E" w:rsidRPr="003C618B" w14:paraId="26454FE5" w14:textId="77777777" w:rsidTr="000F66B9">
        <w:trPr>
          <w:trHeight w:val="252"/>
        </w:trPr>
        <w:tc>
          <w:tcPr>
            <w:tcW w:w="6731" w:type="dxa"/>
          </w:tcPr>
          <w:p w14:paraId="1119EF96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ภาระผูกพันเกี่ยวกับผลประโยชน์พนักงานเมื่อเกษียณอายุ ณ วันที่ </w:t>
            </w:r>
            <w:r w:rsidRPr="003C618B">
              <w:rPr>
                <w:rFonts w:ascii="Angsana New" w:hAnsi="Angsana New"/>
                <w:sz w:val="26"/>
                <w:szCs w:val="26"/>
              </w:rPr>
              <w:t>31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1281" w14:textId="4DF998D0" w:rsidR="00DA3C7E" w:rsidRPr="000F66B9" w:rsidRDefault="000F66B9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6B9">
              <w:rPr>
                <w:rFonts w:ascii="Angsana New" w:hAnsi="Angsana New"/>
                <w:sz w:val="26"/>
                <w:szCs w:val="26"/>
              </w:rPr>
              <w:t>1,040</w:t>
            </w:r>
          </w:p>
        </w:tc>
        <w:tc>
          <w:tcPr>
            <w:tcW w:w="269" w:type="dxa"/>
          </w:tcPr>
          <w:p w14:paraId="16179D82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3023203" w14:textId="592FEC5B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590</w:t>
            </w:r>
          </w:p>
        </w:tc>
      </w:tr>
    </w:tbl>
    <w:p w14:paraId="4C16BD83" w14:textId="65095F4E" w:rsidR="00DA3C7E" w:rsidRDefault="00DA3C7E" w:rsidP="00DA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101AB1D" w14:textId="30B71990" w:rsidR="00DA3C7E" w:rsidRPr="003C618B" w:rsidRDefault="00DA3C7E" w:rsidP="00DA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3C618B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3C618B">
        <w:rPr>
          <w:rFonts w:ascii="Angsana New" w:hAnsi="Angsana New"/>
          <w:sz w:val="26"/>
          <w:szCs w:val="26"/>
          <w:cs/>
        </w:rPr>
        <w:t>สำหรับ</w:t>
      </w:r>
      <w:r w:rsidR="00A82EF9">
        <w:rPr>
          <w:rFonts w:ascii="Angsana New" w:hAnsi="Angsana New" w:hint="cs"/>
          <w:sz w:val="26"/>
          <w:szCs w:val="26"/>
          <w:cs/>
        </w:rPr>
        <w:t>แต่ละปี</w:t>
      </w:r>
      <w:r w:rsidRPr="003C618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3C618B">
        <w:rPr>
          <w:rFonts w:ascii="Angsana New" w:hAnsi="Angsana New"/>
          <w:sz w:val="26"/>
          <w:szCs w:val="26"/>
        </w:rPr>
        <w:t>31</w:t>
      </w:r>
      <w:r w:rsidRPr="003C618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และ 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2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มีดังนี้</w:t>
      </w:r>
    </w:p>
    <w:p w14:paraId="580E38F2" w14:textId="77777777" w:rsidR="00DA3C7E" w:rsidRPr="003C618B" w:rsidRDefault="00DA3C7E" w:rsidP="00DA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DA3C7E" w:rsidRPr="003C618B" w14:paraId="1CF9B060" w14:textId="77777777" w:rsidTr="00D07F74">
        <w:tc>
          <w:tcPr>
            <w:tcW w:w="6731" w:type="dxa"/>
          </w:tcPr>
          <w:p w14:paraId="34AB8BB5" w14:textId="77777777" w:rsidR="00DA3C7E" w:rsidRPr="003C618B" w:rsidRDefault="00DA3C7E" w:rsidP="00D07F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41B78E5" w14:textId="77777777" w:rsidR="00DA3C7E" w:rsidRPr="003C618B" w:rsidRDefault="00DA3C7E" w:rsidP="00D07F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618B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A3C7E" w:rsidRPr="003C618B" w14:paraId="47C84FDB" w14:textId="77777777" w:rsidTr="00D07F74">
        <w:tc>
          <w:tcPr>
            <w:tcW w:w="6731" w:type="dxa"/>
          </w:tcPr>
          <w:p w14:paraId="31F01BC8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3669761" w14:textId="30E4CF5A" w:rsidR="00DA3C7E" w:rsidRPr="003C618B" w:rsidRDefault="00DA3C7E" w:rsidP="00DA3C7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71CA4844" w14:textId="77777777" w:rsidR="00DA3C7E" w:rsidRPr="003C618B" w:rsidRDefault="00DA3C7E" w:rsidP="00DA3C7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8434559" w14:textId="788C5040" w:rsidR="00DA3C7E" w:rsidRPr="003C618B" w:rsidRDefault="00DA3C7E" w:rsidP="00DA3C7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DA3C7E" w:rsidRPr="003C618B" w14:paraId="4E738BB7" w14:textId="77777777" w:rsidTr="00D07F74">
        <w:trPr>
          <w:trHeight w:val="252"/>
        </w:trPr>
        <w:tc>
          <w:tcPr>
            <w:tcW w:w="6731" w:type="dxa"/>
          </w:tcPr>
          <w:p w14:paraId="6AAC6D62" w14:textId="669C3E20" w:rsidR="00DA3C7E" w:rsidRPr="003C618B" w:rsidRDefault="00DA3C7E" w:rsidP="00DA3C7E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ในกำไรสำหรับปี </w:t>
            </w:r>
          </w:p>
        </w:tc>
        <w:tc>
          <w:tcPr>
            <w:tcW w:w="1405" w:type="dxa"/>
          </w:tcPr>
          <w:p w14:paraId="73ED26DC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BF8B317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FB6C39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C7E" w:rsidRPr="003C618B" w14:paraId="7469BE9F" w14:textId="77777777" w:rsidTr="00D07F74">
        <w:trPr>
          <w:trHeight w:val="252"/>
        </w:trPr>
        <w:tc>
          <w:tcPr>
            <w:tcW w:w="6731" w:type="dxa"/>
          </w:tcPr>
          <w:p w14:paraId="41C3D07C" w14:textId="77777777" w:rsidR="00DA3C7E" w:rsidRPr="003C618B" w:rsidRDefault="00DA3C7E" w:rsidP="00DA3C7E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05" w:type="dxa"/>
          </w:tcPr>
          <w:p w14:paraId="1021F932" w14:textId="74E0C0B5" w:rsidR="00DA3C7E" w:rsidRPr="003C618B" w:rsidRDefault="000F66B9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69" w:type="dxa"/>
          </w:tcPr>
          <w:p w14:paraId="0261A5F8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728D469" w14:textId="3A9BB771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346</w:t>
            </w:r>
          </w:p>
        </w:tc>
      </w:tr>
      <w:tr w:rsidR="00DA3C7E" w:rsidRPr="003C618B" w14:paraId="1DA1CE68" w14:textId="77777777" w:rsidTr="00D07F74">
        <w:trPr>
          <w:trHeight w:val="252"/>
        </w:trPr>
        <w:tc>
          <w:tcPr>
            <w:tcW w:w="6731" w:type="dxa"/>
          </w:tcPr>
          <w:p w14:paraId="17C2E20F" w14:textId="77777777" w:rsidR="00DA3C7E" w:rsidRPr="003C618B" w:rsidRDefault="00DA3C7E" w:rsidP="00DA3C7E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05" w:type="dxa"/>
          </w:tcPr>
          <w:p w14:paraId="2A671C83" w14:textId="77499343" w:rsidR="00DA3C7E" w:rsidRPr="003C618B" w:rsidRDefault="000F66B9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69" w:type="dxa"/>
          </w:tcPr>
          <w:p w14:paraId="50BD96DE" w14:textId="77777777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451B537" w14:textId="6347FC6C" w:rsidR="00DA3C7E" w:rsidRPr="003C618B" w:rsidRDefault="00DA3C7E" w:rsidP="00DA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802BE" w:rsidRPr="003C618B" w14:paraId="08A1936D" w14:textId="77777777" w:rsidTr="00D07F74">
        <w:trPr>
          <w:trHeight w:val="252"/>
        </w:trPr>
        <w:tc>
          <w:tcPr>
            <w:tcW w:w="6731" w:type="dxa"/>
          </w:tcPr>
          <w:p w14:paraId="637833EF" w14:textId="77777777" w:rsidR="002802BE" w:rsidRPr="003C618B" w:rsidRDefault="002802BE" w:rsidP="002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ต้นทุนบริการในอดีตเนื่องจากเปลี่ยนแผนผลประโยชน์</w:t>
            </w:r>
          </w:p>
        </w:tc>
        <w:tc>
          <w:tcPr>
            <w:tcW w:w="1405" w:type="dxa"/>
          </w:tcPr>
          <w:p w14:paraId="156D54F5" w14:textId="7A737816" w:rsidR="002802BE" w:rsidRPr="003C618B" w:rsidRDefault="002802BE" w:rsidP="002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6B9"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0F66B9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69" w:type="dxa"/>
          </w:tcPr>
          <w:p w14:paraId="1E60FB85" w14:textId="77777777" w:rsidR="002802BE" w:rsidRPr="003C618B" w:rsidRDefault="002802BE" w:rsidP="002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99DDFDB" w14:textId="62D02810" w:rsidR="002802BE" w:rsidRPr="003C618B" w:rsidRDefault="002802BE" w:rsidP="002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802BE" w:rsidRPr="003C618B" w14:paraId="36A33B1E" w14:textId="77777777" w:rsidTr="00D07F74">
        <w:trPr>
          <w:trHeight w:val="252"/>
        </w:trPr>
        <w:tc>
          <w:tcPr>
            <w:tcW w:w="6731" w:type="dxa"/>
          </w:tcPr>
          <w:p w14:paraId="39A17F49" w14:textId="77777777" w:rsidR="002802BE" w:rsidRPr="003C618B" w:rsidRDefault="002802BE" w:rsidP="002802BE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ในกำไรเบ็ดเสร็จอื่นสำหรับปี </w:t>
            </w:r>
          </w:p>
        </w:tc>
        <w:tc>
          <w:tcPr>
            <w:tcW w:w="1405" w:type="dxa"/>
          </w:tcPr>
          <w:p w14:paraId="039CE053" w14:textId="77777777" w:rsidR="002802BE" w:rsidRPr="003C618B" w:rsidRDefault="002802BE" w:rsidP="002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4568A99" w14:textId="77777777" w:rsidR="002802BE" w:rsidRPr="003C618B" w:rsidRDefault="002802BE" w:rsidP="002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70FDD21" w14:textId="77777777" w:rsidR="002802BE" w:rsidRPr="003C618B" w:rsidRDefault="002802BE" w:rsidP="002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02BE" w:rsidRPr="003C618B" w14:paraId="431E0912" w14:textId="77777777" w:rsidTr="00D07F74">
        <w:trPr>
          <w:trHeight w:val="252"/>
        </w:trPr>
        <w:tc>
          <w:tcPr>
            <w:tcW w:w="6731" w:type="dxa"/>
          </w:tcPr>
          <w:p w14:paraId="2F1FB8C1" w14:textId="77777777" w:rsidR="002802BE" w:rsidRPr="003C618B" w:rsidRDefault="002802BE" w:rsidP="002802BE">
            <w:pPr>
              <w:ind w:left="342" w:right="-87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05" w:type="dxa"/>
          </w:tcPr>
          <w:p w14:paraId="6EFF8932" w14:textId="393308F9" w:rsidR="002802BE" w:rsidRPr="003C618B" w:rsidRDefault="002802BE" w:rsidP="002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90</w:t>
            </w:r>
            <w:r w:rsidRPr="003C61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C3F2F22" w14:textId="77777777" w:rsidR="002802BE" w:rsidRPr="003C618B" w:rsidRDefault="002802BE" w:rsidP="002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F0021CF" w14:textId="523432F9" w:rsidR="002802BE" w:rsidRPr="003C618B" w:rsidRDefault="002802BE" w:rsidP="002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(255)</w:t>
            </w:r>
          </w:p>
        </w:tc>
      </w:tr>
      <w:tr w:rsidR="002802BE" w:rsidRPr="003C618B" w14:paraId="5B03E8D0" w14:textId="77777777" w:rsidTr="00D07F74">
        <w:trPr>
          <w:trHeight w:val="252"/>
        </w:trPr>
        <w:tc>
          <w:tcPr>
            <w:tcW w:w="6731" w:type="dxa"/>
          </w:tcPr>
          <w:p w14:paraId="724ECF94" w14:textId="77777777" w:rsidR="002802BE" w:rsidRPr="003C618B" w:rsidRDefault="002802BE" w:rsidP="002802BE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547E4B03" w14:textId="5A4114B8" w:rsidR="002802BE" w:rsidRPr="003C618B" w:rsidRDefault="002802BE" w:rsidP="002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269" w:type="dxa"/>
          </w:tcPr>
          <w:p w14:paraId="0C10A1D0" w14:textId="77777777" w:rsidR="002802BE" w:rsidRPr="003C618B" w:rsidRDefault="002802BE" w:rsidP="002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751C555E" w14:textId="4F5EC5B2" w:rsidR="002802BE" w:rsidRPr="003C618B" w:rsidRDefault="002802BE" w:rsidP="002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104</w:t>
            </w:r>
          </w:p>
        </w:tc>
      </w:tr>
    </w:tbl>
    <w:p w14:paraId="58324E41" w14:textId="77777777" w:rsidR="00466EE1" w:rsidRPr="008E52B8" w:rsidRDefault="00466EE1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D4448DB" w14:textId="77777777" w:rsidR="00DA3C7E" w:rsidRPr="003C618B" w:rsidRDefault="00DA3C7E" w:rsidP="00DA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6FABEA2C" w14:textId="77777777" w:rsidR="00DA3C7E" w:rsidRPr="003C618B" w:rsidRDefault="00DA3C7E" w:rsidP="00DA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605FC9" w:rsidRPr="003C618B" w14:paraId="075E2D91" w14:textId="77777777" w:rsidTr="00D07F74">
        <w:tc>
          <w:tcPr>
            <w:tcW w:w="3060" w:type="dxa"/>
          </w:tcPr>
          <w:p w14:paraId="31439A7D" w14:textId="77777777" w:rsidR="00605FC9" w:rsidRPr="003C618B" w:rsidRDefault="00605FC9" w:rsidP="00605FC9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8A74AC" w14:textId="17BCFC7B" w:rsidR="00605FC9" w:rsidRPr="000F66B9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F66B9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C611FC" w:rsidRPr="000F66B9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</w:tcPr>
          <w:p w14:paraId="1FAA93FF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FC693D" w14:textId="09788056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05FC9">
              <w:rPr>
                <w:rFonts w:ascii="Angsana New" w:hAnsi="Angsana New"/>
                <w:sz w:val="26"/>
                <w:szCs w:val="26"/>
                <w:lang w:val="en-GB"/>
              </w:rPr>
              <w:t>2562</w:t>
            </w:r>
          </w:p>
        </w:tc>
      </w:tr>
      <w:tr w:rsidR="00605FC9" w:rsidRPr="003C618B" w14:paraId="7B8C15AE" w14:textId="77777777" w:rsidTr="00D07F74">
        <w:tc>
          <w:tcPr>
            <w:tcW w:w="3060" w:type="dxa"/>
          </w:tcPr>
          <w:p w14:paraId="4306D670" w14:textId="77777777" w:rsidR="00605FC9" w:rsidRPr="00605FC9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D5A74" w14:textId="77777777" w:rsidR="00605FC9" w:rsidRPr="000F66B9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30641731" w14:textId="77777777" w:rsidR="00605FC9" w:rsidRPr="00605FC9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A80CE" w14:textId="77777777" w:rsidR="00605FC9" w:rsidRPr="00605FC9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605FC9" w:rsidRPr="003C618B" w14:paraId="1B21BC10" w14:textId="77777777" w:rsidTr="00D07F74">
        <w:tc>
          <w:tcPr>
            <w:tcW w:w="3060" w:type="dxa"/>
            <w:hideMark/>
          </w:tcPr>
          <w:p w14:paraId="4828B2EA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  <w:hideMark/>
          </w:tcPr>
          <w:p w14:paraId="5C649AD7" w14:textId="013D8C5E" w:rsidR="00605FC9" w:rsidRPr="000F66B9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F66B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0F66B9" w:rsidRPr="000F66B9">
              <w:rPr>
                <w:rFonts w:ascii="Angsana New" w:hAnsi="Angsana New"/>
                <w:sz w:val="26"/>
                <w:szCs w:val="26"/>
              </w:rPr>
              <w:t>1</w:t>
            </w:r>
            <w:r w:rsidRPr="000F66B9">
              <w:rPr>
                <w:rFonts w:ascii="Angsana New" w:hAnsi="Angsana New"/>
                <w:sz w:val="26"/>
                <w:szCs w:val="26"/>
              </w:rPr>
              <w:t>.</w:t>
            </w:r>
            <w:r w:rsidR="000F66B9" w:rsidRPr="000F66B9">
              <w:rPr>
                <w:rFonts w:ascii="Angsana New" w:hAnsi="Angsana New"/>
                <w:sz w:val="26"/>
                <w:szCs w:val="26"/>
              </w:rPr>
              <w:t>7</w:t>
            </w:r>
            <w:r w:rsidRPr="000F66B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F66B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1A951029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6399B781" w14:textId="2458F397" w:rsidR="00605FC9" w:rsidRPr="00605FC9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05FC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605FC9">
              <w:rPr>
                <w:rFonts w:ascii="Angsana New" w:hAnsi="Angsana New"/>
                <w:sz w:val="26"/>
                <w:szCs w:val="26"/>
                <w:lang w:val="en-GB"/>
              </w:rPr>
              <w:t>2.81</w:t>
            </w:r>
            <w:r w:rsidRPr="00605FC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605FC9" w:rsidRPr="003C618B" w14:paraId="66E91C81" w14:textId="77777777" w:rsidTr="00D07F74">
        <w:tc>
          <w:tcPr>
            <w:tcW w:w="3060" w:type="dxa"/>
            <w:hideMark/>
          </w:tcPr>
          <w:p w14:paraId="78387060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  <w:hideMark/>
          </w:tcPr>
          <w:p w14:paraId="283C066B" w14:textId="77777777" w:rsidR="00605FC9" w:rsidRPr="000F66B9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F66B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F66B9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0F66B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21CEEDF2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1A8B23CD" w14:textId="38A1D22C" w:rsidR="00605FC9" w:rsidRPr="00605FC9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05FC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605FC9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605FC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605FC9" w:rsidRPr="003C618B" w14:paraId="7AAB4A03" w14:textId="77777777" w:rsidTr="00D07F74">
        <w:tc>
          <w:tcPr>
            <w:tcW w:w="3060" w:type="dxa"/>
            <w:hideMark/>
          </w:tcPr>
          <w:p w14:paraId="17F76113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  <w:hideMark/>
          </w:tcPr>
          <w:p w14:paraId="0853D213" w14:textId="55D838E2" w:rsidR="00605FC9" w:rsidRPr="000F66B9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F66B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0F66B9" w:rsidRPr="000F66B9">
              <w:rPr>
                <w:rFonts w:ascii="Angsana New" w:hAnsi="Angsana New"/>
                <w:sz w:val="26"/>
                <w:szCs w:val="26"/>
              </w:rPr>
              <w:t>7.18</w:t>
            </w:r>
            <w:r w:rsidRPr="000F66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64D3">
              <w:rPr>
                <w:rFonts w:ascii="Angsana New" w:hAnsi="Angsana New"/>
                <w:sz w:val="26"/>
                <w:szCs w:val="26"/>
              </w:rPr>
              <w:t>-</w:t>
            </w:r>
            <w:r w:rsidRPr="000F66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F66B9" w:rsidRPr="000F66B9">
              <w:rPr>
                <w:rFonts w:ascii="Angsana New" w:hAnsi="Angsana New"/>
                <w:sz w:val="26"/>
                <w:szCs w:val="26"/>
              </w:rPr>
              <w:t>57.30</w:t>
            </w:r>
            <w:r w:rsidRPr="000F66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F66B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12AED0E9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5791425A" w14:textId="6E6E3E1A" w:rsidR="00605FC9" w:rsidRPr="00605FC9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05FC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605FC9">
              <w:rPr>
                <w:rFonts w:ascii="Angsana New" w:hAnsi="Angsana New"/>
                <w:sz w:val="26"/>
                <w:szCs w:val="26"/>
                <w:lang w:val="en-GB"/>
              </w:rPr>
              <w:t>0 - 48</w:t>
            </w:r>
            <w:r w:rsidRPr="00605FC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605FC9" w:rsidRPr="003C618B" w14:paraId="2BC3B32E" w14:textId="77777777" w:rsidTr="00D07F74">
        <w:tc>
          <w:tcPr>
            <w:tcW w:w="3060" w:type="dxa"/>
            <w:hideMark/>
          </w:tcPr>
          <w:p w14:paraId="184354B2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  <w:hideMark/>
          </w:tcPr>
          <w:p w14:paraId="6A14F106" w14:textId="77777777" w:rsidR="00605FC9" w:rsidRPr="000F66B9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F66B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F66B9">
              <w:rPr>
                <w:rFonts w:ascii="Angsana New" w:hAnsi="Angsana New"/>
                <w:sz w:val="26"/>
                <w:szCs w:val="26"/>
              </w:rPr>
              <w:t>100</w:t>
            </w:r>
            <w:r w:rsidRPr="000F66B9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0F66B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406F7482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0ED56656" w14:textId="4A0C2E8A" w:rsidR="00605FC9" w:rsidRPr="00605FC9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05FC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605FC9">
              <w:rPr>
                <w:rFonts w:ascii="Angsana New" w:hAnsi="Angsana New"/>
                <w:sz w:val="26"/>
                <w:szCs w:val="26"/>
                <w:lang w:val="en-GB"/>
              </w:rPr>
              <w:t>100</w:t>
            </w:r>
            <w:r w:rsidRPr="00605FC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ตามตารางอัตรามรณะปี </w:t>
            </w:r>
            <w:r w:rsidRPr="00605FC9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  <w:tr w:rsidR="00605FC9" w:rsidRPr="003C618B" w14:paraId="509B044A" w14:textId="77777777" w:rsidTr="00D07F74">
        <w:tc>
          <w:tcPr>
            <w:tcW w:w="3060" w:type="dxa"/>
            <w:hideMark/>
          </w:tcPr>
          <w:p w14:paraId="0DBDBF8F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3240" w:type="dxa"/>
            <w:hideMark/>
          </w:tcPr>
          <w:p w14:paraId="436A8E3E" w14:textId="77777777" w:rsidR="00605FC9" w:rsidRPr="000F66B9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F66B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F66B9">
              <w:rPr>
                <w:rFonts w:ascii="Angsana New" w:hAnsi="Angsana New"/>
                <w:sz w:val="26"/>
                <w:szCs w:val="26"/>
              </w:rPr>
              <w:t>5</w:t>
            </w:r>
            <w:r w:rsidRPr="000F66B9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ของตารางมรณะไทย ปี </w:t>
            </w:r>
            <w:r w:rsidRPr="000F66B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69DFAA53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44962F22" w14:textId="61FF0180" w:rsidR="00605FC9" w:rsidRPr="00605FC9" w:rsidRDefault="00605FC9" w:rsidP="00605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05FC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605FC9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605FC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ของตารางมรณะไทย ปี </w:t>
            </w:r>
            <w:r w:rsidRPr="00605FC9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</w:tbl>
    <w:p w14:paraId="5D7B39CA" w14:textId="70CFF46C" w:rsidR="00877330" w:rsidRDefault="00877330" w:rsidP="00A13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11F8CAD4" w14:textId="77777777" w:rsidR="00605FC9" w:rsidRPr="008807FF" w:rsidRDefault="00605FC9" w:rsidP="00880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807FF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การวิเคราะห์ความอ่อนไหว </w:t>
      </w:r>
      <w:r w:rsidRPr="008807FF">
        <w:rPr>
          <w:rFonts w:ascii="Angsana New" w:hAnsi="Angsana New"/>
          <w:b/>
          <w:bCs/>
          <w:i/>
          <w:iCs/>
          <w:sz w:val="26"/>
          <w:szCs w:val="26"/>
        </w:rPr>
        <w:t> </w:t>
      </w:r>
    </w:p>
    <w:p w14:paraId="1089E259" w14:textId="77777777" w:rsidR="00605FC9" w:rsidRPr="002802BE" w:rsidRDefault="00605FC9" w:rsidP="00280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4BD2DE3" w14:textId="77777777" w:rsidR="00605FC9" w:rsidRPr="003C618B" w:rsidRDefault="00605FC9" w:rsidP="00605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</w:t>
      </w:r>
      <w:r w:rsidRPr="003C618B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3C618B">
        <w:rPr>
          <w:rFonts w:ascii="Angsana New" w:hAnsi="Angsana New"/>
          <w:sz w:val="26"/>
          <w:szCs w:val="26"/>
          <w:cs/>
        </w:rPr>
        <w:t>ณ</w:t>
      </w:r>
      <w:r w:rsidRPr="003C618B">
        <w:rPr>
          <w:rFonts w:ascii="Angsana New" w:hAnsi="Angsana New" w:hint="cs"/>
          <w:sz w:val="26"/>
          <w:szCs w:val="26"/>
          <w:cs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วันสิ้นรอบระยะเวลารายงาน โดยถือว่าข้อสมมติอื่น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ๆ คงที่ จะมีผลกระทบต่อประมาณการหนี้สิน</w:t>
      </w:r>
      <w:r w:rsidRPr="003C618B">
        <w:rPr>
          <w:rFonts w:ascii="Angsana New" w:hAnsi="Angsana New" w:hint="cs"/>
          <w:sz w:val="26"/>
          <w:szCs w:val="26"/>
          <w:cs/>
        </w:rPr>
        <w:t>ของโครงการผลประโยชน์ที่กำหนดไว้</w:t>
      </w:r>
      <w:r w:rsidRPr="003C618B">
        <w:rPr>
          <w:rFonts w:ascii="Angsana New" w:hAnsi="Angsana New"/>
          <w:sz w:val="26"/>
          <w:szCs w:val="26"/>
          <w:cs/>
        </w:rPr>
        <w:t>เป็นจำนวนเงินดังต่อไปนี้</w:t>
      </w:r>
    </w:p>
    <w:p w14:paraId="38962C7A" w14:textId="77777777" w:rsidR="00605FC9" w:rsidRPr="002802BE" w:rsidRDefault="00605FC9" w:rsidP="00280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605FC9" w:rsidRPr="003C618B" w14:paraId="6D068AE3" w14:textId="77777777" w:rsidTr="00D07F74">
        <w:tc>
          <w:tcPr>
            <w:tcW w:w="6731" w:type="dxa"/>
          </w:tcPr>
          <w:p w14:paraId="74351FB1" w14:textId="77777777" w:rsidR="00605FC9" w:rsidRPr="003C618B" w:rsidRDefault="00605FC9" w:rsidP="00D07F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50DC9E1" w14:textId="77777777" w:rsidR="00605FC9" w:rsidRPr="003C618B" w:rsidRDefault="00605FC9" w:rsidP="00D07F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618B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05FC9" w:rsidRPr="003C618B" w14:paraId="77E9E705" w14:textId="77777777" w:rsidTr="00D07F74">
        <w:tc>
          <w:tcPr>
            <w:tcW w:w="6731" w:type="dxa"/>
          </w:tcPr>
          <w:p w14:paraId="2F0B119D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6AF8448" w14:textId="1BF22B37" w:rsidR="00605FC9" w:rsidRPr="000F66B9" w:rsidRDefault="00605FC9" w:rsidP="00605FC9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66B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2672AC9A" w14:textId="77777777" w:rsidR="00605FC9" w:rsidRPr="003C618B" w:rsidRDefault="00605FC9" w:rsidP="00605FC9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8545FBF" w14:textId="3761EC10" w:rsidR="00605FC9" w:rsidRPr="003C618B" w:rsidRDefault="00605FC9" w:rsidP="00605FC9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605FC9" w:rsidRPr="003C618B" w14:paraId="59E16874" w14:textId="77777777" w:rsidTr="00D07F74">
        <w:trPr>
          <w:trHeight w:val="252"/>
        </w:trPr>
        <w:tc>
          <w:tcPr>
            <w:tcW w:w="6731" w:type="dxa"/>
          </w:tcPr>
          <w:p w14:paraId="63509357" w14:textId="77777777" w:rsidR="00605FC9" w:rsidRPr="003C618B" w:rsidRDefault="00605FC9" w:rsidP="00605F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ผลกระทบต่อประมาณการหนี้สินผลประโยชน์พนักงานเมื่อเกษียณอายุ</w:t>
            </w: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ณ วันที่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5" w:type="dxa"/>
          </w:tcPr>
          <w:p w14:paraId="2531596F" w14:textId="77777777" w:rsidR="00605FC9" w:rsidRPr="00605FC9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69" w:type="dxa"/>
          </w:tcPr>
          <w:p w14:paraId="7140AF38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98EE483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5FC9" w:rsidRPr="003C618B" w14:paraId="69769097" w14:textId="77777777" w:rsidTr="00D07F74">
        <w:trPr>
          <w:trHeight w:val="252"/>
        </w:trPr>
        <w:tc>
          <w:tcPr>
            <w:tcW w:w="6731" w:type="dxa"/>
          </w:tcPr>
          <w:p w14:paraId="37711570" w14:textId="77777777" w:rsidR="00605FC9" w:rsidRPr="003C618B" w:rsidRDefault="00605FC9" w:rsidP="00605F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5" w:type="dxa"/>
          </w:tcPr>
          <w:p w14:paraId="085047BA" w14:textId="77777777" w:rsidR="00605FC9" w:rsidRPr="00605FC9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69" w:type="dxa"/>
          </w:tcPr>
          <w:p w14:paraId="0ADC5C7A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2D466BF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5FC9" w:rsidRPr="003C618B" w14:paraId="08C06902" w14:textId="77777777" w:rsidTr="00D07F74">
        <w:trPr>
          <w:trHeight w:val="252"/>
        </w:trPr>
        <w:tc>
          <w:tcPr>
            <w:tcW w:w="6731" w:type="dxa"/>
          </w:tcPr>
          <w:p w14:paraId="0495DD95" w14:textId="77777777" w:rsidR="00605FC9" w:rsidRPr="003C618B" w:rsidRDefault="00605FC9" w:rsidP="00605F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3C618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04623FC0" w14:textId="23A238CD" w:rsidR="00605FC9" w:rsidRPr="000F66B9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6B9">
              <w:rPr>
                <w:rFonts w:ascii="Angsana New" w:hAnsi="Angsana New"/>
                <w:sz w:val="26"/>
                <w:szCs w:val="26"/>
              </w:rPr>
              <w:t>(0.</w:t>
            </w:r>
            <w:r w:rsidR="000F66B9" w:rsidRPr="000F66B9">
              <w:rPr>
                <w:rFonts w:ascii="Angsana New" w:hAnsi="Angsana New"/>
                <w:sz w:val="26"/>
                <w:szCs w:val="26"/>
              </w:rPr>
              <w:t>13</w:t>
            </w:r>
            <w:r w:rsidRPr="000F66B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8345914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B4A342D" w14:textId="0EA681A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(0.05)</w:t>
            </w:r>
          </w:p>
        </w:tc>
      </w:tr>
      <w:tr w:rsidR="00605FC9" w:rsidRPr="003C618B" w14:paraId="051F4566" w14:textId="77777777" w:rsidTr="00D07F74">
        <w:trPr>
          <w:trHeight w:val="252"/>
        </w:trPr>
        <w:tc>
          <w:tcPr>
            <w:tcW w:w="6731" w:type="dxa"/>
          </w:tcPr>
          <w:p w14:paraId="58893037" w14:textId="77777777" w:rsidR="00605FC9" w:rsidRPr="003C618B" w:rsidRDefault="00605FC9" w:rsidP="00605F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3C618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220B9A8E" w14:textId="141A7883" w:rsidR="00605FC9" w:rsidRPr="000F66B9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6B9">
              <w:rPr>
                <w:rFonts w:ascii="Angsana New" w:hAnsi="Angsana New"/>
                <w:sz w:val="26"/>
                <w:szCs w:val="26"/>
              </w:rPr>
              <w:t>0.</w:t>
            </w:r>
            <w:r w:rsidR="000F66B9" w:rsidRPr="000F66B9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69" w:type="dxa"/>
          </w:tcPr>
          <w:p w14:paraId="3234F4A1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499A36C" w14:textId="3FDC66C9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</w:tr>
      <w:tr w:rsidR="00605FC9" w:rsidRPr="003C618B" w14:paraId="029EC91B" w14:textId="77777777" w:rsidTr="00D07F74">
        <w:trPr>
          <w:trHeight w:val="252"/>
        </w:trPr>
        <w:tc>
          <w:tcPr>
            <w:tcW w:w="6731" w:type="dxa"/>
          </w:tcPr>
          <w:p w14:paraId="1BB60165" w14:textId="77777777" w:rsidR="00605FC9" w:rsidRPr="003C618B" w:rsidRDefault="00605FC9" w:rsidP="00605F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05" w:type="dxa"/>
          </w:tcPr>
          <w:p w14:paraId="30604108" w14:textId="77777777" w:rsidR="00605FC9" w:rsidRPr="000F66B9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7AB925D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1AFE69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5FC9" w:rsidRPr="003C618B" w14:paraId="6F09CD4F" w14:textId="77777777" w:rsidTr="00D07F74">
        <w:trPr>
          <w:trHeight w:val="252"/>
        </w:trPr>
        <w:tc>
          <w:tcPr>
            <w:tcW w:w="6731" w:type="dxa"/>
          </w:tcPr>
          <w:p w14:paraId="2095C4D0" w14:textId="77777777" w:rsidR="00605FC9" w:rsidRPr="003C618B" w:rsidRDefault="00605FC9" w:rsidP="00605F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3C618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2CAC154A" w14:textId="24254CB2" w:rsidR="00605FC9" w:rsidRPr="000F66B9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6B9">
              <w:rPr>
                <w:rFonts w:ascii="Angsana New" w:hAnsi="Angsana New"/>
                <w:sz w:val="26"/>
                <w:szCs w:val="26"/>
              </w:rPr>
              <w:t>0.</w:t>
            </w:r>
            <w:r w:rsidR="000F66B9" w:rsidRPr="000F66B9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69" w:type="dxa"/>
          </w:tcPr>
          <w:p w14:paraId="60B98B6D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926C2BE" w14:textId="4D9E127E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0.07</w:t>
            </w:r>
          </w:p>
        </w:tc>
      </w:tr>
      <w:tr w:rsidR="00605FC9" w:rsidRPr="003C618B" w14:paraId="697C8980" w14:textId="77777777" w:rsidTr="00D07F74">
        <w:trPr>
          <w:trHeight w:val="252"/>
        </w:trPr>
        <w:tc>
          <w:tcPr>
            <w:tcW w:w="6731" w:type="dxa"/>
          </w:tcPr>
          <w:p w14:paraId="66164B2E" w14:textId="77777777" w:rsidR="00605FC9" w:rsidRPr="003C618B" w:rsidRDefault="00605FC9" w:rsidP="00605F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3C618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004F0ABE" w14:textId="2313A0A8" w:rsidR="00605FC9" w:rsidRPr="000F66B9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66B9">
              <w:rPr>
                <w:rFonts w:ascii="Angsana New" w:hAnsi="Angsana New"/>
                <w:sz w:val="26"/>
                <w:szCs w:val="26"/>
              </w:rPr>
              <w:t>(0.</w:t>
            </w:r>
            <w:r w:rsidR="000F66B9" w:rsidRPr="000F66B9">
              <w:rPr>
                <w:rFonts w:ascii="Angsana New" w:hAnsi="Angsana New"/>
                <w:sz w:val="26"/>
                <w:szCs w:val="26"/>
              </w:rPr>
              <w:t>12</w:t>
            </w:r>
            <w:r w:rsidRPr="000F66B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35BC521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2A68657" w14:textId="3FBC13B9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(0.06)</w:t>
            </w:r>
          </w:p>
        </w:tc>
      </w:tr>
      <w:tr w:rsidR="00605FC9" w:rsidRPr="003C618B" w14:paraId="53A29F76" w14:textId="77777777" w:rsidTr="00D07F74">
        <w:trPr>
          <w:trHeight w:val="252"/>
        </w:trPr>
        <w:tc>
          <w:tcPr>
            <w:tcW w:w="6731" w:type="dxa"/>
          </w:tcPr>
          <w:p w14:paraId="69B3E1CB" w14:textId="77777777" w:rsidR="00605FC9" w:rsidRPr="003C618B" w:rsidRDefault="00605FC9" w:rsidP="00605F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05" w:type="dxa"/>
          </w:tcPr>
          <w:p w14:paraId="34EA10F9" w14:textId="77777777" w:rsidR="00605FC9" w:rsidRPr="00605FC9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69" w:type="dxa"/>
          </w:tcPr>
          <w:p w14:paraId="1299ED56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632BDA8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5FC9" w:rsidRPr="003C618B" w14:paraId="7D374DF1" w14:textId="77777777" w:rsidTr="00D07F74">
        <w:trPr>
          <w:trHeight w:val="252"/>
        </w:trPr>
        <w:tc>
          <w:tcPr>
            <w:tcW w:w="6731" w:type="dxa"/>
          </w:tcPr>
          <w:p w14:paraId="20CC4C02" w14:textId="6DC16CE4" w:rsidR="00605FC9" w:rsidRPr="003C618B" w:rsidRDefault="00605FC9" w:rsidP="00605F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="00656C75">
              <w:rPr>
                <w:rFonts w:ascii="Angsana New" w:hAnsi="Angsana New"/>
                <w:sz w:val="26"/>
                <w:szCs w:val="26"/>
              </w:rPr>
              <w:t>20</w:t>
            </w:r>
            <w:r w:rsidR="002802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802B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 </w:t>
            </w:r>
            <w:r w:rsidR="002802BE">
              <w:rPr>
                <w:rFonts w:ascii="Angsana New" w:hAnsi="Angsana New"/>
                <w:sz w:val="26"/>
                <w:szCs w:val="26"/>
              </w:rPr>
              <w:t>2563</w:t>
            </w:r>
            <w:r w:rsidR="00484F1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4F1A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2802B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484F1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802B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2802B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 </w:t>
            </w:r>
            <w:r w:rsidR="002802B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5" w:type="dxa"/>
          </w:tcPr>
          <w:p w14:paraId="588CAFE8" w14:textId="4AFFA735" w:rsidR="00605FC9" w:rsidRPr="00656C75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6C75">
              <w:rPr>
                <w:rFonts w:ascii="Angsana New" w:hAnsi="Angsana New"/>
                <w:sz w:val="26"/>
                <w:szCs w:val="26"/>
              </w:rPr>
              <w:t>(0.</w:t>
            </w:r>
            <w:r w:rsidR="00656C75" w:rsidRPr="00656C75">
              <w:rPr>
                <w:rFonts w:ascii="Angsana New" w:hAnsi="Angsana New"/>
                <w:sz w:val="26"/>
                <w:szCs w:val="26"/>
              </w:rPr>
              <w:t>26</w:t>
            </w:r>
            <w:r w:rsidRPr="00656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845468D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4B05EF3" w14:textId="192C1719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(</w:t>
            </w:r>
            <w:r w:rsidR="00484F1A">
              <w:rPr>
                <w:rFonts w:ascii="Angsana New" w:hAnsi="Angsana New"/>
                <w:sz w:val="26"/>
                <w:szCs w:val="26"/>
              </w:rPr>
              <w:t>0</w:t>
            </w:r>
            <w:r w:rsidRPr="003C618B">
              <w:rPr>
                <w:rFonts w:ascii="Angsana New" w:hAnsi="Angsana New"/>
                <w:sz w:val="26"/>
                <w:szCs w:val="26"/>
              </w:rPr>
              <w:t>.</w:t>
            </w:r>
            <w:r w:rsidR="00484F1A">
              <w:rPr>
                <w:rFonts w:ascii="Angsana New" w:hAnsi="Angsana New"/>
                <w:sz w:val="26"/>
                <w:szCs w:val="26"/>
              </w:rPr>
              <w:t>06</w:t>
            </w:r>
            <w:r w:rsidRPr="003C618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05FC9" w:rsidRPr="003C618B" w14:paraId="6A61965C" w14:textId="77777777" w:rsidTr="00D07F74">
        <w:trPr>
          <w:trHeight w:val="252"/>
        </w:trPr>
        <w:tc>
          <w:tcPr>
            <w:tcW w:w="6731" w:type="dxa"/>
          </w:tcPr>
          <w:p w14:paraId="4DB60332" w14:textId="2E7E8180" w:rsidR="00605FC9" w:rsidRPr="003C618B" w:rsidRDefault="00605FC9" w:rsidP="00605F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="002802BE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="002802B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 </w:t>
            </w:r>
            <w:r w:rsidR="002802B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="002802BE"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 w:rsidR="002802B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2802B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 </w:t>
            </w:r>
            <w:r w:rsidR="002802B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5" w:type="dxa"/>
          </w:tcPr>
          <w:p w14:paraId="5AA57DB0" w14:textId="12C333E5" w:rsidR="00605FC9" w:rsidRPr="00656C75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6C75">
              <w:rPr>
                <w:rFonts w:ascii="Angsana New" w:hAnsi="Angsana New"/>
                <w:sz w:val="26"/>
                <w:szCs w:val="26"/>
              </w:rPr>
              <w:t>0.</w:t>
            </w:r>
            <w:r w:rsidR="00656C75" w:rsidRPr="00656C75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69" w:type="dxa"/>
          </w:tcPr>
          <w:p w14:paraId="19D3B1B1" w14:textId="77777777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954843A" w14:textId="5F130568" w:rsidR="00605FC9" w:rsidRPr="003C618B" w:rsidRDefault="00605FC9" w:rsidP="0060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0.</w:t>
            </w:r>
            <w:r w:rsidR="00484F1A">
              <w:rPr>
                <w:rFonts w:ascii="Angsana New" w:hAnsi="Angsana New"/>
                <w:sz w:val="26"/>
                <w:szCs w:val="26"/>
              </w:rPr>
              <w:t>0</w:t>
            </w:r>
            <w:r w:rsidR="00656C7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3CD239D7" w14:textId="77777777" w:rsidR="00605FC9" w:rsidRPr="002802BE" w:rsidRDefault="00605FC9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801AE97" w14:textId="77777777" w:rsidR="00605FC9" w:rsidRPr="003C618B" w:rsidRDefault="00605FC9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ๆ</w:t>
      </w:r>
    </w:p>
    <w:p w14:paraId="44154DF7" w14:textId="77777777" w:rsidR="00605FC9" w:rsidRPr="002802BE" w:rsidRDefault="00605FC9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85F5D18" w14:textId="4AD6900B" w:rsidR="00B12CB0" w:rsidRPr="008E52B8" w:rsidRDefault="00B12CB0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0F66B9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0F66B9">
        <w:rPr>
          <w:rFonts w:ascii="Angsana New" w:hAnsi="Angsana New"/>
          <w:sz w:val="26"/>
          <w:szCs w:val="26"/>
        </w:rPr>
        <w:t xml:space="preserve">5 </w:t>
      </w:r>
      <w:r w:rsidRPr="000F66B9">
        <w:rPr>
          <w:rFonts w:ascii="Angsana New" w:hAnsi="Angsana New" w:hint="cs"/>
          <w:sz w:val="26"/>
          <w:szCs w:val="26"/>
          <w:cs/>
        </w:rPr>
        <w:t>เมษายน</w:t>
      </w:r>
      <w:r w:rsidRPr="000F66B9">
        <w:rPr>
          <w:rFonts w:ascii="Angsana New" w:hAnsi="Angsana New"/>
          <w:sz w:val="26"/>
          <w:szCs w:val="26"/>
          <w:cs/>
        </w:rPr>
        <w:t xml:space="preserve"> </w:t>
      </w:r>
      <w:r w:rsidRPr="000F66B9">
        <w:rPr>
          <w:rFonts w:ascii="Angsana New" w:hAnsi="Angsana New"/>
          <w:sz w:val="26"/>
          <w:szCs w:val="26"/>
        </w:rPr>
        <w:t>2562</w:t>
      </w:r>
      <w:r w:rsidRPr="000F66B9">
        <w:rPr>
          <w:rFonts w:ascii="Angsana New" w:hAnsi="Angsana New"/>
          <w:sz w:val="26"/>
          <w:szCs w:val="26"/>
          <w:cs/>
        </w:rPr>
        <w:t xml:space="preserve"> พระราชบัญญัติคุ้มครองแรงงาน</w:t>
      </w:r>
      <w:r w:rsidRPr="000F66B9">
        <w:rPr>
          <w:rFonts w:ascii="Angsana New" w:hAnsi="Angsana New"/>
          <w:sz w:val="26"/>
          <w:szCs w:val="26"/>
        </w:rPr>
        <w:t xml:space="preserve"> </w:t>
      </w:r>
      <w:r w:rsidRPr="000F66B9">
        <w:rPr>
          <w:rFonts w:ascii="Angsana New" w:hAnsi="Angsana New" w:hint="cs"/>
          <w:sz w:val="26"/>
          <w:szCs w:val="26"/>
          <w:cs/>
        </w:rPr>
        <w:t xml:space="preserve">(ฉบับที่ </w:t>
      </w:r>
      <w:r w:rsidRPr="000F66B9">
        <w:rPr>
          <w:rFonts w:ascii="Angsana New" w:hAnsi="Angsana New"/>
          <w:sz w:val="26"/>
          <w:szCs w:val="26"/>
        </w:rPr>
        <w:t xml:space="preserve">7) </w:t>
      </w:r>
      <w:r w:rsidRPr="000F66B9">
        <w:rPr>
          <w:rFonts w:ascii="Angsana New" w:hAnsi="Angsana New" w:hint="cs"/>
          <w:sz w:val="26"/>
          <w:szCs w:val="26"/>
          <w:cs/>
        </w:rPr>
        <w:t xml:space="preserve">พ.ศ. </w:t>
      </w:r>
      <w:r w:rsidRPr="000F66B9">
        <w:rPr>
          <w:rFonts w:ascii="Angsana New" w:hAnsi="Angsana New"/>
          <w:sz w:val="26"/>
          <w:szCs w:val="26"/>
        </w:rPr>
        <w:t>2562 (</w:t>
      </w:r>
      <w:r w:rsidRPr="000F66B9">
        <w:rPr>
          <w:rFonts w:ascii="Angsana New" w:hAnsi="Angsana New" w:hint="cs"/>
          <w:sz w:val="26"/>
          <w:szCs w:val="26"/>
          <w:cs/>
        </w:rPr>
        <w:t xml:space="preserve">ลงวันที่ </w:t>
      </w:r>
      <w:r w:rsidRPr="000F66B9">
        <w:rPr>
          <w:rFonts w:ascii="Angsana New" w:hAnsi="Angsana New"/>
          <w:sz w:val="26"/>
          <w:szCs w:val="26"/>
        </w:rPr>
        <w:t xml:space="preserve">4 </w:t>
      </w:r>
      <w:r w:rsidRPr="000F66B9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0F66B9">
        <w:rPr>
          <w:rFonts w:ascii="Angsana New" w:hAnsi="Angsana New"/>
          <w:sz w:val="26"/>
          <w:szCs w:val="26"/>
        </w:rPr>
        <w:t xml:space="preserve">2562) </w:t>
      </w:r>
      <w:r w:rsidRPr="000F66B9">
        <w:rPr>
          <w:rFonts w:ascii="Angsana New" w:hAnsi="Angsana New" w:hint="cs"/>
          <w:sz w:val="26"/>
          <w:szCs w:val="26"/>
          <w:cs/>
        </w:rPr>
        <w:t>ได้ประกาศในราชกิจจานุเบกษา</w:t>
      </w:r>
      <w:r w:rsidRPr="000F66B9">
        <w:rPr>
          <w:rFonts w:ascii="Angsana New" w:hAnsi="Angsana New"/>
          <w:sz w:val="26"/>
          <w:szCs w:val="26"/>
          <w:cs/>
        </w:rPr>
        <w:t xml:space="preserve">และจะมีผลใช้บังคับเมื่อพ้น </w:t>
      </w:r>
      <w:r w:rsidRPr="000F66B9">
        <w:rPr>
          <w:rFonts w:ascii="Angsana New" w:hAnsi="Angsana New"/>
          <w:sz w:val="26"/>
          <w:szCs w:val="26"/>
        </w:rPr>
        <w:t>30</w:t>
      </w:r>
      <w:r w:rsidRPr="000F66B9">
        <w:rPr>
          <w:rFonts w:ascii="Angsana New" w:hAnsi="Angsana New"/>
          <w:sz w:val="26"/>
          <w:szCs w:val="26"/>
          <w:cs/>
        </w:rPr>
        <w:t xml:space="preserve"> วันนับแต่วันที่ประกาศ ซี่งกำหนดให้นายจ้างต้องจ่ายค่าชดเชยให้ลูกจ้างที่ถูกเลิกจ้างเพิ่มเติม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0F66B9">
        <w:rPr>
          <w:rFonts w:ascii="Angsana New" w:hAnsi="Angsana New"/>
          <w:sz w:val="26"/>
          <w:szCs w:val="26"/>
        </w:rPr>
        <w:t>20</w:t>
      </w:r>
      <w:r w:rsidRPr="000F66B9">
        <w:rPr>
          <w:rFonts w:ascii="Angsana New" w:hAnsi="Angsana New"/>
          <w:sz w:val="26"/>
          <w:szCs w:val="26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0F66B9">
        <w:rPr>
          <w:rFonts w:ascii="Angsana New" w:hAnsi="Angsana New"/>
          <w:sz w:val="26"/>
          <w:szCs w:val="26"/>
        </w:rPr>
        <w:t>400</w:t>
      </w:r>
      <w:r w:rsidRPr="000F66B9">
        <w:rPr>
          <w:rFonts w:ascii="Angsana New" w:hAnsi="Angsana New"/>
          <w:sz w:val="26"/>
          <w:szCs w:val="26"/>
          <w:cs/>
        </w:rPr>
        <w:t xml:space="preserve"> วัน จากอัตราค่าชดเชยสูงสุด</w:t>
      </w:r>
      <w:r w:rsidRPr="000F66B9">
        <w:rPr>
          <w:rFonts w:ascii="Angsana New" w:hAnsi="Angsana New" w:hint="cs"/>
          <w:sz w:val="26"/>
          <w:szCs w:val="26"/>
          <w:cs/>
        </w:rPr>
        <w:t>เดิม</w:t>
      </w:r>
      <w:r w:rsidRPr="000F66B9">
        <w:rPr>
          <w:rFonts w:ascii="Angsana New" w:hAnsi="Angsana New"/>
          <w:sz w:val="26"/>
          <w:szCs w:val="26"/>
          <w:cs/>
        </w:rPr>
        <w:t xml:space="preserve">คือ </w:t>
      </w:r>
      <w:r w:rsidRPr="000F66B9">
        <w:rPr>
          <w:rFonts w:ascii="Angsana New" w:hAnsi="Angsana New"/>
          <w:sz w:val="26"/>
          <w:szCs w:val="26"/>
        </w:rPr>
        <w:t>300</w:t>
      </w:r>
      <w:r w:rsidRPr="000F66B9">
        <w:rPr>
          <w:rFonts w:ascii="Angsana New" w:hAnsi="Angsana New"/>
          <w:sz w:val="26"/>
          <w:szCs w:val="26"/>
          <w:cs/>
        </w:rPr>
        <w:t xml:space="preserve"> วัน </w:t>
      </w:r>
      <w:r w:rsidRPr="000F66B9">
        <w:rPr>
          <w:rFonts w:ascii="Angsana New" w:hAnsi="Angsana New" w:hint="cs"/>
          <w:sz w:val="26"/>
          <w:szCs w:val="26"/>
          <w:cs/>
        </w:rPr>
        <w:t>บริษัทได้บันทึก</w:t>
      </w:r>
      <w:r w:rsidRPr="000F66B9">
        <w:rPr>
          <w:rFonts w:ascii="Angsana New" w:hAnsi="Angsana New"/>
          <w:sz w:val="26"/>
          <w:szCs w:val="26"/>
          <w:cs/>
        </w:rPr>
        <w:t>ต้นทุนบริการในอดีตเนื่องจากเปลี่ยนแผนผลประโยชน์</w:t>
      </w:r>
      <w:r w:rsidRPr="000F66B9">
        <w:rPr>
          <w:rFonts w:ascii="Angsana New" w:hAnsi="Angsana New" w:hint="cs"/>
          <w:sz w:val="26"/>
          <w:szCs w:val="26"/>
          <w:cs/>
        </w:rPr>
        <w:t>ดังกล่าวเมื่อกฎหมายมีผลบังคับใช้ในงบกำไรขาดทุนเบ็ดเสร็จสำหรับ</w:t>
      </w:r>
      <w:r w:rsidR="00605FC9" w:rsidRPr="000F66B9">
        <w:rPr>
          <w:rFonts w:ascii="Angsana New" w:hAnsi="Angsana New" w:hint="cs"/>
          <w:sz w:val="26"/>
          <w:szCs w:val="26"/>
          <w:cs/>
        </w:rPr>
        <w:t>ปี</w:t>
      </w:r>
      <w:r w:rsidRPr="000F66B9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0F66B9">
        <w:rPr>
          <w:rFonts w:ascii="Angsana New" w:hAnsi="Angsana New"/>
          <w:sz w:val="26"/>
          <w:szCs w:val="26"/>
        </w:rPr>
        <w:t>3</w:t>
      </w:r>
      <w:r w:rsidR="00605FC9" w:rsidRPr="000F66B9">
        <w:rPr>
          <w:rFonts w:ascii="Angsana New" w:hAnsi="Angsana New"/>
          <w:sz w:val="26"/>
          <w:szCs w:val="26"/>
        </w:rPr>
        <w:t>1</w:t>
      </w:r>
      <w:r w:rsidRPr="000F66B9">
        <w:rPr>
          <w:rFonts w:ascii="Angsana New" w:hAnsi="Angsana New"/>
          <w:sz w:val="26"/>
          <w:szCs w:val="26"/>
        </w:rPr>
        <w:t xml:space="preserve"> </w:t>
      </w:r>
      <w:r w:rsidR="00605FC9" w:rsidRPr="000F66B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F66B9">
        <w:rPr>
          <w:rFonts w:ascii="Angsana New" w:hAnsi="Angsana New"/>
          <w:sz w:val="26"/>
          <w:szCs w:val="26"/>
        </w:rPr>
        <w:t>256</w:t>
      </w:r>
      <w:r w:rsidR="000F66B9" w:rsidRPr="000F66B9">
        <w:rPr>
          <w:rFonts w:ascii="Angsana New" w:hAnsi="Angsana New"/>
          <w:sz w:val="26"/>
          <w:szCs w:val="26"/>
        </w:rPr>
        <w:t>2</w:t>
      </w:r>
    </w:p>
    <w:p w14:paraId="483DADA7" w14:textId="4FAE11BC" w:rsidR="00AC5954" w:rsidRPr="002802BE" w:rsidRDefault="00AC5954" w:rsidP="00280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7735C0D1" w14:textId="77777777" w:rsidR="002802BE" w:rsidRDefault="00280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13BBBD5" w14:textId="7017ADBF" w:rsidR="00AC5954" w:rsidRPr="003C618B" w:rsidRDefault="00AC5954" w:rsidP="00280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C618B">
        <w:rPr>
          <w:rFonts w:ascii="Angsana New" w:hAnsi="Angsana New"/>
          <w:b/>
          <w:bCs/>
          <w:sz w:val="26"/>
          <w:szCs w:val="26"/>
        </w:rPr>
        <w:t>1</w:t>
      </w:r>
      <w:r w:rsidR="00480D50">
        <w:rPr>
          <w:rFonts w:ascii="Angsana New" w:hAnsi="Angsana New"/>
          <w:b/>
          <w:bCs/>
          <w:sz w:val="26"/>
          <w:szCs w:val="26"/>
        </w:rPr>
        <w:t>4</w:t>
      </w:r>
      <w:r w:rsidRPr="003C618B">
        <w:rPr>
          <w:rFonts w:ascii="Angsana New" w:hAnsi="Angsana New"/>
          <w:b/>
          <w:bCs/>
          <w:sz w:val="26"/>
          <w:szCs w:val="26"/>
        </w:rPr>
        <w:t xml:space="preserve">. </w:t>
      </w:r>
      <w:r w:rsidRPr="003C618B">
        <w:rPr>
          <w:rFonts w:ascii="Angsana New" w:hAnsi="Angsana New"/>
          <w:b/>
          <w:bCs/>
          <w:sz w:val="26"/>
          <w:szCs w:val="26"/>
        </w:rPr>
        <w:tab/>
      </w:r>
      <w:r w:rsidRPr="003C618B">
        <w:rPr>
          <w:rFonts w:ascii="Angsana New" w:hAnsi="Angsana New"/>
          <w:b/>
          <w:bCs/>
          <w:sz w:val="26"/>
          <w:szCs w:val="26"/>
          <w:cs/>
        </w:rPr>
        <w:t>การลดทุนจดทะเบียน</w:t>
      </w:r>
    </w:p>
    <w:p w14:paraId="6BA19DE3" w14:textId="77777777" w:rsidR="00AC5954" w:rsidRPr="002802BE" w:rsidRDefault="00AC5954" w:rsidP="00AC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233008F" w14:textId="0B2E69CE" w:rsidR="00AC5954" w:rsidRDefault="00AC5954" w:rsidP="00AC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ในที่ประชุมวิสามัญผู้ถือหุ้น</w:t>
      </w:r>
      <w:r w:rsidRPr="003C618B">
        <w:rPr>
          <w:rFonts w:ascii="Angsana New" w:hAnsi="Angsana New" w:hint="cs"/>
          <w:sz w:val="26"/>
          <w:szCs w:val="26"/>
          <w:cs/>
        </w:rPr>
        <w:t>เมื่อ</w:t>
      </w:r>
      <w:r w:rsidRPr="003C618B">
        <w:rPr>
          <w:rFonts w:ascii="Angsana New" w:hAnsi="Angsana New"/>
          <w:sz w:val="26"/>
          <w:szCs w:val="26"/>
          <w:cs/>
        </w:rPr>
        <w:t xml:space="preserve">วันที่ </w:t>
      </w:r>
      <w:r w:rsidRPr="003C618B">
        <w:rPr>
          <w:rFonts w:ascii="Angsana New" w:hAnsi="Angsana New"/>
          <w:sz w:val="26"/>
          <w:szCs w:val="26"/>
        </w:rPr>
        <w:t xml:space="preserve">15 </w:t>
      </w:r>
      <w:r w:rsidRPr="003C618B">
        <w:rPr>
          <w:rFonts w:ascii="Angsana New" w:hAnsi="Angsana New"/>
          <w:sz w:val="26"/>
          <w:szCs w:val="26"/>
          <w:cs/>
        </w:rPr>
        <w:t>ตุลา</w:t>
      </w:r>
      <w:r w:rsidRPr="003C618B">
        <w:rPr>
          <w:rFonts w:ascii="Angsana New" w:hAnsi="Angsana New" w:hint="cs"/>
          <w:sz w:val="26"/>
          <w:szCs w:val="26"/>
          <w:cs/>
        </w:rPr>
        <w:t>ค</w:t>
      </w:r>
      <w:r w:rsidRPr="003C618B">
        <w:rPr>
          <w:rFonts w:ascii="Angsana New" w:hAnsi="Angsana New"/>
          <w:sz w:val="26"/>
          <w:szCs w:val="26"/>
          <w:cs/>
        </w:rPr>
        <w:t xml:space="preserve">ม </w:t>
      </w:r>
      <w:r w:rsidRPr="003C618B">
        <w:rPr>
          <w:rFonts w:ascii="Angsana New" w:hAnsi="Angsana New"/>
          <w:sz w:val="26"/>
          <w:szCs w:val="26"/>
        </w:rPr>
        <w:t xml:space="preserve">2562 </w:t>
      </w:r>
      <w:r w:rsidRPr="003C618B">
        <w:rPr>
          <w:rFonts w:ascii="Angsana New" w:hAnsi="Angsana New" w:hint="cs"/>
          <w:sz w:val="26"/>
          <w:szCs w:val="26"/>
          <w:cs/>
        </w:rPr>
        <w:t>ผู้ถือหุ้น</w:t>
      </w:r>
      <w:r w:rsidRPr="003C618B">
        <w:rPr>
          <w:rFonts w:ascii="Angsana New" w:hAnsi="Angsana New"/>
          <w:sz w:val="26"/>
          <w:szCs w:val="26"/>
          <w:cs/>
        </w:rPr>
        <w:t>ได้มีมติอนุมัติ</w:t>
      </w:r>
      <w:r w:rsidRPr="003C618B">
        <w:rPr>
          <w:rFonts w:ascii="Angsana New" w:hAnsi="Angsana New" w:hint="cs"/>
          <w:sz w:val="26"/>
          <w:szCs w:val="26"/>
          <w:cs/>
        </w:rPr>
        <w:t>ให้</w:t>
      </w:r>
      <w:r w:rsidRPr="003C618B">
        <w:rPr>
          <w:rFonts w:ascii="Angsana New" w:hAnsi="Angsana New"/>
          <w:sz w:val="26"/>
          <w:szCs w:val="26"/>
          <w:cs/>
        </w:rPr>
        <w:t>ลดทุน</w:t>
      </w:r>
      <w:r w:rsidRPr="003C618B">
        <w:rPr>
          <w:rFonts w:ascii="Angsana New" w:hAnsi="Angsana New" w:hint="cs"/>
          <w:sz w:val="26"/>
          <w:szCs w:val="26"/>
          <w:cs/>
        </w:rPr>
        <w:t xml:space="preserve">โดยการลดมูลค่าหุ้นที่ตราไว้ต่อหุ้นเพื่อล้างขาดทุนสะสม ส่งผลให้ทุนจดทะเบียนของบริษัทลดลงจาก </w:t>
      </w:r>
      <w:r w:rsidRPr="003C618B">
        <w:rPr>
          <w:rFonts w:ascii="Angsana New" w:hAnsi="Angsana New"/>
          <w:sz w:val="26"/>
          <w:szCs w:val="26"/>
        </w:rPr>
        <w:t xml:space="preserve">170,000,000 </w:t>
      </w:r>
      <w:r w:rsidRPr="003C618B">
        <w:rPr>
          <w:rFonts w:ascii="Angsana New" w:hAnsi="Angsana New"/>
          <w:sz w:val="26"/>
          <w:szCs w:val="26"/>
          <w:cs/>
        </w:rPr>
        <w:t xml:space="preserve">บาท (แบ่งเป็นหุ้นสามัญจำนวน </w:t>
      </w:r>
      <w:r w:rsidRPr="003C618B">
        <w:rPr>
          <w:rFonts w:ascii="Angsana New" w:hAnsi="Angsana New"/>
          <w:sz w:val="26"/>
          <w:szCs w:val="26"/>
        </w:rPr>
        <w:t xml:space="preserve">1,700,000 </w:t>
      </w:r>
      <w:r w:rsidRPr="003C618B">
        <w:rPr>
          <w:rFonts w:ascii="Angsana New" w:hAnsi="Angsana New"/>
          <w:sz w:val="26"/>
          <w:szCs w:val="26"/>
          <w:cs/>
        </w:rPr>
        <w:t>หุ้น มูลค่าหุ้นละ</w:t>
      </w:r>
      <w:r w:rsidRPr="003C618B">
        <w:rPr>
          <w:rFonts w:ascii="Angsana New" w:hAnsi="Angsana New"/>
          <w:sz w:val="26"/>
          <w:szCs w:val="26"/>
        </w:rPr>
        <w:t xml:space="preserve"> 100 </w:t>
      </w:r>
      <w:r w:rsidRPr="003C618B">
        <w:rPr>
          <w:rFonts w:ascii="Angsana New" w:hAnsi="Angsana New"/>
          <w:sz w:val="26"/>
          <w:szCs w:val="26"/>
          <w:cs/>
        </w:rPr>
        <w:t xml:space="preserve">บาท) เป็น </w:t>
      </w:r>
      <w:r w:rsidRPr="003C618B">
        <w:rPr>
          <w:rFonts w:ascii="Angsana New" w:hAnsi="Angsana New"/>
          <w:sz w:val="26"/>
          <w:szCs w:val="26"/>
        </w:rPr>
        <w:t xml:space="preserve">110,500,000 </w:t>
      </w:r>
      <w:r w:rsidRPr="003C618B">
        <w:rPr>
          <w:rFonts w:ascii="Angsana New" w:hAnsi="Angsana New"/>
          <w:sz w:val="26"/>
          <w:szCs w:val="26"/>
          <w:cs/>
        </w:rPr>
        <w:t xml:space="preserve">บาท (แบ่งเป็นหุ้นสามัญจำนวน </w:t>
      </w:r>
      <w:r w:rsidRPr="003C618B">
        <w:rPr>
          <w:rFonts w:ascii="Angsana New" w:hAnsi="Angsana New"/>
          <w:sz w:val="26"/>
          <w:szCs w:val="26"/>
        </w:rPr>
        <w:t>1,700,000</w:t>
      </w:r>
      <w:r w:rsidRPr="003C618B">
        <w:rPr>
          <w:rFonts w:ascii="Angsana New" w:hAnsi="Angsana New"/>
          <w:sz w:val="26"/>
          <w:szCs w:val="26"/>
          <w:cs/>
        </w:rPr>
        <w:t xml:space="preserve"> หุ้น มูลค่าหุ้นละ </w:t>
      </w:r>
      <w:r w:rsidRPr="003C618B">
        <w:rPr>
          <w:rFonts w:ascii="Angsana New" w:hAnsi="Angsana New"/>
          <w:sz w:val="26"/>
          <w:szCs w:val="26"/>
        </w:rPr>
        <w:t>65</w:t>
      </w:r>
      <w:r w:rsidRPr="003C618B">
        <w:rPr>
          <w:rFonts w:ascii="Angsana New" w:hAnsi="Angsana New"/>
          <w:sz w:val="26"/>
          <w:szCs w:val="26"/>
          <w:cs/>
        </w:rPr>
        <w:t xml:space="preserve"> บาท)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บริษัท</w:t>
      </w:r>
      <w:r w:rsidRPr="003C618B">
        <w:rPr>
          <w:rFonts w:ascii="Angsana New" w:hAnsi="Angsana New" w:hint="cs"/>
          <w:sz w:val="26"/>
          <w:szCs w:val="26"/>
          <w:cs/>
        </w:rPr>
        <w:t>ไ</w:t>
      </w:r>
      <w:r w:rsidRPr="003C618B">
        <w:rPr>
          <w:rFonts w:ascii="Angsana New" w:hAnsi="Angsana New"/>
          <w:sz w:val="26"/>
          <w:szCs w:val="26"/>
          <w:cs/>
        </w:rPr>
        <w:t>ด้จดทะเบียน</w:t>
      </w:r>
      <w:r w:rsidRPr="003C618B">
        <w:rPr>
          <w:rFonts w:ascii="Angsana New" w:hAnsi="Angsana New" w:hint="cs"/>
          <w:sz w:val="26"/>
          <w:szCs w:val="26"/>
          <w:cs/>
        </w:rPr>
        <w:t>ลด</w:t>
      </w:r>
      <w:r w:rsidRPr="003C618B">
        <w:rPr>
          <w:rFonts w:ascii="Angsana New" w:hAnsi="Angsana New"/>
          <w:sz w:val="26"/>
          <w:szCs w:val="26"/>
          <w:cs/>
        </w:rPr>
        <w:t>ทุนดังกล่าวกับกระทรวงพาณิชย์</w:t>
      </w:r>
      <w:r w:rsidRPr="003C618B">
        <w:rPr>
          <w:rFonts w:ascii="Angsana New" w:hAnsi="Angsana New" w:hint="cs"/>
          <w:sz w:val="26"/>
          <w:szCs w:val="26"/>
          <w:cs/>
        </w:rPr>
        <w:t xml:space="preserve">แล้วเมื่อวันที่ </w:t>
      </w:r>
      <w:r w:rsidRPr="003C618B">
        <w:rPr>
          <w:rFonts w:ascii="Angsana New" w:hAnsi="Angsana New"/>
          <w:sz w:val="26"/>
          <w:szCs w:val="26"/>
        </w:rPr>
        <w:t xml:space="preserve">24 </w:t>
      </w:r>
      <w:r w:rsidRPr="003C618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C618B">
        <w:rPr>
          <w:rFonts w:ascii="Angsana New" w:hAnsi="Angsana New"/>
          <w:sz w:val="26"/>
          <w:szCs w:val="26"/>
        </w:rPr>
        <w:t>2562</w:t>
      </w:r>
    </w:p>
    <w:p w14:paraId="0583C6B2" w14:textId="77777777" w:rsidR="00123935" w:rsidRDefault="00123935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287C7C4" w14:textId="3423ED85" w:rsidR="004A4C20" w:rsidRPr="003C618B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C618B">
        <w:rPr>
          <w:rFonts w:ascii="Angsana New" w:hAnsi="Angsana New"/>
          <w:b/>
          <w:bCs/>
          <w:sz w:val="26"/>
          <w:szCs w:val="26"/>
        </w:rPr>
        <w:t>1</w:t>
      </w:r>
      <w:r w:rsidR="00480D50">
        <w:rPr>
          <w:rFonts w:ascii="Angsana New" w:hAnsi="Angsana New"/>
          <w:b/>
          <w:bCs/>
          <w:sz w:val="26"/>
          <w:szCs w:val="26"/>
        </w:rPr>
        <w:t>5</w:t>
      </w:r>
      <w:r w:rsidRPr="003C618B">
        <w:rPr>
          <w:rFonts w:ascii="Angsana New" w:hAnsi="Angsana New"/>
          <w:b/>
          <w:bCs/>
          <w:sz w:val="26"/>
          <w:szCs w:val="26"/>
        </w:rPr>
        <w:t>.</w:t>
      </w:r>
      <w:r w:rsidRPr="003C618B">
        <w:rPr>
          <w:rFonts w:ascii="Angsana New" w:hAnsi="Angsana New"/>
          <w:b/>
          <w:bCs/>
          <w:sz w:val="26"/>
          <w:szCs w:val="26"/>
        </w:rPr>
        <w:tab/>
      </w:r>
      <w:r w:rsidRPr="003C618B">
        <w:rPr>
          <w:rFonts w:ascii="Angsana New" w:hAnsi="Angsana New"/>
          <w:b/>
          <w:bCs/>
          <w:sz w:val="26"/>
          <w:szCs w:val="26"/>
          <w:cs/>
        </w:rPr>
        <w:t>ค่าใช้จ่ายตามลักษณะ</w:t>
      </w:r>
    </w:p>
    <w:p w14:paraId="3E079DBE" w14:textId="77777777" w:rsidR="004A4C20" w:rsidRPr="003C618B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453B5F4F" w14:textId="75CCA1D6" w:rsidR="004A4C20" w:rsidRPr="003C618B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3C618B">
        <w:rPr>
          <w:rFonts w:ascii="Angsana New" w:hAnsi="Angsana New"/>
          <w:sz w:val="26"/>
          <w:szCs w:val="26"/>
        </w:rPr>
        <w:t>31</w:t>
      </w:r>
      <w:r w:rsidRPr="003C618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และ 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2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ได้แก่</w:t>
      </w:r>
    </w:p>
    <w:p w14:paraId="11C43903" w14:textId="77777777" w:rsidR="004A4C20" w:rsidRPr="00947F66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A4C20" w:rsidRPr="003C618B" w14:paraId="5AC6EC19" w14:textId="77777777" w:rsidTr="00D07F74">
        <w:tc>
          <w:tcPr>
            <w:tcW w:w="6731" w:type="dxa"/>
          </w:tcPr>
          <w:p w14:paraId="2FCBDD5D" w14:textId="77777777" w:rsidR="004A4C20" w:rsidRPr="003C618B" w:rsidRDefault="004A4C20" w:rsidP="00D07F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AF8183F" w14:textId="77777777" w:rsidR="004A4C20" w:rsidRPr="003C618B" w:rsidRDefault="004A4C20" w:rsidP="00D07F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618B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A4C20" w:rsidRPr="003C618B" w14:paraId="39632575" w14:textId="77777777" w:rsidTr="004478AA">
        <w:tc>
          <w:tcPr>
            <w:tcW w:w="6731" w:type="dxa"/>
          </w:tcPr>
          <w:p w14:paraId="1C5C524D" w14:textId="77777777" w:rsidR="004A4C20" w:rsidRPr="003C618B" w:rsidRDefault="004A4C20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1CCE17EF" w14:textId="408866F1" w:rsidR="004A4C20" w:rsidRPr="004478AA" w:rsidRDefault="004A4C20" w:rsidP="004A4C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478A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2978FC00" w14:textId="77777777" w:rsidR="004A4C20" w:rsidRPr="003C618B" w:rsidRDefault="004A4C20" w:rsidP="004A4C2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1684D1D" w14:textId="293F818A" w:rsidR="004A4C20" w:rsidRPr="003C618B" w:rsidRDefault="004A4C20" w:rsidP="004A4C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618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4A4C20" w:rsidRPr="003C618B" w14:paraId="55B6F745" w14:textId="77777777" w:rsidTr="004478AA">
        <w:tc>
          <w:tcPr>
            <w:tcW w:w="6731" w:type="dxa"/>
          </w:tcPr>
          <w:p w14:paraId="2BA0BDC4" w14:textId="77777777" w:rsidR="004A4C20" w:rsidRPr="003C618B" w:rsidRDefault="004A4C20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509CCDE3" w14:textId="77777777" w:rsidR="004A4C20" w:rsidRPr="004478AA" w:rsidRDefault="004A4C20" w:rsidP="004A4C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A935475" w14:textId="77777777" w:rsidR="004A4C20" w:rsidRPr="003C618B" w:rsidRDefault="004A4C20" w:rsidP="004A4C2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711BE1EB" w14:textId="77777777" w:rsidR="004A4C20" w:rsidRPr="003C618B" w:rsidRDefault="004A4C20" w:rsidP="004A4C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A4C20" w:rsidRPr="003C618B" w14:paraId="1077DEB8" w14:textId="77777777" w:rsidTr="004478AA">
        <w:trPr>
          <w:trHeight w:val="252"/>
        </w:trPr>
        <w:tc>
          <w:tcPr>
            <w:tcW w:w="6731" w:type="dxa"/>
          </w:tcPr>
          <w:p w14:paraId="7D18A311" w14:textId="77777777" w:rsidR="004A4C20" w:rsidRPr="003C618B" w:rsidRDefault="004A4C20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วัตถุดิบ </w:t>
            </w:r>
            <w:r w:rsidRPr="003C618B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และอะไหล่ใช้ไป</w:t>
            </w:r>
          </w:p>
        </w:tc>
        <w:tc>
          <w:tcPr>
            <w:tcW w:w="1405" w:type="dxa"/>
            <w:shd w:val="clear" w:color="auto" w:fill="auto"/>
          </w:tcPr>
          <w:p w14:paraId="3534ABDA" w14:textId="04FDF35A" w:rsidR="004A4C20" w:rsidRPr="004478AA" w:rsidRDefault="004478AA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78AA">
              <w:rPr>
                <w:rFonts w:ascii="Angsana New" w:hAnsi="Angsana New"/>
                <w:sz w:val="26"/>
                <w:szCs w:val="26"/>
              </w:rPr>
              <w:t>6</w:t>
            </w:r>
            <w:r w:rsidR="00240356">
              <w:rPr>
                <w:rFonts w:ascii="Angsana New" w:hAnsi="Angsana New"/>
                <w:sz w:val="26"/>
                <w:szCs w:val="26"/>
              </w:rPr>
              <w:t>8,593</w:t>
            </w:r>
          </w:p>
        </w:tc>
        <w:tc>
          <w:tcPr>
            <w:tcW w:w="269" w:type="dxa"/>
          </w:tcPr>
          <w:p w14:paraId="40B19A98" w14:textId="77777777" w:rsidR="004A4C20" w:rsidRPr="003C618B" w:rsidRDefault="004A4C20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8848F3C" w14:textId="7F8BFB9D" w:rsidR="004A4C20" w:rsidRPr="003C618B" w:rsidRDefault="004A4C20" w:rsidP="004A4C2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97,561</w:t>
            </w:r>
          </w:p>
        </w:tc>
      </w:tr>
      <w:tr w:rsidR="004A4C20" w:rsidRPr="003C618B" w14:paraId="048B2435" w14:textId="77777777" w:rsidTr="004478AA">
        <w:trPr>
          <w:trHeight w:val="252"/>
        </w:trPr>
        <w:tc>
          <w:tcPr>
            <w:tcW w:w="6731" w:type="dxa"/>
          </w:tcPr>
          <w:p w14:paraId="61A7FE4D" w14:textId="77777777" w:rsidR="004A4C20" w:rsidRPr="003C618B" w:rsidRDefault="004A4C20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การเปลี่ยนแปลงในสินค้าซื้อมาเพื่อขาย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สินค้าสำเร็จรูปและงานระหว่างทำ</w:t>
            </w:r>
          </w:p>
        </w:tc>
        <w:tc>
          <w:tcPr>
            <w:tcW w:w="1405" w:type="dxa"/>
            <w:shd w:val="clear" w:color="auto" w:fill="auto"/>
          </w:tcPr>
          <w:p w14:paraId="04D3B86D" w14:textId="168741AC" w:rsidR="004A4C20" w:rsidRPr="004478AA" w:rsidRDefault="004A4C20" w:rsidP="00A00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78AA">
              <w:rPr>
                <w:rFonts w:ascii="Angsana New" w:hAnsi="Angsana New"/>
                <w:sz w:val="26"/>
                <w:szCs w:val="26"/>
              </w:rPr>
              <w:tab/>
            </w:r>
            <w:r w:rsidR="00A002F9">
              <w:rPr>
                <w:rFonts w:ascii="Angsana New" w:hAnsi="Angsana New"/>
                <w:sz w:val="26"/>
                <w:szCs w:val="26"/>
              </w:rPr>
              <w:t>(</w:t>
            </w:r>
            <w:r w:rsidR="00240356">
              <w:rPr>
                <w:rFonts w:ascii="Angsana New" w:hAnsi="Angsana New"/>
                <w:sz w:val="26"/>
                <w:szCs w:val="26"/>
              </w:rPr>
              <w:t>1,400</w:t>
            </w:r>
            <w:r w:rsidR="00A002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956E904" w14:textId="77777777" w:rsidR="004A4C20" w:rsidRPr="003C618B" w:rsidRDefault="004A4C20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63619DE" w14:textId="23D8C84A" w:rsidR="004A4C20" w:rsidRPr="003C618B" w:rsidRDefault="004A4C20" w:rsidP="004A4C2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ab/>
              <w:t>2,419</w:t>
            </w:r>
          </w:p>
        </w:tc>
      </w:tr>
      <w:tr w:rsidR="004A4C20" w:rsidRPr="003C618B" w14:paraId="56831AD0" w14:textId="77777777" w:rsidTr="004478AA">
        <w:trPr>
          <w:trHeight w:val="252"/>
        </w:trPr>
        <w:tc>
          <w:tcPr>
            <w:tcW w:w="6731" w:type="dxa"/>
          </w:tcPr>
          <w:p w14:paraId="68F8AE76" w14:textId="77777777" w:rsidR="004A4C20" w:rsidRPr="003C618B" w:rsidRDefault="004A4C20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05" w:type="dxa"/>
            <w:shd w:val="clear" w:color="auto" w:fill="auto"/>
          </w:tcPr>
          <w:p w14:paraId="2749E153" w14:textId="631E051B" w:rsidR="004A4C20" w:rsidRPr="004478AA" w:rsidRDefault="004478AA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78AA">
              <w:rPr>
                <w:rFonts w:ascii="Angsana New" w:hAnsi="Angsana New"/>
                <w:sz w:val="26"/>
                <w:szCs w:val="26"/>
              </w:rPr>
              <w:t>47,909</w:t>
            </w:r>
          </w:p>
        </w:tc>
        <w:tc>
          <w:tcPr>
            <w:tcW w:w="269" w:type="dxa"/>
          </w:tcPr>
          <w:p w14:paraId="5855FBAD" w14:textId="77777777" w:rsidR="004A4C20" w:rsidRPr="003C618B" w:rsidRDefault="004A4C20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5A50378" w14:textId="64D716BD" w:rsidR="004A4C20" w:rsidRPr="003C618B" w:rsidRDefault="004A4C20" w:rsidP="004A4C2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62,173</w:t>
            </w:r>
          </w:p>
        </w:tc>
      </w:tr>
      <w:tr w:rsidR="004A4C20" w:rsidRPr="003C618B" w14:paraId="75B6A55F" w14:textId="77777777" w:rsidTr="004478AA">
        <w:trPr>
          <w:trHeight w:val="252"/>
        </w:trPr>
        <w:tc>
          <w:tcPr>
            <w:tcW w:w="6731" w:type="dxa"/>
          </w:tcPr>
          <w:p w14:paraId="7EA88017" w14:textId="77777777" w:rsidR="004A4C20" w:rsidRPr="003C618B" w:rsidRDefault="004A4C20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05" w:type="dxa"/>
            <w:shd w:val="clear" w:color="auto" w:fill="auto"/>
          </w:tcPr>
          <w:p w14:paraId="2146ED17" w14:textId="0141727D" w:rsidR="004A4C20" w:rsidRPr="004478AA" w:rsidRDefault="00123935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935">
              <w:rPr>
                <w:rFonts w:ascii="Angsana New" w:hAnsi="Angsana New"/>
                <w:sz w:val="26"/>
                <w:szCs w:val="26"/>
              </w:rPr>
              <w:t>30,781</w:t>
            </w:r>
          </w:p>
        </w:tc>
        <w:tc>
          <w:tcPr>
            <w:tcW w:w="269" w:type="dxa"/>
          </w:tcPr>
          <w:p w14:paraId="39025336" w14:textId="77777777" w:rsidR="004A4C20" w:rsidRPr="003C618B" w:rsidRDefault="004A4C20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93F1FE0" w14:textId="781A1DE7" w:rsidR="004A4C20" w:rsidRPr="003C618B" w:rsidRDefault="004A4C20" w:rsidP="004A4C2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29,505</w:t>
            </w:r>
          </w:p>
        </w:tc>
      </w:tr>
    </w:tbl>
    <w:p w14:paraId="1F08A666" w14:textId="77777777" w:rsidR="00123935" w:rsidRDefault="00123935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5A7621F5" w14:textId="1DD961B2" w:rsidR="004A4C20" w:rsidRPr="003C618B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  <w:r w:rsidRPr="003C618B">
        <w:rPr>
          <w:rFonts w:ascii="Angsana New" w:hAnsi="Angsana New"/>
          <w:b/>
          <w:bCs/>
          <w:sz w:val="26"/>
          <w:szCs w:val="26"/>
        </w:rPr>
        <w:t>1</w:t>
      </w:r>
      <w:r w:rsidR="00480D50">
        <w:rPr>
          <w:rFonts w:ascii="Angsana New" w:hAnsi="Angsana New"/>
          <w:b/>
          <w:bCs/>
          <w:sz w:val="26"/>
          <w:szCs w:val="26"/>
        </w:rPr>
        <w:t>6</w:t>
      </w:r>
      <w:r w:rsidRPr="003C618B">
        <w:rPr>
          <w:rFonts w:ascii="Angsana New" w:hAnsi="Angsana New"/>
          <w:b/>
          <w:bCs/>
          <w:sz w:val="26"/>
          <w:szCs w:val="26"/>
        </w:rPr>
        <w:t>.</w:t>
      </w:r>
      <w:r w:rsidRPr="003C618B">
        <w:rPr>
          <w:rFonts w:ascii="Angsana New" w:hAnsi="Angsana New"/>
          <w:b/>
          <w:bCs/>
          <w:sz w:val="26"/>
          <w:szCs w:val="26"/>
        </w:rPr>
        <w:tab/>
      </w:r>
      <w:r w:rsidRPr="003C618B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0101A2D4" w14:textId="77777777" w:rsidR="004A4C20" w:rsidRPr="003C618B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0"/>
          <w:szCs w:val="20"/>
        </w:rPr>
      </w:pPr>
    </w:p>
    <w:p w14:paraId="36D044EE" w14:textId="6A3A8EBD" w:rsidR="004A4C20" w:rsidRPr="003C618B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 xml:space="preserve">สินทรัพย์ทางการเงินและหนี้สินทางการเงินที่มีอยู่ในงบแสดงฐานะการเงินได้รวม เงินสดและรายการเทียบเท่าเงินสด ลูกหนี้การค้า                  </w:t>
      </w:r>
      <w:r w:rsidRPr="003C618B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  <w:r w:rsidRPr="003C618B">
        <w:rPr>
          <w:rFonts w:ascii="Angsana New" w:hAnsi="Angsana New"/>
          <w:sz w:val="26"/>
          <w:szCs w:val="26"/>
          <w:cs/>
        </w:rPr>
        <w:t xml:space="preserve"> เงินเบิกเกินบัญชี</w:t>
      </w:r>
      <w:r w:rsidR="001231C3">
        <w:rPr>
          <w:rFonts w:ascii="Angsana New" w:hAnsi="Angsana New" w:hint="cs"/>
          <w:sz w:val="26"/>
          <w:szCs w:val="26"/>
          <w:cs/>
        </w:rPr>
        <w:t>ธนาคาร</w:t>
      </w:r>
      <w:r w:rsidRPr="003C618B">
        <w:rPr>
          <w:rFonts w:ascii="Angsana New" w:hAnsi="Angsana New"/>
          <w:sz w:val="26"/>
          <w:szCs w:val="26"/>
          <w:cs/>
        </w:rPr>
        <w:t>และเงินกู้ยืมระยะสั้นจากสถาบันการเงิน เจ้าหนี้การค้า เจ้าหนี้อื่น เงินกู้ยืม</w:t>
      </w:r>
      <w:r w:rsidR="00695AC4">
        <w:rPr>
          <w:rFonts w:ascii="Angsana New" w:hAnsi="Angsana New" w:hint="cs"/>
          <w:sz w:val="26"/>
          <w:szCs w:val="26"/>
          <w:cs/>
        </w:rPr>
        <w:t>ระยะสั้น</w:t>
      </w:r>
      <w:r w:rsidRPr="003C618B">
        <w:rPr>
          <w:rFonts w:ascii="Angsana New" w:hAnsi="Angsana New"/>
          <w:sz w:val="26"/>
          <w:szCs w:val="26"/>
          <w:cs/>
        </w:rPr>
        <w:t>จากบุคคลที่เกี่ยวข้องกันและดอกเบี้ยค้าง</w:t>
      </w:r>
      <w:r w:rsidRPr="003C618B">
        <w:rPr>
          <w:rFonts w:ascii="Angsana New" w:hAnsi="Angsana New" w:hint="cs"/>
          <w:sz w:val="26"/>
          <w:szCs w:val="26"/>
          <w:cs/>
        </w:rPr>
        <w:t>จ่าย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เงินทดรองรับจากกรรมการ เงินมัดจำรับ</w:t>
      </w:r>
      <w:r w:rsidRPr="003C618B">
        <w:rPr>
          <w:rFonts w:ascii="Angsana New" w:hAnsi="Angsana New" w:hint="cs"/>
          <w:sz w:val="26"/>
          <w:szCs w:val="26"/>
          <w:cs/>
        </w:rPr>
        <w:t>และเงินรับล่วงหน้า</w:t>
      </w:r>
      <w:r w:rsidRPr="003C618B">
        <w:rPr>
          <w:rFonts w:ascii="Angsana New" w:hAnsi="Angsana New"/>
          <w:sz w:val="26"/>
          <w:szCs w:val="26"/>
          <w:cs/>
        </w:rPr>
        <w:t>จากลูกค้า</w:t>
      </w:r>
      <w:r w:rsidR="00336BFE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เงินกู้ยืมระยะยาวจากสถาบันการเงิน และหนี้สินตามสัญญาเช่า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123935">
        <w:rPr>
          <w:rFonts w:ascii="Angsana New" w:hAnsi="Angsana New"/>
          <w:sz w:val="26"/>
          <w:szCs w:val="26"/>
        </w:rPr>
        <w:t>3</w:t>
      </w:r>
    </w:p>
    <w:p w14:paraId="6EF134DA" w14:textId="77777777" w:rsidR="004A4C20" w:rsidRPr="003C618B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0"/>
          <w:szCs w:val="20"/>
          <w:cs/>
        </w:rPr>
      </w:pPr>
    </w:p>
    <w:p w14:paraId="3685850F" w14:textId="77777777" w:rsidR="004A4C20" w:rsidRPr="003C618B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C618B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14:paraId="3B4E5FA6" w14:textId="77777777" w:rsidR="004A4C20" w:rsidRPr="003C618B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0"/>
          <w:szCs w:val="20"/>
          <w:cs/>
        </w:rPr>
      </w:pPr>
    </w:p>
    <w:p w14:paraId="48B83CEB" w14:textId="00F18B14" w:rsidR="004A4C20" w:rsidRPr="003C618B" w:rsidRDefault="004A4C20" w:rsidP="0012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จากการประเมินฐานะทางการเงินและผลการดำเนินงานของบริษัท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ข้อมูลเหล่านี้ชี้ให้เห็นว่าบริษัทไม่มีปัญหาความเสี่ยงด้านสภาพคล่อง</w:t>
      </w:r>
      <w:r w:rsidRPr="003C618B">
        <w:rPr>
          <w:rFonts w:ascii="Angsana New" w:hAnsi="Angsana New"/>
          <w:sz w:val="26"/>
          <w:szCs w:val="26"/>
        </w:rPr>
        <w:t xml:space="preserve"> </w:t>
      </w:r>
    </w:p>
    <w:p w14:paraId="750258AA" w14:textId="77777777" w:rsidR="00950C80" w:rsidRDefault="00950C8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CCCFDD6" w14:textId="77777777" w:rsidR="00123935" w:rsidRDefault="0012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0068A242" w14:textId="4D7140BA" w:rsidR="004A4C20" w:rsidRPr="00123FF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23FF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492564B7" w14:textId="77777777" w:rsidR="004A4C20" w:rsidRPr="00123FF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3A9596CD" w14:textId="096316A5" w:rsidR="004A4C20" w:rsidRPr="00123FF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123FF8">
        <w:rPr>
          <w:rFonts w:ascii="Angsana New" w:hAnsi="Angsana New"/>
          <w:sz w:val="26"/>
          <w:szCs w:val="26"/>
          <w:cs/>
        </w:rPr>
        <w:t xml:space="preserve">บริษัทมีรายการค้าบางรายการที่เป็นเงินตราต่างประเทศซึ่งมีความเสี่ยงจากการเปลี่ยนแปลงของอัตราแลกเปลี่ยนเงินตราต่างประเทศ </w:t>
      </w:r>
      <w:r w:rsidR="00123FF8" w:rsidRPr="00123FF8">
        <w:rPr>
          <w:rFonts w:ascii="Angsana New" w:hAnsi="Angsana New"/>
          <w:sz w:val="26"/>
          <w:szCs w:val="26"/>
        </w:rPr>
        <w:t xml:space="preserve">     </w:t>
      </w:r>
      <w:r w:rsidRPr="00123FF8">
        <w:rPr>
          <w:rFonts w:ascii="Angsana New" w:hAnsi="Angsana New"/>
          <w:sz w:val="26"/>
          <w:szCs w:val="26"/>
          <w:cs/>
        </w:rPr>
        <w:t>อย่างไรก็ตาม บริษัทไม่มีการทำสัญญาป้องกันความเสี่ยงดังกล่าว</w:t>
      </w:r>
    </w:p>
    <w:p w14:paraId="17C701EE" w14:textId="77777777" w:rsidR="004A4C20" w:rsidRPr="00123FF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48A1B791" w14:textId="77777777" w:rsidR="004A4C20" w:rsidRPr="00123FF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23FF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7F0C00AD" w14:textId="77777777" w:rsidR="004A4C20" w:rsidRPr="00123FF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0A82E63C" w14:textId="77777777" w:rsidR="004A4C20" w:rsidRPr="00123FF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23FF8">
        <w:rPr>
          <w:rFonts w:ascii="Angsana New" w:hAnsi="Angsana New"/>
          <w:sz w:val="26"/>
          <w:szCs w:val="26"/>
          <w:cs/>
        </w:rPr>
        <w:t>ความเสี่ยงทางด้านการให้สินเชื่อ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ทั้งนี้ ฝ่ายบริหารได้กำหนดนโยบายทางด้านสินเชื่อเพื่อควบคุมความเสี่ยงทางด้านการให้สินเชื่อดังกล่าวโดยสม่ำเสมอโดยการวิเคราะห์ฐานะทางการเงินของลูกค้าทุกรายที่จะให้สินเชื่อ  ณ วันที่รายงาน ไม่พบว่ามีความเสี่ยงจากการกระจุกตัวของสินเชื่อที่เป็นสาระสำคัญ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ฝ่ายบริหารไม่ได้คาดว่าจะเกิด</w:t>
      </w:r>
      <w:r w:rsidRPr="00123FF8">
        <w:rPr>
          <w:rFonts w:ascii="Angsana New" w:hAnsi="Angsana New"/>
          <w:sz w:val="26"/>
          <w:szCs w:val="26"/>
        </w:rPr>
        <w:t xml:space="preserve">      </w:t>
      </w:r>
      <w:r w:rsidRPr="00123FF8">
        <w:rPr>
          <w:rFonts w:ascii="Angsana New" w:hAnsi="Angsana New"/>
          <w:sz w:val="26"/>
          <w:szCs w:val="26"/>
          <w:cs/>
        </w:rPr>
        <w:t>ผลเสียหายที่มีสาระสำคัญจากการเก็บหนี้ไม่ได้</w:t>
      </w:r>
    </w:p>
    <w:p w14:paraId="5AC74929" w14:textId="77777777" w:rsidR="004A4C20" w:rsidRPr="00123FF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2A4EA108" w14:textId="77777777" w:rsidR="004A4C20" w:rsidRPr="00123FF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123FF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25848267" w14:textId="77777777" w:rsidR="004A4C20" w:rsidRPr="00123FF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678B82BB" w14:textId="0265BBFA" w:rsidR="004A4C20" w:rsidRPr="00123FF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123FF8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 เงินเบิกเกินบัญชีธนาคารและเงินกู้ยืม</w:t>
      </w:r>
      <w:r w:rsidR="00123FF8">
        <w:rPr>
          <w:rFonts w:ascii="Angsana New" w:hAnsi="Angsana New"/>
          <w:sz w:val="26"/>
          <w:szCs w:val="26"/>
        </w:rPr>
        <w:t xml:space="preserve">     </w:t>
      </w:r>
      <w:r w:rsidRPr="00123FF8">
        <w:rPr>
          <w:rFonts w:ascii="Angsana New" w:hAnsi="Angsana New"/>
          <w:sz w:val="26"/>
          <w:szCs w:val="26"/>
          <w:cs/>
        </w:rPr>
        <w:t>ระยะสั้นจากสถาบันการเงิน เงินกู้ยืม</w:t>
      </w:r>
      <w:r w:rsidR="003D43C2">
        <w:rPr>
          <w:rFonts w:ascii="Angsana New" w:hAnsi="Angsana New" w:hint="cs"/>
          <w:sz w:val="26"/>
          <w:szCs w:val="26"/>
          <w:cs/>
        </w:rPr>
        <w:t>ระยะสั้น</w:t>
      </w:r>
      <w:r w:rsidRPr="00123FF8">
        <w:rPr>
          <w:rFonts w:ascii="Angsana New" w:hAnsi="Angsana New"/>
          <w:sz w:val="26"/>
          <w:szCs w:val="26"/>
          <w:cs/>
        </w:rPr>
        <w:t>จากบุคคลที่เกี่ยวข้องกันและดอกเบี้ยค้างจ่าย เงินกู้ยืมระยะยาวจากสถาบันการเงิน และหนี้สินตามสัญญาเช่า ซึ่งมีอัตราดอกเบี้ย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อัตราคงที่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ดังนั้นบริษัทจึงไม่ได้ทำสัญญาเพื่อป้องกันความเสี่ยงดังกล่าว</w:t>
      </w:r>
    </w:p>
    <w:p w14:paraId="45301914" w14:textId="77777777" w:rsidR="00123935" w:rsidRDefault="0012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AC22AA0" w14:textId="2F32A6A7" w:rsidR="004A4C20" w:rsidRPr="003C618B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C618B">
        <w:rPr>
          <w:rFonts w:ascii="Angsana New" w:hAnsi="Angsana New"/>
          <w:sz w:val="26"/>
          <w:szCs w:val="26"/>
        </w:rPr>
        <w:t>31</w:t>
      </w:r>
      <w:r w:rsidRPr="003C618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3C618B">
        <w:rPr>
          <w:rFonts w:ascii="Angsana New" w:hAnsi="Angsana New"/>
          <w:sz w:val="26"/>
          <w:szCs w:val="26"/>
          <w:cs/>
        </w:rPr>
        <w:t xml:space="preserve"> และ 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2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p w14:paraId="55E9E1BD" w14:textId="77777777" w:rsidR="004A4C20" w:rsidRPr="003C618B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  <w:bookmarkStart w:id="6" w:name="_Hlk61874383"/>
    </w:p>
    <w:tbl>
      <w:tblPr>
        <w:tblW w:w="999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3441"/>
        <w:gridCol w:w="951"/>
        <w:gridCol w:w="810"/>
        <w:gridCol w:w="932"/>
        <w:gridCol w:w="992"/>
        <w:gridCol w:w="851"/>
        <w:gridCol w:w="850"/>
        <w:gridCol w:w="1163"/>
      </w:tblGrid>
      <w:tr w:rsidR="004A4C20" w:rsidRPr="003C618B" w14:paraId="49BC3E29" w14:textId="77777777" w:rsidTr="00D07F74">
        <w:tc>
          <w:tcPr>
            <w:tcW w:w="3441" w:type="dxa"/>
            <w:shd w:val="clear" w:color="auto" w:fill="auto"/>
          </w:tcPr>
          <w:p w14:paraId="0885F08C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569D905" w14:textId="1F3E80DC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63" w:type="dxa"/>
          </w:tcPr>
          <w:p w14:paraId="18B74419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A4C20" w:rsidRPr="003C618B" w14:paraId="2FBC53AE" w14:textId="77777777" w:rsidTr="00D07F74">
        <w:tc>
          <w:tcPr>
            <w:tcW w:w="3441" w:type="dxa"/>
            <w:shd w:val="clear" w:color="auto" w:fill="auto"/>
          </w:tcPr>
          <w:p w14:paraId="55A984E2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BB1B5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163" w:type="dxa"/>
          </w:tcPr>
          <w:p w14:paraId="4FBD6444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A4C20" w:rsidRPr="003C618B" w14:paraId="6BE7AE3E" w14:textId="77777777" w:rsidTr="00D07F74">
        <w:tc>
          <w:tcPr>
            <w:tcW w:w="3441" w:type="dxa"/>
            <w:shd w:val="clear" w:color="auto" w:fill="auto"/>
          </w:tcPr>
          <w:p w14:paraId="66E2FEEB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A6CDE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               อัตราดอกเบี้ยคงที่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ab/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10F3EEB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0ED6EA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BBAA41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0D7F68E4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4A4C20" w:rsidRPr="003C618B" w14:paraId="7F58B5F4" w14:textId="77777777" w:rsidTr="00D07F74">
        <w:tc>
          <w:tcPr>
            <w:tcW w:w="3441" w:type="dxa"/>
          </w:tcPr>
          <w:p w14:paraId="3214824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57D78E86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0383A09F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6BB5A37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ภายใน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24DE74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5C0C6815" w14:textId="77777777" w:rsidR="00721E5C" w:rsidRDefault="00721E5C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C07DA7" w14:textId="5CE1C340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ถึง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18A15234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7FDB42E5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19A23944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มากกว่า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92" w:type="dxa"/>
          </w:tcPr>
          <w:p w14:paraId="7F7B92BB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268">
              <w:rPr>
                <w:rFonts w:ascii="Angsana New" w:hAnsi="Angsana New"/>
                <w:sz w:val="26"/>
                <w:szCs w:val="26"/>
                <w:cs/>
              </w:rPr>
              <w:t>ปรับขึ้น</w:t>
            </w:r>
          </w:p>
          <w:p w14:paraId="42B91681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26268">
              <w:rPr>
                <w:rFonts w:ascii="Angsana New" w:hAnsi="Angsana New"/>
                <w:sz w:val="26"/>
                <w:szCs w:val="26"/>
                <w:cs/>
              </w:rPr>
              <w:t>ลงตาม</w:t>
            </w:r>
          </w:p>
          <w:p w14:paraId="51A13565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26268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ราคาตลาด</w:t>
            </w:r>
          </w:p>
        </w:tc>
        <w:tc>
          <w:tcPr>
            <w:tcW w:w="851" w:type="dxa"/>
          </w:tcPr>
          <w:p w14:paraId="308A3810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41958585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26268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  <w:r w:rsidRPr="00826268">
              <w:rPr>
                <w:rFonts w:ascii="Angsana New" w:hAnsi="Angsana New"/>
                <w:sz w:val="26"/>
                <w:szCs w:val="26"/>
                <w:u w:val="single"/>
                <w:cs/>
              </w:rPr>
              <w:t>ดอกเบี้ย</w:t>
            </w:r>
          </w:p>
        </w:tc>
        <w:tc>
          <w:tcPr>
            <w:tcW w:w="850" w:type="dxa"/>
          </w:tcPr>
          <w:p w14:paraId="203012A4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6F47D074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3114D8CB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26268">
              <w:rPr>
                <w:rFonts w:ascii="Angsana New" w:hAnsi="Angsana New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1163" w:type="dxa"/>
          </w:tcPr>
          <w:p w14:paraId="07CDB7E5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2626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7A147EFD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268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  <w:r w:rsidRPr="0082626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(ร้อยละต่อปี)</w:t>
            </w:r>
          </w:p>
        </w:tc>
      </w:tr>
      <w:tr w:rsidR="004A4C20" w:rsidRPr="003C618B" w14:paraId="71616AA3" w14:textId="77777777" w:rsidTr="00D07F74">
        <w:tc>
          <w:tcPr>
            <w:tcW w:w="3441" w:type="dxa"/>
          </w:tcPr>
          <w:p w14:paraId="09495033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1" w:type="dxa"/>
          </w:tcPr>
          <w:p w14:paraId="5C96600F" w14:textId="77777777" w:rsidR="004A4C20" w:rsidRPr="00713F87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0FF00DBF" w14:textId="77777777" w:rsidR="004A4C20" w:rsidRPr="00713F87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2" w:type="dxa"/>
          </w:tcPr>
          <w:p w14:paraId="074C1A41" w14:textId="77777777" w:rsidR="004A4C20" w:rsidRPr="00713F87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2" w:type="dxa"/>
          </w:tcPr>
          <w:p w14:paraId="0D97D621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1" w:type="dxa"/>
          </w:tcPr>
          <w:p w14:paraId="14FE7167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</w:tcPr>
          <w:p w14:paraId="005145DA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</w:tcPr>
          <w:p w14:paraId="48F16FF8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4C20" w:rsidRPr="003C618B" w14:paraId="529A3067" w14:textId="77777777" w:rsidTr="00D07F74">
        <w:tc>
          <w:tcPr>
            <w:tcW w:w="3441" w:type="dxa"/>
          </w:tcPr>
          <w:p w14:paraId="4144ECDF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1" w:type="dxa"/>
          </w:tcPr>
          <w:p w14:paraId="0C3FF205" w14:textId="77777777" w:rsidR="004A4C20" w:rsidRPr="00713F87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C34567A" w14:textId="77777777" w:rsidR="004A4C20" w:rsidRPr="00713F87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</w:tcPr>
          <w:p w14:paraId="4EE643B0" w14:textId="77777777" w:rsidR="004A4C20" w:rsidRPr="00713F87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BF87B5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8C6239D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451176D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55FC7ED2" w14:textId="77777777" w:rsidR="004A4C20" w:rsidRPr="00826268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764A" w:rsidRPr="003C618B" w14:paraId="325C843B" w14:textId="77777777" w:rsidTr="00D07F74">
        <w:tc>
          <w:tcPr>
            <w:tcW w:w="3441" w:type="dxa"/>
          </w:tcPr>
          <w:p w14:paraId="003FD1C3" w14:textId="77777777" w:rsidR="00E7764A" w:rsidRPr="003C618B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1" w:type="dxa"/>
          </w:tcPr>
          <w:p w14:paraId="2B5EE05C" w14:textId="77777777" w:rsidR="00E7764A" w:rsidRPr="00713F87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1D1FDF1" w14:textId="77777777" w:rsidR="00E7764A" w:rsidRPr="00713F87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2" w:type="dxa"/>
          </w:tcPr>
          <w:p w14:paraId="2007EA95" w14:textId="77777777" w:rsidR="00E7764A" w:rsidRPr="00713F87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ABF1C7C" w14:textId="6FF0214E" w:rsidR="00E7764A" w:rsidRPr="00826268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268">
              <w:rPr>
                <w:rFonts w:ascii="Angsana New" w:hAnsi="Angsana New"/>
                <w:sz w:val="26"/>
                <w:szCs w:val="26"/>
              </w:rPr>
              <w:t>2,200</w:t>
            </w:r>
          </w:p>
        </w:tc>
        <w:tc>
          <w:tcPr>
            <w:tcW w:w="851" w:type="dxa"/>
            <w:vAlign w:val="bottom"/>
          </w:tcPr>
          <w:p w14:paraId="40B4B064" w14:textId="7303EBB6" w:rsidR="00E7764A" w:rsidRPr="00826268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268">
              <w:rPr>
                <w:rFonts w:ascii="Angsana New" w:hAnsi="Angsana New"/>
                <w:sz w:val="26"/>
                <w:szCs w:val="26"/>
              </w:rPr>
              <w:t>13,125</w:t>
            </w:r>
          </w:p>
        </w:tc>
        <w:tc>
          <w:tcPr>
            <w:tcW w:w="850" w:type="dxa"/>
            <w:vAlign w:val="bottom"/>
          </w:tcPr>
          <w:p w14:paraId="6EDFC305" w14:textId="7713762D" w:rsidR="00E7764A" w:rsidRPr="00826268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6268">
              <w:rPr>
                <w:rFonts w:ascii="Angsana New" w:hAnsi="Angsana New"/>
                <w:sz w:val="26"/>
                <w:szCs w:val="26"/>
              </w:rPr>
              <w:t>15,325</w:t>
            </w:r>
          </w:p>
        </w:tc>
        <w:tc>
          <w:tcPr>
            <w:tcW w:w="1163" w:type="dxa"/>
          </w:tcPr>
          <w:p w14:paraId="194976BA" w14:textId="4488EEBF" w:rsidR="00E7764A" w:rsidRPr="00826268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268">
              <w:rPr>
                <w:rFonts w:ascii="Angsana New" w:hAnsi="Angsana New"/>
                <w:sz w:val="26"/>
                <w:szCs w:val="26"/>
              </w:rPr>
              <w:t>0.05 - 0.125</w:t>
            </w:r>
          </w:p>
        </w:tc>
      </w:tr>
      <w:tr w:rsidR="00E7764A" w:rsidRPr="003C618B" w14:paraId="54B1213D" w14:textId="77777777" w:rsidTr="00D07F74">
        <w:trPr>
          <w:trHeight w:val="70"/>
        </w:trPr>
        <w:tc>
          <w:tcPr>
            <w:tcW w:w="3441" w:type="dxa"/>
          </w:tcPr>
          <w:p w14:paraId="224989ED" w14:textId="77777777" w:rsidR="00E7764A" w:rsidRPr="003C618B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51" w:type="dxa"/>
          </w:tcPr>
          <w:p w14:paraId="7A3D0F4D" w14:textId="77777777" w:rsidR="00E7764A" w:rsidRPr="00713F87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138104BF" w14:textId="77777777" w:rsidR="00E7764A" w:rsidRPr="00713F87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2" w:type="dxa"/>
            <w:shd w:val="clear" w:color="auto" w:fill="auto"/>
          </w:tcPr>
          <w:p w14:paraId="579FCBF5" w14:textId="77777777" w:rsidR="00E7764A" w:rsidRPr="00713F87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60552A" w14:textId="77777777" w:rsidR="00E7764A" w:rsidRPr="00713F87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AFF9F6" w14:textId="129F0521" w:rsidR="00E7764A" w:rsidRPr="00713F87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29,4</w:t>
            </w:r>
            <w:r w:rsidR="00123FF8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1513B5" w14:textId="0D0FF38E" w:rsidR="00E7764A" w:rsidRPr="00713F87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29,4</w:t>
            </w:r>
            <w:r w:rsidR="00123FF8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163" w:type="dxa"/>
          </w:tcPr>
          <w:p w14:paraId="37A1C937" w14:textId="1045DF83" w:rsidR="00E7764A" w:rsidRPr="00713F87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764A" w:rsidRPr="003C618B" w14:paraId="33A852F2" w14:textId="77777777" w:rsidTr="00D07F74">
        <w:trPr>
          <w:trHeight w:val="66"/>
        </w:trPr>
        <w:tc>
          <w:tcPr>
            <w:tcW w:w="3441" w:type="dxa"/>
          </w:tcPr>
          <w:p w14:paraId="7B28F654" w14:textId="77777777" w:rsidR="00E7764A" w:rsidRPr="003C618B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951" w:type="dxa"/>
          </w:tcPr>
          <w:p w14:paraId="6D7EF16B" w14:textId="77777777" w:rsidR="00E7764A" w:rsidRPr="00713F87" w:rsidRDefault="00E7764A" w:rsidP="00E776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A008E48" w14:textId="77777777" w:rsidR="00E7764A" w:rsidRPr="00713F87" w:rsidRDefault="00E7764A" w:rsidP="00E776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2" w:type="dxa"/>
          </w:tcPr>
          <w:p w14:paraId="425F3619" w14:textId="77777777" w:rsidR="00E7764A" w:rsidRPr="00713F87" w:rsidRDefault="00E7764A" w:rsidP="00E776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9AB4408" w14:textId="54D5135A" w:rsidR="00E7764A" w:rsidRPr="00713F87" w:rsidRDefault="00E7764A" w:rsidP="00E776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2,587</w:t>
            </w:r>
          </w:p>
        </w:tc>
        <w:tc>
          <w:tcPr>
            <w:tcW w:w="851" w:type="dxa"/>
            <w:shd w:val="clear" w:color="auto" w:fill="auto"/>
          </w:tcPr>
          <w:p w14:paraId="1A5DD6C7" w14:textId="3D8FF78A" w:rsidR="00E7764A" w:rsidRPr="00713F87" w:rsidRDefault="00E7764A" w:rsidP="00E776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054B0A" w14:textId="55CE9EA8" w:rsidR="00E7764A" w:rsidRPr="00713F87" w:rsidRDefault="00E7764A" w:rsidP="00E776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2,587</w:t>
            </w:r>
          </w:p>
        </w:tc>
        <w:tc>
          <w:tcPr>
            <w:tcW w:w="1163" w:type="dxa"/>
          </w:tcPr>
          <w:p w14:paraId="6F1C81B1" w14:textId="6C9C6C53" w:rsidR="00E7764A" w:rsidRPr="00713F87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0.125</w:t>
            </w:r>
          </w:p>
        </w:tc>
      </w:tr>
      <w:tr w:rsidR="00E7764A" w:rsidRPr="003C618B" w14:paraId="3EB0C932" w14:textId="77777777" w:rsidTr="00D07F74">
        <w:tc>
          <w:tcPr>
            <w:tcW w:w="3441" w:type="dxa"/>
          </w:tcPr>
          <w:p w14:paraId="5B82DA44" w14:textId="77777777" w:rsidR="00E7764A" w:rsidRPr="003C618B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51" w:type="dxa"/>
            <w:vAlign w:val="center"/>
          </w:tcPr>
          <w:p w14:paraId="45FC4010" w14:textId="77777777" w:rsidR="00E7764A" w:rsidRPr="00713F87" w:rsidRDefault="00E7764A" w:rsidP="00E776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center"/>
          </w:tcPr>
          <w:p w14:paraId="79328C16" w14:textId="77777777" w:rsidR="00E7764A" w:rsidRPr="00713F87" w:rsidRDefault="00E7764A" w:rsidP="00E776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2" w:type="dxa"/>
            <w:vAlign w:val="center"/>
          </w:tcPr>
          <w:p w14:paraId="233525E0" w14:textId="77777777" w:rsidR="00E7764A" w:rsidRPr="00713F87" w:rsidRDefault="00E7764A" w:rsidP="00E776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48FABBD8" w14:textId="3C1A1FDF" w:rsidR="00E7764A" w:rsidRPr="00713F87" w:rsidRDefault="00E7764A" w:rsidP="00E776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4,787</w:t>
            </w:r>
          </w:p>
        </w:tc>
        <w:tc>
          <w:tcPr>
            <w:tcW w:w="851" w:type="dxa"/>
            <w:vAlign w:val="center"/>
          </w:tcPr>
          <w:p w14:paraId="56053385" w14:textId="75CF288A" w:rsidR="00E7764A" w:rsidRPr="00713F87" w:rsidRDefault="00E7764A" w:rsidP="00E776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42,5</w:t>
            </w:r>
            <w:r w:rsidR="00123FF8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850" w:type="dxa"/>
            <w:vAlign w:val="center"/>
          </w:tcPr>
          <w:p w14:paraId="20965E4B" w14:textId="0AEBB957" w:rsidR="00E7764A" w:rsidRPr="00713F87" w:rsidRDefault="00E7764A" w:rsidP="00E776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F87">
              <w:rPr>
                <w:rFonts w:ascii="Angsana New" w:hAnsi="Angsana New"/>
                <w:sz w:val="26"/>
                <w:szCs w:val="26"/>
              </w:rPr>
              <w:t>47,3</w:t>
            </w:r>
            <w:r w:rsidR="00123FF8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3AC2914" w14:textId="77777777" w:rsidR="00E7764A" w:rsidRPr="00713F87" w:rsidRDefault="00E7764A" w:rsidP="00E7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4C20" w:rsidRPr="003C618B" w14:paraId="73070D68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1F235058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8CDF6E5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856824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18F8E25B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107628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91AB3E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634F63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CE973AB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4A4C20" w:rsidRPr="003C618B" w14:paraId="300D5E73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709A4803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9C99765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C1E4B7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2A703752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06FB90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ED94AF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6DE175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F6EFDDA" w14:textId="77777777" w:rsidR="004A4C20" w:rsidRPr="004A4C20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123FF8" w:rsidRPr="003C618B" w14:paraId="42F67635" w14:textId="77777777" w:rsidTr="00123F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4CC5A531" w14:textId="59DCBFC8" w:rsidR="00123FF8" w:rsidRPr="003C618B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20D7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7BC25B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4FDBE643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1D83F0" w14:textId="36ECD7AC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61BD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C13114" w14:textId="33D50349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384A68D" w14:textId="059D764D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5.82</w:t>
            </w:r>
          </w:p>
        </w:tc>
      </w:tr>
      <w:tr w:rsidR="00123FF8" w:rsidRPr="003C618B" w14:paraId="4C6CB0D2" w14:textId="77777777" w:rsidTr="006424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04219E9B" w14:textId="77777777" w:rsidR="00123FF8" w:rsidRPr="003C618B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E6180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7F2006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67FC6CAE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E23BA2" w14:textId="7B875F09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68952" w14:textId="62888A78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32,122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EF5F8" w14:textId="57C3619E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32,122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B4EE323" w14:textId="74EF2B71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3FF8" w:rsidRPr="003C618B" w14:paraId="178AF859" w14:textId="77777777" w:rsidTr="006424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00C852EB" w14:textId="77777777" w:rsidR="00123FF8" w:rsidRPr="003C618B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A0B2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1E7D4B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3DB9872B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834169" w14:textId="60035F2F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102E0" w14:textId="0CA7C196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9,7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8523F" w14:textId="61733C1F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9,7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5C812ED" w14:textId="26A9F732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3FF8" w:rsidRPr="003C618B" w14:paraId="28200F7B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496637B0" w14:textId="759A11A5" w:rsidR="00123FF8" w:rsidRPr="003C618B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="003D43C2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จากบุคคลที่เกี่ยวข้องกัน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2E1B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BCB379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17ED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B950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A0036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702C4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6C1E94E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FF8" w:rsidRPr="003C618B" w14:paraId="4DE7FBC4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70FEB9B9" w14:textId="34644F63" w:rsidR="00123FF8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123FF8" w:rsidRPr="003C618B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D874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7C9DC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7D02C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F9D3E4" w14:textId="1ECDA45D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53,957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2BC9A" w14:textId="4258573E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10,539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A3390" w14:textId="13AB5D6E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64,496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1A9106E" w14:textId="233CC2F9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</w:tr>
      <w:tr w:rsidR="00123FF8" w:rsidRPr="003C618B" w14:paraId="3C2A8820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5173ADB1" w14:textId="77777777" w:rsidR="00123FF8" w:rsidRPr="003C618B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เงินมัดจำรับ</w:t>
            </w: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และเงินรับล่วงหน้า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จากลูกค้า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B328B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2EF722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B97C3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9E776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1689E" w14:textId="69811D36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23,518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74B91" w14:textId="6ED19062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23,518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53ACF2C" w14:textId="3A141353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3FF8" w:rsidRPr="003C618B" w14:paraId="69482D9E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46B515DB" w14:textId="77777777" w:rsidR="00123FF8" w:rsidRPr="003C618B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4516B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844E10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8DA2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D672E" w14:textId="08FA39EC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250,</w:t>
            </w:r>
            <w:r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15B1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91A2A" w14:textId="62CFBF3A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250,</w:t>
            </w:r>
            <w:r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74DA88F" w14:textId="50D0F743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4.25</w:t>
            </w:r>
          </w:p>
        </w:tc>
      </w:tr>
      <w:tr w:rsidR="00123FF8" w:rsidRPr="003C618B" w14:paraId="53BD6B69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110B0508" w14:textId="2D35A508" w:rsidR="00123FF8" w:rsidRPr="003C618B" w:rsidRDefault="00123FF8" w:rsidP="00123F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ECCB655" w14:textId="54B45C4B" w:rsidR="00123FF8" w:rsidRPr="00E7764A" w:rsidRDefault="00123FF8" w:rsidP="00123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938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7BBE16" w14:textId="5903D89E" w:rsidR="00123FF8" w:rsidRPr="00E7764A" w:rsidRDefault="00123FF8" w:rsidP="00123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1,620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185A" w14:textId="77777777" w:rsidR="00123FF8" w:rsidRPr="00E7764A" w:rsidRDefault="00123FF8" w:rsidP="00123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0AFDAC" w14:textId="77777777" w:rsidR="00123FF8" w:rsidRPr="00E7764A" w:rsidRDefault="00123FF8" w:rsidP="00123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B2AC8A" w14:textId="77777777" w:rsidR="00123FF8" w:rsidRPr="00E7764A" w:rsidRDefault="00123FF8" w:rsidP="00123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0A1D" w14:textId="7061D7F3" w:rsidR="00123FF8" w:rsidRPr="00E7764A" w:rsidRDefault="00123FF8" w:rsidP="00123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2,558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59AEE85" w14:textId="32C0586A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5.</w:t>
            </w:r>
            <w:r w:rsidRPr="00E7764A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E7764A">
              <w:rPr>
                <w:rFonts w:ascii="Angsana New" w:hAnsi="Angsana New"/>
                <w:sz w:val="26"/>
                <w:szCs w:val="26"/>
              </w:rPr>
              <w:t xml:space="preserve"> - 9.67</w:t>
            </w:r>
          </w:p>
        </w:tc>
      </w:tr>
      <w:tr w:rsidR="00123FF8" w:rsidRPr="003C618B" w14:paraId="531BA306" w14:textId="77777777" w:rsidTr="006424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24CE882B" w14:textId="77777777" w:rsidR="00123FF8" w:rsidRPr="003C618B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981D" w14:textId="31C01EC6" w:rsidR="00123FF8" w:rsidRPr="00E7764A" w:rsidRDefault="00123FF8" w:rsidP="00123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938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BA56BF" w14:textId="3BE6F6D7" w:rsidR="00123FF8" w:rsidRPr="00E7764A" w:rsidRDefault="00123FF8" w:rsidP="00123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1,620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986E" w14:textId="77777777" w:rsidR="00123FF8" w:rsidRPr="00E7764A" w:rsidRDefault="00123FF8" w:rsidP="00123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A92E6" w14:textId="4ADE6DBD" w:rsidR="00123FF8" w:rsidRPr="00E7764A" w:rsidRDefault="00123FF8" w:rsidP="00123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24,500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23A59" w14:textId="0E8A507B" w:rsidR="00123FF8" w:rsidRPr="00E7764A" w:rsidRDefault="00123FF8" w:rsidP="00123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E7764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55C66" w14:textId="4DE5EBBF" w:rsidR="00123FF8" w:rsidRPr="00E7764A" w:rsidRDefault="00123FF8" w:rsidP="00123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402,945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EA67677" w14:textId="77777777" w:rsidR="00123FF8" w:rsidRPr="00E7764A" w:rsidRDefault="00123FF8" w:rsidP="0012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  <w:bookmarkEnd w:id="6"/>
    </w:tbl>
    <w:p w14:paraId="6649F751" w14:textId="77777777" w:rsidR="004A4C20" w:rsidRPr="003C618B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</w:p>
    <w:p w14:paraId="6139B394" w14:textId="2A3506F6" w:rsidR="004A4C20" w:rsidRPr="004A4C20" w:rsidRDefault="004A4C20" w:rsidP="004A4C20">
      <w:pPr>
        <w:rPr>
          <w:cs/>
        </w:rPr>
      </w:pPr>
      <w:r w:rsidRPr="003C618B">
        <w:br w:type="page"/>
      </w:r>
    </w:p>
    <w:tbl>
      <w:tblPr>
        <w:tblW w:w="999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3441"/>
        <w:gridCol w:w="951"/>
        <w:gridCol w:w="810"/>
        <w:gridCol w:w="932"/>
        <w:gridCol w:w="992"/>
        <w:gridCol w:w="851"/>
        <w:gridCol w:w="850"/>
        <w:gridCol w:w="1163"/>
      </w:tblGrid>
      <w:tr w:rsidR="004A4C20" w:rsidRPr="003C618B" w14:paraId="00F410C3" w14:textId="77777777" w:rsidTr="00D07F74">
        <w:tc>
          <w:tcPr>
            <w:tcW w:w="3441" w:type="dxa"/>
            <w:shd w:val="clear" w:color="auto" w:fill="auto"/>
          </w:tcPr>
          <w:p w14:paraId="7DAB102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6987F44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63" w:type="dxa"/>
          </w:tcPr>
          <w:p w14:paraId="4357235A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A4C20" w:rsidRPr="003C618B" w14:paraId="0562E391" w14:textId="77777777" w:rsidTr="00D07F74">
        <w:tc>
          <w:tcPr>
            <w:tcW w:w="3441" w:type="dxa"/>
            <w:shd w:val="clear" w:color="auto" w:fill="auto"/>
          </w:tcPr>
          <w:p w14:paraId="2E33ACE2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C1BBE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163" w:type="dxa"/>
          </w:tcPr>
          <w:p w14:paraId="27410B80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A4C20" w:rsidRPr="003C618B" w14:paraId="2FC62A14" w14:textId="77777777" w:rsidTr="00D07F74">
        <w:tc>
          <w:tcPr>
            <w:tcW w:w="3441" w:type="dxa"/>
            <w:shd w:val="clear" w:color="auto" w:fill="auto"/>
          </w:tcPr>
          <w:p w14:paraId="3DC0D408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30864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               อัตราดอกเบี้ยคงที่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ab/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8B5BF72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F7E2718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5AEA3C6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77CDDDE2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4A4C20" w:rsidRPr="003C618B" w14:paraId="16E16209" w14:textId="77777777" w:rsidTr="00D07F74">
        <w:tc>
          <w:tcPr>
            <w:tcW w:w="3441" w:type="dxa"/>
          </w:tcPr>
          <w:p w14:paraId="60490839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6CCD4D11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1B1287A1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30E9E81B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ภายใน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87A2BA1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3542446C" w14:textId="77777777" w:rsidR="00DD1A01" w:rsidRDefault="00DD1A01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E2C729" w14:textId="4BA5DDFE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ถึง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52FF5A5E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293AA656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4A0BF115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มากกว่า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92" w:type="dxa"/>
          </w:tcPr>
          <w:p w14:paraId="472C832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ปรับขึ้น</w:t>
            </w:r>
          </w:p>
          <w:p w14:paraId="11B1394E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ลงตาม</w:t>
            </w:r>
          </w:p>
          <w:p w14:paraId="56F024A6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ราคาตลาด</w:t>
            </w:r>
          </w:p>
        </w:tc>
        <w:tc>
          <w:tcPr>
            <w:tcW w:w="851" w:type="dxa"/>
          </w:tcPr>
          <w:p w14:paraId="55BAE0C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7D4EF2E8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>ดอกเบี้ย</w:t>
            </w:r>
          </w:p>
        </w:tc>
        <w:tc>
          <w:tcPr>
            <w:tcW w:w="850" w:type="dxa"/>
          </w:tcPr>
          <w:p w14:paraId="58C9B7B3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4D992CF6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085EB888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1163" w:type="dxa"/>
          </w:tcPr>
          <w:p w14:paraId="34D9E0BF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58FC0BA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  <w:r w:rsidRPr="003C618B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(ร้อยละต่อปี)</w:t>
            </w:r>
          </w:p>
        </w:tc>
      </w:tr>
      <w:tr w:rsidR="004A4C20" w:rsidRPr="003C618B" w14:paraId="77EA63E1" w14:textId="77777777" w:rsidTr="00D07F74">
        <w:tc>
          <w:tcPr>
            <w:tcW w:w="3441" w:type="dxa"/>
          </w:tcPr>
          <w:p w14:paraId="5F7AAB2A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1" w:type="dxa"/>
          </w:tcPr>
          <w:p w14:paraId="0005576F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67F7E363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2" w:type="dxa"/>
          </w:tcPr>
          <w:p w14:paraId="2BDB314C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2" w:type="dxa"/>
          </w:tcPr>
          <w:p w14:paraId="12FEFA44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1" w:type="dxa"/>
          </w:tcPr>
          <w:p w14:paraId="5AD3CB62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</w:tcPr>
          <w:p w14:paraId="0A2E4FCA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</w:tcPr>
          <w:p w14:paraId="2DB79C0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4C20" w:rsidRPr="003C618B" w14:paraId="46362E4B" w14:textId="77777777" w:rsidTr="00D07F74">
        <w:tc>
          <w:tcPr>
            <w:tcW w:w="3441" w:type="dxa"/>
          </w:tcPr>
          <w:p w14:paraId="7606A1A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1" w:type="dxa"/>
          </w:tcPr>
          <w:p w14:paraId="77755C43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C615E43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</w:tcPr>
          <w:p w14:paraId="6E6A2E24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A791A61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2F5EC75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F7D09A9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AE88B55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4C20" w:rsidRPr="003C618B" w14:paraId="16B55429" w14:textId="77777777" w:rsidTr="00D07F74">
        <w:tc>
          <w:tcPr>
            <w:tcW w:w="3441" w:type="dxa"/>
          </w:tcPr>
          <w:p w14:paraId="279ADB2C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1" w:type="dxa"/>
          </w:tcPr>
          <w:p w14:paraId="7AD6FE59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24E89498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2" w:type="dxa"/>
          </w:tcPr>
          <w:p w14:paraId="0999533A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A1AA0E6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bottom"/>
          </w:tcPr>
          <w:p w14:paraId="4A9B86AC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2,479</w:t>
            </w:r>
          </w:p>
        </w:tc>
        <w:tc>
          <w:tcPr>
            <w:tcW w:w="850" w:type="dxa"/>
            <w:vAlign w:val="bottom"/>
          </w:tcPr>
          <w:p w14:paraId="4B8A5CA2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2,480</w:t>
            </w:r>
          </w:p>
        </w:tc>
        <w:tc>
          <w:tcPr>
            <w:tcW w:w="1163" w:type="dxa"/>
          </w:tcPr>
          <w:p w14:paraId="16109F20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0.375</w:t>
            </w:r>
          </w:p>
        </w:tc>
      </w:tr>
      <w:tr w:rsidR="004A4C20" w:rsidRPr="003C618B" w14:paraId="5A6889F2" w14:textId="77777777" w:rsidTr="00D07F74">
        <w:trPr>
          <w:trHeight w:val="70"/>
        </w:trPr>
        <w:tc>
          <w:tcPr>
            <w:tcW w:w="3441" w:type="dxa"/>
          </w:tcPr>
          <w:p w14:paraId="456A71F3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51" w:type="dxa"/>
          </w:tcPr>
          <w:p w14:paraId="1FA254F1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1A156FA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2" w:type="dxa"/>
            <w:shd w:val="clear" w:color="auto" w:fill="auto"/>
          </w:tcPr>
          <w:p w14:paraId="15927BDB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A63B87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468203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38,737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F66A03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38,737</w:t>
            </w:r>
          </w:p>
        </w:tc>
        <w:tc>
          <w:tcPr>
            <w:tcW w:w="1163" w:type="dxa"/>
          </w:tcPr>
          <w:p w14:paraId="364D9C0E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4C20" w:rsidRPr="003C618B" w14:paraId="208E17CC" w14:textId="77777777" w:rsidTr="00D07F74">
        <w:trPr>
          <w:trHeight w:val="66"/>
        </w:trPr>
        <w:tc>
          <w:tcPr>
            <w:tcW w:w="3441" w:type="dxa"/>
          </w:tcPr>
          <w:p w14:paraId="7305C43F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951" w:type="dxa"/>
          </w:tcPr>
          <w:p w14:paraId="3F4687B8" w14:textId="77777777" w:rsidR="004A4C20" w:rsidRPr="003C618B" w:rsidRDefault="004A4C20" w:rsidP="00D07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FD167CD" w14:textId="77777777" w:rsidR="004A4C20" w:rsidRPr="003C618B" w:rsidRDefault="004A4C20" w:rsidP="00D07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2" w:type="dxa"/>
          </w:tcPr>
          <w:p w14:paraId="6F87E1A9" w14:textId="77777777" w:rsidR="004A4C20" w:rsidRPr="003C618B" w:rsidRDefault="004A4C20" w:rsidP="00D07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AE90775" w14:textId="77777777" w:rsidR="004A4C20" w:rsidRPr="003C618B" w:rsidRDefault="004A4C20" w:rsidP="00D07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2,085</w:t>
            </w:r>
          </w:p>
        </w:tc>
        <w:tc>
          <w:tcPr>
            <w:tcW w:w="851" w:type="dxa"/>
            <w:shd w:val="clear" w:color="auto" w:fill="auto"/>
          </w:tcPr>
          <w:p w14:paraId="68CFDF1B" w14:textId="77777777" w:rsidR="004A4C20" w:rsidRPr="003C618B" w:rsidRDefault="004A4C20" w:rsidP="00D07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AEF337" w14:textId="77777777" w:rsidR="004A4C20" w:rsidRPr="003C618B" w:rsidRDefault="004A4C20" w:rsidP="00D07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2,085</w:t>
            </w:r>
          </w:p>
        </w:tc>
        <w:tc>
          <w:tcPr>
            <w:tcW w:w="1163" w:type="dxa"/>
          </w:tcPr>
          <w:p w14:paraId="17B547BF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0.375</w:t>
            </w:r>
          </w:p>
        </w:tc>
      </w:tr>
      <w:tr w:rsidR="004A4C20" w:rsidRPr="003C618B" w14:paraId="0D332C35" w14:textId="77777777" w:rsidTr="00D07F74">
        <w:tc>
          <w:tcPr>
            <w:tcW w:w="3441" w:type="dxa"/>
          </w:tcPr>
          <w:p w14:paraId="0633A370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51" w:type="dxa"/>
            <w:vAlign w:val="center"/>
          </w:tcPr>
          <w:p w14:paraId="0611A741" w14:textId="77777777" w:rsidR="004A4C20" w:rsidRPr="003C618B" w:rsidRDefault="004A4C20" w:rsidP="00D07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center"/>
          </w:tcPr>
          <w:p w14:paraId="6E4A187D" w14:textId="77777777" w:rsidR="004A4C20" w:rsidRPr="003C618B" w:rsidRDefault="004A4C20" w:rsidP="00D07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2" w:type="dxa"/>
            <w:vAlign w:val="center"/>
          </w:tcPr>
          <w:p w14:paraId="2B9A763D" w14:textId="77777777" w:rsidR="004A4C20" w:rsidRPr="003C618B" w:rsidRDefault="004A4C20" w:rsidP="00D07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5FB6BB54" w14:textId="77777777" w:rsidR="004A4C20" w:rsidRPr="003C618B" w:rsidRDefault="004A4C20" w:rsidP="00D07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851" w:type="dxa"/>
            <w:vAlign w:val="center"/>
          </w:tcPr>
          <w:p w14:paraId="003D7610" w14:textId="0D9ECB10" w:rsidR="004A4C20" w:rsidRPr="003C618B" w:rsidRDefault="004A4C20" w:rsidP="00D07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41,</w:t>
            </w:r>
            <w:r w:rsidR="000F5246"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850" w:type="dxa"/>
            <w:vAlign w:val="center"/>
          </w:tcPr>
          <w:p w14:paraId="50E6F08B" w14:textId="491A25E1" w:rsidR="004A4C20" w:rsidRPr="003C618B" w:rsidRDefault="004A4C20" w:rsidP="00D07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43,</w:t>
            </w:r>
            <w:r w:rsidR="000F5246"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6A6EF32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4C20" w:rsidRPr="003C618B" w14:paraId="55A5B6D5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7F3394F6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8E6ABE8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5DDDF0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6018275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AAF933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26C7E8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CFF9D5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EB01F18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4C20" w:rsidRPr="003C618B" w14:paraId="5D38BA7D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5163DE6C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618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F58B54A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2FD2D8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0AB85ECC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195FAC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781FBB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65FF08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0F5B54B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4C20" w:rsidRPr="003C618B" w14:paraId="26E0AA8A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645728BF" w14:textId="74A01239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="004A7B50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EC31155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7CE3F1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7E4143FA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D9CD33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A1EF46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6530C9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E0D7F7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4C20" w:rsidRPr="003C618B" w14:paraId="4FDF20ED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13FB3897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6C522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B57FBF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32F2866C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B461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18,787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3AA3B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66DBB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18,787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0AC5FAC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6.87</w:t>
            </w:r>
          </w:p>
        </w:tc>
      </w:tr>
      <w:tr w:rsidR="004A4C20" w:rsidRPr="003C618B" w14:paraId="2D634CFE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3DFEFCF7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B538A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00BDBB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247B9EA7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23FD7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7E668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38,214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F12A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38,214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86C4A18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4C20" w:rsidRPr="003C618B" w14:paraId="1DC28939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558D70AF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8BD32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EEF5E9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495CE82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3DBFF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B6A5B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7,932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BD8B0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7,932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984912E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D43C2" w:rsidRPr="003C618B" w14:paraId="4BB7DCC9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4B171EAE" w14:textId="0300713D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จากบุคคลที่เกี่ยวข้องกัน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0E448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428DA7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FDEF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917E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562F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30085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6C7D80A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43C2" w:rsidRPr="003C618B" w14:paraId="7DD8108B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679DED19" w14:textId="7AAB81CB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2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และดอกเบี้ยค้างจ่าย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DCF5E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2995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D0A34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ED34E6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72,957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32463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10,115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B2B9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83,072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E4024FE" w14:textId="77777777" w:rsidR="003D43C2" w:rsidRPr="003C618B" w:rsidRDefault="003D43C2" w:rsidP="003D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3.025</w:t>
            </w:r>
          </w:p>
        </w:tc>
      </w:tr>
      <w:tr w:rsidR="004A4C20" w:rsidRPr="003C618B" w14:paraId="34B987E1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64FF9077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เงินทดรองรับจากกรรมการ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61BB1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7135CE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1E3E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F47C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E0939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490D2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F149C35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4C20" w:rsidRPr="003C618B" w14:paraId="3A5F7D42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4C9E886C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เงินมัดจำรับ</w:t>
            </w: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และเงินรับล่วงหน้า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จากลูกค้า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6E39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657C7C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5A3F2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F6157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2C0F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16,345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5130A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16,345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7184D6F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4C20" w:rsidRPr="003C618B" w14:paraId="3A687DAF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7C550FF6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390A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632B64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97B6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E8AC" w14:textId="116DD763" w:rsidR="004A4C20" w:rsidRPr="003C618B" w:rsidRDefault="00F32B61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2B61">
              <w:rPr>
                <w:rFonts w:ascii="Angsana New" w:hAnsi="Angsana New"/>
                <w:sz w:val="26"/>
                <w:szCs w:val="26"/>
              </w:rPr>
              <w:t>260,743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6FA3B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A8AEB" w14:textId="752F978D" w:rsidR="004A4C20" w:rsidRPr="003C618B" w:rsidRDefault="00F32B61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2B61">
              <w:rPr>
                <w:rFonts w:ascii="Angsana New" w:hAnsi="Angsana New"/>
                <w:sz w:val="26"/>
                <w:szCs w:val="26"/>
              </w:rPr>
              <w:t>260,743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02018EA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6.025</w:t>
            </w:r>
          </w:p>
        </w:tc>
      </w:tr>
      <w:tr w:rsidR="004A4C20" w:rsidRPr="003C618B" w14:paraId="4D1D84D4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55AA70A6" w14:textId="77777777" w:rsidR="004A4C20" w:rsidRPr="003C618B" w:rsidRDefault="004A4C20" w:rsidP="00D07F7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6B0747D" w14:textId="77777777" w:rsidR="004A4C20" w:rsidRPr="003C618B" w:rsidRDefault="004A4C20" w:rsidP="00D07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 xml:space="preserve"> 1,213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18D44" w14:textId="77777777" w:rsidR="004A4C20" w:rsidRPr="003C618B" w:rsidRDefault="004A4C20" w:rsidP="00D07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2,047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49D6" w14:textId="77777777" w:rsidR="004A4C20" w:rsidRPr="003C618B" w:rsidRDefault="004A4C20" w:rsidP="00D07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2E724E" w14:textId="77777777" w:rsidR="004A4C20" w:rsidRPr="003C618B" w:rsidRDefault="004A4C20" w:rsidP="00D07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E3F2D3" w14:textId="77777777" w:rsidR="004A4C20" w:rsidRPr="003C618B" w:rsidRDefault="004A4C20" w:rsidP="00D07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7659" w14:textId="77777777" w:rsidR="004A4C20" w:rsidRPr="003C618B" w:rsidRDefault="004A4C20" w:rsidP="00D07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3,260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3B40B2D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5.82 - 9.67</w:t>
            </w:r>
          </w:p>
        </w:tc>
      </w:tr>
      <w:tr w:rsidR="004A4C20" w:rsidRPr="003C618B" w14:paraId="7EF57922" w14:textId="77777777" w:rsidTr="00D07F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007D9DCC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B5A59" w14:textId="77777777" w:rsidR="004A4C20" w:rsidRPr="003C618B" w:rsidRDefault="004A4C20" w:rsidP="00D07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1,213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5EDDD" w14:textId="77777777" w:rsidR="004A4C20" w:rsidRPr="003C618B" w:rsidRDefault="004A4C20" w:rsidP="00D07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2,047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2FB19" w14:textId="77777777" w:rsidR="004A4C20" w:rsidRPr="003C618B" w:rsidRDefault="004A4C20" w:rsidP="00D07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B052" w14:textId="60CBFAB1" w:rsidR="004A4C20" w:rsidRPr="003C618B" w:rsidRDefault="004A4C20" w:rsidP="00D07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352,</w:t>
            </w:r>
            <w:r w:rsidR="00F32B61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40326" w14:textId="77777777" w:rsidR="004A4C20" w:rsidRPr="003C618B" w:rsidRDefault="004A4C20" w:rsidP="00D07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72,754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759D" w14:textId="1A30B125" w:rsidR="004A4C20" w:rsidRPr="003C618B" w:rsidRDefault="004A4C20" w:rsidP="00D07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428,</w:t>
            </w:r>
            <w:r w:rsidR="00F32B61">
              <w:rPr>
                <w:rFonts w:ascii="Angsana New" w:hAnsi="Angsana New"/>
                <w:sz w:val="26"/>
                <w:szCs w:val="26"/>
              </w:rPr>
              <w:t>501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761D356" w14:textId="77777777" w:rsidR="004A4C20" w:rsidRPr="003C618B" w:rsidRDefault="004A4C20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</w:tbl>
    <w:p w14:paraId="52DCF5F0" w14:textId="77777777" w:rsidR="004A4C20" w:rsidRPr="004A4C20" w:rsidRDefault="004A4C20" w:rsidP="004A4C20">
      <w:pPr>
        <w:tabs>
          <w:tab w:val="clear" w:pos="227"/>
          <w:tab w:val="clear" w:pos="454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</w:p>
    <w:p w14:paraId="352191EE" w14:textId="77777777" w:rsidR="00123FF8" w:rsidRDefault="00123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724DE492" w14:textId="7E08DD5F" w:rsidR="004A4C20" w:rsidRPr="003C618B" w:rsidRDefault="004A4C20" w:rsidP="004A4C20">
      <w:pPr>
        <w:tabs>
          <w:tab w:val="clear" w:pos="227"/>
          <w:tab w:val="clear" w:pos="454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C618B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3146AC8D" w14:textId="77777777" w:rsidR="004A4C20" w:rsidRPr="003C618B" w:rsidRDefault="004A4C20" w:rsidP="004A4C20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7F566C45" w14:textId="15D2E96A" w:rsidR="004A4C20" w:rsidRPr="003C618B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มูลค่ายุติธรรม</w:t>
      </w:r>
      <w:r w:rsidR="002B4281">
        <w:rPr>
          <w:rFonts w:ascii="Angsana New" w:hAnsi="Angsana New" w:hint="cs"/>
          <w:sz w:val="26"/>
          <w:szCs w:val="26"/>
          <w:cs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Pr="003C618B">
        <w:rPr>
          <w:rFonts w:ascii="Angsana New" w:hAnsi="Angsana New"/>
          <w:sz w:val="26"/>
          <w:szCs w:val="26"/>
        </w:rPr>
        <w:t xml:space="preserve">     </w:t>
      </w:r>
      <w:r w:rsidRPr="003C618B">
        <w:rPr>
          <w:rFonts w:ascii="Angsana New" w:hAnsi="Angsana New"/>
          <w:sz w:val="26"/>
          <w:szCs w:val="26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3184851C" w14:textId="77777777" w:rsidR="004A4C20" w:rsidRPr="003C618B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3F34855" w14:textId="5107686A" w:rsidR="004A4C20" w:rsidRPr="003C618B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661291" w:rsidRPr="005C566D">
        <w:rPr>
          <w:rFonts w:ascii="Angsana New" w:hAnsi="Angsana New" w:hint="cs"/>
          <w:sz w:val="26"/>
          <w:szCs w:val="26"/>
          <w:cs/>
        </w:rPr>
        <w:t>และ</w:t>
      </w:r>
      <w:r w:rsidR="00661291" w:rsidRPr="005C566D">
        <w:rPr>
          <w:rFonts w:ascii="Angsana New" w:hAnsi="Angsana New"/>
          <w:sz w:val="26"/>
          <w:szCs w:val="26"/>
          <w:cs/>
        </w:rPr>
        <w:t>เงินฝากออมทรัพย์ที่มีข้อจำกัดในการใช้</w:t>
      </w:r>
      <w:r w:rsidR="00661291" w:rsidRPr="005C566D">
        <w:rPr>
          <w:rFonts w:ascii="Angsana New" w:hAnsi="Angsana New" w:hint="cs"/>
          <w:sz w:val="26"/>
          <w:szCs w:val="26"/>
          <w:cs/>
        </w:rPr>
        <w:t xml:space="preserve"> </w:t>
      </w:r>
      <w:r w:rsidRPr="005C566D">
        <w:rPr>
          <w:rFonts w:ascii="Angsana New" w:hAnsi="Angsana New"/>
          <w:sz w:val="26"/>
          <w:szCs w:val="26"/>
          <w:cs/>
        </w:rPr>
        <w:t>มีราคา</w:t>
      </w:r>
      <w:r w:rsidRPr="003C618B">
        <w:rPr>
          <w:rFonts w:ascii="Angsana New" w:hAnsi="Angsana New"/>
          <w:sz w:val="26"/>
          <w:szCs w:val="26"/>
          <w:cs/>
        </w:rPr>
        <w:t>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ซึ่งใกล้เคียงกับอัตราดอกเบี้ยตามท้องตลาด</w:t>
      </w:r>
    </w:p>
    <w:p w14:paraId="672AB174" w14:textId="77777777" w:rsidR="004A4C20" w:rsidRPr="003C618B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F68517" w14:textId="77777777" w:rsidR="00661291" w:rsidRPr="003C618B" w:rsidRDefault="00661291" w:rsidP="00661291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ลูกหนี้การค้า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เจ้าหนี้การค้า เจ้าหนี้อื่น เงินทดรองรับจากกรรมการ เงินมัดจำ</w:t>
      </w:r>
      <w:r w:rsidRPr="003C618B">
        <w:rPr>
          <w:rFonts w:ascii="Angsana New" w:hAnsi="Angsana New" w:hint="cs"/>
          <w:sz w:val="26"/>
          <w:szCs w:val="26"/>
          <w:cs/>
        </w:rPr>
        <w:t>รับและเงินรับล่วงหน้า</w:t>
      </w:r>
      <w:r w:rsidRPr="003C618B">
        <w:rPr>
          <w:rFonts w:ascii="Angsana New" w:hAnsi="Angsana New"/>
          <w:sz w:val="26"/>
          <w:szCs w:val="26"/>
          <w:cs/>
        </w:rPr>
        <w:t>รับจาก</w:t>
      </w:r>
      <w:r w:rsidRPr="00633F40">
        <w:rPr>
          <w:rFonts w:ascii="Angsana New" w:hAnsi="Angsana New"/>
          <w:sz w:val="26"/>
          <w:szCs w:val="26"/>
          <w:cs/>
        </w:rPr>
        <w:t>ลูกค้า</w:t>
      </w:r>
      <w:r w:rsidRPr="00633F40">
        <w:rPr>
          <w:rFonts w:ascii="Angsana New" w:hAnsi="Angsana New"/>
          <w:sz w:val="26"/>
          <w:szCs w:val="26"/>
        </w:rPr>
        <w:t xml:space="preserve"> </w:t>
      </w:r>
      <w:r w:rsidRPr="00633F40">
        <w:rPr>
          <w:rFonts w:ascii="Angsana New" w:hAnsi="Angsana New" w:hint="cs"/>
          <w:sz w:val="26"/>
          <w:szCs w:val="26"/>
          <w:cs/>
        </w:rPr>
        <w:t>และ</w:t>
      </w:r>
      <w:r w:rsidRPr="00633F40">
        <w:rPr>
          <w:rFonts w:ascii="Angsana New" w:hAnsi="Angsana New"/>
          <w:sz w:val="26"/>
          <w:szCs w:val="26"/>
          <w:cs/>
        </w:rPr>
        <w:t>เงินกู้ยืม</w:t>
      </w:r>
      <w:r w:rsidRPr="00633F40">
        <w:rPr>
          <w:rFonts w:ascii="Angsana New" w:hAnsi="Angsana New" w:hint="cs"/>
          <w:sz w:val="26"/>
          <w:szCs w:val="26"/>
          <w:cs/>
        </w:rPr>
        <w:t>ระยะสั้น</w:t>
      </w:r>
      <w:r w:rsidRPr="00633F40">
        <w:rPr>
          <w:rFonts w:ascii="Angsana New" w:hAnsi="Angsana New"/>
          <w:sz w:val="26"/>
          <w:szCs w:val="26"/>
          <w:cs/>
        </w:rPr>
        <w:t>จากบุคคลที่เกี่ยวข้องกัน</w:t>
      </w:r>
      <w:r w:rsidRPr="00633F40">
        <w:rPr>
          <w:rFonts w:ascii="Angsana New" w:hAnsi="Angsana New" w:hint="cs"/>
          <w:sz w:val="26"/>
          <w:szCs w:val="26"/>
          <w:cs/>
        </w:rPr>
        <w:t xml:space="preserve"> </w:t>
      </w:r>
      <w:r w:rsidRPr="00633F40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มีราคาตามบัญชีใกล้เคียงกับมูลค่ายุติธรรมเนื่องจาก</w:t>
      </w:r>
      <w:r w:rsidRPr="00633F40">
        <w:rPr>
          <w:rFonts w:ascii="Angsana New" w:hAnsi="Angsana New" w:hint="cs"/>
          <w:sz w:val="26"/>
          <w:szCs w:val="26"/>
          <w:cs/>
        </w:rPr>
        <w:t>สินทรัพย์และ</w:t>
      </w:r>
      <w:r w:rsidRPr="00633F40">
        <w:rPr>
          <w:rFonts w:ascii="Angsana New" w:hAnsi="Angsana New"/>
          <w:sz w:val="26"/>
          <w:szCs w:val="26"/>
          <w:cs/>
        </w:rPr>
        <w:t>หนี้สินทางการเงินนี้จะครบกำหนดในระยะเวลาอันสั้น</w:t>
      </w:r>
    </w:p>
    <w:p w14:paraId="09CAECB3" w14:textId="77777777" w:rsidR="004A4C20" w:rsidRPr="003C618B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8E7414E" w14:textId="51C491A3" w:rsidR="004A4C20" w:rsidRPr="003C618B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>เงินเบิกเกินบัญชีธนาคารและเงินกู้ยืมระยะสั้นจากสถาบันการเงิน เงินกู้ยืมจากบุคคลที่เกี่ยวข้องกัน</w:t>
      </w:r>
      <w:r w:rsidR="000F470D">
        <w:rPr>
          <w:rFonts w:ascii="Angsana New" w:hAnsi="Angsana New" w:hint="cs"/>
          <w:sz w:val="26"/>
          <w:szCs w:val="26"/>
          <w:cs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 xml:space="preserve">และเงินกู้ยืมระยะยาวจากสถาบันการเงิน </w:t>
      </w:r>
      <w:r w:rsidRPr="003C618B">
        <w:rPr>
          <w:rFonts w:ascii="Angsana New" w:hAnsi="Angsana New"/>
          <w:sz w:val="26"/>
          <w:szCs w:val="26"/>
        </w:rPr>
        <w:t xml:space="preserve">  </w:t>
      </w:r>
      <w:r w:rsidRPr="003C618B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 เนื่องจากหนี้สินทางการเงินเหล่านี้มีอัตราดอกเบี้ยลอยตัวซึ่งใกล้เคียงกับอัตราดอกเบี้ยตามท้องตลาด</w:t>
      </w:r>
    </w:p>
    <w:p w14:paraId="4653C487" w14:textId="00D8ACF2" w:rsidR="002E62A9" w:rsidRDefault="002E62A9" w:rsidP="002E62A9">
      <w:pPr>
        <w:spacing w:line="240" w:lineRule="auto"/>
        <w:rPr>
          <w:rFonts w:ascii="Angsana New" w:hAnsi="Angsana New"/>
          <w:sz w:val="26"/>
          <w:szCs w:val="26"/>
        </w:rPr>
      </w:pPr>
    </w:p>
    <w:p w14:paraId="29E06092" w14:textId="09646251" w:rsidR="002E62A9" w:rsidRDefault="002E62A9" w:rsidP="002E62A9">
      <w:pPr>
        <w:spacing w:line="240" w:lineRule="auto"/>
        <w:rPr>
          <w:rFonts w:ascii="Angsana New" w:hAnsi="Angsana New"/>
          <w:sz w:val="26"/>
          <w:szCs w:val="26"/>
        </w:rPr>
      </w:pPr>
      <w:r w:rsidRPr="00AB307D">
        <w:rPr>
          <w:rFonts w:ascii="Angsana New" w:hAnsi="Angsana New"/>
          <w:sz w:val="26"/>
          <w:szCs w:val="26"/>
          <w:cs/>
        </w:rPr>
        <w:t>หนี้สินตามสัญญาเช่</w:t>
      </w:r>
      <w:r w:rsidR="007B4727">
        <w:rPr>
          <w:rFonts w:ascii="Angsana New" w:hAnsi="Angsana New" w:hint="cs"/>
          <w:sz w:val="26"/>
          <w:szCs w:val="26"/>
          <w:cs/>
        </w:rPr>
        <w:t>า</w:t>
      </w:r>
      <w:r w:rsidRPr="00AB307D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4262EA3A" w14:textId="77777777" w:rsidR="002E62A9" w:rsidRDefault="002E62A9" w:rsidP="002E62A9">
      <w:pPr>
        <w:spacing w:line="240" w:lineRule="auto"/>
        <w:rPr>
          <w:rFonts w:ascii="Angsana New" w:hAnsi="Angsana New"/>
          <w:sz w:val="26"/>
          <w:szCs w:val="26"/>
        </w:rPr>
      </w:pPr>
    </w:p>
    <w:p w14:paraId="5B64F5B7" w14:textId="558209B5" w:rsidR="00372855" w:rsidRPr="009372E1" w:rsidRDefault="00DA46DD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 w:rsidR="00480D50">
        <w:rPr>
          <w:rFonts w:ascii="Angsana New" w:hAnsi="Angsana New"/>
          <w:b/>
          <w:bCs/>
          <w:sz w:val="26"/>
          <w:szCs w:val="26"/>
        </w:rPr>
        <w:t>7</w:t>
      </w:r>
      <w:r w:rsidR="00372855" w:rsidRPr="008E52B8">
        <w:rPr>
          <w:rFonts w:ascii="Angsana New" w:hAnsi="Angsana New"/>
          <w:b/>
          <w:bCs/>
          <w:sz w:val="26"/>
          <w:szCs w:val="26"/>
        </w:rPr>
        <w:t>.</w:t>
      </w:r>
      <w:r w:rsidR="00372855" w:rsidRPr="008E52B8">
        <w:rPr>
          <w:rFonts w:ascii="Angsana New" w:hAnsi="Angsana New"/>
          <w:b/>
          <w:bCs/>
          <w:sz w:val="26"/>
          <w:szCs w:val="26"/>
        </w:rPr>
        <w:tab/>
      </w:r>
      <w:r w:rsidR="00372855" w:rsidRPr="008E52B8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DC1BBE" w:rsidRDefault="0037285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092727C2" w14:textId="77777777" w:rsidR="00874585" w:rsidRPr="009372E1" w:rsidRDefault="0087458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372E1">
        <w:rPr>
          <w:rFonts w:ascii="Angsana New" w:hAnsi="Angsana New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9372E1">
        <w:rPr>
          <w:rFonts w:ascii="Angsana New" w:hAnsi="Angsana New"/>
          <w:sz w:val="26"/>
          <w:szCs w:val="26"/>
          <w:cs/>
        </w:rPr>
        <w:t>เกี่ยวกับ</w:t>
      </w:r>
      <w:r w:rsidR="002C088C" w:rsidRPr="009372E1">
        <w:rPr>
          <w:rFonts w:ascii="Angsana New" w:hAnsi="Angsana New"/>
          <w:sz w:val="26"/>
          <w:szCs w:val="26"/>
          <w:cs/>
        </w:rPr>
        <w:t>การผลิตและจำหน่าย</w:t>
      </w:r>
      <w:r w:rsidR="00871B30" w:rsidRPr="009372E1">
        <w:rPr>
          <w:rFonts w:ascii="Angsana New" w:hAnsi="Angsana New"/>
          <w:sz w:val="26"/>
          <w:szCs w:val="26"/>
        </w:rPr>
        <w:t xml:space="preserve">            </w:t>
      </w:r>
      <w:r w:rsidR="002C088C" w:rsidRPr="009372E1">
        <w:rPr>
          <w:rFonts w:ascii="Angsana New" w:hAnsi="Angsana New"/>
          <w:sz w:val="26"/>
          <w:szCs w:val="26"/>
          <w:cs/>
        </w:rPr>
        <w:t>ผนังคอนกรีตสำเร็จรูป</w:t>
      </w:r>
      <w:r w:rsidR="00A82BFF" w:rsidRPr="009372E1">
        <w:rPr>
          <w:rFonts w:ascii="Angsana New" w:hAnsi="Angsana New"/>
          <w:sz w:val="26"/>
          <w:szCs w:val="26"/>
          <w:cs/>
        </w:rPr>
        <w:t xml:space="preserve"> </w:t>
      </w:r>
      <w:r w:rsidRPr="009372E1">
        <w:rPr>
          <w:rFonts w:ascii="Angsana New" w:hAnsi="Angsana New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40A294F2" w14:textId="77777777" w:rsidR="00877330" w:rsidRDefault="0087733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6E5DBB68" w14:textId="77777777" w:rsidR="003D15E8" w:rsidRPr="003F2AEB" w:rsidRDefault="003D15E8" w:rsidP="003D15E8">
      <w:pPr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3F2AEB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1CEB7E18" w14:textId="77777777" w:rsidR="003D15E8" w:rsidRPr="003F2AEB" w:rsidRDefault="003D15E8" w:rsidP="003D15E8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1511532" w14:textId="6626C1BA" w:rsidR="003D15E8" w:rsidRDefault="003D15E8" w:rsidP="003D15E8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77759F">
        <w:rPr>
          <w:rFonts w:ascii="Angsana New" w:hAnsi="Angsana New"/>
          <w:sz w:val="26"/>
          <w:szCs w:val="26"/>
          <w:cs/>
        </w:rPr>
        <w:t>สำหรับปีสิ้นสุดวันที่</w:t>
      </w:r>
      <w:r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77759F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Pr="0077759F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77759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144</w:t>
      </w:r>
      <w:r w:rsidR="00FE77EC">
        <w:rPr>
          <w:rFonts w:ascii="Angsana New" w:hAnsi="Angsana New"/>
          <w:snapToGrid w:val="0"/>
          <w:sz w:val="26"/>
          <w:szCs w:val="26"/>
          <w:lang w:eastAsia="th-TH"/>
        </w:rPr>
        <w:t>.2</w:t>
      </w:r>
      <w:r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77759F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>(2562:</w:t>
      </w:r>
      <w:r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18</w:t>
      </w:r>
      <w:r w:rsidR="00FE77EC">
        <w:rPr>
          <w:rFonts w:ascii="Angsana New" w:hAnsi="Angsana New"/>
          <w:snapToGrid w:val="0"/>
          <w:sz w:val="26"/>
          <w:szCs w:val="26"/>
          <w:lang w:eastAsia="th-TH"/>
        </w:rPr>
        <w:t>4.9</w:t>
      </w:r>
      <w:r w:rsidRPr="003F2AE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3F2AEB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4FDF4BD9" w14:textId="77777777" w:rsidR="002E62A9" w:rsidRDefault="002E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445FD24" w14:textId="3523D730" w:rsidR="00BB60D5" w:rsidRPr="009372E1" w:rsidRDefault="00480D5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 w:rsidR="00E24514">
        <w:rPr>
          <w:rFonts w:ascii="Angsana New" w:hAnsi="Angsana New"/>
          <w:b/>
          <w:bCs/>
          <w:sz w:val="26"/>
          <w:szCs w:val="26"/>
        </w:rPr>
        <w:t>8</w:t>
      </w:r>
      <w:r w:rsidR="00BB60D5" w:rsidRPr="009372E1">
        <w:rPr>
          <w:rFonts w:ascii="Angsana New" w:hAnsi="Angsana New"/>
          <w:b/>
          <w:bCs/>
          <w:sz w:val="26"/>
          <w:szCs w:val="26"/>
        </w:rPr>
        <w:t>.</w:t>
      </w:r>
      <w:r w:rsidR="00BB60D5" w:rsidRPr="009372E1">
        <w:rPr>
          <w:rFonts w:ascii="Angsana New" w:hAnsi="Angsana New"/>
          <w:b/>
          <w:bCs/>
          <w:sz w:val="26"/>
          <w:szCs w:val="26"/>
          <w:cs/>
        </w:rPr>
        <w:tab/>
      </w:r>
      <w:r w:rsidR="00950C80" w:rsidRPr="00950C80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2C0D1496" w14:textId="77777777" w:rsidR="00A35F7C" w:rsidRPr="00DC1BBE" w:rsidRDefault="00A35F7C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0CDB956A" w14:textId="207830D0" w:rsidR="00C774BD" w:rsidRPr="009372E1" w:rsidRDefault="00C774BD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372E1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="003A4903">
        <w:rPr>
          <w:rFonts w:ascii="Angsana New" w:hAnsi="Angsana New"/>
          <w:sz w:val="26"/>
          <w:szCs w:val="26"/>
        </w:rPr>
        <w:t>3</w:t>
      </w:r>
      <w:r w:rsidR="00605FC9">
        <w:rPr>
          <w:rFonts w:ascii="Angsana New" w:hAnsi="Angsana New"/>
          <w:sz w:val="26"/>
          <w:szCs w:val="26"/>
        </w:rPr>
        <w:t xml:space="preserve">1 </w:t>
      </w:r>
      <w:r w:rsidR="00605FC9">
        <w:rPr>
          <w:rFonts w:ascii="Angsana New" w:hAnsi="Angsana New" w:hint="cs"/>
          <w:sz w:val="26"/>
          <w:szCs w:val="26"/>
          <w:cs/>
        </w:rPr>
        <w:t>ธันวาคม</w:t>
      </w:r>
      <w:r w:rsidR="00835872">
        <w:rPr>
          <w:rFonts w:ascii="Angsana New" w:hAnsi="Angsana New" w:hint="cs"/>
          <w:sz w:val="26"/>
          <w:szCs w:val="26"/>
          <w:cs/>
        </w:rPr>
        <w:t xml:space="preserve"> </w:t>
      </w:r>
      <w:r w:rsidRPr="009372E1">
        <w:rPr>
          <w:rFonts w:ascii="Angsana New" w:hAnsi="Angsana New"/>
          <w:sz w:val="26"/>
          <w:szCs w:val="26"/>
        </w:rPr>
        <w:t>256</w:t>
      </w:r>
      <w:r w:rsidR="003E24FF">
        <w:rPr>
          <w:rFonts w:ascii="Angsana New" w:hAnsi="Angsana New"/>
          <w:sz w:val="26"/>
          <w:szCs w:val="26"/>
        </w:rPr>
        <w:t>3</w:t>
      </w:r>
      <w:r w:rsidR="00605FC9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05FC9">
        <w:rPr>
          <w:rFonts w:ascii="Angsana New" w:hAnsi="Angsana New"/>
          <w:sz w:val="26"/>
          <w:szCs w:val="26"/>
        </w:rPr>
        <w:t>2562</w:t>
      </w:r>
      <w:r w:rsidRPr="009372E1">
        <w:rPr>
          <w:rFonts w:ascii="Angsana New" w:hAnsi="Angsana New"/>
          <w:sz w:val="26"/>
          <w:szCs w:val="26"/>
        </w:rPr>
        <w:t xml:space="preserve"> </w:t>
      </w:r>
      <w:r w:rsidRPr="009372E1">
        <w:rPr>
          <w:rFonts w:ascii="Angsana New" w:hAnsi="Angsana New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DC1BBE" w:rsidRDefault="00C774BD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1166C6E1" w14:textId="7AEB4A9E" w:rsidR="004167F6" w:rsidRPr="009372E1" w:rsidRDefault="00E42D98" w:rsidP="00E42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9372E1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9372E1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9372E1">
        <w:rPr>
          <w:rFonts w:ascii="Angsana New" w:hAnsi="Angsana New"/>
          <w:sz w:val="26"/>
          <w:szCs w:val="26"/>
          <w:cs/>
        </w:rPr>
        <w:t>หนังสือค้ำป</w:t>
      </w:r>
      <w:r w:rsidR="00102155" w:rsidRPr="009372E1">
        <w:rPr>
          <w:rFonts w:ascii="Angsana New" w:hAnsi="Angsana New"/>
          <w:sz w:val="26"/>
          <w:szCs w:val="26"/>
          <w:cs/>
        </w:rPr>
        <w:t>ระกันที่สถาบันการเงินในประเทศ</w:t>
      </w:r>
      <w:r w:rsidR="001C0A64" w:rsidRPr="009372E1">
        <w:rPr>
          <w:rFonts w:ascii="Angsana New" w:hAnsi="Angsana New"/>
          <w:sz w:val="26"/>
          <w:szCs w:val="26"/>
          <w:cs/>
        </w:rPr>
        <w:t>แห่ง</w:t>
      </w:r>
      <w:r w:rsidR="00102155" w:rsidRPr="009372E1">
        <w:rPr>
          <w:rFonts w:ascii="Angsana New" w:hAnsi="Angsana New"/>
          <w:sz w:val="26"/>
          <w:szCs w:val="26"/>
          <w:cs/>
        </w:rPr>
        <w:t>หนึ่ง</w:t>
      </w:r>
      <w:r w:rsidR="001C0A64" w:rsidRPr="009372E1">
        <w:rPr>
          <w:rFonts w:ascii="Angsana New" w:hAnsi="Angsana New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9372E1">
        <w:rPr>
          <w:rFonts w:ascii="Angsana New" w:hAnsi="Angsana New"/>
          <w:sz w:val="26"/>
          <w:szCs w:val="26"/>
          <w:cs/>
        </w:rPr>
        <w:t xml:space="preserve"> </w:t>
      </w:r>
      <w:r w:rsidR="009372E1">
        <w:rPr>
          <w:rFonts w:ascii="Angsana New" w:hAnsi="Angsana New"/>
          <w:sz w:val="26"/>
          <w:szCs w:val="26"/>
        </w:rPr>
        <w:t xml:space="preserve">   </w:t>
      </w:r>
      <w:r w:rsidR="006B3226" w:rsidRPr="009372E1">
        <w:rPr>
          <w:rFonts w:ascii="Angsana New" w:hAnsi="Angsana New"/>
          <w:sz w:val="26"/>
          <w:szCs w:val="26"/>
          <w:cs/>
        </w:rPr>
        <w:t>จำนวนเงิน</w:t>
      </w:r>
      <w:r w:rsidR="006B3226" w:rsidRPr="00135544">
        <w:rPr>
          <w:rFonts w:ascii="Angsana New" w:hAnsi="Angsana New"/>
          <w:sz w:val="26"/>
          <w:szCs w:val="26"/>
          <w:cs/>
        </w:rPr>
        <w:t xml:space="preserve">รวม </w:t>
      </w:r>
      <w:r w:rsidR="00425DE5" w:rsidRPr="00135544">
        <w:rPr>
          <w:rFonts w:ascii="Angsana New" w:hAnsi="Angsana New"/>
          <w:sz w:val="26"/>
          <w:szCs w:val="26"/>
        </w:rPr>
        <w:t>3</w:t>
      </w:r>
      <w:r w:rsidR="00E7764A">
        <w:rPr>
          <w:rFonts w:ascii="Angsana New" w:hAnsi="Angsana New"/>
          <w:sz w:val="26"/>
          <w:szCs w:val="26"/>
        </w:rPr>
        <w:t>5</w:t>
      </w:r>
      <w:r w:rsidR="00425DE5" w:rsidRPr="00135544">
        <w:rPr>
          <w:rFonts w:ascii="Angsana New" w:hAnsi="Angsana New"/>
          <w:sz w:val="26"/>
          <w:szCs w:val="26"/>
        </w:rPr>
        <w:t>.</w:t>
      </w:r>
      <w:r w:rsidR="00E7764A">
        <w:rPr>
          <w:rFonts w:ascii="Angsana New" w:hAnsi="Angsana New"/>
          <w:sz w:val="26"/>
          <w:szCs w:val="26"/>
        </w:rPr>
        <w:t>4</w:t>
      </w:r>
      <w:r w:rsidR="009372E1" w:rsidRPr="00135544">
        <w:rPr>
          <w:rFonts w:ascii="Angsana New" w:hAnsi="Angsana New"/>
          <w:sz w:val="26"/>
          <w:szCs w:val="26"/>
        </w:rPr>
        <w:t xml:space="preserve"> </w:t>
      </w:r>
      <w:r w:rsidR="006B3226" w:rsidRPr="00135544">
        <w:rPr>
          <w:rFonts w:ascii="Angsana New" w:hAnsi="Angsana New"/>
          <w:sz w:val="26"/>
          <w:szCs w:val="26"/>
          <w:cs/>
        </w:rPr>
        <w:t xml:space="preserve">ล้านบาท </w:t>
      </w:r>
      <w:r w:rsidR="00C774BD" w:rsidRPr="00135544">
        <w:rPr>
          <w:rFonts w:ascii="Angsana New" w:hAnsi="Angsana New"/>
          <w:sz w:val="26"/>
          <w:szCs w:val="26"/>
        </w:rPr>
        <w:t>(256</w:t>
      </w:r>
      <w:r w:rsidR="003E24FF" w:rsidRPr="00135544">
        <w:rPr>
          <w:rFonts w:ascii="Angsana New" w:hAnsi="Angsana New"/>
          <w:sz w:val="26"/>
          <w:szCs w:val="26"/>
        </w:rPr>
        <w:t>2</w:t>
      </w:r>
      <w:r w:rsidR="00C774BD" w:rsidRPr="00135544">
        <w:rPr>
          <w:rFonts w:ascii="Angsana New" w:hAnsi="Angsana New"/>
          <w:sz w:val="26"/>
          <w:szCs w:val="26"/>
        </w:rPr>
        <w:t xml:space="preserve">: </w:t>
      </w:r>
      <w:r w:rsidR="003E24FF" w:rsidRPr="00135544">
        <w:rPr>
          <w:rFonts w:ascii="Angsana New" w:hAnsi="Angsana New"/>
          <w:sz w:val="26"/>
          <w:szCs w:val="26"/>
        </w:rPr>
        <w:t>29.5</w:t>
      </w:r>
      <w:r w:rsidR="004172EC" w:rsidRPr="00135544">
        <w:rPr>
          <w:rFonts w:ascii="Angsana New" w:hAnsi="Angsana New"/>
          <w:sz w:val="26"/>
          <w:szCs w:val="26"/>
        </w:rPr>
        <w:t xml:space="preserve"> </w:t>
      </w:r>
      <w:r w:rsidR="006B3226" w:rsidRPr="00135544">
        <w:rPr>
          <w:rFonts w:ascii="Angsana New" w:hAnsi="Angsana New"/>
          <w:sz w:val="26"/>
          <w:szCs w:val="26"/>
          <w:cs/>
        </w:rPr>
        <w:t>ล้านบาท</w:t>
      </w:r>
      <w:r w:rsidR="00C774BD" w:rsidRPr="00135544">
        <w:rPr>
          <w:rFonts w:ascii="Angsana New" w:hAnsi="Angsana New"/>
          <w:sz w:val="26"/>
          <w:szCs w:val="26"/>
        </w:rPr>
        <w:t>)</w:t>
      </w:r>
      <w:r w:rsidR="006B3226" w:rsidRPr="00135544">
        <w:rPr>
          <w:rFonts w:ascii="Angsana New" w:hAnsi="Angsana New"/>
          <w:sz w:val="26"/>
          <w:szCs w:val="26"/>
          <w:cs/>
        </w:rPr>
        <w:t xml:space="preserve"> </w:t>
      </w:r>
      <w:r w:rsidR="001C0A64" w:rsidRPr="00135544">
        <w:rPr>
          <w:rFonts w:ascii="Angsana New" w:hAnsi="Angsana New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135544">
        <w:rPr>
          <w:rFonts w:ascii="Angsana New" w:hAnsi="Angsana New"/>
          <w:sz w:val="26"/>
          <w:szCs w:val="26"/>
        </w:rPr>
        <w:t>1</w:t>
      </w:r>
      <w:r w:rsidR="002E62A9">
        <w:rPr>
          <w:rFonts w:ascii="Angsana New" w:hAnsi="Angsana New"/>
          <w:sz w:val="26"/>
          <w:szCs w:val="26"/>
        </w:rPr>
        <w:t>1</w:t>
      </w:r>
    </w:p>
    <w:p w14:paraId="2EE8655B" w14:textId="77777777" w:rsidR="006D7426" w:rsidRPr="00DC1BBE" w:rsidRDefault="006D7426" w:rsidP="00E42D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2"/>
        </w:rPr>
      </w:pPr>
    </w:p>
    <w:p w14:paraId="24850FB4" w14:textId="4FDA7DEB" w:rsidR="006D7426" w:rsidRDefault="00E42D98" w:rsidP="00E42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7" w:name="_Hlk39477489"/>
      <w:r w:rsidRPr="00A74AE0">
        <w:rPr>
          <w:rFonts w:ascii="Angsana New" w:hAnsi="Angsana New" w:hint="cs"/>
          <w:sz w:val="26"/>
          <w:szCs w:val="26"/>
          <w:cs/>
        </w:rPr>
        <w:t>ข)</w:t>
      </w:r>
      <w:r w:rsidRPr="00A74AE0">
        <w:rPr>
          <w:rFonts w:ascii="Angsana New" w:hAnsi="Angsana New" w:hint="cs"/>
          <w:sz w:val="26"/>
          <w:szCs w:val="26"/>
          <w:cs/>
        </w:rPr>
        <w:tab/>
      </w:r>
      <w:r w:rsidR="006D7426" w:rsidRPr="00A74AE0">
        <w:rPr>
          <w:rFonts w:ascii="Angsana New" w:hAnsi="Angsana New"/>
          <w:sz w:val="26"/>
          <w:szCs w:val="26"/>
          <w:cs/>
        </w:rPr>
        <w:t>ภาระผูกพันตาม</w:t>
      </w:r>
      <w:r w:rsidR="00964EBF" w:rsidRPr="00A74AE0">
        <w:rPr>
          <w:rFonts w:ascii="Angsana New" w:hAnsi="Angsana New"/>
          <w:sz w:val="26"/>
          <w:szCs w:val="26"/>
          <w:cs/>
        </w:rPr>
        <w:t>สัญญาซื้อสินทรัพย์ถาวรจำนวนเงิน</w:t>
      </w:r>
      <w:r w:rsidR="009372E1" w:rsidRPr="00A74AE0">
        <w:rPr>
          <w:rFonts w:ascii="Angsana New" w:hAnsi="Angsana New"/>
          <w:sz w:val="26"/>
          <w:szCs w:val="26"/>
        </w:rPr>
        <w:t xml:space="preserve"> </w:t>
      </w:r>
      <w:r w:rsidR="003F219A" w:rsidRPr="00A74AE0">
        <w:rPr>
          <w:rFonts w:ascii="Angsana New" w:hAnsi="Angsana New"/>
          <w:sz w:val="26"/>
          <w:szCs w:val="26"/>
        </w:rPr>
        <w:t>0.</w:t>
      </w:r>
      <w:r w:rsidR="00A74AE0" w:rsidRPr="00A74AE0">
        <w:rPr>
          <w:rFonts w:ascii="Angsana New" w:hAnsi="Angsana New"/>
          <w:sz w:val="26"/>
          <w:szCs w:val="26"/>
        </w:rPr>
        <w:t>3</w:t>
      </w:r>
      <w:r w:rsidR="00C774BD" w:rsidRPr="00A74AE0">
        <w:rPr>
          <w:rFonts w:ascii="Angsana New" w:hAnsi="Angsana New"/>
          <w:sz w:val="26"/>
          <w:szCs w:val="26"/>
        </w:rPr>
        <w:t xml:space="preserve"> </w:t>
      </w:r>
      <w:r w:rsidRPr="00A74AE0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C774BD" w:rsidRPr="00A74AE0">
        <w:rPr>
          <w:rFonts w:ascii="Angsana New" w:hAnsi="Angsana New"/>
          <w:sz w:val="26"/>
          <w:szCs w:val="26"/>
        </w:rPr>
        <w:t>(</w:t>
      </w:r>
      <w:r w:rsidR="002D4B6F" w:rsidRPr="00A74AE0">
        <w:rPr>
          <w:rFonts w:ascii="Angsana New" w:hAnsi="Angsana New"/>
          <w:sz w:val="26"/>
          <w:szCs w:val="26"/>
        </w:rPr>
        <w:t>25</w:t>
      </w:r>
      <w:r w:rsidR="00C774BD" w:rsidRPr="00A74AE0">
        <w:rPr>
          <w:rFonts w:ascii="Angsana New" w:hAnsi="Angsana New"/>
          <w:sz w:val="26"/>
          <w:szCs w:val="26"/>
        </w:rPr>
        <w:t>6</w:t>
      </w:r>
      <w:r w:rsidR="003E24FF" w:rsidRPr="00A74AE0">
        <w:rPr>
          <w:rFonts w:ascii="Angsana New" w:hAnsi="Angsana New"/>
          <w:sz w:val="26"/>
          <w:szCs w:val="26"/>
        </w:rPr>
        <w:t>2</w:t>
      </w:r>
      <w:r w:rsidR="00C774BD" w:rsidRPr="00A74AE0">
        <w:rPr>
          <w:rFonts w:ascii="Angsana New" w:hAnsi="Angsana New"/>
          <w:sz w:val="26"/>
          <w:szCs w:val="26"/>
        </w:rPr>
        <w:t xml:space="preserve">: </w:t>
      </w:r>
      <w:r w:rsidR="003E24FF" w:rsidRPr="00A74AE0">
        <w:rPr>
          <w:rFonts w:ascii="Angsana New" w:hAnsi="Angsana New"/>
          <w:sz w:val="26"/>
          <w:szCs w:val="26"/>
        </w:rPr>
        <w:t>0.4</w:t>
      </w:r>
      <w:r w:rsidR="00C774BD" w:rsidRPr="00A74AE0">
        <w:rPr>
          <w:rFonts w:ascii="Angsana New" w:hAnsi="Angsana New"/>
          <w:sz w:val="26"/>
          <w:szCs w:val="26"/>
        </w:rPr>
        <w:t xml:space="preserve"> </w:t>
      </w:r>
      <w:r w:rsidR="00964EBF" w:rsidRPr="00A74AE0">
        <w:rPr>
          <w:rFonts w:ascii="Angsana New" w:hAnsi="Angsana New"/>
          <w:sz w:val="26"/>
          <w:szCs w:val="26"/>
          <w:cs/>
          <w:lang w:val="en-GB"/>
        </w:rPr>
        <w:t>ล้านบาท</w:t>
      </w:r>
      <w:r w:rsidR="00C774BD" w:rsidRPr="00A74AE0">
        <w:rPr>
          <w:rFonts w:ascii="Angsana New" w:hAnsi="Angsana New"/>
          <w:sz w:val="26"/>
          <w:szCs w:val="26"/>
          <w:lang w:val="en-GB"/>
        </w:rPr>
        <w:t>)</w:t>
      </w:r>
      <w:r w:rsidRPr="009372E1">
        <w:rPr>
          <w:rFonts w:ascii="Angsana New" w:hAnsi="Angsana New" w:hint="cs"/>
          <w:sz w:val="26"/>
          <w:szCs w:val="26"/>
          <w:cs/>
        </w:rPr>
        <w:t xml:space="preserve"> </w:t>
      </w:r>
    </w:p>
    <w:p w14:paraId="0C1D6EF9" w14:textId="70129D6F" w:rsidR="00E24514" w:rsidRDefault="00E24514" w:rsidP="00E42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3AB7CC5D" w14:textId="051BD69A" w:rsidR="00EF732A" w:rsidRDefault="00E24514" w:rsidP="00EF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ค</w:t>
      </w:r>
      <w:r>
        <w:rPr>
          <w:rFonts w:ascii="Angsana New" w:hAnsi="Angsana New"/>
          <w:sz w:val="26"/>
          <w:szCs w:val="26"/>
        </w:rPr>
        <w:t>)</w:t>
      </w:r>
      <w:r>
        <w:rPr>
          <w:rFonts w:ascii="Angsana New" w:hAnsi="Angsana New"/>
          <w:sz w:val="26"/>
          <w:szCs w:val="26"/>
        </w:rPr>
        <w:tab/>
      </w:r>
      <w:r w:rsidR="00EF732A" w:rsidRPr="00EF732A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Pr="00EF732A">
        <w:rPr>
          <w:rFonts w:ascii="Angsana New" w:hAnsi="Angsana New" w:hint="cs"/>
          <w:sz w:val="26"/>
          <w:szCs w:val="26"/>
          <w:cs/>
        </w:rPr>
        <w:t xml:space="preserve">สัญญาเช่าเป็นระยะเวลา </w:t>
      </w:r>
      <w:r w:rsidRPr="00EF732A">
        <w:rPr>
          <w:rFonts w:ascii="Angsana New" w:hAnsi="Angsana New"/>
          <w:sz w:val="26"/>
          <w:szCs w:val="26"/>
        </w:rPr>
        <w:t xml:space="preserve">1 </w:t>
      </w:r>
      <w:r w:rsidRPr="00EF732A">
        <w:rPr>
          <w:rFonts w:ascii="Angsana New" w:hAnsi="Angsana New" w:hint="cs"/>
          <w:sz w:val="26"/>
          <w:szCs w:val="26"/>
          <w:cs/>
        </w:rPr>
        <w:t>ปี</w:t>
      </w:r>
      <w:r w:rsidR="00EF732A" w:rsidRPr="00EF732A">
        <w:rPr>
          <w:rFonts w:ascii="Angsana New" w:hAnsi="Angsana New" w:hint="cs"/>
          <w:sz w:val="26"/>
          <w:szCs w:val="26"/>
          <w:cs/>
        </w:rPr>
        <w:t xml:space="preserve"> </w:t>
      </w:r>
      <w:r w:rsidR="00EF732A" w:rsidRPr="00EF732A">
        <w:rPr>
          <w:rFonts w:ascii="Angsana New" w:hAnsi="Angsana New"/>
          <w:sz w:val="26"/>
          <w:szCs w:val="26"/>
        </w:rPr>
        <w:t>(2562: 1</w:t>
      </w:r>
      <w:r w:rsidR="008C5BA5">
        <w:rPr>
          <w:rFonts w:ascii="Angsana New" w:hAnsi="Angsana New" w:hint="cs"/>
          <w:sz w:val="26"/>
          <w:szCs w:val="26"/>
          <w:cs/>
        </w:rPr>
        <w:t xml:space="preserve"> </w:t>
      </w:r>
      <w:r w:rsidR="00EF732A" w:rsidRPr="00EF732A">
        <w:rPr>
          <w:rFonts w:ascii="Angsana New" w:hAnsi="Angsana New" w:hint="cs"/>
          <w:sz w:val="26"/>
          <w:szCs w:val="26"/>
          <w:cs/>
        </w:rPr>
        <w:t>ปี</w:t>
      </w:r>
      <w:r w:rsidR="00EF732A" w:rsidRPr="00EF732A">
        <w:rPr>
          <w:rFonts w:ascii="Angsana New" w:hAnsi="Angsana New"/>
          <w:sz w:val="26"/>
          <w:szCs w:val="26"/>
        </w:rPr>
        <w:t xml:space="preserve"> </w:t>
      </w:r>
      <w:r w:rsidR="00EF732A" w:rsidRPr="00EF732A">
        <w:rPr>
          <w:rFonts w:ascii="Angsana New" w:hAnsi="Angsana New"/>
          <w:sz w:val="26"/>
          <w:szCs w:val="26"/>
          <w:cs/>
        </w:rPr>
        <w:t xml:space="preserve">ถึง </w:t>
      </w:r>
      <w:r w:rsidR="00EF732A" w:rsidRPr="00EF732A">
        <w:rPr>
          <w:rFonts w:ascii="Angsana New" w:hAnsi="Angsana New"/>
          <w:sz w:val="26"/>
          <w:szCs w:val="26"/>
        </w:rPr>
        <w:t xml:space="preserve">5 </w:t>
      </w:r>
      <w:r w:rsidR="00EF732A" w:rsidRPr="00EF732A">
        <w:rPr>
          <w:rFonts w:ascii="Angsana New" w:hAnsi="Angsana New"/>
          <w:sz w:val="26"/>
          <w:szCs w:val="26"/>
          <w:cs/>
        </w:rPr>
        <w:t>ปี</w:t>
      </w:r>
      <w:r w:rsidR="00EF732A" w:rsidRPr="00EF732A">
        <w:rPr>
          <w:rFonts w:ascii="Angsana New" w:hAnsi="Angsana New"/>
          <w:sz w:val="26"/>
          <w:szCs w:val="26"/>
        </w:rPr>
        <w:t>)</w:t>
      </w:r>
      <w:r w:rsidRPr="00EF732A">
        <w:rPr>
          <w:rFonts w:ascii="Angsana New" w:hAnsi="Angsana New" w:hint="cs"/>
          <w:sz w:val="26"/>
          <w:szCs w:val="26"/>
          <w:cs/>
        </w:rPr>
        <w:t xml:space="preserve"> </w:t>
      </w:r>
      <w:bookmarkEnd w:id="7"/>
      <w:r w:rsidR="00EF732A" w:rsidRPr="00EF732A">
        <w:rPr>
          <w:rFonts w:ascii="Angsana New" w:hAnsi="Angsana New"/>
          <w:sz w:val="26"/>
          <w:szCs w:val="26"/>
          <w:cs/>
        </w:rPr>
        <w:t>ซึ่งจำนวนเงินขั้นต่ำที่บริษัทต้องจ่ายในอนาคตทั้งสิ้นภายใต้สัญญาเช่าดำเนินงานที่บอกเลิกไม่ได้โดยแสดงจำนวนรวมสำหรับระยะเวลาแต่ละช่วงมีดังนี้</w:t>
      </w:r>
    </w:p>
    <w:p w14:paraId="1EF15426" w14:textId="77777777" w:rsidR="00EF732A" w:rsidRPr="00DC1BBE" w:rsidRDefault="00EF732A" w:rsidP="00EF732A">
      <w:pPr>
        <w:pStyle w:val="10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1"/>
        <w:gridCol w:w="1405"/>
        <w:gridCol w:w="269"/>
        <w:gridCol w:w="1405"/>
      </w:tblGrid>
      <w:tr w:rsidR="00EF732A" w:rsidRPr="009372E1" w14:paraId="5789AC55" w14:textId="77777777" w:rsidTr="008C5BA5">
        <w:tc>
          <w:tcPr>
            <w:tcW w:w="6191" w:type="dxa"/>
          </w:tcPr>
          <w:p w14:paraId="2B35F44C" w14:textId="77777777" w:rsidR="00EF732A" w:rsidRPr="009372E1" w:rsidRDefault="00EF732A" w:rsidP="0015122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FE9CDD1" w14:textId="77777777" w:rsidR="00EF732A" w:rsidRPr="009372E1" w:rsidRDefault="00EF732A" w:rsidP="0015122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72E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EF732A" w:rsidRPr="009372E1" w14:paraId="4E5CB3E1" w14:textId="77777777" w:rsidTr="008C5BA5">
        <w:tc>
          <w:tcPr>
            <w:tcW w:w="6191" w:type="dxa"/>
          </w:tcPr>
          <w:p w14:paraId="57A517D0" w14:textId="77777777" w:rsidR="00EF732A" w:rsidRPr="009372E1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38F65B8" w14:textId="77777777" w:rsidR="00EF732A" w:rsidRPr="00E7764A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5F3E37E8" w14:textId="77777777" w:rsidR="00EF732A" w:rsidRPr="009372E1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0F3A70E" w14:textId="77777777" w:rsidR="00EF732A" w:rsidRPr="009372E1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</w:tr>
      <w:tr w:rsidR="00EF732A" w:rsidRPr="009372E1" w14:paraId="4E34C900" w14:textId="77777777" w:rsidTr="008C5BA5">
        <w:tc>
          <w:tcPr>
            <w:tcW w:w="6191" w:type="dxa"/>
          </w:tcPr>
          <w:p w14:paraId="556D98E0" w14:textId="77777777" w:rsidR="00EF732A" w:rsidRPr="009372E1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688EB6EB" w14:textId="77777777" w:rsidR="00EF732A" w:rsidRPr="00183AAA" w:rsidRDefault="00EF732A" w:rsidP="0015122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14:paraId="460C44A4" w14:textId="77777777" w:rsidR="00EF732A" w:rsidRPr="009372E1" w:rsidRDefault="00EF732A" w:rsidP="00151223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5FB2174D" w14:textId="77777777" w:rsidR="00EF732A" w:rsidRPr="009372E1" w:rsidRDefault="00EF732A" w:rsidP="0015122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F732A" w:rsidRPr="009372E1" w14:paraId="7804E6D7" w14:textId="77777777" w:rsidTr="008C5BA5">
        <w:trPr>
          <w:trHeight w:val="252"/>
        </w:trPr>
        <w:tc>
          <w:tcPr>
            <w:tcW w:w="6191" w:type="dxa"/>
          </w:tcPr>
          <w:p w14:paraId="5A0FF1A5" w14:textId="77777777" w:rsidR="00EF732A" w:rsidRPr="009372E1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</w:tcPr>
          <w:p w14:paraId="30B62F51" w14:textId="77777777" w:rsidR="00EF732A" w:rsidRPr="00E7764A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269" w:type="dxa"/>
          </w:tcPr>
          <w:p w14:paraId="5842113D" w14:textId="77777777" w:rsidR="00EF732A" w:rsidRPr="009372E1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99C30B1" w14:textId="77777777" w:rsidR="00EF732A" w:rsidRPr="003C618B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575</w:t>
            </w:r>
          </w:p>
        </w:tc>
      </w:tr>
      <w:tr w:rsidR="00EF732A" w:rsidRPr="009372E1" w14:paraId="4F00AFF7" w14:textId="77777777" w:rsidTr="008C5BA5">
        <w:trPr>
          <w:trHeight w:val="252"/>
        </w:trPr>
        <w:tc>
          <w:tcPr>
            <w:tcW w:w="6191" w:type="dxa"/>
          </w:tcPr>
          <w:p w14:paraId="6F18BFB6" w14:textId="77777777" w:rsidR="00EF732A" w:rsidRPr="009372E1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9372E1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7FA1D4" w14:textId="77777777" w:rsidR="00EF732A" w:rsidRPr="00E7764A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64A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E7764A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E776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2700D77" w14:textId="77777777" w:rsidR="00EF732A" w:rsidRPr="009372E1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FC18B0F" w14:textId="77777777" w:rsidR="00EF732A" w:rsidRPr="003C618B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EF732A" w:rsidRPr="009372E1" w14:paraId="1B45DFF3" w14:textId="77777777" w:rsidTr="008C5BA5">
        <w:trPr>
          <w:trHeight w:val="252"/>
        </w:trPr>
        <w:tc>
          <w:tcPr>
            <w:tcW w:w="6191" w:type="dxa"/>
          </w:tcPr>
          <w:p w14:paraId="686B77AF" w14:textId="77777777" w:rsidR="00EF732A" w:rsidRPr="009372E1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7DDB766C" w14:textId="77777777" w:rsidR="00EF732A" w:rsidRPr="00E7764A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269" w:type="dxa"/>
          </w:tcPr>
          <w:p w14:paraId="675B051E" w14:textId="77777777" w:rsidR="00EF732A" w:rsidRPr="009372E1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9E041B7" w14:textId="77777777" w:rsidR="00EF732A" w:rsidRPr="003C618B" w:rsidRDefault="00EF732A" w:rsidP="00151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</w:rPr>
              <w:t>629</w:t>
            </w:r>
          </w:p>
        </w:tc>
      </w:tr>
    </w:tbl>
    <w:p w14:paraId="1FB83659" w14:textId="3827E2DA" w:rsidR="00C774BD" w:rsidRDefault="00C774BD" w:rsidP="00EF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2FD8917" w14:textId="0AA58F49" w:rsidR="00134966" w:rsidRPr="009D37DC" w:rsidRDefault="00E24514" w:rsidP="0013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19</w:t>
      </w:r>
      <w:r w:rsidR="00134966" w:rsidRPr="009D37DC">
        <w:rPr>
          <w:rFonts w:ascii="Angsana New" w:hAnsi="Angsana New"/>
          <w:b/>
          <w:bCs/>
          <w:sz w:val="26"/>
          <w:szCs w:val="26"/>
          <w:cs/>
        </w:rPr>
        <w:t>.</w:t>
      </w:r>
      <w:r w:rsidR="00134966" w:rsidRPr="009D37DC">
        <w:rPr>
          <w:rFonts w:ascii="Angsana New" w:hAnsi="Angsana New"/>
          <w:b/>
          <w:bCs/>
          <w:sz w:val="26"/>
          <w:szCs w:val="26"/>
        </w:rPr>
        <w:tab/>
      </w:r>
      <w:r w:rsidR="00134966" w:rsidRPr="009D37DC">
        <w:rPr>
          <w:rFonts w:ascii="Angsana New" w:hAnsi="Angsana New"/>
          <w:b/>
          <w:bCs/>
          <w:sz w:val="26"/>
          <w:szCs w:val="26"/>
          <w:cs/>
        </w:rPr>
        <w:t xml:space="preserve">การบริหารจัดการส่วนทุน    </w:t>
      </w:r>
    </w:p>
    <w:p w14:paraId="7380EC2D" w14:textId="008FC797" w:rsidR="00134966" w:rsidRDefault="00134966" w:rsidP="0013496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41FC56AB" w14:textId="4B712304" w:rsidR="008C40B5" w:rsidRPr="003C618B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C618B">
        <w:rPr>
          <w:rFonts w:ascii="Angsana New" w:hAnsi="Angsana New"/>
          <w:sz w:val="26"/>
          <w:szCs w:val="26"/>
          <w:cs/>
        </w:rPr>
        <w:t>ผู้บริหารของบริษัท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บริษัทบริหารจัดการส่วนทุนโดยการรักษาอัตราส่วนหนี้สินต่อทุนให้เป็นไปตามข้อตกลง</w:t>
      </w:r>
      <w:r w:rsidRPr="003C618B">
        <w:rPr>
          <w:rFonts w:ascii="Angsana New" w:hAnsi="Angsana New" w:hint="cs"/>
          <w:sz w:val="26"/>
          <w:szCs w:val="26"/>
          <w:cs/>
        </w:rPr>
        <w:t>ตามเงินกู้ยืมจากสถาบันการเงิน</w:t>
      </w:r>
      <w:r w:rsidRPr="003C618B">
        <w:rPr>
          <w:rFonts w:ascii="Angsana New" w:hAnsi="Angsana New"/>
          <w:sz w:val="26"/>
          <w:szCs w:val="26"/>
        </w:rPr>
        <w:t> </w:t>
      </w:r>
      <w:r w:rsidRPr="003C618B">
        <w:rPr>
          <w:rFonts w:ascii="Angsana New" w:hAnsi="Angsana New" w:hint="cs"/>
          <w:sz w:val="26"/>
          <w:szCs w:val="26"/>
          <w:cs/>
        </w:rPr>
        <w:t xml:space="preserve">หนี้สินที่ใช้ในการคำนวณอัตราส่วนหนี้สินต่อทุน หมายถึงหนี้สินที่มีภาระดอกเบี้ยโดยไม่รวมเงินกู้ยืมจากบุคคลที่เกี่ยวข้องกัน ณ วันที่ </w:t>
      </w:r>
      <w:r w:rsidRPr="003C618B">
        <w:rPr>
          <w:rFonts w:ascii="Angsana New" w:hAnsi="Angsana New"/>
          <w:sz w:val="26"/>
          <w:szCs w:val="26"/>
        </w:rPr>
        <w:t xml:space="preserve">31 </w:t>
      </w:r>
      <w:r w:rsidRPr="003C618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3C618B">
        <w:rPr>
          <w:rFonts w:ascii="Angsana New" w:hAnsi="Angsana New"/>
          <w:sz w:val="26"/>
          <w:szCs w:val="26"/>
        </w:rPr>
        <w:t xml:space="preserve"> </w:t>
      </w:r>
      <w:r w:rsidRPr="003C618B">
        <w:rPr>
          <w:rFonts w:ascii="Angsana New" w:hAnsi="Angsana New"/>
          <w:sz w:val="26"/>
          <w:szCs w:val="26"/>
          <w:cs/>
        </w:rPr>
        <w:t>อัตราส่วนหนี้สินต่อ</w:t>
      </w:r>
      <w:r w:rsidRPr="00A73E12">
        <w:rPr>
          <w:rFonts w:ascii="Angsana New" w:hAnsi="Angsana New"/>
          <w:sz w:val="26"/>
          <w:szCs w:val="26"/>
          <w:cs/>
        </w:rPr>
        <w:t>ทุน</w:t>
      </w:r>
      <w:r w:rsidRPr="00A73E12">
        <w:rPr>
          <w:rFonts w:ascii="Angsana New" w:hAnsi="Angsana New" w:hint="cs"/>
          <w:sz w:val="26"/>
          <w:szCs w:val="26"/>
          <w:cs/>
        </w:rPr>
        <w:t xml:space="preserve">เท่ากับ </w:t>
      </w:r>
      <w:r w:rsidRPr="00A73E12">
        <w:rPr>
          <w:rFonts w:ascii="Angsana New" w:hAnsi="Angsana New"/>
          <w:sz w:val="26"/>
          <w:szCs w:val="26"/>
        </w:rPr>
        <w:t>2.15</w:t>
      </w:r>
      <w:r w:rsidRPr="00A73E12">
        <w:rPr>
          <w:rFonts w:ascii="Angsana New" w:hAnsi="Angsana New" w:hint="cs"/>
          <w:sz w:val="26"/>
          <w:szCs w:val="26"/>
          <w:cs/>
        </w:rPr>
        <w:t xml:space="preserve"> ต่อ </w:t>
      </w:r>
      <w:r w:rsidRPr="00A73E12">
        <w:rPr>
          <w:rFonts w:ascii="Angsana New" w:hAnsi="Angsana New"/>
          <w:sz w:val="26"/>
          <w:szCs w:val="26"/>
        </w:rPr>
        <w:t>1 (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2</w:t>
      </w:r>
      <w:r w:rsidRPr="003C618B">
        <w:rPr>
          <w:rFonts w:ascii="Angsana New" w:hAnsi="Angsana New"/>
          <w:sz w:val="26"/>
          <w:szCs w:val="26"/>
        </w:rPr>
        <w:t>: 2.49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ต่อ </w:t>
      </w:r>
      <w:r>
        <w:rPr>
          <w:rFonts w:ascii="Angsana New" w:hAnsi="Angsana New"/>
          <w:sz w:val="26"/>
          <w:szCs w:val="26"/>
        </w:rPr>
        <w:t>1</w:t>
      </w:r>
      <w:r w:rsidRPr="003C618B">
        <w:rPr>
          <w:rFonts w:ascii="Angsana New" w:hAnsi="Angsana New" w:hint="cs"/>
          <w:sz w:val="26"/>
          <w:szCs w:val="26"/>
          <w:cs/>
        </w:rPr>
        <w:t>)</w:t>
      </w:r>
    </w:p>
    <w:p w14:paraId="0895BC7F" w14:textId="77777777" w:rsidR="008C40B5" w:rsidRPr="003C618B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36D122D" w14:textId="5BA146A4" w:rsidR="008C40B5" w:rsidRPr="003C618B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618B">
        <w:rPr>
          <w:rFonts w:ascii="Angsana New" w:hAnsi="Angsana New"/>
          <w:sz w:val="26"/>
          <w:szCs w:val="26"/>
          <w:cs/>
        </w:rPr>
        <w:t xml:space="preserve">บริษัทไม่มีการเปลี่ยนแปลงในวัตถุประสงค์ นโยบายและกระบวนการจัดการส่วนทุนของบริษัทในระหว่างปีสิ้นสุดวันที่ </w:t>
      </w:r>
      <w:r w:rsidRPr="003C618B">
        <w:rPr>
          <w:rFonts w:ascii="Angsana New" w:hAnsi="Angsana New"/>
          <w:sz w:val="26"/>
          <w:szCs w:val="26"/>
        </w:rPr>
        <w:t>31</w:t>
      </w:r>
      <w:r w:rsidRPr="003C618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3C618B">
        <w:rPr>
          <w:rFonts w:ascii="Angsana New" w:hAnsi="Angsana New"/>
          <w:sz w:val="26"/>
          <w:szCs w:val="26"/>
          <w:cs/>
        </w:rPr>
        <w:t xml:space="preserve">และ </w:t>
      </w:r>
      <w:r w:rsidRPr="003C618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2</w:t>
      </w:r>
    </w:p>
    <w:p w14:paraId="524AA125" w14:textId="77777777" w:rsidR="00134966" w:rsidRPr="009D37DC" w:rsidRDefault="00134966" w:rsidP="0013496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36FCDFF3" w14:textId="77777777" w:rsidR="00480D50" w:rsidRDefault="00480D50" w:rsidP="00DD6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E1E38E3" w14:textId="3EDA3BBC" w:rsidR="00DD6A5F" w:rsidRDefault="00713F87" w:rsidP="00DD6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E24514">
        <w:rPr>
          <w:rFonts w:ascii="Angsana New" w:hAnsi="Angsana New"/>
          <w:b/>
          <w:bCs/>
          <w:sz w:val="26"/>
          <w:szCs w:val="26"/>
        </w:rPr>
        <w:t>0</w:t>
      </w:r>
      <w:r w:rsidR="00DD6A5F" w:rsidRPr="00F06A58">
        <w:rPr>
          <w:rFonts w:ascii="Angsana New" w:hAnsi="Angsana New"/>
          <w:b/>
          <w:bCs/>
          <w:sz w:val="26"/>
          <w:szCs w:val="26"/>
        </w:rPr>
        <w:t>.</w:t>
      </w:r>
      <w:r w:rsidR="00DD6A5F" w:rsidRPr="00F06A58">
        <w:rPr>
          <w:rFonts w:ascii="Angsana New" w:hAnsi="Angsana New"/>
          <w:b/>
          <w:bCs/>
          <w:sz w:val="26"/>
          <w:szCs w:val="26"/>
        </w:rPr>
        <w:tab/>
      </w:r>
      <w:r w:rsidR="00A81152" w:rsidRPr="00A81152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78793D6B" w14:textId="516029EF" w:rsidR="00DD6A5F" w:rsidRDefault="00DD6A5F" w:rsidP="00DD6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73D46CE" w14:textId="77777777" w:rsidR="00F775C3" w:rsidRDefault="00F775C3" w:rsidP="00F775C3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F06A58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>
        <w:rPr>
          <w:rFonts w:ascii="Angsana New" w:hAnsi="Angsana New"/>
          <w:sz w:val="26"/>
          <w:szCs w:val="26"/>
        </w:rPr>
        <w:t>2</w:t>
      </w:r>
      <w:r w:rsidRPr="00F06A58">
        <w:rPr>
          <w:rFonts w:ascii="Angsana New" w:hAnsi="Angsana New"/>
          <w:sz w:val="26"/>
          <w:szCs w:val="26"/>
        </w:rPr>
        <w:t xml:space="preserve">8 </w:t>
      </w:r>
      <w:r>
        <w:rPr>
          <w:rFonts w:ascii="Angsana New" w:hAnsi="Angsana New" w:hint="cs"/>
          <w:sz w:val="26"/>
          <w:szCs w:val="26"/>
          <w:cs/>
        </w:rPr>
        <w:t>มกราคม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4</w:t>
      </w:r>
      <w:r w:rsidRPr="00F06A58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ผู้ถือหุ้นได้มีมติอนุมัติดังนี้</w:t>
      </w:r>
    </w:p>
    <w:p w14:paraId="7135A491" w14:textId="31F73A59" w:rsidR="00F775C3" w:rsidRDefault="00F775C3" w:rsidP="00DD6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87C7D4" w14:textId="4D075146" w:rsidR="00DD6A5F" w:rsidRDefault="00F775C3" w:rsidP="001937B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87ED6">
        <w:rPr>
          <w:rFonts w:ascii="Angsana New" w:hAnsi="Angsana New" w:hint="cs"/>
          <w:spacing w:val="-4"/>
          <w:sz w:val="26"/>
          <w:szCs w:val="26"/>
          <w:cs/>
        </w:rPr>
        <w:t>ก</w:t>
      </w:r>
      <w:r w:rsidRPr="00587ED6">
        <w:rPr>
          <w:rFonts w:ascii="Angsana New" w:hAnsi="Angsana New"/>
          <w:spacing w:val="-4"/>
          <w:sz w:val="26"/>
          <w:szCs w:val="26"/>
        </w:rPr>
        <w:t>)</w:t>
      </w:r>
      <w:r w:rsidRPr="00587ED6">
        <w:rPr>
          <w:rFonts w:ascii="Angsana New" w:hAnsi="Angsana New"/>
          <w:spacing w:val="-4"/>
          <w:sz w:val="26"/>
          <w:szCs w:val="26"/>
        </w:rPr>
        <w:tab/>
      </w:r>
      <w:r w:rsidRPr="00587ED6">
        <w:rPr>
          <w:rFonts w:ascii="Angsana New" w:hAnsi="Angsana New"/>
          <w:spacing w:val="-4"/>
          <w:sz w:val="26"/>
          <w:szCs w:val="26"/>
          <w:cs/>
        </w:rPr>
        <w:t xml:space="preserve">แปรสภาพบริษัทเป็นบริษัทมหาชนจำกัด และเปลี่ยนชื่อบริษัทจาก </w:t>
      </w:r>
      <w:r w:rsidRPr="00587ED6">
        <w:rPr>
          <w:rFonts w:ascii="Angsana New" w:hAnsi="Angsana New"/>
          <w:spacing w:val="-4"/>
          <w:sz w:val="26"/>
          <w:szCs w:val="26"/>
        </w:rPr>
        <w:t>“</w:t>
      </w:r>
      <w:r w:rsidRPr="00587ED6">
        <w:rPr>
          <w:rFonts w:ascii="Angsana New" w:hAnsi="Angsana New"/>
          <w:spacing w:val="-4"/>
          <w:sz w:val="26"/>
          <w:szCs w:val="26"/>
          <w:cs/>
        </w:rPr>
        <w:t xml:space="preserve">บริษัท </w:t>
      </w:r>
      <w:r>
        <w:rPr>
          <w:rFonts w:ascii="Angsana New" w:hAnsi="Angsana New" w:hint="cs"/>
          <w:spacing w:val="-4"/>
          <w:sz w:val="26"/>
          <w:szCs w:val="26"/>
          <w:cs/>
        </w:rPr>
        <w:t>ซีแพนเนล</w:t>
      </w:r>
      <w:r w:rsidRPr="00587ED6">
        <w:rPr>
          <w:rFonts w:ascii="Angsana New" w:hAnsi="Angsana New"/>
          <w:spacing w:val="-4"/>
          <w:sz w:val="26"/>
          <w:szCs w:val="26"/>
          <w:cs/>
        </w:rPr>
        <w:t xml:space="preserve"> จำกัด</w:t>
      </w:r>
      <w:r w:rsidRPr="00587ED6">
        <w:rPr>
          <w:rFonts w:ascii="Angsana New" w:hAnsi="Angsana New"/>
          <w:spacing w:val="-4"/>
          <w:sz w:val="26"/>
          <w:szCs w:val="26"/>
        </w:rPr>
        <w:t xml:space="preserve">” </w:t>
      </w:r>
      <w:r w:rsidRPr="00587ED6">
        <w:rPr>
          <w:rFonts w:ascii="Angsana New" w:hAnsi="Angsana New"/>
          <w:spacing w:val="-4"/>
          <w:sz w:val="26"/>
          <w:szCs w:val="26"/>
          <w:cs/>
        </w:rPr>
        <w:t>มาเป็น</w:t>
      </w:r>
      <w:r w:rsidRPr="00587ED6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587ED6">
        <w:rPr>
          <w:rFonts w:ascii="Angsana New" w:hAnsi="Angsana New"/>
          <w:spacing w:val="-4"/>
          <w:sz w:val="26"/>
          <w:szCs w:val="26"/>
        </w:rPr>
        <w:t>“</w:t>
      </w:r>
      <w:r w:rsidRPr="00587ED6">
        <w:rPr>
          <w:rFonts w:ascii="Angsana New" w:hAnsi="Angsana New"/>
          <w:spacing w:val="-4"/>
          <w:sz w:val="26"/>
          <w:szCs w:val="26"/>
          <w:cs/>
        </w:rPr>
        <w:t xml:space="preserve">บริษัท </w:t>
      </w:r>
      <w:r>
        <w:rPr>
          <w:rFonts w:ascii="Angsana New" w:hAnsi="Angsana New" w:hint="cs"/>
          <w:spacing w:val="-4"/>
          <w:sz w:val="26"/>
          <w:szCs w:val="26"/>
          <w:cs/>
        </w:rPr>
        <w:t>ซีแพนเนล</w:t>
      </w:r>
      <w:r w:rsidRPr="00587ED6">
        <w:rPr>
          <w:rFonts w:ascii="Angsana New" w:hAnsi="Angsana New"/>
          <w:spacing w:val="-4"/>
          <w:sz w:val="26"/>
          <w:szCs w:val="26"/>
          <w:cs/>
        </w:rPr>
        <w:t xml:space="preserve"> จำกัด</w:t>
      </w:r>
      <w:r w:rsidRPr="00587ED6">
        <w:rPr>
          <w:rFonts w:ascii="Angsana New" w:hAnsi="Angsana New"/>
          <w:spacing w:val="-4"/>
          <w:sz w:val="26"/>
          <w:szCs w:val="26"/>
        </w:rPr>
        <w:t xml:space="preserve"> </w:t>
      </w:r>
      <w:r w:rsidRPr="00587ED6">
        <w:rPr>
          <w:rFonts w:ascii="Angsana New" w:hAnsi="Angsana New"/>
          <w:spacing w:val="-4"/>
          <w:sz w:val="26"/>
          <w:szCs w:val="26"/>
          <w:cs/>
        </w:rPr>
        <w:t>(มหาชน)</w:t>
      </w:r>
      <w:r w:rsidRPr="00587ED6">
        <w:rPr>
          <w:rFonts w:ascii="Angsana New" w:hAnsi="Angsana New"/>
          <w:spacing w:val="-4"/>
          <w:sz w:val="26"/>
          <w:szCs w:val="26"/>
        </w:rPr>
        <w:t xml:space="preserve">” </w:t>
      </w:r>
    </w:p>
    <w:p w14:paraId="2CC5C000" w14:textId="77777777" w:rsidR="001937B7" w:rsidRPr="001937B7" w:rsidRDefault="001937B7" w:rsidP="001937B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4D95C52" w14:textId="3963841C" w:rsidR="00DD6A5F" w:rsidRDefault="00DD6A5F" w:rsidP="001937B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F06A58">
        <w:rPr>
          <w:rFonts w:ascii="Angsana New" w:hAnsi="Angsana New"/>
          <w:spacing w:val="-4"/>
          <w:sz w:val="26"/>
          <w:szCs w:val="26"/>
          <w:cs/>
        </w:rPr>
        <w:t>)</w:t>
      </w:r>
      <w:r w:rsidRPr="00F06A58">
        <w:rPr>
          <w:rFonts w:ascii="Angsana New" w:hAnsi="Angsana New"/>
          <w:spacing w:val="-4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>
        <w:rPr>
          <w:rFonts w:ascii="Angsana New" w:hAnsi="Angsana New"/>
          <w:spacing w:val="-4"/>
          <w:sz w:val="26"/>
          <w:szCs w:val="26"/>
        </w:rPr>
        <w:t>65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 บาท เป็นมูลค่าหุ้นละ </w:t>
      </w:r>
      <w:r w:rsidRPr="00F06A58">
        <w:rPr>
          <w:rFonts w:ascii="Angsana New" w:hAnsi="Angsana New"/>
          <w:spacing w:val="-4"/>
          <w:sz w:val="26"/>
          <w:szCs w:val="26"/>
        </w:rPr>
        <w:t>1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     1,</w:t>
      </w:r>
      <w:r>
        <w:rPr>
          <w:rFonts w:ascii="Angsana New" w:hAnsi="Angsana New"/>
          <w:spacing w:val="-4"/>
          <w:sz w:val="26"/>
          <w:szCs w:val="26"/>
        </w:rPr>
        <w:t>700</w:t>
      </w:r>
      <w:r w:rsidRPr="00F06A58">
        <w:rPr>
          <w:rFonts w:ascii="Angsana New" w:hAnsi="Angsana New"/>
          <w:spacing w:val="-4"/>
          <w:sz w:val="26"/>
          <w:szCs w:val="26"/>
        </w:rPr>
        <w:t>,</w:t>
      </w:r>
      <w:r>
        <w:rPr>
          <w:rFonts w:ascii="Angsana New" w:hAnsi="Angsana New"/>
          <w:spacing w:val="-4"/>
          <w:sz w:val="26"/>
          <w:szCs w:val="26"/>
        </w:rPr>
        <w:t>000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หุ้น เป็น </w:t>
      </w:r>
      <w:r w:rsidRPr="00F06A58">
        <w:rPr>
          <w:rFonts w:ascii="Angsana New" w:hAnsi="Angsana New"/>
          <w:spacing w:val="-4"/>
          <w:sz w:val="26"/>
          <w:szCs w:val="26"/>
        </w:rPr>
        <w:t>1</w:t>
      </w:r>
      <w:r>
        <w:rPr>
          <w:rFonts w:ascii="Angsana New" w:hAnsi="Angsana New"/>
          <w:spacing w:val="-4"/>
          <w:sz w:val="26"/>
          <w:szCs w:val="26"/>
        </w:rPr>
        <w:t>10</w:t>
      </w:r>
      <w:r w:rsidRPr="00F06A58">
        <w:rPr>
          <w:rFonts w:ascii="Angsana New" w:hAnsi="Angsana New"/>
          <w:spacing w:val="-4"/>
          <w:sz w:val="26"/>
          <w:szCs w:val="26"/>
        </w:rPr>
        <w:t>,</w:t>
      </w:r>
      <w:r>
        <w:rPr>
          <w:rFonts w:ascii="Angsana New" w:hAnsi="Angsana New"/>
          <w:spacing w:val="-4"/>
          <w:sz w:val="26"/>
          <w:szCs w:val="26"/>
        </w:rPr>
        <w:t>500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,000 </w:t>
      </w:r>
      <w:r w:rsidRPr="00F06A58">
        <w:rPr>
          <w:rFonts w:ascii="Angsana New" w:hAnsi="Angsana New"/>
          <w:spacing w:val="-4"/>
          <w:sz w:val="26"/>
          <w:szCs w:val="26"/>
          <w:cs/>
        </w:rPr>
        <w:t>หุ้น</w:t>
      </w:r>
    </w:p>
    <w:p w14:paraId="39D00448" w14:textId="77777777" w:rsidR="001937B7" w:rsidRPr="001937B7" w:rsidRDefault="001937B7" w:rsidP="001937B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1B7A789" w14:textId="7BBDB483" w:rsidR="00DD6A5F" w:rsidRPr="00F06A58" w:rsidRDefault="00DD6A5F" w:rsidP="00DD6A5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>
        <w:rPr>
          <w:rFonts w:ascii="Angsana New" w:hAnsi="Angsana New" w:hint="cs"/>
          <w:spacing w:val="-4"/>
          <w:sz w:val="26"/>
          <w:szCs w:val="26"/>
          <w:cs/>
        </w:rPr>
        <w:t>ค</w:t>
      </w:r>
      <w:r w:rsidRPr="00F06A58">
        <w:rPr>
          <w:rFonts w:ascii="Angsana New" w:hAnsi="Angsana New"/>
          <w:spacing w:val="-4"/>
          <w:sz w:val="26"/>
          <w:szCs w:val="26"/>
          <w:cs/>
        </w:rPr>
        <w:t>)</w:t>
      </w:r>
      <w:r w:rsidRPr="00F06A58">
        <w:rPr>
          <w:rFonts w:ascii="Angsana New" w:hAnsi="Angsana New"/>
          <w:spacing w:val="-4"/>
          <w:sz w:val="26"/>
          <w:szCs w:val="26"/>
          <w:cs/>
        </w:rPr>
        <w:tab/>
        <w:t xml:space="preserve">เพิ่มทุนจดทะเบียนของบริษัทจาก </w:t>
      </w:r>
      <w:bookmarkStart w:id="8" w:name="_Hlk63853701"/>
      <w:r w:rsidRPr="00F06A58">
        <w:rPr>
          <w:rFonts w:ascii="Angsana New" w:hAnsi="Angsana New"/>
          <w:spacing w:val="-4"/>
          <w:sz w:val="26"/>
          <w:szCs w:val="26"/>
        </w:rPr>
        <w:t>1</w:t>
      </w:r>
      <w:r>
        <w:rPr>
          <w:rFonts w:ascii="Angsana New" w:hAnsi="Angsana New"/>
          <w:spacing w:val="-4"/>
          <w:sz w:val="26"/>
          <w:szCs w:val="26"/>
        </w:rPr>
        <w:t>10</w:t>
      </w:r>
      <w:r w:rsidRPr="00F06A58">
        <w:rPr>
          <w:rFonts w:ascii="Angsana New" w:hAnsi="Angsana New"/>
          <w:spacing w:val="-4"/>
          <w:sz w:val="26"/>
          <w:szCs w:val="26"/>
        </w:rPr>
        <w:t>,</w:t>
      </w:r>
      <w:r>
        <w:rPr>
          <w:rFonts w:ascii="Angsana New" w:hAnsi="Angsana New"/>
          <w:spacing w:val="-4"/>
          <w:sz w:val="26"/>
          <w:szCs w:val="26"/>
        </w:rPr>
        <w:t>500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,000 </w:t>
      </w:r>
      <w:bookmarkEnd w:id="8"/>
      <w:r w:rsidRPr="00F06A58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 (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F06A58">
        <w:rPr>
          <w:rFonts w:ascii="Angsana New" w:hAnsi="Angsana New"/>
          <w:spacing w:val="-4"/>
          <w:sz w:val="26"/>
          <w:szCs w:val="26"/>
        </w:rPr>
        <w:t>1</w:t>
      </w:r>
      <w:r>
        <w:rPr>
          <w:rFonts w:ascii="Angsana New" w:hAnsi="Angsana New"/>
          <w:spacing w:val="-4"/>
          <w:sz w:val="26"/>
          <w:szCs w:val="26"/>
        </w:rPr>
        <w:t>10</w:t>
      </w:r>
      <w:r w:rsidRPr="00F06A58">
        <w:rPr>
          <w:rFonts w:ascii="Angsana New" w:hAnsi="Angsana New"/>
          <w:spacing w:val="-4"/>
          <w:sz w:val="26"/>
          <w:szCs w:val="26"/>
        </w:rPr>
        <w:t>,</w:t>
      </w:r>
      <w:r>
        <w:rPr>
          <w:rFonts w:ascii="Angsana New" w:hAnsi="Angsana New"/>
          <w:spacing w:val="-4"/>
          <w:sz w:val="26"/>
          <w:szCs w:val="26"/>
        </w:rPr>
        <w:t>500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,000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1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บาท) เป็น </w:t>
      </w:r>
      <w:r>
        <w:rPr>
          <w:rFonts w:ascii="Angsana New" w:hAnsi="Angsana New"/>
          <w:spacing w:val="-4"/>
          <w:sz w:val="26"/>
          <w:szCs w:val="26"/>
        </w:rPr>
        <w:t>150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,000,000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F06A58">
        <w:rPr>
          <w:rFonts w:ascii="Angsana New" w:hAnsi="Angsana New"/>
          <w:spacing w:val="-4"/>
          <w:sz w:val="26"/>
          <w:szCs w:val="26"/>
        </w:rPr>
        <w:t>(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>
        <w:rPr>
          <w:rFonts w:ascii="Angsana New" w:hAnsi="Angsana New"/>
          <w:spacing w:val="-4"/>
          <w:sz w:val="26"/>
          <w:szCs w:val="26"/>
        </w:rPr>
        <w:t>150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,000,000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F06A58">
        <w:rPr>
          <w:rFonts w:ascii="Angsana New" w:hAnsi="Angsana New"/>
          <w:spacing w:val="-4"/>
          <w:sz w:val="26"/>
          <w:szCs w:val="26"/>
        </w:rPr>
        <w:t xml:space="preserve">1 </w:t>
      </w:r>
      <w:r w:rsidRPr="00F06A58">
        <w:rPr>
          <w:rFonts w:ascii="Angsana New" w:hAnsi="Angsana New"/>
          <w:spacing w:val="-4"/>
          <w:sz w:val="26"/>
          <w:szCs w:val="26"/>
          <w:cs/>
        </w:rPr>
        <w:t xml:space="preserve">บาท) </w:t>
      </w:r>
      <w:r w:rsidR="001937B7" w:rsidRPr="001937B7">
        <w:rPr>
          <w:rFonts w:ascii="Angsana New" w:hAnsi="Angsana New"/>
          <w:spacing w:val="-4"/>
          <w:sz w:val="26"/>
          <w:szCs w:val="26"/>
          <w:cs/>
        </w:rPr>
        <w:t>เพื่อออกและเสนอขายหุ้นต่อประชาชนครั้งแรก (“</w:t>
      </w:r>
      <w:r w:rsidR="001937B7" w:rsidRPr="001937B7">
        <w:rPr>
          <w:rFonts w:ascii="Angsana New" w:hAnsi="Angsana New"/>
          <w:spacing w:val="-4"/>
          <w:sz w:val="26"/>
          <w:szCs w:val="26"/>
        </w:rPr>
        <w:t xml:space="preserve">IPO”) </w:t>
      </w:r>
      <w:r w:rsidR="001937B7" w:rsidRPr="001937B7">
        <w:rPr>
          <w:rFonts w:ascii="Angsana New" w:hAnsi="Angsana New"/>
          <w:spacing w:val="-4"/>
          <w:sz w:val="26"/>
          <w:szCs w:val="26"/>
          <w:cs/>
        </w:rPr>
        <w:t>เมื่อบริษัทจดทะเบียนในตลาดหลักทรัพย์ เอ็ม เอ ไอ</w:t>
      </w:r>
    </w:p>
    <w:p w14:paraId="7DA2DBE7" w14:textId="77777777" w:rsidR="00DD6A5F" w:rsidRPr="00F06A58" w:rsidRDefault="00DD6A5F" w:rsidP="00DD6A5F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2"/>
          <w:szCs w:val="22"/>
          <w:cs/>
        </w:rPr>
      </w:pPr>
    </w:p>
    <w:p w14:paraId="6BDB2268" w14:textId="1B928792" w:rsidR="00DD6A5F" w:rsidRPr="00F06A58" w:rsidRDefault="00DD6A5F" w:rsidP="00DD6A5F">
      <w:pPr>
        <w:jc w:val="thaiDistribute"/>
        <w:rPr>
          <w:rFonts w:ascii="Angsana New" w:hAnsi="Angsana New"/>
          <w:sz w:val="26"/>
          <w:szCs w:val="26"/>
          <w:cs/>
        </w:rPr>
      </w:pPr>
      <w:r w:rsidRPr="00F06A58">
        <w:rPr>
          <w:rFonts w:ascii="Angsana New" w:hAnsi="Angsana New"/>
          <w:sz w:val="26"/>
          <w:szCs w:val="26"/>
          <w:cs/>
        </w:rPr>
        <w:t>บริษัทได้จดทะเบียนการเปลี่ยนแปลง</w:t>
      </w:r>
      <w:r w:rsidR="001937B7">
        <w:rPr>
          <w:rFonts w:ascii="Angsana New" w:hAnsi="Angsana New" w:hint="cs"/>
          <w:sz w:val="26"/>
          <w:szCs w:val="26"/>
          <w:cs/>
        </w:rPr>
        <w:t>ดังกล่าวข้างต้น</w:t>
      </w:r>
      <w:r w:rsidRPr="00F06A58">
        <w:rPr>
          <w:rFonts w:ascii="Angsana New" w:hAnsi="Angsana New"/>
          <w:sz w:val="26"/>
          <w:szCs w:val="26"/>
          <w:cs/>
        </w:rPr>
        <w:t xml:space="preserve">กับกระทรวงพาณิชย์แล้วเมื่อวันที่ </w:t>
      </w:r>
      <w:r>
        <w:rPr>
          <w:rFonts w:ascii="Angsana New" w:hAnsi="Angsana New"/>
          <w:sz w:val="26"/>
          <w:szCs w:val="26"/>
        </w:rPr>
        <w:t>29</w:t>
      </w:r>
      <w:r w:rsidRPr="00F06A58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มกราคม</w:t>
      </w:r>
      <w:r w:rsidRPr="00F06A58">
        <w:rPr>
          <w:rFonts w:ascii="Angsana New" w:hAnsi="Angsana New"/>
          <w:sz w:val="26"/>
          <w:szCs w:val="26"/>
          <w:cs/>
        </w:rPr>
        <w:t xml:space="preserve"> </w:t>
      </w:r>
      <w:r w:rsidRPr="00F06A5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4</w:t>
      </w:r>
    </w:p>
    <w:p w14:paraId="6EB5DAFF" w14:textId="77777777" w:rsidR="005C12D9" w:rsidRPr="005C12D9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C0FBA2B" w14:textId="6DF48BDF" w:rsidR="005C12D9" w:rsidRPr="005C12D9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12D9">
        <w:rPr>
          <w:rFonts w:ascii="Angsana New" w:hAnsi="Angsana New"/>
          <w:b/>
          <w:bCs/>
          <w:sz w:val="26"/>
          <w:szCs w:val="26"/>
        </w:rPr>
        <w:t>21</w:t>
      </w:r>
      <w:r w:rsidR="005D1C50">
        <w:rPr>
          <w:rFonts w:ascii="Angsana New" w:hAnsi="Angsana New"/>
          <w:b/>
          <w:bCs/>
          <w:sz w:val="26"/>
          <w:szCs w:val="26"/>
        </w:rPr>
        <w:t>.</w:t>
      </w:r>
      <w:r w:rsidRPr="005C12D9">
        <w:rPr>
          <w:rFonts w:ascii="Angsana New" w:hAnsi="Angsana New"/>
          <w:b/>
          <w:bCs/>
          <w:sz w:val="26"/>
          <w:szCs w:val="26"/>
        </w:rPr>
        <w:tab/>
      </w:r>
      <w:r w:rsidRPr="005C12D9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265CE67" w14:textId="77777777" w:rsidR="005C12D9" w:rsidRPr="005C12D9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6"/>
          <w:sz w:val="26"/>
          <w:szCs w:val="26"/>
        </w:rPr>
      </w:pPr>
    </w:p>
    <w:p w14:paraId="66AC0388" w14:textId="0F2252FF" w:rsidR="005C12D9" w:rsidRPr="005C12D9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26"/>
          <w:szCs w:val="26"/>
        </w:rPr>
      </w:pPr>
      <w:r w:rsidRPr="005C12D9">
        <w:rPr>
          <w:rFonts w:ascii="Angsana New" w:hAnsi="Angsana New"/>
          <w:spacing w:val="-6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>
        <w:rPr>
          <w:rFonts w:ascii="Angsana New" w:hAnsi="Angsana New"/>
          <w:spacing w:val="-6"/>
          <w:sz w:val="26"/>
          <w:szCs w:val="26"/>
        </w:rPr>
        <w:t xml:space="preserve">                 </w:t>
      </w:r>
      <w:r w:rsidRPr="005C12D9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Pr="005C12D9">
        <w:rPr>
          <w:rFonts w:ascii="Angsana New" w:hAnsi="Angsana New"/>
          <w:spacing w:val="-6"/>
          <w:sz w:val="26"/>
          <w:szCs w:val="26"/>
        </w:rPr>
        <w:t xml:space="preserve">1 </w:t>
      </w:r>
      <w:r w:rsidRPr="005C12D9">
        <w:rPr>
          <w:rFonts w:ascii="Angsana New" w:hAnsi="Angsana New"/>
          <w:spacing w:val="-6"/>
          <w:sz w:val="26"/>
          <w:szCs w:val="26"/>
          <w:cs/>
        </w:rPr>
        <w:t xml:space="preserve">มกราคม </w:t>
      </w:r>
      <w:r w:rsidRPr="005C12D9">
        <w:rPr>
          <w:rFonts w:ascii="Angsana New" w:hAnsi="Angsana New"/>
          <w:spacing w:val="-6"/>
          <w:sz w:val="26"/>
          <w:szCs w:val="26"/>
        </w:rPr>
        <w:t xml:space="preserve">2564 </w:t>
      </w:r>
      <w:r w:rsidRPr="005C12D9">
        <w:rPr>
          <w:rFonts w:ascii="Angsana New" w:hAnsi="Angsana New"/>
          <w:spacing w:val="-6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51A550EB" w14:textId="77777777" w:rsidR="00DD6A5F" w:rsidRPr="005C12D9" w:rsidRDefault="00DD6A5F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09B285" w14:textId="26D1D2E0" w:rsidR="002A0113" w:rsidRPr="009372E1" w:rsidRDefault="00F573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5C12D9">
        <w:rPr>
          <w:rFonts w:ascii="Angsana New" w:hAnsi="Angsana New"/>
          <w:b/>
          <w:bCs/>
          <w:sz w:val="26"/>
          <w:szCs w:val="26"/>
        </w:rPr>
        <w:t>2</w:t>
      </w:r>
      <w:r w:rsidR="002A0113" w:rsidRPr="009372E1">
        <w:rPr>
          <w:rFonts w:ascii="Angsana New" w:hAnsi="Angsana New"/>
          <w:b/>
          <w:bCs/>
          <w:sz w:val="26"/>
          <w:szCs w:val="26"/>
          <w:cs/>
        </w:rPr>
        <w:t>.</w:t>
      </w:r>
      <w:r w:rsidR="002A0113" w:rsidRPr="009372E1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DC1BBE" w:rsidRDefault="000D7C4D" w:rsidP="00C2259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571347D7" w14:textId="5ACB9B49" w:rsidR="00907883" w:rsidRPr="00C22599" w:rsidRDefault="00783E68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9372E1">
        <w:rPr>
          <w:rFonts w:ascii="Angsana New" w:hAnsi="Angsana New"/>
          <w:sz w:val="26"/>
          <w:szCs w:val="26"/>
          <w:cs/>
        </w:rPr>
        <w:t>คณะ</w:t>
      </w:r>
      <w:r w:rsidR="002A0113" w:rsidRPr="009372E1">
        <w:rPr>
          <w:rFonts w:ascii="Angsana New" w:hAnsi="Angsana New"/>
          <w:sz w:val="26"/>
          <w:szCs w:val="26"/>
          <w:cs/>
        </w:rPr>
        <w:t>กรรมการของบริษัทได้อนุมัติให้ออกงบการเงินนี้</w:t>
      </w:r>
      <w:r w:rsidR="00E92B49" w:rsidRPr="009372E1">
        <w:rPr>
          <w:rFonts w:ascii="Angsana New" w:hAnsi="Angsana New"/>
          <w:sz w:val="26"/>
          <w:szCs w:val="26"/>
          <w:cs/>
        </w:rPr>
        <w:t>แล้ว</w:t>
      </w:r>
      <w:r w:rsidR="002A0113" w:rsidRPr="009372E1">
        <w:rPr>
          <w:rFonts w:ascii="Angsana New" w:hAnsi="Angsana New"/>
          <w:sz w:val="26"/>
          <w:szCs w:val="26"/>
          <w:cs/>
        </w:rPr>
        <w:t>เมื่อ</w:t>
      </w:r>
      <w:r w:rsidR="002A0113" w:rsidRPr="00B2512F">
        <w:rPr>
          <w:rFonts w:ascii="Angsana New" w:hAnsi="Angsana New"/>
          <w:sz w:val="26"/>
          <w:szCs w:val="26"/>
          <w:cs/>
        </w:rPr>
        <w:t>วันที่</w:t>
      </w:r>
      <w:r w:rsidR="00C62D26" w:rsidRPr="00B2512F">
        <w:rPr>
          <w:rFonts w:ascii="Angsana New" w:hAnsi="Angsana New"/>
          <w:sz w:val="26"/>
          <w:szCs w:val="26"/>
        </w:rPr>
        <w:t xml:space="preserve"> </w:t>
      </w:r>
      <w:r w:rsidR="00605FC9">
        <w:rPr>
          <w:rFonts w:ascii="Angsana New" w:hAnsi="Angsana New"/>
          <w:sz w:val="26"/>
          <w:szCs w:val="26"/>
        </w:rPr>
        <w:t>2</w:t>
      </w:r>
      <w:r w:rsidR="00577EA4">
        <w:rPr>
          <w:rFonts w:ascii="Angsana New" w:hAnsi="Angsana New"/>
          <w:sz w:val="26"/>
          <w:szCs w:val="26"/>
        </w:rPr>
        <w:t>3</w:t>
      </w:r>
      <w:r w:rsidR="00F940E8">
        <w:rPr>
          <w:rFonts w:ascii="Angsana New" w:hAnsi="Angsana New"/>
          <w:sz w:val="26"/>
          <w:szCs w:val="26"/>
        </w:rPr>
        <w:t xml:space="preserve"> </w:t>
      </w:r>
      <w:r w:rsidR="00605FC9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C62D26" w:rsidRPr="00B2512F">
        <w:rPr>
          <w:rFonts w:ascii="Angsana New" w:hAnsi="Angsana New"/>
          <w:sz w:val="26"/>
          <w:szCs w:val="26"/>
        </w:rPr>
        <w:t>256</w:t>
      </w:r>
      <w:r w:rsidR="004A4C20">
        <w:rPr>
          <w:rFonts w:ascii="Angsana New" w:hAnsi="Angsana New"/>
          <w:sz w:val="26"/>
          <w:szCs w:val="26"/>
        </w:rPr>
        <w:t>4</w:t>
      </w:r>
    </w:p>
    <w:sectPr w:rsidR="00907883" w:rsidRPr="00C22599" w:rsidSect="006F0CE1">
      <w:pgSz w:w="11909" w:h="16834" w:code="9"/>
      <w:pgMar w:top="1152" w:right="1008" w:bottom="576" w:left="1296" w:header="1152" w:footer="47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39F3F" w14:textId="77777777" w:rsidR="00F8796F" w:rsidRDefault="00F8796F">
      <w:r>
        <w:separator/>
      </w:r>
    </w:p>
  </w:endnote>
  <w:endnote w:type="continuationSeparator" w:id="0">
    <w:p w14:paraId="08501740" w14:textId="77777777" w:rsidR="00F8796F" w:rsidRDefault="00F8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DFA04A" w14:textId="77777777" w:rsidR="00BA78A4" w:rsidRPr="00002B33" w:rsidRDefault="00BA78A4" w:rsidP="003861DB">
        <w:pPr>
          <w:ind w:right="65"/>
          <w:jc w:val="center"/>
          <w:rPr>
            <w:rFonts w:ascii="Angsana New" w:hAnsi="Angsana New"/>
            <w:sz w:val="26"/>
            <w:szCs w:val="26"/>
          </w:rPr>
        </w:pPr>
        <w:r w:rsidRPr="00002B33">
          <w:rPr>
            <w:rFonts w:ascii="Angsana New" w:hAnsi="Angsana New"/>
            <w:sz w:val="26"/>
            <w:szCs w:val="26"/>
            <w:cs/>
          </w:rPr>
          <w:t>ขอรับรองว่าเป็นรายการอันถูกต้องและเป็นจริง</w:t>
        </w:r>
      </w:p>
      <w:p w14:paraId="5714DED2" w14:textId="77777777" w:rsidR="00BA78A4" w:rsidRPr="00002B33" w:rsidRDefault="00BA78A4" w:rsidP="003861DB">
        <w:pPr>
          <w:jc w:val="center"/>
          <w:rPr>
            <w:rFonts w:ascii="Angsana New" w:hAnsi="Angsana New"/>
            <w:sz w:val="26"/>
            <w:szCs w:val="26"/>
          </w:rPr>
        </w:pPr>
      </w:p>
      <w:p w14:paraId="56B4F102" w14:textId="77777777" w:rsidR="00BA78A4" w:rsidRDefault="00BA78A4" w:rsidP="003861DB">
        <w:pPr>
          <w:jc w:val="center"/>
          <w:rPr>
            <w:rFonts w:ascii="Angsana New" w:hAnsi="Angsana New"/>
            <w:sz w:val="26"/>
            <w:szCs w:val="26"/>
          </w:rPr>
        </w:pPr>
        <w:r w:rsidRPr="00002B33">
          <w:rPr>
            <w:rFonts w:ascii="Angsana New" w:hAnsi="Angsana New"/>
            <w:sz w:val="26"/>
            <w:szCs w:val="26"/>
            <w:cs/>
          </w:rPr>
          <w:t>ลงชื่อ................................................................กรรมการ</w:t>
        </w:r>
        <w:r>
          <w:rPr>
            <w:rFonts w:ascii="Angsana New" w:hAnsi="Angsana New"/>
            <w:sz w:val="26"/>
            <w:szCs w:val="26"/>
          </w:rPr>
          <w:t xml:space="preserve">   </w:t>
        </w:r>
        <w:r>
          <w:rPr>
            <w:rFonts w:ascii="Angsana New" w:hAnsi="Angsana New"/>
            <w:sz w:val="26"/>
            <w:szCs w:val="26"/>
          </w:rPr>
          <w:tab/>
        </w:r>
        <w:r w:rsidRPr="00002B33">
          <w:rPr>
            <w:rFonts w:ascii="Angsana New" w:hAnsi="Angsana New"/>
            <w:sz w:val="26"/>
            <w:szCs w:val="26"/>
            <w:cs/>
          </w:rPr>
          <w:t>ลงชื่อ................................................................กรรมการ</w:t>
        </w:r>
      </w:p>
      <w:p w14:paraId="768EC7F1" w14:textId="77777777" w:rsidR="00BA78A4" w:rsidRDefault="00BA78A4" w:rsidP="003861DB">
        <w:pPr>
          <w:rPr>
            <w:rFonts w:asciiTheme="majorBidi" w:hAnsiTheme="majorBidi" w:cstheme="majorBidi"/>
            <w:sz w:val="26"/>
            <w:szCs w:val="26"/>
          </w:rPr>
        </w:pPr>
        <w:r>
          <w:rPr>
            <w:rFonts w:ascii="Angsana New" w:hAnsi="Angsana New"/>
            <w:sz w:val="26"/>
            <w:szCs w:val="26"/>
          </w:rPr>
          <w:tab/>
        </w:r>
        <w:r>
          <w:rPr>
            <w:rFonts w:ascii="Angsana New" w:hAnsi="Angsana New"/>
            <w:sz w:val="26"/>
            <w:szCs w:val="26"/>
          </w:rPr>
          <w:tab/>
        </w:r>
        <w:r>
          <w:rPr>
            <w:rFonts w:ascii="Angsana New" w:hAnsi="Angsana New"/>
            <w:sz w:val="26"/>
            <w:szCs w:val="26"/>
          </w:rPr>
          <w:tab/>
        </w:r>
        <w:r>
          <w:rPr>
            <w:rFonts w:ascii="Angsana New" w:hAnsi="Angsana New"/>
            <w:sz w:val="26"/>
            <w:szCs w:val="26"/>
          </w:rPr>
          <w:tab/>
          <w:t xml:space="preserve">    </w:t>
        </w:r>
        <w:r w:rsidRPr="003A6AF8">
          <w:rPr>
            <w:rFonts w:ascii="Angsana New" w:hAnsi="Angsana New"/>
            <w:sz w:val="26"/>
            <w:szCs w:val="26"/>
          </w:rPr>
          <w:t>(</w:t>
        </w:r>
        <w:r>
          <w:rPr>
            <w:rFonts w:ascii="Angsana New" w:hAnsi="Angsana New"/>
            <w:sz w:val="26"/>
            <w:szCs w:val="26"/>
            <w:cs/>
          </w:rPr>
          <w:t xml:space="preserve">                                       </w:t>
        </w:r>
        <w:r>
          <w:rPr>
            <w:rFonts w:ascii="Angsana New" w:hAnsi="Angsana New" w:hint="cs"/>
            <w:sz w:val="26"/>
            <w:szCs w:val="26"/>
            <w:cs/>
          </w:rPr>
          <w:t xml:space="preserve">  </w:t>
        </w:r>
        <w:r>
          <w:rPr>
            <w:rFonts w:ascii="Angsana New" w:hAnsi="Angsana New"/>
            <w:sz w:val="26"/>
            <w:szCs w:val="26"/>
            <w:cs/>
          </w:rPr>
          <w:t xml:space="preserve">                    </w:t>
        </w:r>
        <w:r w:rsidRPr="003A6AF8">
          <w:rPr>
            <w:rFonts w:ascii="Angsana New" w:hAnsi="Angsana New"/>
            <w:sz w:val="26"/>
            <w:szCs w:val="26"/>
            <w:cs/>
          </w:rPr>
          <w:t xml:space="preserve">)                 </w:t>
        </w:r>
        <w:r>
          <w:rPr>
            <w:rFonts w:ascii="Angsana New" w:hAnsi="Angsana New"/>
            <w:sz w:val="26"/>
            <w:szCs w:val="26"/>
            <w:cs/>
          </w:rPr>
          <w:t xml:space="preserve">                      </w:t>
        </w:r>
        <w:r>
          <w:rPr>
            <w:rFonts w:ascii="Angsana New" w:hAnsi="Angsana New"/>
            <w:sz w:val="26"/>
            <w:szCs w:val="26"/>
          </w:rPr>
          <w:t xml:space="preserve">  </w:t>
        </w:r>
        <w:r>
          <w:rPr>
            <w:rFonts w:ascii="Angsana New" w:hAnsi="Angsana New"/>
            <w:sz w:val="26"/>
            <w:szCs w:val="26"/>
            <w:cs/>
          </w:rPr>
          <w:t xml:space="preserve">(                          </w:t>
        </w:r>
        <w:r>
          <w:rPr>
            <w:rFonts w:ascii="Angsana New" w:hAnsi="Angsana New" w:hint="cs"/>
            <w:sz w:val="26"/>
            <w:szCs w:val="26"/>
            <w:cs/>
          </w:rPr>
          <w:t xml:space="preserve">        </w:t>
        </w:r>
        <w:r>
          <w:rPr>
            <w:rFonts w:ascii="Angsana New" w:hAnsi="Angsana New"/>
            <w:sz w:val="26"/>
            <w:szCs w:val="26"/>
            <w:cs/>
          </w:rPr>
          <w:t xml:space="preserve">       </w:t>
        </w:r>
        <w:r>
          <w:rPr>
            <w:rFonts w:ascii="Angsana New" w:hAnsi="Angsana New" w:hint="cs"/>
            <w:sz w:val="26"/>
            <w:szCs w:val="26"/>
            <w:cs/>
          </w:rPr>
          <w:t xml:space="preserve">  </w:t>
        </w:r>
        <w:r>
          <w:rPr>
            <w:rFonts w:ascii="Angsana New" w:hAnsi="Angsana New"/>
            <w:sz w:val="26"/>
            <w:szCs w:val="26"/>
            <w:cs/>
          </w:rPr>
          <w:t xml:space="preserve">         </w:t>
        </w:r>
        <w:r>
          <w:rPr>
            <w:rFonts w:ascii="Angsana New" w:hAnsi="Angsana New" w:hint="cs"/>
            <w:sz w:val="26"/>
            <w:szCs w:val="26"/>
            <w:cs/>
          </w:rPr>
          <w:t xml:space="preserve">      </w:t>
        </w:r>
        <w:r w:rsidRPr="003A6AF8">
          <w:rPr>
            <w:rFonts w:ascii="Angsana New" w:hAnsi="Angsana New"/>
            <w:sz w:val="26"/>
            <w:szCs w:val="26"/>
            <w:cs/>
          </w:rPr>
          <w:t xml:space="preserve">)      </w:t>
        </w:r>
        <w:r>
          <w:rPr>
            <w:rFonts w:asciiTheme="majorBidi" w:hAnsiTheme="majorBidi" w:cstheme="majorBidi" w:hint="cs"/>
            <w:sz w:val="26"/>
            <w:szCs w:val="26"/>
            <w:cs/>
          </w:rPr>
          <w:t xml:space="preserve">                                </w:t>
        </w:r>
      </w:p>
      <w:p w14:paraId="07CBC25E" w14:textId="5E99702B" w:rsidR="00BA78A4" w:rsidRPr="00E42109" w:rsidRDefault="00BA78A4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8F964" w14:textId="77777777" w:rsidR="00BA78A4" w:rsidRPr="00002B33" w:rsidRDefault="00BA78A4" w:rsidP="003861DB">
    <w:pPr>
      <w:ind w:right="65"/>
      <w:jc w:val="center"/>
      <w:rPr>
        <w:rFonts w:ascii="Angsana New" w:hAnsi="Angsana New"/>
        <w:sz w:val="26"/>
        <w:szCs w:val="26"/>
      </w:rPr>
    </w:pPr>
    <w:r w:rsidRPr="00002B33">
      <w:rPr>
        <w:rFonts w:ascii="Angsana New" w:hAnsi="Angsana New"/>
        <w:sz w:val="26"/>
        <w:szCs w:val="26"/>
        <w:cs/>
      </w:rPr>
      <w:t>ขอรับรองว่าเป็นรายการอันถูกต้องและเป็นจริง</w:t>
    </w:r>
  </w:p>
  <w:p w14:paraId="771449AA" w14:textId="77777777" w:rsidR="00BA78A4" w:rsidRPr="00002B33" w:rsidRDefault="00BA78A4" w:rsidP="003861DB">
    <w:pPr>
      <w:jc w:val="center"/>
      <w:rPr>
        <w:rFonts w:ascii="Angsana New" w:hAnsi="Angsana New"/>
        <w:sz w:val="26"/>
        <w:szCs w:val="26"/>
      </w:rPr>
    </w:pPr>
  </w:p>
  <w:p w14:paraId="605B04E1" w14:textId="77777777" w:rsidR="00BA78A4" w:rsidRDefault="00BA78A4" w:rsidP="003861DB">
    <w:pPr>
      <w:jc w:val="center"/>
      <w:rPr>
        <w:rFonts w:ascii="Angsana New" w:hAnsi="Angsana New"/>
        <w:sz w:val="26"/>
        <w:szCs w:val="26"/>
      </w:rPr>
    </w:pPr>
    <w:r w:rsidRPr="00002B33">
      <w:rPr>
        <w:rFonts w:ascii="Angsana New" w:hAnsi="Angsana New"/>
        <w:sz w:val="26"/>
        <w:szCs w:val="26"/>
        <w:cs/>
      </w:rPr>
      <w:t>ลงชื่อ................................................................กรรมการ</w:t>
    </w:r>
    <w:r>
      <w:rPr>
        <w:rFonts w:ascii="Angsana New" w:hAnsi="Angsana New"/>
        <w:sz w:val="26"/>
        <w:szCs w:val="26"/>
      </w:rPr>
      <w:t xml:space="preserve">   </w:t>
    </w:r>
    <w:r>
      <w:rPr>
        <w:rFonts w:ascii="Angsana New" w:hAnsi="Angsana New"/>
        <w:sz w:val="26"/>
        <w:szCs w:val="26"/>
      </w:rPr>
      <w:tab/>
    </w:r>
    <w:r w:rsidRPr="00002B33">
      <w:rPr>
        <w:rFonts w:ascii="Angsana New" w:hAnsi="Angsana New"/>
        <w:sz w:val="26"/>
        <w:szCs w:val="26"/>
        <w:cs/>
      </w:rPr>
      <w:t>ลงชื่อ................................................................กรรมการ</w:t>
    </w:r>
  </w:p>
  <w:p w14:paraId="1ED70AF9" w14:textId="77777777" w:rsidR="00BA78A4" w:rsidRDefault="00BA78A4" w:rsidP="003861DB">
    <w:pPr>
      <w:rPr>
        <w:rFonts w:asciiTheme="majorBidi" w:hAnsiTheme="majorBidi" w:cstheme="majorBidi"/>
        <w:sz w:val="26"/>
        <w:szCs w:val="26"/>
      </w:rPr>
    </w:pP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</w:r>
    <w:r>
      <w:rPr>
        <w:rFonts w:ascii="Angsana New" w:hAnsi="Angsana New"/>
        <w:sz w:val="26"/>
        <w:szCs w:val="26"/>
      </w:rPr>
      <w:tab/>
      <w:t xml:space="preserve">    </w:t>
    </w:r>
    <w:r w:rsidRPr="003A6AF8">
      <w:rPr>
        <w:rFonts w:ascii="Angsana New" w:hAnsi="Angsana New"/>
        <w:sz w:val="26"/>
        <w:szCs w:val="26"/>
      </w:rPr>
      <w:t>(</w:t>
    </w:r>
    <w:r>
      <w:rPr>
        <w:rFonts w:ascii="Angsana New" w:hAnsi="Angsana New"/>
        <w:sz w:val="26"/>
        <w:szCs w:val="26"/>
        <w:cs/>
      </w:rPr>
      <w:t xml:space="preserve">                                       </w:t>
    </w:r>
    <w:r>
      <w:rPr>
        <w:rFonts w:ascii="Angsana New" w:hAnsi="Angsana New" w:hint="cs"/>
        <w:sz w:val="26"/>
        <w:szCs w:val="26"/>
        <w:cs/>
      </w:rPr>
      <w:t xml:space="preserve">  </w:t>
    </w:r>
    <w:r>
      <w:rPr>
        <w:rFonts w:ascii="Angsana New" w:hAnsi="Angsana New"/>
        <w:sz w:val="26"/>
        <w:szCs w:val="26"/>
        <w:cs/>
      </w:rPr>
      <w:t xml:space="preserve">                    </w:t>
    </w:r>
    <w:r w:rsidRPr="003A6AF8">
      <w:rPr>
        <w:rFonts w:ascii="Angsana New" w:hAnsi="Angsana New"/>
        <w:sz w:val="26"/>
        <w:szCs w:val="26"/>
        <w:cs/>
      </w:rPr>
      <w:t xml:space="preserve">)                 </w:t>
    </w:r>
    <w:r>
      <w:rPr>
        <w:rFonts w:ascii="Angsana New" w:hAnsi="Angsana New"/>
        <w:sz w:val="26"/>
        <w:szCs w:val="26"/>
        <w:cs/>
      </w:rPr>
      <w:t xml:space="preserve">                      </w:t>
    </w:r>
    <w:r>
      <w:rPr>
        <w:rFonts w:ascii="Angsana New" w:hAnsi="Angsana New"/>
        <w:sz w:val="26"/>
        <w:szCs w:val="26"/>
      </w:rPr>
      <w:t xml:space="preserve">  </w:t>
    </w:r>
    <w:r>
      <w:rPr>
        <w:rFonts w:ascii="Angsana New" w:hAnsi="Angsana New"/>
        <w:sz w:val="26"/>
        <w:szCs w:val="26"/>
        <w:cs/>
      </w:rPr>
      <w:t xml:space="preserve">(                          </w:t>
    </w:r>
    <w:r>
      <w:rPr>
        <w:rFonts w:ascii="Angsana New" w:hAnsi="Angsana New" w:hint="cs"/>
        <w:sz w:val="26"/>
        <w:szCs w:val="26"/>
        <w:cs/>
      </w:rPr>
      <w:t xml:space="preserve">        </w:t>
    </w:r>
    <w:r>
      <w:rPr>
        <w:rFonts w:ascii="Angsana New" w:hAnsi="Angsana New"/>
        <w:sz w:val="26"/>
        <w:szCs w:val="26"/>
        <w:cs/>
      </w:rPr>
      <w:t xml:space="preserve">       </w:t>
    </w:r>
    <w:r>
      <w:rPr>
        <w:rFonts w:ascii="Angsana New" w:hAnsi="Angsana New" w:hint="cs"/>
        <w:sz w:val="26"/>
        <w:szCs w:val="26"/>
        <w:cs/>
      </w:rPr>
      <w:t xml:space="preserve">  </w:t>
    </w:r>
    <w:r>
      <w:rPr>
        <w:rFonts w:ascii="Angsana New" w:hAnsi="Angsana New"/>
        <w:sz w:val="26"/>
        <w:szCs w:val="26"/>
        <w:cs/>
      </w:rPr>
      <w:t xml:space="preserve">         </w:t>
    </w:r>
    <w:r>
      <w:rPr>
        <w:rFonts w:ascii="Angsana New" w:hAnsi="Angsana New" w:hint="cs"/>
        <w:sz w:val="26"/>
        <w:szCs w:val="26"/>
        <w:cs/>
      </w:rPr>
      <w:t xml:space="preserve">      </w:t>
    </w:r>
    <w:r w:rsidRPr="003A6AF8">
      <w:rPr>
        <w:rFonts w:ascii="Angsana New" w:hAnsi="Angsana New"/>
        <w:sz w:val="26"/>
        <w:szCs w:val="26"/>
        <w:cs/>
      </w:rPr>
      <w:t xml:space="preserve">)  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</w:p>
  <w:p w14:paraId="1B8BC22C" w14:textId="77777777" w:rsidR="00BA78A4" w:rsidRPr="00576BBE" w:rsidRDefault="00BA78A4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C2872" w14:textId="77777777" w:rsidR="00F8796F" w:rsidRDefault="00F8796F">
      <w:r>
        <w:separator/>
      </w:r>
    </w:p>
  </w:footnote>
  <w:footnote w:type="continuationSeparator" w:id="0">
    <w:p w14:paraId="67879CC3" w14:textId="77777777" w:rsidR="00F8796F" w:rsidRDefault="00F87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57A30" w14:textId="77777777" w:rsidR="00BA78A4" w:rsidRPr="00235CFD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BA78A4" w:rsidRPr="001065A2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BA78A4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BA78A4" w:rsidRDefault="00BA78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E17B" w14:textId="77777777" w:rsidR="00BA78A4" w:rsidRPr="00235CFD" w:rsidRDefault="00BA78A4" w:rsidP="006F0C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7AD624EA" w14:textId="77777777" w:rsidR="00BA78A4" w:rsidRPr="00B35699" w:rsidRDefault="00BA78A4" w:rsidP="006F0CE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04532151" w14:textId="77777777" w:rsidR="00BA78A4" w:rsidRPr="004B7601" w:rsidRDefault="00BA78A4" w:rsidP="006F0CE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</w:rPr>
      <w:t>3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</w:p>
  <w:p w14:paraId="68A533B1" w14:textId="77777777" w:rsidR="00BA78A4" w:rsidRPr="006F0CE1" w:rsidRDefault="00BA78A4">
    <w:pPr>
      <w:pStyle w:val="Header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8DB5" w14:textId="77777777" w:rsidR="00BA78A4" w:rsidRPr="00235CFD" w:rsidRDefault="00BA78A4" w:rsidP="009056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5CB92EA8" w14:textId="090D18CF" w:rsidR="00BA78A4" w:rsidRPr="00B35699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5757E17E" w:rsidR="00BA78A4" w:rsidRPr="004B7601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</w:rPr>
      <w:t>3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</w:p>
  <w:p w14:paraId="779036E4" w14:textId="77777777" w:rsidR="00BA78A4" w:rsidRPr="004B7601" w:rsidRDefault="00BA78A4">
    <w:pPr>
      <w:pStyle w:val="Header"/>
      <w:rPr>
        <w:rFonts w:ascii="Angsana New" w:hAnsi="Angsana New"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B9C60" w14:textId="77777777" w:rsidR="00BA78A4" w:rsidRPr="00235CFD" w:rsidRDefault="00BA78A4" w:rsidP="009056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5C9ABBAE" w14:textId="042F3564" w:rsidR="00BA78A4" w:rsidRPr="00B35699" w:rsidRDefault="00BA78A4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71EF3E1" w14:textId="77777777" w:rsidR="00BA78A4" w:rsidRPr="004B7601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</w:rPr>
      <w:t>3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</w:p>
  <w:p w14:paraId="397EC745" w14:textId="77777777" w:rsidR="00BA78A4" w:rsidRPr="004B7601" w:rsidRDefault="00BA78A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F3459"/>
    <w:multiLevelType w:val="hybridMultilevel"/>
    <w:tmpl w:val="FEC22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36B172E"/>
    <w:multiLevelType w:val="hybridMultilevel"/>
    <w:tmpl w:val="90CA3534"/>
    <w:lvl w:ilvl="0" w:tplc="CC2C526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0D51A1C"/>
    <w:multiLevelType w:val="hybridMultilevel"/>
    <w:tmpl w:val="6F429748"/>
    <w:lvl w:ilvl="0" w:tplc="40FA157A">
      <w:start w:val="1"/>
      <w:numFmt w:val="bullet"/>
      <w:lvlText w:val="-"/>
      <w:lvlJc w:val="left"/>
      <w:pPr>
        <w:ind w:left="6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0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2"/>
  </w:num>
  <w:num w:numId="14">
    <w:abstractNumId w:val="15"/>
  </w:num>
  <w:num w:numId="15">
    <w:abstractNumId w:val="17"/>
  </w:num>
  <w:num w:numId="16">
    <w:abstractNumId w:val="20"/>
  </w:num>
  <w:num w:numId="17">
    <w:abstractNumId w:val="10"/>
  </w:num>
  <w:num w:numId="18">
    <w:abstractNumId w:val="13"/>
  </w:num>
  <w:num w:numId="19">
    <w:abstractNumId w:val="23"/>
  </w:num>
  <w:num w:numId="20">
    <w:abstractNumId w:val="18"/>
  </w:num>
  <w:num w:numId="21">
    <w:abstractNumId w:val="11"/>
  </w:num>
  <w:num w:numId="22">
    <w:abstractNumId w:val="19"/>
  </w:num>
  <w:num w:numId="23">
    <w:abstractNumId w:val="21"/>
  </w:num>
  <w:num w:numId="2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E4B"/>
    <w:rsid w:val="0000270B"/>
    <w:rsid w:val="0000290D"/>
    <w:rsid w:val="00002EB7"/>
    <w:rsid w:val="00002FD5"/>
    <w:rsid w:val="0000323A"/>
    <w:rsid w:val="0000340F"/>
    <w:rsid w:val="0000351A"/>
    <w:rsid w:val="00003CE8"/>
    <w:rsid w:val="00003DDC"/>
    <w:rsid w:val="00003F6D"/>
    <w:rsid w:val="0000444E"/>
    <w:rsid w:val="00004562"/>
    <w:rsid w:val="00004EA3"/>
    <w:rsid w:val="000053A0"/>
    <w:rsid w:val="000055E7"/>
    <w:rsid w:val="00005922"/>
    <w:rsid w:val="000059EF"/>
    <w:rsid w:val="00005E80"/>
    <w:rsid w:val="00006782"/>
    <w:rsid w:val="00006BED"/>
    <w:rsid w:val="00006E48"/>
    <w:rsid w:val="000071D7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2FC9"/>
    <w:rsid w:val="00013139"/>
    <w:rsid w:val="00013162"/>
    <w:rsid w:val="000144DE"/>
    <w:rsid w:val="00014A31"/>
    <w:rsid w:val="00014D83"/>
    <w:rsid w:val="000153C9"/>
    <w:rsid w:val="00015923"/>
    <w:rsid w:val="00015A07"/>
    <w:rsid w:val="00015B57"/>
    <w:rsid w:val="00015E5C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9A"/>
    <w:rsid w:val="000240B5"/>
    <w:rsid w:val="000243F1"/>
    <w:rsid w:val="0002446B"/>
    <w:rsid w:val="00024784"/>
    <w:rsid w:val="00024985"/>
    <w:rsid w:val="00024B7E"/>
    <w:rsid w:val="00025614"/>
    <w:rsid w:val="00025662"/>
    <w:rsid w:val="00025BAE"/>
    <w:rsid w:val="00026261"/>
    <w:rsid w:val="0002626B"/>
    <w:rsid w:val="0002676D"/>
    <w:rsid w:val="00026958"/>
    <w:rsid w:val="000276DC"/>
    <w:rsid w:val="00027917"/>
    <w:rsid w:val="0003051F"/>
    <w:rsid w:val="00030CFE"/>
    <w:rsid w:val="00031180"/>
    <w:rsid w:val="0003156E"/>
    <w:rsid w:val="0003165E"/>
    <w:rsid w:val="00032224"/>
    <w:rsid w:val="000322E3"/>
    <w:rsid w:val="00032D74"/>
    <w:rsid w:val="00033028"/>
    <w:rsid w:val="00033658"/>
    <w:rsid w:val="00033756"/>
    <w:rsid w:val="00033A12"/>
    <w:rsid w:val="00033A3E"/>
    <w:rsid w:val="00033D6C"/>
    <w:rsid w:val="00033EB0"/>
    <w:rsid w:val="000341DC"/>
    <w:rsid w:val="000343E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6264"/>
    <w:rsid w:val="0003633B"/>
    <w:rsid w:val="00036E5E"/>
    <w:rsid w:val="00037780"/>
    <w:rsid w:val="000378F1"/>
    <w:rsid w:val="00037EC7"/>
    <w:rsid w:val="00037FBD"/>
    <w:rsid w:val="0004024F"/>
    <w:rsid w:val="000403EE"/>
    <w:rsid w:val="00040830"/>
    <w:rsid w:val="00040916"/>
    <w:rsid w:val="0004092D"/>
    <w:rsid w:val="00041271"/>
    <w:rsid w:val="00041A77"/>
    <w:rsid w:val="00041C7F"/>
    <w:rsid w:val="000421AC"/>
    <w:rsid w:val="0004244B"/>
    <w:rsid w:val="000427B8"/>
    <w:rsid w:val="00043410"/>
    <w:rsid w:val="000447BE"/>
    <w:rsid w:val="00044BA6"/>
    <w:rsid w:val="000450D4"/>
    <w:rsid w:val="000454AA"/>
    <w:rsid w:val="00045D76"/>
    <w:rsid w:val="00046421"/>
    <w:rsid w:val="00047203"/>
    <w:rsid w:val="00047BB4"/>
    <w:rsid w:val="00047F91"/>
    <w:rsid w:val="000512FF"/>
    <w:rsid w:val="000518AE"/>
    <w:rsid w:val="00051B91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DEE"/>
    <w:rsid w:val="000575F2"/>
    <w:rsid w:val="0005778B"/>
    <w:rsid w:val="0005779F"/>
    <w:rsid w:val="00057C62"/>
    <w:rsid w:val="0006031C"/>
    <w:rsid w:val="000606B6"/>
    <w:rsid w:val="00060992"/>
    <w:rsid w:val="00060CDA"/>
    <w:rsid w:val="0006199F"/>
    <w:rsid w:val="000625A3"/>
    <w:rsid w:val="00062B65"/>
    <w:rsid w:val="0006303F"/>
    <w:rsid w:val="00063662"/>
    <w:rsid w:val="00065AC0"/>
    <w:rsid w:val="00065C5F"/>
    <w:rsid w:val="00066177"/>
    <w:rsid w:val="0006630B"/>
    <w:rsid w:val="00066352"/>
    <w:rsid w:val="000668EF"/>
    <w:rsid w:val="00066E19"/>
    <w:rsid w:val="0006748A"/>
    <w:rsid w:val="00067CFF"/>
    <w:rsid w:val="00067FAE"/>
    <w:rsid w:val="00070ACB"/>
    <w:rsid w:val="00071264"/>
    <w:rsid w:val="00072060"/>
    <w:rsid w:val="000722E3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322"/>
    <w:rsid w:val="00091862"/>
    <w:rsid w:val="000919E3"/>
    <w:rsid w:val="000925B8"/>
    <w:rsid w:val="0009260D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718C"/>
    <w:rsid w:val="00097C3D"/>
    <w:rsid w:val="000A053D"/>
    <w:rsid w:val="000A0B28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4A8"/>
    <w:rsid w:val="000A4787"/>
    <w:rsid w:val="000A4CF1"/>
    <w:rsid w:val="000A5807"/>
    <w:rsid w:val="000A67E2"/>
    <w:rsid w:val="000A7101"/>
    <w:rsid w:val="000A728B"/>
    <w:rsid w:val="000A798E"/>
    <w:rsid w:val="000A7B36"/>
    <w:rsid w:val="000A7B50"/>
    <w:rsid w:val="000A7B84"/>
    <w:rsid w:val="000A7C09"/>
    <w:rsid w:val="000A7E46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879"/>
    <w:rsid w:val="000B3A1E"/>
    <w:rsid w:val="000B3CED"/>
    <w:rsid w:val="000B414B"/>
    <w:rsid w:val="000B42E0"/>
    <w:rsid w:val="000B48B5"/>
    <w:rsid w:val="000B5BD1"/>
    <w:rsid w:val="000B5F87"/>
    <w:rsid w:val="000B60E8"/>
    <w:rsid w:val="000B66F9"/>
    <w:rsid w:val="000B6897"/>
    <w:rsid w:val="000B7430"/>
    <w:rsid w:val="000B7868"/>
    <w:rsid w:val="000C044F"/>
    <w:rsid w:val="000C0549"/>
    <w:rsid w:val="000C0964"/>
    <w:rsid w:val="000C0A7A"/>
    <w:rsid w:val="000C0BBB"/>
    <w:rsid w:val="000C1CC8"/>
    <w:rsid w:val="000C2175"/>
    <w:rsid w:val="000C23BE"/>
    <w:rsid w:val="000C25B7"/>
    <w:rsid w:val="000C2A7F"/>
    <w:rsid w:val="000C2C6B"/>
    <w:rsid w:val="000C2D59"/>
    <w:rsid w:val="000C391F"/>
    <w:rsid w:val="000C4213"/>
    <w:rsid w:val="000C4707"/>
    <w:rsid w:val="000C4842"/>
    <w:rsid w:val="000C4BB6"/>
    <w:rsid w:val="000C4BC2"/>
    <w:rsid w:val="000C51F9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1113"/>
    <w:rsid w:val="000D1379"/>
    <w:rsid w:val="000D1856"/>
    <w:rsid w:val="000D20AF"/>
    <w:rsid w:val="000D2636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A46"/>
    <w:rsid w:val="000E4D78"/>
    <w:rsid w:val="000E5A7F"/>
    <w:rsid w:val="000E5B07"/>
    <w:rsid w:val="000E63A2"/>
    <w:rsid w:val="000E663D"/>
    <w:rsid w:val="000E7063"/>
    <w:rsid w:val="000E7AF7"/>
    <w:rsid w:val="000E7F34"/>
    <w:rsid w:val="000F021C"/>
    <w:rsid w:val="000F0449"/>
    <w:rsid w:val="000F059B"/>
    <w:rsid w:val="000F0A87"/>
    <w:rsid w:val="000F1027"/>
    <w:rsid w:val="000F1149"/>
    <w:rsid w:val="000F18C4"/>
    <w:rsid w:val="000F1928"/>
    <w:rsid w:val="000F1E57"/>
    <w:rsid w:val="000F1F44"/>
    <w:rsid w:val="000F2304"/>
    <w:rsid w:val="000F29FB"/>
    <w:rsid w:val="000F40B9"/>
    <w:rsid w:val="000F4344"/>
    <w:rsid w:val="000F470D"/>
    <w:rsid w:val="000F4985"/>
    <w:rsid w:val="000F4D16"/>
    <w:rsid w:val="000F4E16"/>
    <w:rsid w:val="000F4F77"/>
    <w:rsid w:val="000F5246"/>
    <w:rsid w:val="000F605C"/>
    <w:rsid w:val="000F6237"/>
    <w:rsid w:val="000F66B9"/>
    <w:rsid w:val="000F7447"/>
    <w:rsid w:val="000F77AF"/>
    <w:rsid w:val="000F7AD6"/>
    <w:rsid w:val="0010031D"/>
    <w:rsid w:val="00101705"/>
    <w:rsid w:val="00101B55"/>
    <w:rsid w:val="00102155"/>
    <w:rsid w:val="0010253E"/>
    <w:rsid w:val="00102FEA"/>
    <w:rsid w:val="001030DC"/>
    <w:rsid w:val="001032EA"/>
    <w:rsid w:val="00104221"/>
    <w:rsid w:val="001044CC"/>
    <w:rsid w:val="00104515"/>
    <w:rsid w:val="0010561C"/>
    <w:rsid w:val="0010577F"/>
    <w:rsid w:val="001065A2"/>
    <w:rsid w:val="001071F7"/>
    <w:rsid w:val="00107B31"/>
    <w:rsid w:val="00107DD7"/>
    <w:rsid w:val="00107DF4"/>
    <w:rsid w:val="00110928"/>
    <w:rsid w:val="00110A26"/>
    <w:rsid w:val="00110ED2"/>
    <w:rsid w:val="00111651"/>
    <w:rsid w:val="001119E5"/>
    <w:rsid w:val="00112238"/>
    <w:rsid w:val="00112B5C"/>
    <w:rsid w:val="00112C70"/>
    <w:rsid w:val="00112D9A"/>
    <w:rsid w:val="00112E08"/>
    <w:rsid w:val="001131C4"/>
    <w:rsid w:val="00113225"/>
    <w:rsid w:val="00113243"/>
    <w:rsid w:val="00113C1A"/>
    <w:rsid w:val="00113C5D"/>
    <w:rsid w:val="001142EB"/>
    <w:rsid w:val="001149F1"/>
    <w:rsid w:val="00114BA6"/>
    <w:rsid w:val="00114F19"/>
    <w:rsid w:val="001154BE"/>
    <w:rsid w:val="0011560B"/>
    <w:rsid w:val="00115C71"/>
    <w:rsid w:val="00115EAC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8E9"/>
    <w:rsid w:val="00121C3E"/>
    <w:rsid w:val="00121C46"/>
    <w:rsid w:val="00121E85"/>
    <w:rsid w:val="001231C3"/>
    <w:rsid w:val="0012325F"/>
    <w:rsid w:val="00123935"/>
    <w:rsid w:val="00123A7F"/>
    <w:rsid w:val="00123BE8"/>
    <w:rsid w:val="00123C5B"/>
    <w:rsid w:val="00123CB4"/>
    <w:rsid w:val="00123FF8"/>
    <w:rsid w:val="00124083"/>
    <w:rsid w:val="001240FA"/>
    <w:rsid w:val="001241A8"/>
    <w:rsid w:val="0012431A"/>
    <w:rsid w:val="001252E7"/>
    <w:rsid w:val="00125368"/>
    <w:rsid w:val="00125C4F"/>
    <w:rsid w:val="00126033"/>
    <w:rsid w:val="00126B54"/>
    <w:rsid w:val="00127DE0"/>
    <w:rsid w:val="0013006E"/>
    <w:rsid w:val="00130443"/>
    <w:rsid w:val="00130CEC"/>
    <w:rsid w:val="00131353"/>
    <w:rsid w:val="00131534"/>
    <w:rsid w:val="0013162F"/>
    <w:rsid w:val="00131C53"/>
    <w:rsid w:val="00132102"/>
    <w:rsid w:val="001325DD"/>
    <w:rsid w:val="001326CB"/>
    <w:rsid w:val="00132761"/>
    <w:rsid w:val="00132FAA"/>
    <w:rsid w:val="00133BB3"/>
    <w:rsid w:val="00134966"/>
    <w:rsid w:val="00134AC0"/>
    <w:rsid w:val="00134EBC"/>
    <w:rsid w:val="00134F70"/>
    <w:rsid w:val="001350F7"/>
    <w:rsid w:val="00135528"/>
    <w:rsid w:val="00135544"/>
    <w:rsid w:val="00135C90"/>
    <w:rsid w:val="00135D29"/>
    <w:rsid w:val="00135F16"/>
    <w:rsid w:val="0013638D"/>
    <w:rsid w:val="00136AD6"/>
    <w:rsid w:val="00136B9A"/>
    <w:rsid w:val="00136DD8"/>
    <w:rsid w:val="00136F9B"/>
    <w:rsid w:val="0013720A"/>
    <w:rsid w:val="0013748A"/>
    <w:rsid w:val="001378BE"/>
    <w:rsid w:val="0013792D"/>
    <w:rsid w:val="00137AE4"/>
    <w:rsid w:val="00137C82"/>
    <w:rsid w:val="00137DC9"/>
    <w:rsid w:val="0014032F"/>
    <w:rsid w:val="0014038B"/>
    <w:rsid w:val="0014055B"/>
    <w:rsid w:val="001409AD"/>
    <w:rsid w:val="001411A8"/>
    <w:rsid w:val="00141338"/>
    <w:rsid w:val="00141617"/>
    <w:rsid w:val="00142546"/>
    <w:rsid w:val="001431CC"/>
    <w:rsid w:val="00143579"/>
    <w:rsid w:val="00143CF6"/>
    <w:rsid w:val="00143DF9"/>
    <w:rsid w:val="001442C8"/>
    <w:rsid w:val="00144518"/>
    <w:rsid w:val="00144C85"/>
    <w:rsid w:val="0014593C"/>
    <w:rsid w:val="00145D46"/>
    <w:rsid w:val="00146978"/>
    <w:rsid w:val="0014711E"/>
    <w:rsid w:val="00147473"/>
    <w:rsid w:val="001476A8"/>
    <w:rsid w:val="00147C76"/>
    <w:rsid w:val="00147D7E"/>
    <w:rsid w:val="00150A87"/>
    <w:rsid w:val="00150BA2"/>
    <w:rsid w:val="00151151"/>
    <w:rsid w:val="00151223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456D"/>
    <w:rsid w:val="00154D77"/>
    <w:rsid w:val="001557CE"/>
    <w:rsid w:val="001562C8"/>
    <w:rsid w:val="001566C5"/>
    <w:rsid w:val="00156C6C"/>
    <w:rsid w:val="001571E2"/>
    <w:rsid w:val="001576EB"/>
    <w:rsid w:val="00157BB0"/>
    <w:rsid w:val="00160718"/>
    <w:rsid w:val="00160AD0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5FD4"/>
    <w:rsid w:val="001666F7"/>
    <w:rsid w:val="0016684A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AFE"/>
    <w:rsid w:val="00173BD6"/>
    <w:rsid w:val="001748C9"/>
    <w:rsid w:val="001750D2"/>
    <w:rsid w:val="001756B1"/>
    <w:rsid w:val="001762A5"/>
    <w:rsid w:val="00176327"/>
    <w:rsid w:val="001768F4"/>
    <w:rsid w:val="00176AD8"/>
    <w:rsid w:val="00176C89"/>
    <w:rsid w:val="0017799B"/>
    <w:rsid w:val="00180381"/>
    <w:rsid w:val="001804D3"/>
    <w:rsid w:val="001808E7"/>
    <w:rsid w:val="00180C5E"/>
    <w:rsid w:val="00181086"/>
    <w:rsid w:val="00181EC5"/>
    <w:rsid w:val="00181FD4"/>
    <w:rsid w:val="001828C9"/>
    <w:rsid w:val="00182A75"/>
    <w:rsid w:val="00182CA2"/>
    <w:rsid w:val="001837F3"/>
    <w:rsid w:val="00183AAA"/>
    <w:rsid w:val="00183FA6"/>
    <w:rsid w:val="00184FE2"/>
    <w:rsid w:val="001850A7"/>
    <w:rsid w:val="0018554B"/>
    <w:rsid w:val="00186596"/>
    <w:rsid w:val="00186B90"/>
    <w:rsid w:val="001875E0"/>
    <w:rsid w:val="001879E2"/>
    <w:rsid w:val="0019023F"/>
    <w:rsid w:val="001905BD"/>
    <w:rsid w:val="00190C4D"/>
    <w:rsid w:val="00190D6C"/>
    <w:rsid w:val="00190F3F"/>
    <w:rsid w:val="00190FE2"/>
    <w:rsid w:val="0019107E"/>
    <w:rsid w:val="0019163D"/>
    <w:rsid w:val="00191B13"/>
    <w:rsid w:val="0019225F"/>
    <w:rsid w:val="00192686"/>
    <w:rsid w:val="00192F01"/>
    <w:rsid w:val="001936D4"/>
    <w:rsid w:val="00193745"/>
    <w:rsid w:val="001937B7"/>
    <w:rsid w:val="00193927"/>
    <w:rsid w:val="00194221"/>
    <w:rsid w:val="001946E2"/>
    <w:rsid w:val="00194735"/>
    <w:rsid w:val="00194FFC"/>
    <w:rsid w:val="00195827"/>
    <w:rsid w:val="001958F0"/>
    <w:rsid w:val="001962FD"/>
    <w:rsid w:val="00196426"/>
    <w:rsid w:val="001969A4"/>
    <w:rsid w:val="00197552"/>
    <w:rsid w:val="00197A70"/>
    <w:rsid w:val="00197E5A"/>
    <w:rsid w:val="001A0480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226"/>
    <w:rsid w:val="001B03AA"/>
    <w:rsid w:val="001B065E"/>
    <w:rsid w:val="001B0671"/>
    <w:rsid w:val="001B09DE"/>
    <w:rsid w:val="001B10D8"/>
    <w:rsid w:val="001B18A4"/>
    <w:rsid w:val="001B2256"/>
    <w:rsid w:val="001B2BB0"/>
    <w:rsid w:val="001B3487"/>
    <w:rsid w:val="001B3786"/>
    <w:rsid w:val="001B3891"/>
    <w:rsid w:val="001B4002"/>
    <w:rsid w:val="001B49BB"/>
    <w:rsid w:val="001B4A88"/>
    <w:rsid w:val="001B4B1A"/>
    <w:rsid w:val="001B4BE9"/>
    <w:rsid w:val="001B5488"/>
    <w:rsid w:val="001B5691"/>
    <w:rsid w:val="001B59CE"/>
    <w:rsid w:val="001B5A16"/>
    <w:rsid w:val="001B5AC5"/>
    <w:rsid w:val="001B6116"/>
    <w:rsid w:val="001B6232"/>
    <w:rsid w:val="001B63DD"/>
    <w:rsid w:val="001B6568"/>
    <w:rsid w:val="001B66EB"/>
    <w:rsid w:val="001B6F50"/>
    <w:rsid w:val="001C0282"/>
    <w:rsid w:val="001C0A64"/>
    <w:rsid w:val="001C1711"/>
    <w:rsid w:val="001C1D0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DE1"/>
    <w:rsid w:val="001C4FC5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0C0"/>
    <w:rsid w:val="001D6644"/>
    <w:rsid w:val="001D6C18"/>
    <w:rsid w:val="001D6E29"/>
    <w:rsid w:val="001D70DE"/>
    <w:rsid w:val="001D7111"/>
    <w:rsid w:val="001D74CD"/>
    <w:rsid w:val="001D7892"/>
    <w:rsid w:val="001D7D2B"/>
    <w:rsid w:val="001E04D2"/>
    <w:rsid w:val="001E1180"/>
    <w:rsid w:val="001E13CC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76F"/>
    <w:rsid w:val="001E4A9B"/>
    <w:rsid w:val="001E4C3E"/>
    <w:rsid w:val="001E50AC"/>
    <w:rsid w:val="001E516D"/>
    <w:rsid w:val="001E557A"/>
    <w:rsid w:val="001E59EF"/>
    <w:rsid w:val="001E6433"/>
    <w:rsid w:val="001E6FB1"/>
    <w:rsid w:val="001E7080"/>
    <w:rsid w:val="001E740F"/>
    <w:rsid w:val="001E7451"/>
    <w:rsid w:val="001E7A06"/>
    <w:rsid w:val="001F0746"/>
    <w:rsid w:val="001F0B50"/>
    <w:rsid w:val="001F0CF4"/>
    <w:rsid w:val="001F18A9"/>
    <w:rsid w:val="001F1F30"/>
    <w:rsid w:val="001F20C4"/>
    <w:rsid w:val="001F241E"/>
    <w:rsid w:val="001F2453"/>
    <w:rsid w:val="001F2950"/>
    <w:rsid w:val="001F29BC"/>
    <w:rsid w:val="001F2A69"/>
    <w:rsid w:val="001F3757"/>
    <w:rsid w:val="001F38DF"/>
    <w:rsid w:val="001F3F55"/>
    <w:rsid w:val="001F4014"/>
    <w:rsid w:val="001F4F62"/>
    <w:rsid w:val="001F530D"/>
    <w:rsid w:val="001F5386"/>
    <w:rsid w:val="001F5BC4"/>
    <w:rsid w:val="001F5D1F"/>
    <w:rsid w:val="001F602D"/>
    <w:rsid w:val="001F656C"/>
    <w:rsid w:val="001F68B6"/>
    <w:rsid w:val="001F6EF9"/>
    <w:rsid w:val="001F7EA7"/>
    <w:rsid w:val="001F7FDF"/>
    <w:rsid w:val="00200183"/>
    <w:rsid w:val="002001FE"/>
    <w:rsid w:val="00200425"/>
    <w:rsid w:val="00200F83"/>
    <w:rsid w:val="002011B9"/>
    <w:rsid w:val="002012E3"/>
    <w:rsid w:val="00201C3F"/>
    <w:rsid w:val="00201D28"/>
    <w:rsid w:val="00201EEA"/>
    <w:rsid w:val="00202525"/>
    <w:rsid w:val="0020264F"/>
    <w:rsid w:val="00202A5B"/>
    <w:rsid w:val="00202B78"/>
    <w:rsid w:val="00203080"/>
    <w:rsid w:val="00203475"/>
    <w:rsid w:val="0020392A"/>
    <w:rsid w:val="00204016"/>
    <w:rsid w:val="00204253"/>
    <w:rsid w:val="00204315"/>
    <w:rsid w:val="002055D1"/>
    <w:rsid w:val="0020594E"/>
    <w:rsid w:val="00205F57"/>
    <w:rsid w:val="002060C5"/>
    <w:rsid w:val="0020613C"/>
    <w:rsid w:val="002066B7"/>
    <w:rsid w:val="002073E4"/>
    <w:rsid w:val="002075F4"/>
    <w:rsid w:val="00207725"/>
    <w:rsid w:val="002079D4"/>
    <w:rsid w:val="00207E80"/>
    <w:rsid w:val="00210107"/>
    <w:rsid w:val="00210BB0"/>
    <w:rsid w:val="00210BF1"/>
    <w:rsid w:val="0021124A"/>
    <w:rsid w:val="00211628"/>
    <w:rsid w:val="00211CFF"/>
    <w:rsid w:val="00212460"/>
    <w:rsid w:val="002125AE"/>
    <w:rsid w:val="00212726"/>
    <w:rsid w:val="00213C48"/>
    <w:rsid w:val="00213DB8"/>
    <w:rsid w:val="00213DF1"/>
    <w:rsid w:val="00213E2B"/>
    <w:rsid w:val="00214744"/>
    <w:rsid w:val="00214864"/>
    <w:rsid w:val="00214A38"/>
    <w:rsid w:val="00214CF3"/>
    <w:rsid w:val="0021612B"/>
    <w:rsid w:val="00216273"/>
    <w:rsid w:val="00216518"/>
    <w:rsid w:val="00216A84"/>
    <w:rsid w:val="00216D85"/>
    <w:rsid w:val="0022039C"/>
    <w:rsid w:val="0022079C"/>
    <w:rsid w:val="0022090D"/>
    <w:rsid w:val="00220DB4"/>
    <w:rsid w:val="00221C42"/>
    <w:rsid w:val="00221F8C"/>
    <w:rsid w:val="00222F4A"/>
    <w:rsid w:val="002231D3"/>
    <w:rsid w:val="00223F0D"/>
    <w:rsid w:val="00224120"/>
    <w:rsid w:val="00224272"/>
    <w:rsid w:val="00225727"/>
    <w:rsid w:val="00225F14"/>
    <w:rsid w:val="0022605D"/>
    <w:rsid w:val="00226176"/>
    <w:rsid w:val="00226BC8"/>
    <w:rsid w:val="00226DE9"/>
    <w:rsid w:val="00226F02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583"/>
    <w:rsid w:val="0023465E"/>
    <w:rsid w:val="002355D3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DC7"/>
    <w:rsid w:val="00240356"/>
    <w:rsid w:val="00240826"/>
    <w:rsid w:val="00241DE2"/>
    <w:rsid w:val="0024208B"/>
    <w:rsid w:val="002421C8"/>
    <w:rsid w:val="002424C4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7119"/>
    <w:rsid w:val="00247160"/>
    <w:rsid w:val="002473E9"/>
    <w:rsid w:val="0024748C"/>
    <w:rsid w:val="002475A2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D2"/>
    <w:rsid w:val="00252FC0"/>
    <w:rsid w:val="002533B3"/>
    <w:rsid w:val="002534B3"/>
    <w:rsid w:val="00253594"/>
    <w:rsid w:val="00253BD3"/>
    <w:rsid w:val="00254480"/>
    <w:rsid w:val="00255575"/>
    <w:rsid w:val="002556CE"/>
    <w:rsid w:val="002558FF"/>
    <w:rsid w:val="00255980"/>
    <w:rsid w:val="00256242"/>
    <w:rsid w:val="002562A3"/>
    <w:rsid w:val="00256E1B"/>
    <w:rsid w:val="00256F95"/>
    <w:rsid w:val="0025702B"/>
    <w:rsid w:val="0025710F"/>
    <w:rsid w:val="00257141"/>
    <w:rsid w:val="002574B8"/>
    <w:rsid w:val="002575D5"/>
    <w:rsid w:val="00257AE2"/>
    <w:rsid w:val="00260799"/>
    <w:rsid w:val="00261338"/>
    <w:rsid w:val="002613A3"/>
    <w:rsid w:val="0026159A"/>
    <w:rsid w:val="00261F68"/>
    <w:rsid w:val="00262009"/>
    <w:rsid w:val="002620E7"/>
    <w:rsid w:val="00262687"/>
    <w:rsid w:val="00263186"/>
    <w:rsid w:val="0026323B"/>
    <w:rsid w:val="00263768"/>
    <w:rsid w:val="00263778"/>
    <w:rsid w:val="002639F3"/>
    <w:rsid w:val="00263DAC"/>
    <w:rsid w:val="00263E09"/>
    <w:rsid w:val="002645BA"/>
    <w:rsid w:val="00265B14"/>
    <w:rsid w:val="00265BC6"/>
    <w:rsid w:val="00265CCC"/>
    <w:rsid w:val="00265CE9"/>
    <w:rsid w:val="002660A4"/>
    <w:rsid w:val="002662A5"/>
    <w:rsid w:val="00266645"/>
    <w:rsid w:val="0026669A"/>
    <w:rsid w:val="00267220"/>
    <w:rsid w:val="00267304"/>
    <w:rsid w:val="00267B27"/>
    <w:rsid w:val="002704A3"/>
    <w:rsid w:val="00270AEC"/>
    <w:rsid w:val="00270E42"/>
    <w:rsid w:val="00271576"/>
    <w:rsid w:val="00271620"/>
    <w:rsid w:val="00271972"/>
    <w:rsid w:val="00271E21"/>
    <w:rsid w:val="00272709"/>
    <w:rsid w:val="00273164"/>
    <w:rsid w:val="002731CB"/>
    <w:rsid w:val="00273A07"/>
    <w:rsid w:val="00273AD9"/>
    <w:rsid w:val="00273E3A"/>
    <w:rsid w:val="00273FC7"/>
    <w:rsid w:val="00273FFA"/>
    <w:rsid w:val="0027413B"/>
    <w:rsid w:val="00274862"/>
    <w:rsid w:val="00274C8E"/>
    <w:rsid w:val="002752C0"/>
    <w:rsid w:val="002753D1"/>
    <w:rsid w:val="00275680"/>
    <w:rsid w:val="00275C46"/>
    <w:rsid w:val="00275F71"/>
    <w:rsid w:val="00276047"/>
    <w:rsid w:val="00276514"/>
    <w:rsid w:val="002767FE"/>
    <w:rsid w:val="00276C60"/>
    <w:rsid w:val="00277918"/>
    <w:rsid w:val="00277A6B"/>
    <w:rsid w:val="00277BAB"/>
    <w:rsid w:val="0028012A"/>
    <w:rsid w:val="002801D9"/>
    <w:rsid w:val="00280235"/>
    <w:rsid w:val="002802BE"/>
    <w:rsid w:val="00281A0A"/>
    <w:rsid w:val="00281A42"/>
    <w:rsid w:val="00281C4D"/>
    <w:rsid w:val="00281C9D"/>
    <w:rsid w:val="00281F06"/>
    <w:rsid w:val="002826B2"/>
    <w:rsid w:val="002827B5"/>
    <w:rsid w:val="00282CBD"/>
    <w:rsid w:val="00283407"/>
    <w:rsid w:val="00283A0E"/>
    <w:rsid w:val="00283D18"/>
    <w:rsid w:val="00283E08"/>
    <w:rsid w:val="00284041"/>
    <w:rsid w:val="002842B3"/>
    <w:rsid w:val="002844F5"/>
    <w:rsid w:val="00284707"/>
    <w:rsid w:val="00284BC3"/>
    <w:rsid w:val="00284CC6"/>
    <w:rsid w:val="00286978"/>
    <w:rsid w:val="002869EF"/>
    <w:rsid w:val="00286E9A"/>
    <w:rsid w:val="002872C4"/>
    <w:rsid w:val="00287519"/>
    <w:rsid w:val="002876BA"/>
    <w:rsid w:val="00287C92"/>
    <w:rsid w:val="002900CF"/>
    <w:rsid w:val="0029043D"/>
    <w:rsid w:val="00290CB7"/>
    <w:rsid w:val="00290DBF"/>
    <w:rsid w:val="002910F8"/>
    <w:rsid w:val="00291809"/>
    <w:rsid w:val="00291905"/>
    <w:rsid w:val="0029248E"/>
    <w:rsid w:val="0029341F"/>
    <w:rsid w:val="00293D23"/>
    <w:rsid w:val="002941B2"/>
    <w:rsid w:val="00294337"/>
    <w:rsid w:val="00294467"/>
    <w:rsid w:val="0029481C"/>
    <w:rsid w:val="00294A33"/>
    <w:rsid w:val="00294F1A"/>
    <w:rsid w:val="00295F8E"/>
    <w:rsid w:val="00296F40"/>
    <w:rsid w:val="00296FDB"/>
    <w:rsid w:val="00297268"/>
    <w:rsid w:val="002973B5"/>
    <w:rsid w:val="002978C6"/>
    <w:rsid w:val="00297B95"/>
    <w:rsid w:val="002A0113"/>
    <w:rsid w:val="002A0193"/>
    <w:rsid w:val="002A0948"/>
    <w:rsid w:val="002A2782"/>
    <w:rsid w:val="002A2F36"/>
    <w:rsid w:val="002A40B7"/>
    <w:rsid w:val="002A4207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CEF"/>
    <w:rsid w:val="002B1FB2"/>
    <w:rsid w:val="002B2A35"/>
    <w:rsid w:val="002B2F35"/>
    <w:rsid w:val="002B2FB9"/>
    <w:rsid w:val="002B4281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C0227"/>
    <w:rsid w:val="002C031C"/>
    <w:rsid w:val="002C061D"/>
    <w:rsid w:val="002C088C"/>
    <w:rsid w:val="002C12B3"/>
    <w:rsid w:val="002C1466"/>
    <w:rsid w:val="002C1F29"/>
    <w:rsid w:val="002C22FC"/>
    <w:rsid w:val="002C291D"/>
    <w:rsid w:val="002C30DF"/>
    <w:rsid w:val="002C3120"/>
    <w:rsid w:val="002C34C2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8B0"/>
    <w:rsid w:val="002C68C7"/>
    <w:rsid w:val="002C6C6A"/>
    <w:rsid w:val="002D021D"/>
    <w:rsid w:val="002D0479"/>
    <w:rsid w:val="002D04DA"/>
    <w:rsid w:val="002D0D64"/>
    <w:rsid w:val="002D0D95"/>
    <w:rsid w:val="002D113F"/>
    <w:rsid w:val="002D15DC"/>
    <w:rsid w:val="002D248F"/>
    <w:rsid w:val="002D33C4"/>
    <w:rsid w:val="002D33F1"/>
    <w:rsid w:val="002D37E2"/>
    <w:rsid w:val="002D3F70"/>
    <w:rsid w:val="002D4476"/>
    <w:rsid w:val="002D4A79"/>
    <w:rsid w:val="002D4B6F"/>
    <w:rsid w:val="002D4C56"/>
    <w:rsid w:val="002D4DA7"/>
    <w:rsid w:val="002D58E5"/>
    <w:rsid w:val="002D5C4E"/>
    <w:rsid w:val="002D66B8"/>
    <w:rsid w:val="002D68FF"/>
    <w:rsid w:val="002D7B09"/>
    <w:rsid w:val="002E1061"/>
    <w:rsid w:val="002E1754"/>
    <w:rsid w:val="002E19BF"/>
    <w:rsid w:val="002E3E07"/>
    <w:rsid w:val="002E3EAA"/>
    <w:rsid w:val="002E3FF9"/>
    <w:rsid w:val="002E44BF"/>
    <w:rsid w:val="002E44C6"/>
    <w:rsid w:val="002E4526"/>
    <w:rsid w:val="002E48C9"/>
    <w:rsid w:val="002E4B78"/>
    <w:rsid w:val="002E5310"/>
    <w:rsid w:val="002E5439"/>
    <w:rsid w:val="002E62A9"/>
    <w:rsid w:val="002E654F"/>
    <w:rsid w:val="002E6D4B"/>
    <w:rsid w:val="002E6D6A"/>
    <w:rsid w:val="002E77F0"/>
    <w:rsid w:val="002F0ACD"/>
    <w:rsid w:val="002F0D6E"/>
    <w:rsid w:val="002F0EA8"/>
    <w:rsid w:val="002F1055"/>
    <w:rsid w:val="002F105B"/>
    <w:rsid w:val="002F1194"/>
    <w:rsid w:val="002F18D1"/>
    <w:rsid w:val="002F1AC5"/>
    <w:rsid w:val="002F2354"/>
    <w:rsid w:val="002F2578"/>
    <w:rsid w:val="002F325F"/>
    <w:rsid w:val="002F3BFC"/>
    <w:rsid w:val="002F414D"/>
    <w:rsid w:val="002F4D2B"/>
    <w:rsid w:val="002F54F5"/>
    <w:rsid w:val="002F56BD"/>
    <w:rsid w:val="002F5A28"/>
    <w:rsid w:val="002F6434"/>
    <w:rsid w:val="002F65EC"/>
    <w:rsid w:val="002F6C66"/>
    <w:rsid w:val="002F6CB2"/>
    <w:rsid w:val="002F6F76"/>
    <w:rsid w:val="002F7653"/>
    <w:rsid w:val="002F787C"/>
    <w:rsid w:val="002F7BA5"/>
    <w:rsid w:val="002F7E57"/>
    <w:rsid w:val="00300857"/>
    <w:rsid w:val="003013D7"/>
    <w:rsid w:val="00301457"/>
    <w:rsid w:val="0030148E"/>
    <w:rsid w:val="00301BE2"/>
    <w:rsid w:val="00301EA1"/>
    <w:rsid w:val="003027E5"/>
    <w:rsid w:val="00302E59"/>
    <w:rsid w:val="00302E85"/>
    <w:rsid w:val="003031A3"/>
    <w:rsid w:val="003035AF"/>
    <w:rsid w:val="00303DD0"/>
    <w:rsid w:val="003042FD"/>
    <w:rsid w:val="00304751"/>
    <w:rsid w:val="0030483C"/>
    <w:rsid w:val="00304D8D"/>
    <w:rsid w:val="0030551E"/>
    <w:rsid w:val="00305C17"/>
    <w:rsid w:val="00305C8C"/>
    <w:rsid w:val="003060C9"/>
    <w:rsid w:val="00306661"/>
    <w:rsid w:val="00307634"/>
    <w:rsid w:val="003103DC"/>
    <w:rsid w:val="0031058D"/>
    <w:rsid w:val="00310B56"/>
    <w:rsid w:val="0031125A"/>
    <w:rsid w:val="00311260"/>
    <w:rsid w:val="003116A9"/>
    <w:rsid w:val="00311965"/>
    <w:rsid w:val="0031196A"/>
    <w:rsid w:val="00311FDF"/>
    <w:rsid w:val="003128D7"/>
    <w:rsid w:val="00312BFD"/>
    <w:rsid w:val="00313304"/>
    <w:rsid w:val="00313760"/>
    <w:rsid w:val="00313E03"/>
    <w:rsid w:val="00314208"/>
    <w:rsid w:val="003143A5"/>
    <w:rsid w:val="003158CB"/>
    <w:rsid w:val="0031598D"/>
    <w:rsid w:val="0031600D"/>
    <w:rsid w:val="00316657"/>
    <w:rsid w:val="00316AF0"/>
    <w:rsid w:val="00316F99"/>
    <w:rsid w:val="003173AB"/>
    <w:rsid w:val="003176A6"/>
    <w:rsid w:val="00320006"/>
    <w:rsid w:val="00320131"/>
    <w:rsid w:val="0032092B"/>
    <w:rsid w:val="0032095A"/>
    <w:rsid w:val="00320BB4"/>
    <w:rsid w:val="00321075"/>
    <w:rsid w:val="003210E4"/>
    <w:rsid w:val="00321124"/>
    <w:rsid w:val="00321D92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D2F"/>
    <w:rsid w:val="00326338"/>
    <w:rsid w:val="003265D0"/>
    <w:rsid w:val="00326C1C"/>
    <w:rsid w:val="003270DE"/>
    <w:rsid w:val="00327FFD"/>
    <w:rsid w:val="0033097F"/>
    <w:rsid w:val="00330A29"/>
    <w:rsid w:val="00331060"/>
    <w:rsid w:val="003311C9"/>
    <w:rsid w:val="00332740"/>
    <w:rsid w:val="00332844"/>
    <w:rsid w:val="003334C0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BFE"/>
    <w:rsid w:val="003370DC"/>
    <w:rsid w:val="003376E3"/>
    <w:rsid w:val="00337D07"/>
    <w:rsid w:val="00337D7B"/>
    <w:rsid w:val="003404A5"/>
    <w:rsid w:val="003408C0"/>
    <w:rsid w:val="00341363"/>
    <w:rsid w:val="00341812"/>
    <w:rsid w:val="00341D7A"/>
    <w:rsid w:val="00341E79"/>
    <w:rsid w:val="00341F6D"/>
    <w:rsid w:val="00342428"/>
    <w:rsid w:val="0034242F"/>
    <w:rsid w:val="003425B7"/>
    <w:rsid w:val="00342659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CF9"/>
    <w:rsid w:val="00344F16"/>
    <w:rsid w:val="003450ED"/>
    <w:rsid w:val="003457CF"/>
    <w:rsid w:val="00346377"/>
    <w:rsid w:val="003465BC"/>
    <w:rsid w:val="003467D5"/>
    <w:rsid w:val="00346DFB"/>
    <w:rsid w:val="003475A7"/>
    <w:rsid w:val="003476D3"/>
    <w:rsid w:val="00347B26"/>
    <w:rsid w:val="00347B2B"/>
    <w:rsid w:val="00347BBF"/>
    <w:rsid w:val="0035046B"/>
    <w:rsid w:val="00350AF1"/>
    <w:rsid w:val="00350E90"/>
    <w:rsid w:val="0035106D"/>
    <w:rsid w:val="00351340"/>
    <w:rsid w:val="003514E4"/>
    <w:rsid w:val="00351DF8"/>
    <w:rsid w:val="00351EC3"/>
    <w:rsid w:val="0035226A"/>
    <w:rsid w:val="00353384"/>
    <w:rsid w:val="003536C2"/>
    <w:rsid w:val="00354152"/>
    <w:rsid w:val="00354921"/>
    <w:rsid w:val="00354BFF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BDA"/>
    <w:rsid w:val="00360FE8"/>
    <w:rsid w:val="00361243"/>
    <w:rsid w:val="00361BFF"/>
    <w:rsid w:val="00362437"/>
    <w:rsid w:val="00362506"/>
    <w:rsid w:val="003627FF"/>
    <w:rsid w:val="00362F8B"/>
    <w:rsid w:val="00363917"/>
    <w:rsid w:val="00363EEF"/>
    <w:rsid w:val="00363FBB"/>
    <w:rsid w:val="00364236"/>
    <w:rsid w:val="00364277"/>
    <w:rsid w:val="003642F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B79"/>
    <w:rsid w:val="00371553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36C"/>
    <w:rsid w:val="00375A0A"/>
    <w:rsid w:val="00375CBD"/>
    <w:rsid w:val="00375E0C"/>
    <w:rsid w:val="00376890"/>
    <w:rsid w:val="00376D9E"/>
    <w:rsid w:val="00380497"/>
    <w:rsid w:val="003804EB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5A62"/>
    <w:rsid w:val="00385F52"/>
    <w:rsid w:val="003861DB"/>
    <w:rsid w:val="003861DE"/>
    <w:rsid w:val="0038648B"/>
    <w:rsid w:val="00386C7F"/>
    <w:rsid w:val="00387633"/>
    <w:rsid w:val="0038789E"/>
    <w:rsid w:val="00387D29"/>
    <w:rsid w:val="00387E9D"/>
    <w:rsid w:val="00390836"/>
    <w:rsid w:val="00390D52"/>
    <w:rsid w:val="003918D5"/>
    <w:rsid w:val="00391A4C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5277"/>
    <w:rsid w:val="00395293"/>
    <w:rsid w:val="0039532B"/>
    <w:rsid w:val="00395599"/>
    <w:rsid w:val="00395ADC"/>
    <w:rsid w:val="00395CF4"/>
    <w:rsid w:val="00395FED"/>
    <w:rsid w:val="00396251"/>
    <w:rsid w:val="0039637A"/>
    <w:rsid w:val="0039655B"/>
    <w:rsid w:val="003966DB"/>
    <w:rsid w:val="00396932"/>
    <w:rsid w:val="00396CD8"/>
    <w:rsid w:val="00397F0A"/>
    <w:rsid w:val="003A0349"/>
    <w:rsid w:val="003A0F97"/>
    <w:rsid w:val="003A10DA"/>
    <w:rsid w:val="003A13C8"/>
    <w:rsid w:val="003A19DA"/>
    <w:rsid w:val="003A203F"/>
    <w:rsid w:val="003A287A"/>
    <w:rsid w:val="003A379E"/>
    <w:rsid w:val="003A3E45"/>
    <w:rsid w:val="003A3FBE"/>
    <w:rsid w:val="003A3FED"/>
    <w:rsid w:val="003A4746"/>
    <w:rsid w:val="003A4903"/>
    <w:rsid w:val="003A4D51"/>
    <w:rsid w:val="003A581C"/>
    <w:rsid w:val="003A6334"/>
    <w:rsid w:val="003A68D5"/>
    <w:rsid w:val="003A6AF8"/>
    <w:rsid w:val="003A742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3371"/>
    <w:rsid w:val="003B3604"/>
    <w:rsid w:val="003B3711"/>
    <w:rsid w:val="003B63F2"/>
    <w:rsid w:val="003B7678"/>
    <w:rsid w:val="003B791A"/>
    <w:rsid w:val="003B799C"/>
    <w:rsid w:val="003B7AC8"/>
    <w:rsid w:val="003C0102"/>
    <w:rsid w:val="003C0804"/>
    <w:rsid w:val="003C0D87"/>
    <w:rsid w:val="003C126A"/>
    <w:rsid w:val="003C169E"/>
    <w:rsid w:val="003C1DCB"/>
    <w:rsid w:val="003C28EA"/>
    <w:rsid w:val="003C29A8"/>
    <w:rsid w:val="003C2EDB"/>
    <w:rsid w:val="003C30F4"/>
    <w:rsid w:val="003C33F9"/>
    <w:rsid w:val="003C3D62"/>
    <w:rsid w:val="003C3FBF"/>
    <w:rsid w:val="003C4687"/>
    <w:rsid w:val="003C49A6"/>
    <w:rsid w:val="003C4A62"/>
    <w:rsid w:val="003C4E34"/>
    <w:rsid w:val="003C502A"/>
    <w:rsid w:val="003C6444"/>
    <w:rsid w:val="003C7090"/>
    <w:rsid w:val="003C7384"/>
    <w:rsid w:val="003C790D"/>
    <w:rsid w:val="003C7DB6"/>
    <w:rsid w:val="003C7DE2"/>
    <w:rsid w:val="003C7EED"/>
    <w:rsid w:val="003D09AE"/>
    <w:rsid w:val="003D0DD2"/>
    <w:rsid w:val="003D15E8"/>
    <w:rsid w:val="003D1BF1"/>
    <w:rsid w:val="003D1C0D"/>
    <w:rsid w:val="003D21B0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3C2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CC4"/>
    <w:rsid w:val="003E7509"/>
    <w:rsid w:val="003E7ACA"/>
    <w:rsid w:val="003E7EEA"/>
    <w:rsid w:val="003F0B01"/>
    <w:rsid w:val="003F0D3C"/>
    <w:rsid w:val="003F156B"/>
    <w:rsid w:val="003F1800"/>
    <w:rsid w:val="003F19DA"/>
    <w:rsid w:val="003F1C16"/>
    <w:rsid w:val="003F219A"/>
    <w:rsid w:val="003F2B51"/>
    <w:rsid w:val="003F32F1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6AFF"/>
    <w:rsid w:val="003F73F0"/>
    <w:rsid w:val="003F744E"/>
    <w:rsid w:val="00400184"/>
    <w:rsid w:val="004005BF"/>
    <w:rsid w:val="0040177E"/>
    <w:rsid w:val="00402161"/>
    <w:rsid w:val="00402222"/>
    <w:rsid w:val="0040243C"/>
    <w:rsid w:val="00402A1F"/>
    <w:rsid w:val="00402ACD"/>
    <w:rsid w:val="00403441"/>
    <w:rsid w:val="0040373B"/>
    <w:rsid w:val="00403754"/>
    <w:rsid w:val="0040389D"/>
    <w:rsid w:val="00403977"/>
    <w:rsid w:val="00403A95"/>
    <w:rsid w:val="00403C1F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A3"/>
    <w:rsid w:val="00407961"/>
    <w:rsid w:val="00407CAB"/>
    <w:rsid w:val="0041052F"/>
    <w:rsid w:val="0041057E"/>
    <w:rsid w:val="00410968"/>
    <w:rsid w:val="0041097E"/>
    <w:rsid w:val="00410D36"/>
    <w:rsid w:val="004116A9"/>
    <w:rsid w:val="00412D9B"/>
    <w:rsid w:val="00413629"/>
    <w:rsid w:val="00413709"/>
    <w:rsid w:val="00414228"/>
    <w:rsid w:val="00414242"/>
    <w:rsid w:val="00414958"/>
    <w:rsid w:val="00415937"/>
    <w:rsid w:val="00415B79"/>
    <w:rsid w:val="004164B1"/>
    <w:rsid w:val="004167F6"/>
    <w:rsid w:val="0041686F"/>
    <w:rsid w:val="00416CC9"/>
    <w:rsid w:val="00416EF7"/>
    <w:rsid w:val="004172EC"/>
    <w:rsid w:val="004202B9"/>
    <w:rsid w:val="00420B71"/>
    <w:rsid w:val="00420CC2"/>
    <w:rsid w:val="00420E16"/>
    <w:rsid w:val="00420F0A"/>
    <w:rsid w:val="00420F77"/>
    <w:rsid w:val="00421401"/>
    <w:rsid w:val="00421949"/>
    <w:rsid w:val="00421B2D"/>
    <w:rsid w:val="0042250E"/>
    <w:rsid w:val="004228EC"/>
    <w:rsid w:val="00422D12"/>
    <w:rsid w:val="00424220"/>
    <w:rsid w:val="00425DE5"/>
    <w:rsid w:val="00426671"/>
    <w:rsid w:val="004268A9"/>
    <w:rsid w:val="00426B4D"/>
    <w:rsid w:val="00426BB9"/>
    <w:rsid w:val="00427836"/>
    <w:rsid w:val="00430293"/>
    <w:rsid w:val="00430EF5"/>
    <w:rsid w:val="004312F6"/>
    <w:rsid w:val="00431386"/>
    <w:rsid w:val="00431677"/>
    <w:rsid w:val="00432FB0"/>
    <w:rsid w:val="00433014"/>
    <w:rsid w:val="004333A8"/>
    <w:rsid w:val="0043342B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635"/>
    <w:rsid w:val="004358F8"/>
    <w:rsid w:val="0043598B"/>
    <w:rsid w:val="00435DAD"/>
    <w:rsid w:val="00436099"/>
    <w:rsid w:val="0043658F"/>
    <w:rsid w:val="0043687E"/>
    <w:rsid w:val="00436C44"/>
    <w:rsid w:val="004405CB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5EF"/>
    <w:rsid w:val="00443843"/>
    <w:rsid w:val="00443867"/>
    <w:rsid w:val="0044392E"/>
    <w:rsid w:val="00443BA1"/>
    <w:rsid w:val="00443FC6"/>
    <w:rsid w:val="004441F8"/>
    <w:rsid w:val="00444E26"/>
    <w:rsid w:val="00444F01"/>
    <w:rsid w:val="00444F19"/>
    <w:rsid w:val="00445007"/>
    <w:rsid w:val="004453EE"/>
    <w:rsid w:val="00445C78"/>
    <w:rsid w:val="00445DEC"/>
    <w:rsid w:val="00445F43"/>
    <w:rsid w:val="0044621B"/>
    <w:rsid w:val="00446521"/>
    <w:rsid w:val="00446AC1"/>
    <w:rsid w:val="00446B5A"/>
    <w:rsid w:val="00446CDE"/>
    <w:rsid w:val="00447077"/>
    <w:rsid w:val="004472E9"/>
    <w:rsid w:val="004477C1"/>
    <w:rsid w:val="004478AA"/>
    <w:rsid w:val="00447B32"/>
    <w:rsid w:val="00447CCA"/>
    <w:rsid w:val="00450C4D"/>
    <w:rsid w:val="00450F60"/>
    <w:rsid w:val="004511CC"/>
    <w:rsid w:val="00451BD5"/>
    <w:rsid w:val="00451DF9"/>
    <w:rsid w:val="0045207A"/>
    <w:rsid w:val="00452362"/>
    <w:rsid w:val="00452935"/>
    <w:rsid w:val="00452D3E"/>
    <w:rsid w:val="00452D78"/>
    <w:rsid w:val="00452F27"/>
    <w:rsid w:val="00454CA2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1061"/>
    <w:rsid w:val="00461375"/>
    <w:rsid w:val="0046139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4D0"/>
    <w:rsid w:val="0046616E"/>
    <w:rsid w:val="00466EE1"/>
    <w:rsid w:val="004673E6"/>
    <w:rsid w:val="00467567"/>
    <w:rsid w:val="004675DF"/>
    <w:rsid w:val="004678B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AA6"/>
    <w:rsid w:val="00472B77"/>
    <w:rsid w:val="00473059"/>
    <w:rsid w:val="004731A6"/>
    <w:rsid w:val="0047359D"/>
    <w:rsid w:val="0047379B"/>
    <w:rsid w:val="00473AA1"/>
    <w:rsid w:val="00473E1B"/>
    <w:rsid w:val="004742BB"/>
    <w:rsid w:val="00474D28"/>
    <w:rsid w:val="00474E0E"/>
    <w:rsid w:val="00475428"/>
    <w:rsid w:val="00475601"/>
    <w:rsid w:val="00475765"/>
    <w:rsid w:val="00476680"/>
    <w:rsid w:val="00476701"/>
    <w:rsid w:val="00476E1E"/>
    <w:rsid w:val="00477784"/>
    <w:rsid w:val="004778D3"/>
    <w:rsid w:val="00480874"/>
    <w:rsid w:val="00480D0D"/>
    <w:rsid w:val="00480D50"/>
    <w:rsid w:val="00480FE2"/>
    <w:rsid w:val="00481F58"/>
    <w:rsid w:val="00481F9E"/>
    <w:rsid w:val="00482227"/>
    <w:rsid w:val="00482946"/>
    <w:rsid w:val="004831B2"/>
    <w:rsid w:val="0048393F"/>
    <w:rsid w:val="00483950"/>
    <w:rsid w:val="00483981"/>
    <w:rsid w:val="00483FC9"/>
    <w:rsid w:val="0048405F"/>
    <w:rsid w:val="0048411F"/>
    <w:rsid w:val="004843D4"/>
    <w:rsid w:val="004844E5"/>
    <w:rsid w:val="004845B2"/>
    <w:rsid w:val="00484F1A"/>
    <w:rsid w:val="004852B3"/>
    <w:rsid w:val="00485794"/>
    <w:rsid w:val="0048600F"/>
    <w:rsid w:val="00486896"/>
    <w:rsid w:val="004869B3"/>
    <w:rsid w:val="00487C03"/>
    <w:rsid w:val="004907F1"/>
    <w:rsid w:val="00490DC6"/>
    <w:rsid w:val="00490FBC"/>
    <w:rsid w:val="0049110B"/>
    <w:rsid w:val="00491646"/>
    <w:rsid w:val="00491C97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4109"/>
    <w:rsid w:val="00494422"/>
    <w:rsid w:val="00494B0A"/>
    <w:rsid w:val="004956E3"/>
    <w:rsid w:val="00495747"/>
    <w:rsid w:val="00495BAE"/>
    <w:rsid w:val="00495DF3"/>
    <w:rsid w:val="004964EA"/>
    <w:rsid w:val="00496635"/>
    <w:rsid w:val="004966CA"/>
    <w:rsid w:val="004968D0"/>
    <w:rsid w:val="004969EA"/>
    <w:rsid w:val="00496EBD"/>
    <w:rsid w:val="0049752F"/>
    <w:rsid w:val="004977FE"/>
    <w:rsid w:val="004A00DC"/>
    <w:rsid w:val="004A0526"/>
    <w:rsid w:val="004A0BE2"/>
    <w:rsid w:val="004A0D82"/>
    <w:rsid w:val="004A107C"/>
    <w:rsid w:val="004A2FF2"/>
    <w:rsid w:val="004A3322"/>
    <w:rsid w:val="004A3A6F"/>
    <w:rsid w:val="004A3E45"/>
    <w:rsid w:val="004A4BA4"/>
    <w:rsid w:val="004A4C20"/>
    <w:rsid w:val="004A4C80"/>
    <w:rsid w:val="004A4FDB"/>
    <w:rsid w:val="004A53B3"/>
    <w:rsid w:val="004A541E"/>
    <w:rsid w:val="004A574C"/>
    <w:rsid w:val="004A66A1"/>
    <w:rsid w:val="004A6E9D"/>
    <w:rsid w:val="004A7070"/>
    <w:rsid w:val="004A7B50"/>
    <w:rsid w:val="004B07BF"/>
    <w:rsid w:val="004B08C5"/>
    <w:rsid w:val="004B1104"/>
    <w:rsid w:val="004B11AC"/>
    <w:rsid w:val="004B1309"/>
    <w:rsid w:val="004B131B"/>
    <w:rsid w:val="004B1688"/>
    <w:rsid w:val="004B210D"/>
    <w:rsid w:val="004B294B"/>
    <w:rsid w:val="004B295F"/>
    <w:rsid w:val="004B2C90"/>
    <w:rsid w:val="004B3029"/>
    <w:rsid w:val="004B36A0"/>
    <w:rsid w:val="004B4516"/>
    <w:rsid w:val="004B4828"/>
    <w:rsid w:val="004B4986"/>
    <w:rsid w:val="004B4D9E"/>
    <w:rsid w:val="004B4DFB"/>
    <w:rsid w:val="004B520A"/>
    <w:rsid w:val="004B54E7"/>
    <w:rsid w:val="004B6D3D"/>
    <w:rsid w:val="004B7601"/>
    <w:rsid w:val="004B7C08"/>
    <w:rsid w:val="004C050E"/>
    <w:rsid w:val="004C0B6F"/>
    <w:rsid w:val="004C1470"/>
    <w:rsid w:val="004C158D"/>
    <w:rsid w:val="004C1F0B"/>
    <w:rsid w:val="004C26FC"/>
    <w:rsid w:val="004C2C48"/>
    <w:rsid w:val="004C2FB0"/>
    <w:rsid w:val="004C35D3"/>
    <w:rsid w:val="004C3D6C"/>
    <w:rsid w:val="004C4250"/>
    <w:rsid w:val="004C42B4"/>
    <w:rsid w:val="004C472A"/>
    <w:rsid w:val="004C4A8C"/>
    <w:rsid w:val="004C4BE7"/>
    <w:rsid w:val="004C523D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8A"/>
    <w:rsid w:val="004D1DD2"/>
    <w:rsid w:val="004D1F5A"/>
    <w:rsid w:val="004D21C6"/>
    <w:rsid w:val="004D2578"/>
    <w:rsid w:val="004D274E"/>
    <w:rsid w:val="004D28AC"/>
    <w:rsid w:val="004D2A0E"/>
    <w:rsid w:val="004D2D3C"/>
    <w:rsid w:val="004D2D3E"/>
    <w:rsid w:val="004D33F7"/>
    <w:rsid w:val="004D3735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287"/>
    <w:rsid w:val="004D7AC3"/>
    <w:rsid w:val="004D7D4A"/>
    <w:rsid w:val="004E01B4"/>
    <w:rsid w:val="004E08FC"/>
    <w:rsid w:val="004E176F"/>
    <w:rsid w:val="004E1A5C"/>
    <w:rsid w:val="004E205C"/>
    <w:rsid w:val="004E258F"/>
    <w:rsid w:val="004E2E6A"/>
    <w:rsid w:val="004E3100"/>
    <w:rsid w:val="004E35CF"/>
    <w:rsid w:val="004E3948"/>
    <w:rsid w:val="004E4345"/>
    <w:rsid w:val="004E448B"/>
    <w:rsid w:val="004E498E"/>
    <w:rsid w:val="004E4CCE"/>
    <w:rsid w:val="004E4FBE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F0016"/>
    <w:rsid w:val="004F048F"/>
    <w:rsid w:val="004F06D3"/>
    <w:rsid w:val="004F0767"/>
    <w:rsid w:val="004F07E4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C8F"/>
    <w:rsid w:val="004F30F2"/>
    <w:rsid w:val="004F315E"/>
    <w:rsid w:val="004F3569"/>
    <w:rsid w:val="004F3E6E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DA2"/>
    <w:rsid w:val="004F6E6B"/>
    <w:rsid w:val="004F6EAD"/>
    <w:rsid w:val="0050028D"/>
    <w:rsid w:val="005002A2"/>
    <w:rsid w:val="005007CA"/>
    <w:rsid w:val="0050091C"/>
    <w:rsid w:val="00502914"/>
    <w:rsid w:val="00502B55"/>
    <w:rsid w:val="00502D77"/>
    <w:rsid w:val="00503336"/>
    <w:rsid w:val="00503A50"/>
    <w:rsid w:val="0050494F"/>
    <w:rsid w:val="00504987"/>
    <w:rsid w:val="0050522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1028F"/>
    <w:rsid w:val="00510687"/>
    <w:rsid w:val="00510736"/>
    <w:rsid w:val="00510E5C"/>
    <w:rsid w:val="00512C1D"/>
    <w:rsid w:val="00512DEC"/>
    <w:rsid w:val="005134A0"/>
    <w:rsid w:val="005140A4"/>
    <w:rsid w:val="0051444B"/>
    <w:rsid w:val="005144D5"/>
    <w:rsid w:val="00514B2B"/>
    <w:rsid w:val="00515BEF"/>
    <w:rsid w:val="00515E8D"/>
    <w:rsid w:val="005166E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E41"/>
    <w:rsid w:val="0052228A"/>
    <w:rsid w:val="005236E9"/>
    <w:rsid w:val="005237C9"/>
    <w:rsid w:val="00523D2B"/>
    <w:rsid w:val="00523F41"/>
    <w:rsid w:val="005248DB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4D6"/>
    <w:rsid w:val="005345F3"/>
    <w:rsid w:val="00534DF6"/>
    <w:rsid w:val="0053541F"/>
    <w:rsid w:val="00535D06"/>
    <w:rsid w:val="00535F8A"/>
    <w:rsid w:val="005362C7"/>
    <w:rsid w:val="00536819"/>
    <w:rsid w:val="00536BF5"/>
    <w:rsid w:val="0053789D"/>
    <w:rsid w:val="00537908"/>
    <w:rsid w:val="00537BDA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31"/>
    <w:rsid w:val="00543969"/>
    <w:rsid w:val="00543D26"/>
    <w:rsid w:val="00544BC8"/>
    <w:rsid w:val="00545A99"/>
    <w:rsid w:val="00545CE3"/>
    <w:rsid w:val="0054622D"/>
    <w:rsid w:val="00546459"/>
    <w:rsid w:val="00546B66"/>
    <w:rsid w:val="005473F6"/>
    <w:rsid w:val="00547646"/>
    <w:rsid w:val="0054787F"/>
    <w:rsid w:val="00547B75"/>
    <w:rsid w:val="00547F30"/>
    <w:rsid w:val="00550119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4A13"/>
    <w:rsid w:val="005550B6"/>
    <w:rsid w:val="0055590A"/>
    <w:rsid w:val="00556071"/>
    <w:rsid w:val="00556A23"/>
    <w:rsid w:val="0055776F"/>
    <w:rsid w:val="00557955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15F"/>
    <w:rsid w:val="0056577D"/>
    <w:rsid w:val="00565D1E"/>
    <w:rsid w:val="00565ED5"/>
    <w:rsid w:val="005662AB"/>
    <w:rsid w:val="0056650D"/>
    <w:rsid w:val="00566904"/>
    <w:rsid w:val="005670BC"/>
    <w:rsid w:val="0056711B"/>
    <w:rsid w:val="0056759D"/>
    <w:rsid w:val="0057008A"/>
    <w:rsid w:val="00570505"/>
    <w:rsid w:val="00570D31"/>
    <w:rsid w:val="00571259"/>
    <w:rsid w:val="00572088"/>
    <w:rsid w:val="005722CB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BBE"/>
    <w:rsid w:val="00576C84"/>
    <w:rsid w:val="005774FE"/>
    <w:rsid w:val="00577D6D"/>
    <w:rsid w:val="00577EA4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FF8"/>
    <w:rsid w:val="005830EA"/>
    <w:rsid w:val="0058350F"/>
    <w:rsid w:val="00583A94"/>
    <w:rsid w:val="00584057"/>
    <w:rsid w:val="0058459E"/>
    <w:rsid w:val="00584ED3"/>
    <w:rsid w:val="00584F72"/>
    <w:rsid w:val="005852B9"/>
    <w:rsid w:val="0058595F"/>
    <w:rsid w:val="00585E57"/>
    <w:rsid w:val="00585E7F"/>
    <w:rsid w:val="00585FBD"/>
    <w:rsid w:val="00586055"/>
    <w:rsid w:val="005860B2"/>
    <w:rsid w:val="00586267"/>
    <w:rsid w:val="005865CE"/>
    <w:rsid w:val="005868B9"/>
    <w:rsid w:val="005868EF"/>
    <w:rsid w:val="00587070"/>
    <w:rsid w:val="0058737B"/>
    <w:rsid w:val="005906A6"/>
    <w:rsid w:val="00591532"/>
    <w:rsid w:val="0059202C"/>
    <w:rsid w:val="005929B7"/>
    <w:rsid w:val="00592A23"/>
    <w:rsid w:val="00592F33"/>
    <w:rsid w:val="005931AF"/>
    <w:rsid w:val="005936D9"/>
    <w:rsid w:val="005948A8"/>
    <w:rsid w:val="00595038"/>
    <w:rsid w:val="00595196"/>
    <w:rsid w:val="0059591A"/>
    <w:rsid w:val="00595CF0"/>
    <w:rsid w:val="00595FC3"/>
    <w:rsid w:val="00596A02"/>
    <w:rsid w:val="00596B64"/>
    <w:rsid w:val="00596D8C"/>
    <w:rsid w:val="00597052"/>
    <w:rsid w:val="005A0041"/>
    <w:rsid w:val="005A0050"/>
    <w:rsid w:val="005A00BF"/>
    <w:rsid w:val="005A0660"/>
    <w:rsid w:val="005A07BF"/>
    <w:rsid w:val="005A08AB"/>
    <w:rsid w:val="005A1E6A"/>
    <w:rsid w:val="005A1EC9"/>
    <w:rsid w:val="005A2396"/>
    <w:rsid w:val="005A3459"/>
    <w:rsid w:val="005A353C"/>
    <w:rsid w:val="005A3840"/>
    <w:rsid w:val="005A3924"/>
    <w:rsid w:val="005A41C0"/>
    <w:rsid w:val="005A42C7"/>
    <w:rsid w:val="005A437A"/>
    <w:rsid w:val="005A4C57"/>
    <w:rsid w:val="005A5847"/>
    <w:rsid w:val="005A58FB"/>
    <w:rsid w:val="005A6C15"/>
    <w:rsid w:val="005A7034"/>
    <w:rsid w:val="005A739C"/>
    <w:rsid w:val="005A7C4C"/>
    <w:rsid w:val="005A7CA1"/>
    <w:rsid w:val="005B0607"/>
    <w:rsid w:val="005B06CA"/>
    <w:rsid w:val="005B15FE"/>
    <w:rsid w:val="005B181F"/>
    <w:rsid w:val="005B1959"/>
    <w:rsid w:val="005B19F8"/>
    <w:rsid w:val="005B22B4"/>
    <w:rsid w:val="005B25FC"/>
    <w:rsid w:val="005B2766"/>
    <w:rsid w:val="005B28CA"/>
    <w:rsid w:val="005B347D"/>
    <w:rsid w:val="005B3D38"/>
    <w:rsid w:val="005B3EDF"/>
    <w:rsid w:val="005B4768"/>
    <w:rsid w:val="005B4CFC"/>
    <w:rsid w:val="005B4E8B"/>
    <w:rsid w:val="005B503D"/>
    <w:rsid w:val="005B549E"/>
    <w:rsid w:val="005B5A69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2D9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C96"/>
    <w:rsid w:val="005C3CF2"/>
    <w:rsid w:val="005C48DA"/>
    <w:rsid w:val="005C4AFE"/>
    <w:rsid w:val="005C53CA"/>
    <w:rsid w:val="005C566D"/>
    <w:rsid w:val="005C57F6"/>
    <w:rsid w:val="005C59CC"/>
    <w:rsid w:val="005C5BD8"/>
    <w:rsid w:val="005C6225"/>
    <w:rsid w:val="005C6301"/>
    <w:rsid w:val="005C6485"/>
    <w:rsid w:val="005C6B88"/>
    <w:rsid w:val="005C6D04"/>
    <w:rsid w:val="005C6FED"/>
    <w:rsid w:val="005C71DB"/>
    <w:rsid w:val="005C76D0"/>
    <w:rsid w:val="005D03EF"/>
    <w:rsid w:val="005D0816"/>
    <w:rsid w:val="005D148D"/>
    <w:rsid w:val="005D1594"/>
    <w:rsid w:val="005D1C50"/>
    <w:rsid w:val="005D1D1A"/>
    <w:rsid w:val="005D2120"/>
    <w:rsid w:val="005D23F1"/>
    <w:rsid w:val="005D2426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4F5D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6A0"/>
    <w:rsid w:val="005D7873"/>
    <w:rsid w:val="005D7BD4"/>
    <w:rsid w:val="005D7E48"/>
    <w:rsid w:val="005E06BF"/>
    <w:rsid w:val="005E0ACE"/>
    <w:rsid w:val="005E1283"/>
    <w:rsid w:val="005E1B7B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20"/>
    <w:rsid w:val="005E6196"/>
    <w:rsid w:val="005E6214"/>
    <w:rsid w:val="005E652A"/>
    <w:rsid w:val="005E67FD"/>
    <w:rsid w:val="005E6918"/>
    <w:rsid w:val="005E6E18"/>
    <w:rsid w:val="005E747A"/>
    <w:rsid w:val="005E78BC"/>
    <w:rsid w:val="005E78D7"/>
    <w:rsid w:val="005F0B1D"/>
    <w:rsid w:val="005F1711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EDC"/>
    <w:rsid w:val="005F4F01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600B3D"/>
    <w:rsid w:val="00601B79"/>
    <w:rsid w:val="00601BC7"/>
    <w:rsid w:val="00601F75"/>
    <w:rsid w:val="00601FBE"/>
    <w:rsid w:val="006028E4"/>
    <w:rsid w:val="006047A9"/>
    <w:rsid w:val="0060500C"/>
    <w:rsid w:val="00605526"/>
    <w:rsid w:val="006055B1"/>
    <w:rsid w:val="006059A4"/>
    <w:rsid w:val="006059EE"/>
    <w:rsid w:val="00605A6D"/>
    <w:rsid w:val="00605FC9"/>
    <w:rsid w:val="00606001"/>
    <w:rsid w:val="006065C8"/>
    <w:rsid w:val="00606669"/>
    <w:rsid w:val="00606D23"/>
    <w:rsid w:val="006070BE"/>
    <w:rsid w:val="006076F5"/>
    <w:rsid w:val="006107E0"/>
    <w:rsid w:val="0061085B"/>
    <w:rsid w:val="006115F0"/>
    <w:rsid w:val="00611D6E"/>
    <w:rsid w:val="006120D9"/>
    <w:rsid w:val="00613579"/>
    <w:rsid w:val="00613712"/>
    <w:rsid w:val="006138FD"/>
    <w:rsid w:val="00614302"/>
    <w:rsid w:val="006146DB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79C8"/>
    <w:rsid w:val="00617A6E"/>
    <w:rsid w:val="00617ED6"/>
    <w:rsid w:val="006208D8"/>
    <w:rsid w:val="00620981"/>
    <w:rsid w:val="00620BE1"/>
    <w:rsid w:val="00620D3E"/>
    <w:rsid w:val="00621AAD"/>
    <w:rsid w:val="006220E8"/>
    <w:rsid w:val="006229D3"/>
    <w:rsid w:val="00622CDE"/>
    <w:rsid w:val="00623101"/>
    <w:rsid w:val="0062335D"/>
    <w:rsid w:val="00624C69"/>
    <w:rsid w:val="00624E0D"/>
    <w:rsid w:val="00624F0D"/>
    <w:rsid w:val="006257C5"/>
    <w:rsid w:val="0062585E"/>
    <w:rsid w:val="00626351"/>
    <w:rsid w:val="00626D80"/>
    <w:rsid w:val="0062773A"/>
    <w:rsid w:val="00627839"/>
    <w:rsid w:val="00627ADF"/>
    <w:rsid w:val="00627CB7"/>
    <w:rsid w:val="00627D91"/>
    <w:rsid w:val="006301EF"/>
    <w:rsid w:val="00630AFD"/>
    <w:rsid w:val="00631689"/>
    <w:rsid w:val="00631E3D"/>
    <w:rsid w:val="00631EE0"/>
    <w:rsid w:val="00632558"/>
    <w:rsid w:val="00632722"/>
    <w:rsid w:val="00633295"/>
    <w:rsid w:val="0063338E"/>
    <w:rsid w:val="006337C3"/>
    <w:rsid w:val="006338BD"/>
    <w:rsid w:val="00633C4E"/>
    <w:rsid w:val="00633C69"/>
    <w:rsid w:val="00633F40"/>
    <w:rsid w:val="00634AEA"/>
    <w:rsid w:val="00634E51"/>
    <w:rsid w:val="0063503A"/>
    <w:rsid w:val="00635115"/>
    <w:rsid w:val="00635EE7"/>
    <w:rsid w:val="00636555"/>
    <w:rsid w:val="00636634"/>
    <w:rsid w:val="006366DD"/>
    <w:rsid w:val="00636B8E"/>
    <w:rsid w:val="00636D86"/>
    <w:rsid w:val="00636E78"/>
    <w:rsid w:val="00637B79"/>
    <w:rsid w:val="006407DF"/>
    <w:rsid w:val="00640FA6"/>
    <w:rsid w:val="0064130E"/>
    <w:rsid w:val="006420E5"/>
    <w:rsid w:val="0064233F"/>
    <w:rsid w:val="006424F3"/>
    <w:rsid w:val="00642DE6"/>
    <w:rsid w:val="00643229"/>
    <w:rsid w:val="006434D6"/>
    <w:rsid w:val="00643DE5"/>
    <w:rsid w:val="00643FCF"/>
    <w:rsid w:val="006441C6"/>
    <w:rsid w:val="00644323"/>
    <w:rsid w:val="0064485F"/>
    <w:rsid w:val="00644FA4"/>
    <w:rsid w:val="00645245"/>
    <w:rsid w:val="0064541C"/>
    <w:rsid w:val="006459E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80D"/>
    <w:rsid w:val="006529E4"/>
    <w:rsid w:val="00652D3D"/>
    <w:rsid w:val="0065354B"/>
    <w:rsid w:val="00653CB6"/>
    <w:rsid w:val="006547E3"/>
    <w:rsid w:val="00654BAD"/>
    <w:rsid w:val="006561A6"/>
    <w:rsid w:val="00656209"/>
    <w:rsid w:val="0065634D"/>
    <w:rsid w:val="00656C55"/>
    <w:rsid w:val="00656C7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291"/>
    <w:rsid w:val="00661621"/>
    <w:rsid w:val="006618B5"/>
    <w:rsid w:val="00663254"/>
    <w:rsid w:val="00663543"/>
    <w:rsid w:val="00663742"/>
    <w:rsid w:val="006637AC"/>
    <w:rsid w:val="00664053"/>
    <w:rsid w:val="0066429B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1F4"/>
    <w:rsid w:val="006673F1"/>
    <w:rsid w:val="00667468"/>
    <w:rsid w:val="0066790C"/>
    <w:rsid w:val="00667BFC"/>
    <w:rsid w:val="00670AAA"/>
    <w:rsid w:val="006712D2"/>
    <w:rsid w:val="006713B3"/>
    <w:rsid w:val="006723D3"/>
    <w:rsid w:val="00672705"/>
    <w:rsid w:val="00673B78"/>
    <w:rsid w:val="00673ED4"/>
    <w:rsid w:val="006741DF"/>
    <w:rsid w:val="00674223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F4F"/>
    <w:rsid w:val="00680913"/>
    <w:rsid w:val="00680CD7"/>
    <w:rsid w:val="00680DEB"/>
    <w:rsid w:val="0068177D"/>
    <w:rsid w:val="0068192B"/>
    <w:rsid w:val="006827F4"/>
    <w:rsid w:val="00682C28"/>
    <w:rsid w:val="006843F1"/>
    <w:rsid w:val="00684401"/>
    <w:rsid w:val="006844DE"/>
    <w:rsid w:val="00684D69"/>
    <w:rsid w:val="006861F5"/>
    <w:rsid w:val="006867BC"/>
    <w:rsid w:val="006871EC"/>
    <w:rsid w:val="0068720C"/>
    <w:rsid w:val="00687216"/>
    <w:rsid w:val="0068753A"/>
    <w:rsid w:val="00687876"/>
    <w:rsid w:val="00690B6E"/>
    <w:rsid w:val="00691043"/>
    <w:rsid w:val="00691630"/>
    <w:rsid w:val="006918D5"/>
    <w:rsid w:val="00691933"/>
    <w:rsid w:val="0069193B"/>
    <w:rsid w:val="00691C69"/>
    <w:rsid w:val="0069260A"/>
    <w:rsid w:val="00692A56"/>
    <w:rsid w:val="00692B61"/>
    <w:rsid w:val="00693362"/>
    <w:rsid w:val="006938A3"/>
    <w:rsid w:val="0069434E"/>
    <w:rsid w:val="006943E8"/>
    <w:rsid w:val="006946EA"/>
    <w:rsid w:val="0069488F"/>
    <w:rsid w:val="006948AE"/>
    <w:rsid w:val="00694E76"/>
    <w:rsid w:val="0069515E"/>
    <w:rsid w:val="00695AC4"/>
    <w:rsid w:val="00695E93"/>
    <w:rsid w:val="006968EB"/>
    <w:rsid w:val="00696D59"/>
    <w:rsid w:val="00696F8E"/>
    <w:rsid w:val="006977F8"/>
    <w:rsid w:val="00697828"/>
    <w:rsid w:val="00697906"/>
    <w:rsid w:val="006A004B"/>
    <w:rsid w:val="006A03B3"/>
    <w:rsid w:val="006A08B7"/>
    <w:rsid w:val="006A0DBD"/>
    <w:rsid w:val="006A17CA"/>
    <w:rsid w:val="006A1D77"/>
    <w:rsid w:val="006A1E1F"/>
    <w:rsid w:val="006A2844"/>
    <w:rsid w:val="006A353F"/>
    <w:rsid w:val="006A39A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5B4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3586"/>
    <w:rsid w:val="006C3683"/>
    <w:rsid w:val="006C45A4"/>
    <w:rsid w:val="006C49A5"/>
    <w:rsid w:val="006C49AD"/>
    <w:rsid w:val="006C5FB5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165F"/>
    <w:rsid w:val="006D16D5"/>
    <w:rsid w:val="006D214F"/>
    <w:rsid w:val="006D27B5"/>
    <w:rsid w:val="006D32A6"/>
    <w:rsid w:val="006D387B"/>
    <w:rsid w:val="006D3EC8"/>
    <w:rsid w:val="006D42AC"/>
    <w:rsid w:val="006D44CA"/>
    <w:rsid w:val="006D4709"/>
    <w:rsid w:val="006D4F7D"/>
    <w:rsid w:val="006D53E8"/>
    <w:rsid w:val="006D546E"/>
    <w:rsid w:val="006D5AC1"/>
    <w:rsid w:val="006D62A9"/>
    <w:rsid w:val="006D7426"/>
    <w:rsid w:val="006D75AE"/>
    <w:rsid w:val="006D7821"/>
    <w:rsid w:val="006D7AC9"/>
    <w:rsid w:val="006D7B5B"/>
    <w:rsid w:val="006D7CC8"/>
    <w:rsid w:val="006E0097"/>
    <w:rsid w:val="006E055D"/>
    <w:rsid w:val="006E0BC7"/>
    <w:rsid w:val="006E13D7"/>
    <w:rsid w:val="006E1CC0"/>
    <w:rsid w:val="006E1DBF"/>
    <w:rsid w:val="006E2012"/>
    <w:rsid w:val="006E232D"/>
    <w:rsid w:val="006E24FB"/>
    <w:rsid w:val="006E2554"/>
    <w:rsid w:val="006E2610"/>
    <w:rsid w:val="006E2A8A"/>
    <w:rsid w:val="006E2C3E"/>
    <w:rsid w:val="006E38E2"/>
    <w:rsid w:val="006E497A"/>
    <w:rsid w:val="006E49BC"/>
    <w:rsid w:val="006E500C"/>
    <w:rsid w:val="006E50AE"/>
    <w:rsid w:val="006E51D3"/>
    <w:rsid w:val="006E5639"/>
    <w:rsid w:val="006E5C1C"/>
    <w:rsid w:val="006E6359"/>
    <w:rsid w:val="006E64D3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CE1"/>
    <w:rsid w:val="006F0D94"/>
    <w:rsid w:val="006F1B31"/>
    <w:rsid w:val="006F1FE6"/>
    <w:rsid w:val="006F2526"/>
    <w:rsid w:val="006F2AB6"/>
    <w:rsid w:val="006F314D"/>
    <w:rsid w:val="006F31C0"/>
    <w:rsid w:val="006F322F"/>
    <w:rsid w:val="006F42B0"/>
    <w:rsid w:val="006F4ADF"/>
    <w:rsid w:val="006F4E5D"/>
    <w:rsid w:val="006F5100"/>
    <w:rsid w:val="006F514E"/>
    <w:rsid w:val="006F51B2"/>
    <w:rsid w:val="006F532F"/>
    <w:rsid w:val="006F553C"/>
    <w:rsid w:val="006F5C68"/>
    <w:rsid w:val="006F5F5E"/>
    <w:rsid w:val="006F66D0"/>
    <w:rsid w:val="006F690A"/>
    <w:rsid w:val="006F6936"/>
    <w:rsid w:val="006F6CE7"/>
    <w:rsid w:val="006F72A8"/>
    <w:rsid w:val="006F774C"/>
    <w:rsid w:val="006F7962"/>
    <w:rsid w:val="007001B6"/>
    <w:rsid w:val="00700C0D"/>
    <w:rsid w:val="00700FB0"/>
    <w:rsid w:val="00702635"/>
    <w:rsid w:val="0070336D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E1C"/>
    <w:rsid w:val="00710A29"/>
    <w:rsid w:val="00710A5C"/>
    <w:rsid w:val="00710CBB"/>
    <w:rsid w:val="0071109C"/>
    <w:rsid w:val="00711387"/>
    <w:rsid w:val="007118CF"/>
    <w:rsid w:val="00711A64"/>
    <w:rsid w:val="00711E9D"/>
    <w:rsid w:val="0071257E"/>
    <w:rsid w:val="00713800"/>
    <w:rsid w:val="00713A9C"/>
    <w:rsid w:val="00713F87"/>
    <w:rsid w:val="00714082"/>
    <w:rsid w:val="00714875"/>
    <w:rsid w:val="00715A83"/>
    <w:rsid w:val="00716448"/>
    <w:rsid w:val="007168C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8A"/>
    <w:rsid w:val="00720DED"/>
    <w:rsid w:val="0072117B"/>
    <w:rsid w:val="00721387"/>
    <w:rsid w:val="00721E5C"/>
    <w:rsid w:val="00722745"/>
    <w:rsid w:val="00722EA2"/>
    <w:rsid w:val="007230C6"/>
    <w:rsid w:val="00723AAB"/>
    <w:rsid w:val="00723D6B"/>
    <w:rsid w:val="00723E19"/>
    <w:rsid w:val="007242D7"/>
    <w:rsid w:val="0072484C"/>
    <w:rsid w:val="007249AC"/>
    <w:rsid w:val="00724D0F"/>
    <w:rsid w:val="00725874"/>
    <w:rsid w:val="00725BD3"/>
    <w:rsid w:val="00726E80"/>
    <w:rsid w:val="0072744A"/>
    <w:rsid w:val="00730141"/>
    <w:rsid w:val="00730331"/>
    <w:rsid w:val="00730D9F"/>
    <w:rsid w:val="007314B2"/>
    <w:rsid w:val="007319FB"/>
    <w:rsid w:val="007325FA"/>
    <w:rsid w:val="007328F8"/>
    <w:rsid w:val="00732C54"/>
    <w:rsid w:val="007334BA"/>
    <w:rsid w:val="007335F5"/>
    <w:rsid w:val="00733608"/>
    <w:rsid w:val="00733C25"/>
    <w:rsid w:val="00733FF1"/>
    <w:rsid w:val="00734799"/>
    <w:rsid w:val="0073488C"/>
    <w:rsid w:val="00734C70"/>
    <w:rsid w:val="00734DB1"/>
    <w:rsid w:val="00735CFB"/>
    <w:rsid w:val="00735D17"/>
    <w:rsid w:val="00736603"/>
    <w:rsid w:val="007369FE"/>
    <w:rsid w:val="00736E7C"/>
    <w:rsid w:val="00737919"/>
    <w:rsid w:val="00737C64"/>
    <w:rsid w:val="00737F72"/>
    <w:rsid w:val="007407EB"/>
    <w:rsid w:val="00740ED5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EF2"/>
    <w:rsid w:val="007518DD"/>
    <w:rsid w:val="00751B0A"/>
    <w:rsid w:val="00752AE4"/>
    <w:rsid w:val="00752D18"/>
    <w:rsid w:val="007532D5"/>
    <w:rsid w:val="0075393B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6B8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EB6"/>
    <w:rsid w:val="00764457"/>
    <w:rsid w:val="00764822"/>
    <w:rsid w:val="00764DE1"/>
    <w:rsid w:val="0076624A"/>
    <w:rsid w:val="007663B6"/>
    <w:rsid w:val="00766749"/>
    <w:rsid w:val="00766A94"/>
    <w:rsid w:val="00766AF8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800D2"/>
    <w:rsid w:val="00780253"/>
    <w:rsid w:val="007802C8"/>
    <w:rsid w:val="00780CEA"/>
    <w:rsid w:val="00781063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A68"/>
    <w:rsid w:val="00785B86"/>
    <w:rsid w:val="0078630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664"/>
    <w:rsid w:val="007917C3"/>
    <w:rsid w:val="00791A03"/>
    <w:rsid w:val="00791DAD"/>
    <w:rsid w:val="007920E8"/>
    <w:rsid w:val="00792251"/>
    <w:rsid w:val="007923F3"/>
    <w:rsid w:val="00793070"/>
    <w:rsid w:val="00794099"/>
    <w:rsid w:val="00794586"/>
    <w:rsid w:val="007946F3"/>
    <w:rsid w:val="0079485A"/>
    <w:rsid w:val="00794DAB"/>
    <w:rsid w:val="0079550D"/>
    <w:rsid w:val="0079574F"/>
    <w:rsid w:val="007959BB"/>
    <w:rsid w:val="00795B2C"/>
    <w:rsid w:val="00795DC5"/>
    <w:rsid w:val="00797D20"/>
    <w:rsid w:val="007A0539"/>
    <w:rsid w:val="007A087A"/>
    <w:rsid w:val="007A08B7"/>
    <w:rsid w:val="007A1739"/>
    <w:rsid w:val="007A23D3"/>
    <w:rsid w:val="007A26B2"/>
    <w:rsid w:val="007A2A08"/>
    <w:rsid w:val="007A2A7B"/>
    <w:rsid w:val="007A2E48"/>
    <w:rsid w:val="007A3056"/>
    <w:rsid w:val="007A4102"/>
    <w:rsid w:val="007A519C"/>
    <w:rsid w:val="007A5B2D"/>
    <w:rsid w:val="007A5C9A"/>
    <w:rsid w:val="007A5CCF"/>
    <w:rsid w:val="007A65F3"/>
    <w:rsid w:val="007A6958"/>
    <w:rsid w:val="007A6BC8"/>
    <w:rsid w:val="007A6BFC"/>
    <w:rsid w:val="007A7294"/>
    <w:rsid w:val="007A7BB6"/>
    <w:rsid w:val="007A7F09"/>
    <w:rsid w:val="007B0C31"/>
    <w:rsid w:val="007B0E37"/>
    <w:rsid w:val="007B10A9"/>
    <w:rsid w:val="007B166B"/>
    <w:rsid w:val="007B1935"/>
    <w:rsid w:val="007B1DCF"/>
    <w:rsid w:val="007B2041"/>
    <w:rsid w:val="007B238D"/>
    <w:rsid w:val="007B28BB"/>
    <w:rsid w:val="007B2CF0"/>
    <w:rsid w:val="007B2CF2"/>
    <w:rsid w:val="007B41A9"/>
    <w:rsid w:val="007B4431"/>
    <w:rsid w:val="007B4727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6AF"/>
    <w:rsid w:val="007C0C41"/>
    <w:rsid w:val="007C132B"/>
    <w:rsid w:val="007C1CBF"/>
    <w:rsid w:val="007C1D75"/>
    <w:rsid w:val="007C25E5"/>
    <w:rsid w:val="007C2605"/>
    <w:rsid w:val="007C282E"/>
    <w:rsid w:val="007C2919"/>
    <w:rsid w:val="007C2B45"/>
    <w:rsid w:val="007C2BB4"/>
    <w:rsid w:val="007C2FF1"/>
    <w:rsid w:val="007C30B8"/>
    <w:rsid w:val="007C364C"/>
    <w:rsid w:val="007C3D8C"/>
    <w:rsid w:val="007C41DB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3312"/>
    <w:rsid w:val="007D3C1F"/>
    <w:rsid w:val="007D4A64"/>
    <w:rsid w:val="007D5105"/>
    <w:rsid w:val="007D5A6A"/>
    <w:rsid w:val="007D61C1"/>
    <w:rsid w:val="007D6CEC"/>
    <w:rsid w:val="007D7C04"/>
    <w:rsid w:val="007E0394"/>
    <w:rsid w:val="007E0FA7"/>
    <w:rsid w:val="007E162D"/>
    <w:rsid w:val="007E17DF"/>
    <w:rsid w:val="007E1C3E"/>
    <w:rsid w:val="007E206E"/>
    <w:rsid w:val="007E2201"/>
    <w:rsid w:val="007E239A"/>
    <w:rsid w:val="007E3093"/>
    <w:rsid w:val="007E45F7"/>
    <w:rsid w:val="007E4E54"/>
    <w:rsid w:val="007E4ED3"/>
    <w:rsid w:val="007E5187"/>
    <w:rsid w:val="007E57F4"/>
    <w:rsid w:val="007E5E5F"/>
    <w:rsid w:val="007E7D4E"/>
    <w:rsid w:val="007F0B17"/>
    <w:rsid w:val="007F0CB1"/>
    <w:rsid w:val="007F118F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7057"/>
    <w:rsid w:val="007F757A"/>
    <w:rsid w:val="008004BA"/>
    <w:rsid w:val="008008E8"/>
    <w:rsid w:val="00800A28"/>
    <w:rsid w:val="00800CAE"/>
    <w:rsid w:val="00800D4C"/>
    <w:rsid w:val="00800E58"/>
    <w:rsid w:val="008011A6"/>
    <w:rsid w:val="008015D3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B5A"/>
    <w:rsid w:val="00807233"/>
    <w:rsid w:val="008075B8"/>
    <w:rsid w:val="008079C9"/>
    <w:rsid w:val="00807D99"/>
    <w:rsid w:val="00807DB6"/>
    <w:rsid w:val="008105E9"/>
    <w:rsid w:val="00810D81"/>
    <w:rsid w:val="00810D90"/>
    <w:rsid w:val="008115AD"/>
    <w:rsid w:val="00811C5E"/>
    <w:rsid w:val="00812140"/>
    <w:rsid w:val="008129BB"/>
    <w:rsid w:val="00813398"/>
    <w:rsid w:val="0081370E"/>
    <w:rsid w:val="0081406F"/>
    <w:rsid w:val="00814E0C"/>
    <w:rsid w:val="008157AA"/>
    <w:rsid w:val="00815BB6"/>
    <w:rsid w:val="0081622F"/>
    <w:rsid w:val="0081711B"/>
    <w:rsid w:val="008175FB"/>
    <w:rsid w:val="00817665"/>
    <w:rsid w:val="0081766C"/>
    <w:rsid w:val="00817ED0"/>
    <w:rsid w:val="00820013"/>
    <w:rsid w:val="00820035"/>
    <w:rsid w:val="008207AB"/>
    <w:rsid w:val="00820B79"/>
    <w:rsid w:val="008211C1"/>
    <w:rsid w:val="008213E3"/>
    <w:rsid w:val="00821974"/>
    <w:rsid w:val="008219DA"/>
    <w:rsid w:val="0082222E"/>
    <w:rsid w:val="00822652"/>
    <w:rsid w:val="00822807"/>
    <w:rsid w:val="00822FF0"/>
    <w:rsid w:val="00824374"/>
    <w:rsid w:val="0082446F"/>
    <w:rsid w:val="00824795"/>
    <w:rsid w:val="008250FF"/>
    <w:rsid w:val="00825199"/>
    <w:rsid w:val="00826268"/>
    <w:rsid w:val="008262F3"/>
    <w:rsid w:val="008267FF"/>
    <w:rsid w:val="00827364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C9A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872"/>
    <w:rsid w:val="00836121"/>
    <w:rsid w:val="008361D2"/>
    <w:rsid w:val="00836285"/>
    <w:rsid w:val="0083673E"/>
    <w:rsid w:val="00836BAA"/>
    <w:rsid w:val="00836F9A"/>
    <w:rsid w:val="0083732E"/>
    <w:rsid w:val="008375F0"/>
    <w:rsid w:val="0083762A"/>
    <w:rsid w:val="00837DAF"/>
    <w:rsid w:val="00837DB7"/>
    <w:rsid w:val="00837DDC"/>
    <w:rsid w:val="008400DD"/>
    <w:rsid w:val="0084036F"/>
    <w:rsid w:val="0084111E"/>
    <w:rsid w:val="008415AC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191"/>
    <w:rsid w:val="00845498"/>
    <w:rsid w:val="0084598D"/>
    <w:rsid w:val="00846527"/>
    <w:rsid w:val="00846654"/>
    <w:rsid w:val="008466E5"/>
    <w:rsid w:val="008468A3"/>
    <w:rsid w:val="00846982"/>
    <w:rsid w:val="00846DFE"/>
    <w:rsid w:val="00847204"/>
    <w:rsid w:val="00850082"/>
    <w:rsid w:val="00850692"/>
    <w:rsid w:val="00850AD7"/>
    <w:rsid w:val="00851B23"/>
    <w:rsid w:val="00852949"/>
    <w:rsid w:val="00852D8E"/>
    <w:rsid w:val="008530A7"/>
    <w:rsid w:val="00853EEF"/>
    <w:rsid w:val="008540DD"/>
    <w:rsid w:val="008548E9"/>
    <w:rsid w:val="00854D70"/>
    <w:rsid w:val="008550C7"/>
    <w:rsid w:val="0085576B"/>
    <w:rsid w:val="00855F56"/>
    <w:rsid w:val="00856C1D"/>
    <w:rsid w:val="00856ECC"/>
    <w:rsid w:val="00860550"/>
    <w:rsid w:val="00860A45"/>
    <w:rsid w:val="00861070"/>
    <w:rsid w:val="0086180D"/>
    <w:rsid w:val="008621E4"/>
    <w:rsid w:val="0086225D"/>
    <w:rsid w:val="00862FFA"/>
    <w:rsid w:val="00863E96"/>
    <w:rsid w:val="00864263"/>
    <w:rsid w:val="008650FC"/>
    <w:rsid w:val="0086544B"/>
    <w:rsid w:val="008656BA"/>
    <w:rsid w:val="008656DE"/>
    <w:rsid w:val="00865803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698"/>
    <w:rsid w:val="0086781E"/>
    <w:rsid w:val="00867B93"/>
    <w:rsid w:val="0087054C"/>
    <w:rsid w:val="00870A62"/>
    <w:rsid w:val="00870B9C"/>
    <w:rsid w:val="008712ED"/>
    <w:rsid w:val="008716BC"/>
    <w:rsid w:val="00871A67"/>
    <w:rsid w:val="00871B11"/>
    <w:rsid w:val="00871B30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4F45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995"/>
    <w:rsid w:val="00876A3E"/>
    <w:rsid w:val="00876F2B"/>
    <w:rsid w:val="00877330"/>
    <w:rsid w:val="00880007"/>
    <w:rsid w:val="008800A4"/>
    <w:rsid w:val="008800E3"/>
    <w:rsid w:val="00880136"/>
    <w:rsid w:val="008807FF"/>
    <w:rsid w:val="008812FC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756"/>
    <w:rsid w:val="00885F25"/>
    <w:rsid w:val="00885FB2"/>
    <w:rsid w:val="00886AFC"/>
    <w:rsid w:val="00886E2B"/>
    <w:rsid w:val="008873E7"/>
    <w:rsid w:val="008876BF"/>
    <w:rsid w:val="008878AB"/>
    <w:rsid w:val="008902C9"/>
    <w:rsid w:val="0089068A"/>
    <w:rsid w:val="00890DA8"/>
    <w:rsid w:val="008910F5"/>
    <w:rsid w:val="00891700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045"/>
    <w:rsid w:val="00894712"/>
    <w:rsid w:val="00894BA9"/>
    <w:rsid w:val="0089500E"/>
    <w:rsid w:val="0089511D"/>
    <w:rsid w:val="00895164"/>
    <w:rsid w:val="00895A19"/>
    <w:rsid w:val="00895BA1"/>
    <w:rsid w:val="00895D3C"/>
    <w:rsid w:val="00895F47"/>
    <w:rsid w:val="00896463"/>
    <w:rsid w:val="00896604"/>
    <w:rsid w:val="00896C53"/>
    <w:rsid w:val="00897069"/>
    <w:rsid w:val="00897622"/>
    <w:rsid w:val="008A16BE"/>
    <w:rsid w:val="008A1898"/>
    <w:rsid w:val="008A1E28"/>
    <w:rsid w:val="008A2558"/>
    <w:rsid w:val="008A2B3D"/>
    <w:rsid w:val="008A2F70"/>
    <w:rsid w:val="008A3351"/>
    <w:rsid w:val="008A3B2D"/>
    <w:rsid w:val="008A3C32"/>
    <w:rsid w:val="008A3EE0"/>
    <w:rsid w:val="008A41BA"/>
    <w:rsid w:val="008A442C"/>
    <w:rsid w:val="008A4430"/>
    <w:rsid w:val="008A4957"/>
    <w:rsid w:val="008A4F41"/>
    <w:rsid w:val="008A5141"/>
    <w:rsid w:val="008A55E4"/>
    <w:rsid w:val="008A6086"/>
    <w:rsid w:val="008A6A3B"/>
    <w:rsid w:val="008A70F3"/>
    <w:rsid w:val="008A730A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645"/>
    <w:rsid w:val="008B2833"/>
    <w:rsid w:val="008B2E25"/>
    <w:rsid w:val="008B2FB3"/>
    <w:rsid w:val="008B3604"/>
    <w:rsid w:val="008B3B00"/>
    <w:rsid w:val="008B3C05"/>
    <w:rsid w:val="008B497E"/>
    <w:rsid w:val="008B498A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DB3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0B5"/>
    <w:rsid w:val="008C4150"/>
    <w:rsid w:val="008C430A"/>
    <w:rsid w:val="008C44B9"/>
    <w:rsid w:val="008C4620"/>
    <w:rsid w:val="008C4974"/>
    <w:rsid w:val="008C4A94"/>
    <w:rsid w:val="008C4CA0"/>
    <w:rsid w:val="008C4DBB"/>
    <w:rsid w:val="008C5BA5"/>
    <w:rsid w:val="008C5F47"/>
    <w:rsid w:val="008C5F7C"/>
    <w:rsid w:val="008C6044"/>
    <w:rsid w:val="008C6676"/>
    <w:rsid w:val="008C6889"/>
    <w:rsid w:val="008C6A4A"/>
    <w:rsid w:val="008C76FC"/>
    <w:rsid w:val="008C7B81"/>
    <w:rsid w:val="008C7C2F"/>
    <w:rsid w:val="008D0015"/>
    <w:rsid w:val="008D02B7"/>
    <w:rsid w:val="008D0479"/>
    <w:rsid w:val="008D0CEF"/>
    <w:rsid w:val="008D1003"/>
    <w:rsid w:val="008D11AE"/>
    <w:rsid w:val="008D2D47"/>
    <w:rsid w:val="008D2FFA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7264"/>
    <w:rsid w:val="008D75DE"/>
    <w:rsid w:val="008D78B9"/>
    <w:rsid w:val="008E0038"/>
    <w:rsid w:val="008E0295"/>
    <w:rsid w:val="008E061A"/>
    <w:rsid w:val="008E0A03"/>
    <w:rsid w:val="008E0D9F"/>
    <w:rsid w:val="008E1EDB"/>
    <w:rsid w:val="008E1F1C"/>
    <w:rsid w:val="008E2247"/>
    <w:rsid w:val="008E2CB1"/>
    <w:rsid w:val="008E2E6E"/>
    <w:rsid w:val="008E2F88"/>
    <w:rsid w:val="008E3296"/>
    <w:rsid w:val="008E32FF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3EC"/>
    <w:rsid w:val="008E7565"/>
    <w:rsid w:val="008F0126"/>
    <w:rsid w:val="008F0279"/>
    <w:rsid w:val="008F0732"/>
    <w:rsid w:val="008F0C01"/>
    <w:rsid w:val="008F1067"/>
    <w:rsid w:val="008F115D"/>
    <w:rsid w:val="008F14A9"/>
    <w:rsid w:val="008F14E9"/>
    <w:rsid w:val="008F1A2D"/>
    <w:rsid w:val="008F1D6C"/>
    <w:rsid w:val="008F201D"/>
    <w:rsid w:val="008F30A4"/>
    <w:rsid w:val="008F3310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911"/>
    <w:rsid w:val="00903A2F"/>
    <w:rsid w:val="00903D5B"/>
    <w:rsid w:val="00903FF8"/>
    <w:rsid w:val="00904F10"/>
    <w:rsid w:val="0090509A"/>
    <w:rsid w:val="009051AD"/>
    <w:rsid w:val="009054D5"/>
    <w:rsid w:val="009054FB"/>
    <w:rsid w:val="0090560F"/>
    <w:rsid w:val="009056D6"/>
    <w:rsid w:val="00905AB0"/>
    <w:rsid w:val="00905ED2"/>
    <w:rsid w:val="00906524"/>
    <w:rsid w:val="009065C6"/>
    <w:rsid w:val="00906841"/>
    <w:rsid w:val="00906BB3"/>
    <w:rsid w:val="00906CAA"/>
    <w:rsid w:val="00906ECB"/>
    <w:rsid w:val="00907016"/>
    <w:rsid w:val="0090705D"/>
    <w:rsid w:val="009072D4"/>
    <w:rsid w:val="009073A6"/>
    <w:rsid w:val="009075E9"/>
    <w:rsid w:val="00907883"/>
    <w:rsid w:val="00910F42"/>
    <w:rsid w:val="00910FE7"/>
    <w:rsid w:val="00911465"/>
    <w:rsid w:val="00911659"/>
    <w:rsid w:val="00911DB9"/>
    <w:rsid w:val="00912F6B"/>
    <w:rsid w:val="0091339B"/>
    <w:rsid w:val="00913630"/>
    <w:rsid w:val="00913942"/>
    <w:rsid w:val="00913A65"/>
    <w:rsid w:val="00914014"/>
    <w:rsid w:val="00914215"/>
    <w:rsid w:val="00914309"/>
    <w:rsid w:val="0091452F"/>
    <w:rsid w:val="00914980"/>
    <w:rsid w:val="009157E9"/>
    <w:rsid w:val="0091587F"/>
    <w:rsid w:val="0091621E"/>
    <w:rsid w:val="0091664C"/>
    <w:rsid w:val="009175E5"/>
    <w:rsid w:val="009200DA"/>
    <w:rsid w:val="00921256"/>
    <w:rsid w:val="0092136A"/>
    <w:rsid w:val="0092146D"/>
    <w:rsid w:val="00922125"/>
    <w:rsid w:val="0092259D"/>
    <w:rsid w:val="00922780"/>
    <w:rsid w:val="00922F2D"/>
    <w:rsid w:val="0092308A"/>
    <w:rsid w:val="009235D4"/>
    <w:rsid w:val="00923F98"/>
    <w:rsid w:val="00924003"/>
    <w:rsid w:val="0092423F"/>
    <w:rsid w:val="009244FA"/>
    <w:rsid w:val="009247C1"/>
    <w:rsid w:val="00924A71"/>
    <w:rsid w:val="00924E35"/>
    <w:rsid w:val="0092525B"/>
    <w:rsid w:val="00925C11"/>
    <w:rsid w:val="009261E6"/>
    <w:rsid w:val="00926883"/>
    <w:rsid w:val="00926A77"/>
    <w:rsid w:val="0092764F"/>
    <w:rsid w:val="00927E63"/>
    <w:rsid w:val="00930221"/>
    <w:rsid w:val="00930798"/>
    <w:rsid w:val="0093095D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4857"/>
    <w:rsid w:val="00934AA1"/>
    <w:rsid w:val="00935902"/>
    <w:rsid w:val="00935A77"/>
    <w:rsid w:val="0093686F"/>
    <w:rsid w:val="009372E1"/>
    <w:rsid w:val="00937867"/>
    <w:rsid w:val="00937A88"/>
    <w:rsid w:val="00937D7D"/>
    <w:rsid w:val="00940093"/>
    <w:rsid w:val="009401FB"/>
    <w:rsid w:val="009407DD"/>
    <w:rsid w:val="0094099B"/>
    <w:rsid w:val="00940ADA"/>
    <w:rsid w:val="00941461"/>
    <w:rsid w:val="00941564"/>
    <w:rsid w:val="00941C44"/>
    <w:rsid w:val="00941F4C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F03"/>
    <w:rsid w:val="009468BA"/>
    <w:rsid w:val="00947246"/>
    <w:rsid w:val="00947419"/>
    <w:rsid w:val="00947A1B"/>
    <w:rsid w:val="00947D09"/>
    <w:rsid w:val="00947E85"/>
    <w:rsid w:val="00947F66"/>
    <w:rsid w:val="00950639"/>
    <w:rsid w:val="00950C80"/>
    <w:rsid w:val="00950F61"/>
    <w:rsid w:val="009513C8"/>
    <w:rsid w:val="00951B8B"/>
    <w:rsid w:val="00951C7A"/>
    <w:rsid w:val="009529B8"/>
    <w:rsid w:val="00952D8C"/>
    <w:rsid w:val="009536CE"/>
    <w:rsid w:val="00953751"/>
    <w:rsid w:val="00953E96"/>
    <w:rsid w:val="009550FB"/>
    <w:rsid w:val="009555AB"/>
    <w:rsid w:val="009556EE"/>
    <w:rsid w:val="009558D8"/>
    <w:rsid w:val="00956170"/>
    <w:rsid w:val="009561AD"/>
    <w:rsid w:val="00956B1C"/>
    <w:rsid w:val="00956DAC"/>
    <w:rsid w:val="00957EE0"/>
    <w:rsid w:val="00960506"/>
    <w:rsid w:val="009606A1"/>
    <w:rsid w:val="00960FAD"/>
    <w:rsid w:val="0096161D"/>
    <w:rsid w:val="00961A68"/>
    <w:rsid w:val="00961E46"/>
    <w:rsid w:val="00961E62"/>
    <w:rsid w:val="00962387"/>
    <w:rsid w:val="00962698"/>
    <w:rsid w:val="009627E6"/>
    <w:rsid w:val="009636C8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56C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E9"/>
    <w:rsid w:val="009726EC"/>
    <w:rsid w:val="00972CDE"/>
    <w:rsid w:val="00972DA4"/>
    <w:rsid w:val="00972EBC"/>
    <w:rsid w:val="009734F6"/>
    <w:rsid w:val="00973932"/>
    <w:rsid w:val="00973F26"/>
    <w:rsid w:val="009746A0"/>
    <w:rsid w:val="009749A6"/>
    <w:rsid w:val="00974EF7"/>
    <w:rsid w:val="00975934"/>
    <w:rsid w:val="00975F33"/>
    <w:rsid w:val="009766FC"/>
    <w:rsid w:val="00976D43"/>
    <w:rsid w:val="0097733A"/>
    <w:rsid w:val="00977C2E"/>
    <w:rsid w:val="00977F91"/>
    <w:rsid w:val="00977F92"/>
    <w:rsid w:val="00980A7D"/>
    <w:rsid w:val="00980DD5"/>
    <w:rsid w:val="0098106B"/>
    <w:rsid w:val="0098192F"/>
    <w:rsid w:val="00982BA5"/>
    <w:rsid w:val="00982DFA"/>
    <w:rsid w:val="0098301A"/>
    <w:rsid w:val="00983092"/>
    <w:rsid w:val="0098323C"/>
    <w:rsid w:val="0098332F"/>
    <w:rsid w:val="00983812"/>
    <w:rsid w:val="00983D1A"/>
    <w:rsid w:val="0098434D"/>
    <w:rsid w:val="00984849"/>
    <w:rsid w:val="00984BB7"/>
    <w:rsid w:val="00985755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9F7"/>
    <w:rsid w:val="00987B8A"/>
    <w:rsid w:val="00987CF6"/>
    <w:rsid w:val="00990055"/>
    <w:rsid w:val="00990084"/>
    <w:rsid w:val="009907F3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469"/>
    <w:rsid w:val="009A722E"/>
    <w:rsid w:val="009A78F8"/>
    <w:rsid w:val="009A7CD7"/>
    <w:rsid w:val="009B0273"/>
    <w:rsid w:val="009B06E5"/>
    <w:rsid w:val="009B1200"/>
    <w:rsid w:val="009B164D"/>
    <w:rsid w:val="009B1B3B"/>
    <w:rsid w:val="009B1B4C"/>
    <w:rsid w:val="009B2307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855"/>
    <w:rsid w:val="009B48A8"/>
    <w:rsid w:val="009B5328"/>
    <w:rsid w:val="009B5485"/>
    <w:rsid w:val="009B5C0D"/>
    <w:rsid w:val="009B5CAB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519"/>
    <w:rsid w:val="009C703F"/>
    <w:rsid w:val="009C75D7"/>
    <w:rsid w:val="009C7699"/>
    <w:rsid w:val="009C7DBF"/>
    <w:rsid w:val="009C7F97"/>
    <w:rsid w:val="009D036C"/>
    <w:rsid w:val="009D0556"/>
    <w:rsid w:val="009D08AE"/>
    <w:rsid w:val="009D0F66"/>
    <w:rsid w:val="009D10ED"/>
    <w:rsid w:val="009D1A41"/>
    <w:rsid w:val="009D1C6F"/>
    <w:rsid w:val="009D200C"/>
    <w:rsid w:val="009D233F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5BC"/>
    <w:rsid w:val="009D7721"/>
    <w:rsid w:val="009D7784"/>
    <w:rsid w:val="009D7929"/>
    <w:rsid w:val="009D7B22"/>
    <w:rsid w:val="009E0024"/>
    <w:rsid w:val="009E0675"/>
    <w:rsid w:val="009E0FF7"/>
    <w:rsid w:val="009E1964"/>
    <w:rsid w:val="009E212B"/>
    <w:rsid w:val="009E242C"/>
    <w:rsid w:val="009E2678"/>
    <w:rsid w:val="009E2708"/>
    <w:rsid w:val="009E28B0"/>
    <w:rsid w:val="009E4645"/>
    <w:rsid w:val="009E49E5"/>
    <w:rsid w:val="009E58A5"/>
    <w:rsid w:val="009E5AD2"/>
    <w:rsid w:val="009E60EE"/>
    <w:rsid w:val="009E631E"/>
    <w:rsid w:val="009E63E5"/>
    <w:rsid w:val="009E651B"/>
    <w:rsid w:val="009E6982"/>
    <w:rsid w:val="009E6B2A"/>
    <w:rsid w:val="009E718C"/>
    <w:rsid w:val="009E74B2"/>
    <w:rsid w:val="009E779F"/>
    <w:rsid w:val="009E77C7"/>
    <w:rsid w:val="009F0834"/>
    <w:rsid w:val="009F08D5"/>
    <w:rsid w:val="009F0CBF"/>
    <w:rsid w:val="009F1851"/>
    <w:rsid w:val="009F25A0"/>
    <w:rsid w:val="009F2A18"/>
    <w:rsid w:val="009F3984"/>
    <w:rsid w:val="009F3CC2"/>
    <w:rsid w:val="009F3DAA"/>
    <w:rsid w:val="009F3DB6"/>
    <w:rsid w:val="009F449B"/>
    <w:rsid w:val="009F483A"/>
    <w:rsid w:val="009F4A06"/>
    <w:rsid w:val="009F4AA8"/>
    <w:rsid w:val="009F51E3"/>
    <w:rsid w:val="009F5380"/>
    <w:rsid w:val="009F571D"/>
    <w:rsid w:val="009F5A2C"/>
    <w:rsid w:val="009F5C60"/>
    <w:rsid w:val="009F5CBB"/>
    <w:rsid w:val="009F6BD3"/>
    <w:rsid w:val="009F7837"/>
    <w:rsid w:val="00A002F9"/>
    <w:rsid w:val="00A00C51"/>
    <w:rsid w:val="00A0173B"/>
    <w:rsid w:val="00A017C0"/>
    <w:rsid w:val="00A01915"/>
    <w:rsid w:val="00A01B2B"/>
    <w:rsid w:val="00A01B92"/>
    <w:rsid w:val="00A01CEB"/>
    <w:rsid w:val="00A0233E"/>
    <w:rsid w:val="00A03A71"/>
    <w:rsid w:val="00A03F22"/>
    <w:rsid w:val="00A042E4"/>
    <w:rsid w:val="00A05064"/>
    <w:rsid w:val="00A0509A"/>
    <w:rsid w:val="00A05351"/>
    <w:rsid w:val="00A05370"/>
    <w:rsid w:val="00A0546E"/>
    <w:rsid w:val="00A054C5"/>
    <w:rsid w:val="00A058B7"/>
    <w:rsid w:val="00A068C6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11AF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7B89"/>
    <w:rsid w:val="00A17D6B"/>
    <w:rsid w:val="00A17F58"/>
    <w:rsid w:val="00A20C50"/>
    <w:rsid w:val="00A2119F"/>
    <w:rsid w:val="00A2120F"/>
    <w:rsid w:val="00A21BF8"/>
    <w:rsid w:val="00A22139"/>
    <w:rsid w:val="00A22D53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3AB"/>
    <w:rsid w:val="00A256B8"/>
    <w:rsid w:val="00A25AE2"/>
    <w:rsid w:val="00A25B4A"/>
    <w:rsid w:val="00A2632E"/>
    <w:rsid w:val="00A268B7"/>
    <w:rsid w:val="00A2711E"/>
    <w:rsid w:val="00A27239"/>
    <w:rsid w:val="00A30E56"/>
    <w:rsid w:val="00A30F1F"/>
    <w:rsid w:val="00A31151"/>
    <w:rsid w:val="00A3155A"/>
    <w:rsid w:val="00A31D6A"/>
    <w:rsid w:val="00A3220A"/>
    <w:rsid w:val="00A32755"/>
    <w:rsid w:val="00A3348D"/>
    <w:rsid w:val="00A34041"/>
    <w:rsid w:val="00A34943"/>
    <w:rsid w:val="00A34A37"/>
    <w:rsid w:val="00A34F39"/>
    <w:rsid w:val="00A35F7C"/>
    <w:rsid w:val="00A36609"/>
    <w:rsid w:val="00A36941"/>
    <w:rsid w:val="00A36B35"/>
    <w:rsid w:val="00A36D7A"/>
    <w:rsid w:val="00A37642"/>
    <w:rsid w:val="00A37996"/>
    <w:rsid w:val="00A37A2B"/>
    <w:rsid w:val="00A37B25"/>
    <w:rsid w:val="00A37B4A"/>
    <w:rsid w:val="00A400A7"/>
    <w:rsid w:val="00A40115"/>
    <w:rsid w:val="00A404AE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5070D"/>
    <w:rsid w:val="00A510FA"/>
    <w:rsid w:val="00A512F1"/>
    <w:rsid w:val="00A51F10"/>
    <w:rsid w:val="00A524F4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957"/>
    <w:rsid w:val="00A64DC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6E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F2"/>
    <w:rsid w:val="00A733CD"/>
    <w:rsid w:val="00A73616"/>
    <w:rsid w:val="00A739D5"/>
    <w:rsid w:val="00A73A0F"/>
    <w:rsid w:val="00A73DF6"/>
    <w:rsid w:val="00A73E12"/>
    <w:rsid w:val="00A73FFC"/>
    <w:rsid w:val="00A7458A"/>
    <w:rsid w:val="00A7470B"/>
    <w:rsid w:val="00A747E3"/>
    <w:rsid w:val="00A74AE0"/>
    <w:rsid w:val="00A74B8A"/>
    <w:rsid w:val="00A74EE9"/>
    <w:rsid w:val="00A750FB"/>
    <w:rsid w:val="00A76A3B"/>
    <w:rsid w:val="00A774E8"/>
    <w:rsid w:val="00A77855"/>
    <w:rsid w:val="00A77A4D"/>
    <w:rsid w:val="00A8062F"/>
    <w:rsid w:val="00A80868"/>
    <w:rsid w:val="00A80991"/>
    <w:rsid w:val="00A81152"/>
    <w:rsid w:val="00A8197B"/>
    <w:rsid w:val="00A81C71"/>
    <w:rsid w:val="00A81ED3"/>
    <w:rsid w:val="00A821F7"/>
    <w:rsid w:val="00A823CE"/>
    <w:rsid w:val="00A82BFF"/>
    <w:rsid w:val="00A82EF9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E1F"/>
    <w:rsid w:val="00A86374"/>
    <w:rsid w:val="00A8647D"/>
    <w:rsid w:val="00A86B15"/>
    <w:rsid w:val="00A87EAB"/>
    <w:rsid w:val="00A907A9"/>
    <w:rsid w:val="00A90C9B"/>
    <w:rsid w:val="00A90CAB"/>
    <w:rsid w:val="00A919F0"/>
    <w:rsid w:val="00A92300"/>
    <w:rsid w:val="00A92366"/>
    <w:rsid w:val="00A92400"/>
    <w:rsid w:val="00A92870"/>
    <w:rsid w:val="00A928A0"/>
    <w:rsid w:val="00A92E51"/>
    <w:rsid w:val="00A92F58"/>
    <w:rsid w:val="00A93678"/>
    <w:rsid w:val="00A937A0"/>
    <w:rsid w:val="00A93B71"/>
    <w:rsid w:val="00A94791"/>
    <w:rsid w:val="00A94C2D"/>
    <w:rsid w:val="00A94CB6"/>
    <w:rsid w:val="00A9500E"/>
    <w:rsid w:val="00A95311"/>
    <w:rsid w:val="00A9564F"/>
    <w:rsid w:val="00A9577A"/>
    <w:rsid w:val="00A95C80"/>
    <w:rsid w:val="00A95F62"/>
    <w:rsid w:val="00A9705F"/>
    <w:rsid w:val="00A97768"/>
    <w:rsid w:val="00A97A6F"/>
    <w:rsid w:val="00A97B1D"/>
    <w:rsid w:val="00AA05A3"/>
    <w:rsid w:val="00AA0F15"/>
    <w:rsid w:val="00AA1502"/>
    <w:rsid w:val="00AA1D2D"/>
    <w:rsid w:val="00AA2650"/>
    <w:rsid w:val="00AA2786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F6D"/>
    <w:rsid w:val="00AA7578"/>
    <w:rsid w:val="00AA7DDA"/>
    <w:rsid w:val="00AB0292"/>
    <w:rsid w:val="00AB03C5"/>
    <w:rsid w:val="00AB040A"/>
    <w:rsid w:val="00AB0A4A"/>
    <w:rsid w:val="00AB0EF9"/>
    <w:rsid w:val="00AB104C"/>
    <w:rsid w:val="00AB11FB"/>
    <w:rsid w:val="00AB1316"/>
    <w:rsid w:val="00AB1724"/>
    <w:rsid w:val="00AB1BF2"/>
    <w:rsid w:val="00AB1DF4"/>
    <w:rsid w:val="00AB2079"/>
    <w:rsid w:val="00AB23AC"/>
    <w:rsid w:val="00AB290E"/>
    <w:rsid w:val="00AB32E6"/>
    <w:rsid w:val="00AB340D"/>
    <w:rsid w:val="00AB36D2"/>
    <w:rsid w:val="00AB3D74"/>
    <w:rsid w:val="00AB3DD2"/>
    <w:rsid w:val="00AB3FC4"/>
    <w:rsid w:val="00AB4039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738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C1E"/>
    <w:rsid w:val="00AC2D15"/>
    <w:rsid w:val="00AC2F05"/>
    <w:rsid w:val="00AC30FF"/>
    <w:rsid w:val="00AC3102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954"/>
    <w:rsid w:val="00AC5BFC"/>
    <w:rsid w:val="00AC5DA6"/>
    <w:rsid w:val="00AC6B77"/>
    <w:rsid w:val="00AC7002"/>
    <w:rsid w:val="00AC7C00"/>
    <w:rsid w:val="00AC7C3A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7492"/>
    <w:rsid w:val="00AD7AB2"/>
    <w:rsid w:val="00AD7B6E"/>
    <w:rsid w:val="00AE0050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4C7"/>
    <w:rsid w:val="00AE7649"/>
    <w:rsid w:val="00AF0037"/>
    <w:rsid w:val="00AF03E3"/>
    <w:rsid w:val="00AF0528"/>
    <w:rsid w:val="00AF062A"/>
    <w:rsid w:val="00AF0E28"/>
    <w:rsid w:val="00AF1699"/>
    <w:rsid w:val="00AF171D"/>
    <w:rsid w:val="00AF1CCE"/>
    <w:rsid w:val="00AF1E1D"/>
    <w:rsid w:val="00AF1F47"/>
    <w:rsid w:val="00AF2CBD"/>
    <w:rsid w:val="00AF331E"/>
    <w:rsid w:val="00AF34DB"/>
    <w:rsid w:val="00AF3E43"/>
    <w:rsid w:val="00AF4B26"/>
    <w:rsid w:val="00AF4EB3"/>
    <w:rsid w:val="00AF5335"/>
    <w:rsid w:val="00AF5623"/>
    <w:rsid w:val="00AF567A"/>
    <w:rsid w:val="00AF5ED7"/>
    <w:rsid w:val="00AF62A5"/>
    <w:rsid w:val="00AF66CC"/>
    <w:rsid w:val="00AF72C9"/>
    <w:rsid w:val="00B00413"/>
    <w:rsid w:val="00B0114E"/>
    <w:rsid w:val="00B018C7"/>
    <w:rsid w:val="00B01B5D"/>
    <w:rsid w:val="00B01EED"/>
    <w:rsid w:val="00B0261A"/>
    <w:rsid w:val="00B02625"/>
    <w:rsid w:val="00B02861"/>
    <w:rsid w:val="00B02DDB"/>
    <w:rsid w:val="00B02F74"/>
    <w:rsid w:val="00B03A34"/>
    <w:rsid w:val="00B046B2"/>
    <w:rsid w:val="00B046EE"/>
    <w:rsid w:val="00B04F0C"/>
    <w:rsid w:val="00B05112"/>
    <w:rsid w:val="00B051C0"/>
    <w:rsid w:val="00B057E0"/>
    <w:rsid w:val="00B057E3"/>
    <w:rsid w:val="00B0597C"/>
    <w:rsid w:val="00B06140"/>
    <w:rsid w:val="00B06715"/>
    <w:rsid w:val="00B06C02"/>
    <w:rsid w:val="00B06F86"/>
    <w:rsid w:val="00B07E1D"/>
    <w:rsid w:val="00B10AC0"/>
    <w:rsid w:val="00B11077"/>
    <w:rsid w:val="00B112CC"/>
    <w:rsid w:val="00B11C9D"/>
    <w:rsid w:val="00B12CB0"/>
    <w:rsid w:val="00B135D6"/>
    <w:rsid w:val="00B137EB"/>
    <w:rsid w:val="00B138B6"/>
    <w:rsid w:val="00B13954"/>
    <w:rsid w:val="00B13CDF"/>
    <w:rsid w:val="00B13EBD"/>
    <w:rsid w:val="00B13F09"/>
    <w:rsid w:val="00B14029"/>
    <w:rsid w:val="00B144D8"/>
    <w:rsid w:val="00B1456F"/>
    <w:rsid w:val="00B14807"/>
    <w:rsid w:val="00B16580"/>
    <w:rsid w:val="00B1673D"/>
    <w:rsid w:val="00B167D1"/>
    <w:rsid w:val="00B1683C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11F8"/>
    <w:rsid w:val="00B31B3F"/>
    <w:rsid w:val="00B31CCC"/>
    <w:rsid w:val="00B323C0"/>
    <w:rsid w:val="00B32508"/>
    <w:rsid w:val="00B32863"/>
    <w:rsid w:val="00B32E0C"/>
    <w:rsid w:val="00B32FE2"/>
    <w:rsid w:val="00B332BD"/>
    <w:rsid w:val="00B33FD6"/>
    <w:rsid w:val="00B340A9"/>
    <w:rsid w:val="00B343C3"/>
    <w:rsid w:val="00B348C8"/>
    <w:rsid w:val="00B355A6"/>
    <w:rsid w:val="00B35A5A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E9F"/>
    <w:rsid w:val="00B43139"/>
    <w:rsid w:val="00B433AE"/>
    <w:rsid w:val="00B43929"/>
    <w:rsid w:val="00B43987"/>
    <w:rsid w:val="00B442DB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A67"/>
    <w:rsid w:val="00B53E7A"/>
    <w:rsid w:val="00B54127"/>
    <w:rsid w:val="00B5497C"/>
    <w:rsid w:val="00B54B85"/>
    <w:rsid w:val="00B55B9C"/>
    <w:rsid w:val="00B560C5"/>
    <w:rsid w:val="00B56163"/>
    <w:rsid w:val="00B567CF"/>
    <w:rsid w:val="00B56892"/>
    <w:rsid w:val="00B56E6C"/>
    <w:rsid w:val="00B573EE"/>
    <w:rsid w:val="00B57996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606B"/>
    <w:rsid w:val="00B666BF"/>
    <w:rsid w:val="00B669C4"/>
    <w:rsid w:val="00B67787"/>
    <w:rsid w:val="00B677CF"/>
    <w:rsid w:val="00B67D1F"/>
    <w:rsid w:val="00B67FF6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8E"/>
    <w:rsid w:val="00B80CBA"/>
    <w:rsid w:val="00B81270"/>
    <w:rsid w:val="00B81C4A"/>
    <w:rsid w:val="00B8266C"/>
    <w:rsid w:val="00B82774"/>
    <w:rsid w:val="00B8291B"/>
    <w:rsid w:val="00B82BC5"/>
    <w:rsid w:val="00B8358C"/>
    <w:rsid w:val="00B838FB"/>
    <w:rsid w:val="00B83BE7"/>
    <w:rsid w:val="00B83C07"/>
    <w:rsid w:val="00B84A2A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AB"/>
    <w:rsid w:val="00B86AD4"/>
    <w:rsid w:val="00B86DD1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28C"/>
    <w:rsid w:val="00B943D0"/>
    <w:rsid w:val="00B9446B"/>
    <w:rsid w:val="00B94798"/>
    <w:rsid w:val="00B947D4"/>
    <w:rsid w:val="00B94FD5"/>
    <w:rsid w:val="00B95077"/>
    <w:rsid w:val="00B95550"/>
    <w:rsid w:val="00B959CB"/>
    <w:rsid w:val="00B964EE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6253"/>
    <w:rsid w:val="00BA69B0"/>
    <w:rsid w:val="00BA78A4"/>
    <w:rsid w:val="00BB00D7"/>
    <w:rsid w:val="00BB0112"/>
    <w:rsid w:val="00BB01C6"/>
    <w:rsid w:val="00BB091E"/>
    <w:rsid w:val="00BB0947"/>
    <w:rsid w:val="00BB09BC"/>
    <w:rsid w:val="00BB14F8"/>
    <w:rsid w:val="00BB1BFD"/>
    <w:rsid w:val="00BB2021"/>
    <w:rsid w:val="00BB219A"/>
    <w:rsid w:val="00BB2992"/>
    <w:rsid w:val="00BB2B6E"/>
    <w:rsid w:val="00BB3C37"/>
    <w:rsid w:val="00BB3CC2"/>
    <w:rsid w:val="00BB3CE2"/>
    <w:rsid w:val="00BB3F7B"/>
    <w:rsid w:val="00BB4109"/>
    <w:rsid w:val="00BB4200"/>
    <w:rsid w:val="00BB47B0"/>
    <w:rsid w:val="00BB4912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439"/>
    <w:rsid w:val="00BC1896"/>
    <w:rsid w:val="00BC2045"/>
    <w:rsid w:val="00BC2543"/>
    <w:rsid w:val="00BC27E2"/>
    <w:rsid w:val="00BC3A9F"/>
    <w:rsid w:val="00BC4087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7993"/>
    <w:rsid w:val="00BD06CC"/>
    <w:rsid w:val="00BD095C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C56"/>
    <w:rsid w:val="00BD6009"/>
    <w:rsid w:val="00BD683D"/>
    <w:rsid w:val="00BD6B1A"/>
    <w:rsid w:val="00BD6C19"/>
    <w:rsid w:val="00BD7A06"/>
    <w:rsid w:val="00BD7B60"/>
    <w:rsid w:val="00BD7D31"/>
    <w:rsid w:val="00BD7EE4"/>
    <w:rsid w:val="00BE156D"/>
    <w:rsid w:val="00BE16CF"/>
    <w:rsid w:val="00BE1956"/>
    <w:rsid w:val="00BE1ACB"/>
    <w:rsid w:val="00BE2966"/>
    <w:rsid w:val="00BE3023"/>
    <w:rsid w:val="00BE3395"/>
    <w:rsid w:val="00BE3939"/>
    <w:rsid w:val="00BE3D83"/>
    <w:rsid w:val="00BE414D"/>
    <w:rsid w:val="00BE46C1"/>
    <w:rsid w:val="00BE4883"/>
    <w:rsid w:val="00BE4FE6"/>
    <w:rsid w:val="00BE5060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2296"/>
    <w:rsid w:val="00BF2515"/>
    <w:rsid w:val="00BF25A4"/>
    <w:rsid w:val="00BF295E"/>
    <w:rsid w:val="00BF2BCE"/>
    <w:rsid w:val="00BF3027"/>
    <w:rsid w:val="00BF3ABC"/>
    <w:rsid w:val="00BF3E50"/>
    <w:rsid w:val="00BF4C8E"/>
    <w:rsid w:val="00BF4D3F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7E9"/>
    <w:rsid w:val="00C019C3"/>
    <w:rsid w:val="00C029B4"/>
    <w:rsid w:val="00C02CB4"/>
    <w:rsid w:val="00C02F87"/>
    <w:rsid w:val="00C03B58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100B1"/>
    <w:rsid w:val="00C10209"/>
    <w:rsid w:val="00C10258"/>
    <w:rsid w:val="00C10C05"/>
    <w:rsid w:val="00C122B4"/>
    <w:rsid w:val="00C1269E"/>
    <w:rsid w:val="00C1359E"/>
    <w:rsid w:val="00C13C24"/>
    <w:rsid w:val="00C1413C"/>
    <w:rsid w:val="00C142B4"/>
    <w:rsid w:val="00C14418"/>
    <w:rsid w:val="00C14A04"/>
    <w:rsid w:val="00C14B68"/>
    <w:rsid w:val="00C15171"/>
    <w:rsid w:val="00C154EA"/>
    <w:rsid w:val="00C15EB6"/>
    <w:rsid w:val="00C1609A"/>
    <w:rsid w:val="00C166E4"/>
    <w:rsid w:val="00C171C6"/>
    <w:rsid w:val="00C174FD"/>
    <w:rsid w:val="00C1792B"/>
    <w:rsid w:val="00C1793D"/>
    <w:rsid w:val="00C17B0D"/>
    <w:rsid w:val="00C17F64"/>
    <w:rsid w:val="00C20727"/>
    <w:rsid w:val="00C20A20"/>
    <w:rsid w:val="00C20B39"/>
    <w:rsid w:val="00C20F0D"/>
    <w:rsid w:val="00C21032"/>
    <w:rsid w:val="00C21171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7A3"/>
    <w:rsid w:val="00C23DF3"/>
    <w:rsid w:val="00C23F88"/>
    <w:rsid w:val="00C24350"/>
    <w:rsid w:val="00C24696"/>
    <w:rsid w:val="00C24929"/>
    <w:rsid w:val="00C24E0C"/>
    <w:rsid w:val="00C253D5"/>
    <w:rsid w:val="00C25A51"/>
    <w:rsid w:val="00C25E17"/>
    <w:rsid w:val="00C26BED"/>
    <w:rsid w:val="00C271E3"/>
    <w:rsid w:val="00C2751D"/>
    <w:rsid w:val="00C31136"/>
    <w:rsid w:val="00C31441"/>
    <w:rsid w:val="00C3164E"/>
    <w:rsid w:val="00C32238"/>
    <w:rsid w:val="00C331A9"/>
    <w:rsid w:val="00C33797"/>
    <w:rsid w:val="00C33AA2"/>
    <w:rsid w:val="00C34293"/>
    <w:rsid w:val="00C34BFC"/>
    <w:rsid w:val="00C34C1A"/>
    <w:rsid w:val="00C35215"/>
    <w:rsid w:val="00C356A5"/>
    <w:rsid w:val="00C357CE"/>
    <w:rsid w:val="00C36EDF"/>
    <w:rsid w:val="00C40CCB"/>
    <w:rsid w:val="00C42161"/>
    <w:rsid w:val="00C42416"/>
    <w:rsid w:val="00C4281B"/>
    <w:rsid w:val="00C42A44"/>
    <w:rsid w:val="00C4349D"/>
    <w:rsid w:val="00C43B8C"/>
    <w:rsid w:val="00C43D64"/>
    <w:rsid w:val="00C445B9"/>
    <w:rsid w:val="00C4504D"/>
    <w:rsid w:val="00C45B32"/>
    <w:rsid w:val="00C46F3C"/>
    <w:rsid w:val="00C47ACC"/>
    <w:rsid w:val="00C47FE6"/>
    <w:rsid w:val="00C50088"/>
    <w:rsid w:val="00C50155"/>
    <w:rsid w:val="00C50516"/>
    <w:rsid w:val="00C5068A"/>
    <w:rsid w:val="00C50832"/>
    <w:rsid w:val="00C50A10"/>
    <w:rsid w:val="00C50BCB"/>
    <w:rsid w:val="00C51A3B"/>
    <w:rsid w:val="00C5231D"/>
    <w:rsid w:val="00C52487"/>
    <w:rsid w:val="00C52727"/>
    <w:rsid w:val="00C52907"/>
    <w:rsid w:val="00C52E2A"/>
    <w:rsid w:val="00C53072"/>
    <w:rsid w:val="00C53145"/>
    <w:rsid w:val="00C531DC"/>
    <w:rsid w:val="00C53894"/>
    <w:rsid w:val="00C53A11"/>
    <w:rsid w:val="00C53BC4"/>
    <w:rsid w:val="00C53E85"/>
    <w:rsid w:val="00C53F6C"/>
    <w:rsid w:val="00C54975"/>
    <w:rsid w:val="00C54AC4"/>
    <w:rsid w:val="00C55214"/>
    <w:rsid w:val="00C55538"/>
    <w:rsid w:val="00C55A84"/>
    <w:rsid w:val="00C562E0"/>
    <w:rsid w:val="00C56811"/>
    <w:rsid w:val="00C57465"/>
    <w:rsid w:val="00C574F5"/>
    <w:rsid w:val="00C57A35"/>
    <w:rsid w:val="00C57BDB"/>
    <w:rsid w:val="00C57C4B"/>
    <w:rsid w:val="00C57DD1"/>
    <w:rsid w:val="00C60962"/>
    <w:rsid w:val="00C60B7A"/>
    <w:rsid w:val="00C60EF0"/>
    <w:rsid w:val="00C611FC"/>
    <w:rsid w:val="00C616A5"/>
    <w:rsid w:val="00C61746"/>
    <w:rsid w:val="00C62065"/>
    <w:rsid w:val="00C6227C"/>
    <w:rsid w:val="00C6252F"/>
    <w:rsid w:val="00C627BE"/>
    <w:rsid w:val="00C62D26"/>
    <w:rsid w:val="00C635DC"/>
    <w:rsid w:val="00C6367C"/>
    <w:rsid w:val="00C64253"/>
    <w:rsid w:val="00C65A83"/>
    <w:rsid w:val="00C662C4"/>
    <w:rsid w:val="00C663EF"/>
    <w:rsid w:val="00C66C98"/>
    <w:rsid w:val="00C671A5"/>
    <w:rsid w:val="00C671D1"/>
    <w:rsid w:val="00C67330"/>
    <w:rsid w:val="00C70D8D"/>
    <w:rsid w:val="00C716A6"/>
    <w:rsid w:val="00C71D49"/>
    <w:rsid w:val="00C71E70"/>
    <w:rsid w:val="00C729D1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99"/>
    <w:rsid w:val="00C81422"/>
    <w:rsid w:val="00C8156E"/>
    <w:rsid w:val="00C817A2"/>
    <w:rsid w:val="00C823F5"/>
    <w:rsid w:val="00C82756"/>
    <w:rsid w:val="00C82A26"/>
    <w:rsid w:val="00C82CDC"/>
    <w:rsid w:val="00C8319B"/>
    <w:rsid w:val="00C83201"/>
    <w:rsid w:val="00C84BC9"/>
    <w:rsid w:val="00C84E6D"/>
    <w:rsid w:val="00C84FB7"/>
    <w:rsid w:val="00C852B7"/>
    <w:rsid w:val="00C85563"/>
    <w:rsid w:val="00C8584E"/>
    <w:rsid w:val="00C860AF"/>
    <w:rsid w:val="00C8616A"/>
    <w:rsid w:val="00C86A1B"/>
    <w:rsid w:val="00C86ACF"/>
    <w:rsid w:val="00C86EA1"/>
    <w:rsid w:val="00C9032A"/>
    <w:rsid w:val="00C915C5"/>
    <w:rsid w:val="00C91DE7"/>
    <w:rsid w:val="00C91F2C"/>
    <w:rsid w:val="00C91FCD"/>
    <w:rsid w:val="00C92ECA"/>
    <w:rsid w:val="00C92ED1"/>
    <w:rsid w:val="00C933FF"/>
    <w:rsid w:val="00C93419"/>
    <w:rsid w:val="00C93C6D"/>
    <w:rsid w:val="00C9403A"/>
    <w:rsid w:val="00C944E1"/>
    <w:rsid w:val="00C95066"/>
    <w:rsid w:val="00C951A5"/>
    <w:rsid w:val="00C954E4"/>
    <w:rsid w:val="00C968B0"/>
    <w:rsid w:val="00C968CA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5415"/>
    <w:rsid w:val="00CA57B6"/>
    <w:rsid w:val="00CA57DC"/>
    <w:rsid w:val="00CA62A3"/>
    <w:rsid w:val="00CA6567"/>
    <w:rsid w:val="00CA6580"/>
    <w:rsid w:val="00CA70A3"/>
    <w:rsid w:val="00CA77C9"/>
    <w:rsid w:val="00CA7CDA"/>
    <w:rsid w:val="00CA7E83"/>
    <w:rsid w:val="00CB07B7"/>
    <w:rsid w:val="00CB15CB"/>
    <w:rsid w:val="00CB185A"/>
    <w:rsid w:val="00CB1BB8"/>
    <w:rsid w:val="00CB1BB9"/>
    <w:rsid w:val="00CB1DB9"/>
    <w:rsid w:val="00CB2818"/>
    <w:rsid w:val="00CB2F14"/>
    <w:rsid w:val="00CB3050"/>
    <w:rsid w:val="00CB367F"/>
    <w:rsid w:val="00CB37B2"/>
    <w:rsid w:val="00CB3C5B"/>
    <w:rsid w:val="00CB42F7"/>
    <w:rsid w:val="00CB4978"/>
    <w:rsid w:val="00CB4BE4"/>
    <w:rsid w:val="00CB5752"/>
    <w:rsid w:val="00CB575B"/>
    <w:rsid w:val="00CB58E1"/>
    <w:rsid w:val="00CB5DD0"/>
    <w:rsid w:val="00CB711F"/>
    <w:rsid w:val="00CB7559"/>
    <w:rsid w:val="00CB7682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3928"/>
    <w:rsid w:val="00CC3B7B"/>
    <w:rsid w:val="00CC403A"/>
    <w:rsid w:val="00CC4BDD"/>
    <w:rsid w:val="00CC55D8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921"/>
    <w:rsid w:val="00CD5C28"/>
    <w:rsid w:val="00CD5DE5"/>
    <w:rsid w:val="00CD620F"/>
    <w:rsid w:val="00CD6A81"/>
    <w:rsid w:val="00CD6F60"/>
    <w:rsid w:val="00CD6F9B"/>
    <w:rsid w:val="00CD7503"/>
    <w:rsid w:val="00CD7666"/>
    <w:rsid w:val="00CD7BC9"/>
    <w:rsid w:val="00CE0053"/>
    <w:rsid w:val="00CE0DE9"/>
    <w:rsid w:val="00CE1BEC"/>
    <w:rsid w:val="00CE1CC8"/>
    <w:rsid w:val="00CE20D0"/>
    <w:rsid w:val="00CE245B"/>
    <w:rsid w:val="00CE2D74"/>
    <w:rsid w:val="00CE2E7B"/>
    <w:rsid w:val="00CE2EFE"/>
    <w:rsid w:val="00CE304F"/>
    <w:rsid w:val="00CE33DF"/>
    <w:rsid w:val="00CE3BC9"/>
    <w:rsid w:val="00CE3CCD"/>
    <w:rsid w:val="00CE3FB1"/>
    <w:rsid w:val="00CE413B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C6D"/>
    <w:rsid w:val="00CF0D9A"/>
    <w:rsid w:val="00CF1774"/>
    <w:rsid w:val="00CF1CDB"/>
    <w:rsid w:val="00CF2086"/>
    <w:rsid w:val="00CF25EA"/>
    <w:rsid w:val="00CF2AA4"/>
    <w:rsid w:val="00CF2DE9"/>
    <w:rsid w:val="00CF3154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862"/>
    <w:rsid w:val="00CF7E87"/>
    <w:rsid w:val="00D007C0"/>
    <w:rsid w:val="00D00D5A"/>
    <w:rsid w:val="00D0115D"/>
    <w:rsid w:val="00D0171A"/>
    <w:rsid w:val="00D01B0D"/>
    <w:rsid w:val="00D02C19"/>
    <w:rsid w:val="00D032ED"/>
    <w:rsid w:val="00D03432"/>
    <w:rsid w:val="00D03894"/>
    <w:rsid w:val="00D03B53"/>
    <w:rsid w:val="00D03CF0"/>
    <w:rsid w:val="00D03ECD"/>
    <w:rsid w:val="00D04719"/>
    <w:rsid w:val="00D049E6"/>
    <w:rsid w:val="00D04A24"/>
    <w:rsid w:val="00D055BD"/>
    <w:rsid w:val="00D057BC"/>
    <w:rsid w:val="00D05C66"/>
    <w:rsid w:val="00D05F5B"/>
    <w:rsid w:val="00D06A07"/>
    <w:rsid w:val="00D07F74"/>
    <w:rsid w:val="00D102C7"/>
    <w:rsid w:val="00D10E9C"/>
    <w:rsid w:val="00D10F5F"/>
    <w:rsid w:val="00D1112D"/>
    <w:rsid w:val="00D113EB"/>
    <w:rsid w:val="00D11567"/>
    <w:rsid w:val="00D11B13"/>
    <w:rsid w:val="00D12EB3"/>
    <w:rsid w:val="00D13321"/>
    <w:rsid w:val="00D13996"/>
    <w:rsid w:val="00D13E1E"/>
    <w:rsid w:val="00D13E98"/>
    <w:rsid w:val="00D14219"/>
    <w:rsid w:val="00D14455"/>
    <w:rsid w:val="00D1455E"/>
    <w:rsid w:val="00D1499F"/>
    <w:rsid w:val="00D15130"/>
    <w:rsid w:val="00D15397"/>
    <w:rsid w:val="00D156E0"/>
    <w:rsid w:val="00D157CE"/>
    <w:rsid w:val="00D16456"/>
    <w:rsid w:val="00D164D9"/>
    <w:rsid w:val="00D1695A"/>
    <w:rsid w:val="00D16B54"/>
    <w:rsid w:val="00D17777"/>
    <w:rsid w:val="00D20086"/>
    <w:rsid w:val="00D20169"/>
    <w:rsid w:val="00D2028C"/>
    <w:rsid w:val="00D2087C"/>
    <w:rsid w:val="00D21180"/>
    <w:rsid w:val="00D213A5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C03"/>
    <w:rsid w:val="00D24316"/>
    <w:rsid w:val="00D25B26"/>
    <w:rsid w:val="00D25ECC"/>
    <w:rsid w:val="00D263CA"/>
    <w:rsid w:val="00D26C3C"/>
    <w:rsid w:val="00D26CA1"/>
    <w:rsid w:val="00D274C5"/>
    <w:rsid w:val="00D2760F"/>
    <w:rsid w:val="00D305AD"/>
    <w:rsid w:val="00D309C2"/>
    <w:rsid w:val="00D32398"/>
    <w:rsid w:val="00D32685"/>
    <w:rsid w:val="00D32A29"/>
    <w:rsid w:val="00D32C76"/>
    <w:rsid w:val="00D33939"/>
    <w:rsid w:val="00D34D65"/>
    <w:rsid w:val="00D3533E"/>
    <w:rsid w:val="00D354E2"/>
    <w:rsid w:val="00D35ACA"/>
    <w:rsid w:val="00D36419"/>
    <w:rsid w:val="00D36E2A"/>
    <w:rsid w:val="00D372CE"/>
    <w:rsid w:val="00D37D4D"/>
    <w:rsid w:val="00D408C8"/>
    <w:rsid w:val="00D40B23"/>
    <w:rsid w:val="00D40B6D"/>
    <w:rsid w:val="00D40C5A"/>
    <w:rsid w:val="00D41074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C88"/>
    <w:rsid w:val="00D44E15"/>
    <w:rsid w:val="00D46F49"/>
    <w:rsid w:val="00D479B3"/>
    <w:rsid w:val="00D47A28"/>
    <w:rsid w:val="00D47CE0"/>
    <w:rsid w:val="00D47E0E"/>
    <w:rsid w:val="00D50841"/>
    <w:rsid w:val="00D50879"/>
    <w:rsid w:val="00D50AB1"/>
    <w:rsid w:val="00D50DA6"/>
    <w:rsid w:val="00D50E41"/>
    <w:rsid w:val="00D519AF"/>
    <w:rsid w:val="00D51E34"/>
    <w:rsid w:val="00D52302"/>
    <w:rsid w:val="00D523AF"/>
    <w:rsid w:val="00D526F6"/>
    <w:rsid w:val="00D53093"/>
    <w:rsid w:val="00D53FD0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F32"/>
    <w:rsid w:val="00D60596"/>
    <w:rsid w:val="00D60E22"/>
    <w:rsid w:val="00D61456"/>
    <w:rsid w:val="00D61547"/>
    <w:rsid w:val="00D6242D"/>
    <w:rsid w:val="00D62895"/>
    <w:rsid w:val="00D628BE"/>
    <w:rsid w:val="00D628E3"/>
    <w:rsid w:val="00D6294D"/>
    <w:rsid w:val="00D64A29"/>
    <w:rsid w:val="00D64F25"/>
    <w:rsid w:val="00D6598A"/>
    <w:rsid w:val="00D66643"/>
    <w:rsid w:val="00D6697A"/>
    <w:rsid w:val="00D670BF"/>
    <w:rsid w:val="00D67575"/>
    <w:rsid w:val="00D676DC"/>
    <w:rsid w:val="00D6778C"/>
    <w:rsid w:val="00D67925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300F"/>
    <w:rsid w:val="00D9349A"/>
    <w:rsid w:val="00D937CF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8E8"/>
    <w:rsid w:val="00D96DB8"/>
    <w:rsid w:val="00D96FCC"/>
    <w:rsid w:val="00D97181"/>
    <w:rsid w:val="00D9726A"/>
    <w:rsid w:val="00D97C29"/>
    <w:rsid w:val="00DA05A9"/>
    <w:rsid w:val="00DA06F6"/>
    <w:rsid w:val="00DA0B44"/>
    <w:rsid w:val="00DA0E20"/>
    <w:rsid w:val="00DA195A"/>
    <w:rsid w:val="00DA1A50"/>
    <w:rsid w:val="00DA1BE5"/>
    <w:rsid w:val="00DA26F1"/>
    <w:rsid w:val="00DA2989"/>
    <w:rsid w:val="00DA2F5F"/>
    <w:rsid w:val="00DA3C7E"/>
    <w:rsid w:val="00DA40CC"/>
    <w:rsid w:val="00DA459A"/>
    <w:rsid w:val="00DA45C5"/>
    <w:rsid w:val="00DA46DD"/>
    <w:rsid w:val="00DA5B43"/>
    <w:rsid w:val="00DA64EF"/>
    <w:rsid w:val="00DA66B9"/>
    <w:rsid w:val="00DA6B2D"/>
    <w:rsid w:val="00DA6DD0"/>
    <w:rsid w:val="00DA6F15"/>
    <w:rsid w:val="00DA6F6E"/>
    <w:rsid w:val="00DA70CB"/>
    <w:rsid w:val="00DA74FB"/>
    <w:rsid w:val="00DA755A"/>
    <w:rsid w:val="00DA7649"/>
    <w:rsid w:val="00DA7BB7"/>
    <w:rsid w:val="00DA7C5C"/>
    <w:rsid w:val="00DB0DB6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4681"/>
    <w:rsid w:val="00DB4965"/>
    <w:rsid w:val="00DB56B4"/>
    <w:rsid w:val="00DB692F"/>
    <w:rsid w:val="00DB6D18"/>
    <w:rsid w:val="00DB6E97"/>
    <w:rsid w:val="00DB7189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ECA"/>
    <w:rsid w:val="00DC5E12"/>
    <w:rsid w:val="00DC5EBD"/>
    <w:rsid w:val="00DC5FFD"/>
    <w:rsid w:val="00DC6525"/>
    <w:rsid w:val="00DC68CA"/>
    <w:rsid w:val="00DC6B2D"/>
    <w:rsid w:val="00DC7577"/>
    <w:rsid w:val="00DC75D7"/>
    <w:rsid w:val="00DC75D9"/>
    <w:rsid w:val="00DC763D"/>
    <w:rsid w:val="00DC792D"/>
    <w:rsid w:val="00DC7BD3"/>
    <w:rsid w:val="00DD0E26"/>
    <w:rsid w:val="00DD1A01"/>
    <w:rsid w:val="00DD1F59"/>
    <w:rsid w:val="00DD2443"/>
    <w:rsid w:val="00DD258F"/>
    <w:rsid w:val="00DD263E"/>
    <w:rsid w:val="00DD2C78"/>
    <w:rsid w:val="00DD2D51"/>
    <w:rsid w:val="00DD2E3E"/>
    <w:rsid w:val="00DD3678"/>
    <w:rsid w:val="00DD3693"/>
    <w:rsid w:val="00DD3AAB"/>
    <w:rsid w:val="00DD3FC1"/>
    <w:rsid w:val="00DD4D09"/>
    <w:rsid w:val="00DD4F52"/>
    <w:rsid w:val="00DD4F8C"/>
    <w:rsid w:val="00DD50B1"/>
    <w:rsid w:val="00DD50C5"/>
    <w:rsid w:val="00DD57E9"/>
    <w:rsid w:val="00DD58AC"/>
    <w:rsid w:val="00DD5F2D"/>
    <w:rsid w:val="00DD6A5F"/>
    <w:rsid w:val="00DD6E02"/>
    <w:rsid w:val="00DD75F7"/>
    <w:rsid w:val="00DD7CA8"/>
    <w:rsid w:val="00DE03D8"/>
    <w:rsid w:val="00DE06F7"/>
    <w:rsid w:val="00DE08E2"/>
    <w:rsid w:val="00DE08F6"/>
    <w:rsid w:val="00DE0BDD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669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19D"/>
    <w:rsid w:val="00DF54AB"/>
    <w:rsid w:val="00DF5508"/>
    <w:rsid w:val="00DF60A9"/>
    <w:rsid w:val="00DF6AC2"/>
    <w:rsid w:val="00DF6B56"/>
    <w:rsid w:val="00DF6B9A"/>
    <w:rsid w:val="00E00746"/>
    <w:rsid w:val="00E00915"/>
    <w:rsid w:val="00E00FA0"/>
    <w:rsid w:val="00E010C8"/>
    <w:rsid w:val="00E011BC"/>
    <w:rsid w:val="00E01607"/>
    <w:rsid w:val="00E01FD4"/>
    <w:rsid w:val="00E0209A"/>
    <w:rsid w:val="00E021F0"/>
    <w:rsid w:val="00E02B6E"/>
    <w:rsid w:val="00E03125"/>
    <w:rsid w:val="00E039A5"/>
    <w:rsid w:val="00E039D1"/>
    <w:rsid w:val="00E03ADD"/>
    <w:rsid w:val="00E03B59"/>
    <w:rsid w:val="00E0426A"/>
    <w:rsid w:val="00E043D5"/>
    <w:rsid w:val="00E049E6"/>
    <w:rsid w:val="00E052A0"/>
    <w:rsid w:val="00E056A2"/>
    <w:rsid w:val="00E05AE7"/>
    <w:rsid w:val="00E074C7"/>
    <w:rsid w:val="00E0767A"/>
    <w:rsid w:val="00E07799"/>
    <w:rsid w:val="00E078FC"/>
    <w:rsid w:val="00E10120"/>
    <w:rsid w:val="00E10250"/>
    <w:rsid w:val="00E113FF"/>
    <w:rsid w:val="00E115BB"/>
    <w:rsid w:val="00E118E6"/>
    <w:rsid w:val="00E11937"/>
    <w:rsid w:val="00E11956"/>
    <w:rsid w:val="00E11A41"/>
    <w:rsid w:val="00E11B27"/>
    <w:rsid w:val="00E11CA4"/>
    <w:rsid w:val="00E124D9"/>
    <w:rsid w:val="00E1328F"/>
    <w:rsid w:val="00E13CF2"/>
    <w:rsid w:val="00E140D4"/>
    <w:rsid w:val="00E14636"/>
    <w:rsid w:val="00E14B0D"/>
    <w:rsid w:val="00E14BD5"/>
    <w:rsid w:val="00E14D8A"/>
    <w:rsid w:val="00E15008"/>
    <w:rsid w:val="00E15153"/>
    <w:rsid w:val="00E152BE"/>
    <w:rsid w:val="00E15B21"/>
    <w:rsid w:val="00E15CFF"/>
    <w:rsid w:val="00E1619C"/>
    <w:rsid w:val="00E17595"/>
    <w:rsid w:val="00E177CC"/>
    <w:rsid w:val="00E17CE1"/>
    <w:rsid w:val="00E17DE4"/>
    <w:rsid w:val="00E20C7C"/>
    <w:rsid w:val="00E20E13"/>
    <w:rsid w:val="00E20EDC"/>
    <w:rsid w:val="00E21399"/>
    <w:rsid w:val="00E21599"/>
    <w:rsid w:val="00E22496"/>
    <w:rsid w:val="00E22594"/>
    <w:rsid w:val="00E23235"/>
    <w:rsid w:val="00E23B4E"/>
    <w:rsid w:val="00E23BA3"/>
    <w:rsid w:val="00E24514"/>
    <w:rsid w:val="00E24540"/>
    <w:rsid w:val="00E24990"/>
    <w:rsid w:val="00E24E1D"/>
    <w:rsid w:val="00E2506F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40AC3"/>
    <w:rsid w:val="00E410A6"/>
    <w:rsid w:val="00E410F9"/>
    <w:rsid w:val="00E410FA"/>
    <w:rsid w:val="00E41120"/>
    <w:rsid w:val="00E41B54"/>
    <w:rsid w:val="00E42109"/>
    <w:rsid w:val="00E42147"/>
    <w:rsid w:val="00E4273E"/>
    <w:rsid w:val="00E42879"/>
    <w:rsid w:val="00E42D98"/>
    <w:rsid w:val="00E43519"/>
    <w:rsid w:val="00E43E93"/>
    <w:rsid w:val="00E4407A"/>
    <w:rsid w:val="00E441FA"/>
    <w:rsid w:val="00E44288"/>
    <w:rsid w:val="00E44AF6"/>
    <w:rsid w:val="00E44DEE"/>
    <w:rsid w:val="00E44E97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D0B"/>
    <w:rsid w:val="00E53E50"/>
    <w:rsid w:val="00E54539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70BD"/>
    <w:rsid w:val="00E57680"/>
    <w:rsid w:val="00E57958"/>
    <w:rsid w:val="00E6031D"/>
    <w:rsid w:val="00E61628"/>
    <w:rsid w:val="00E616D7"/>
    <w:rsid w:val="00E61C92"/>
    <w:rsid w:val="00E62436"/>
    <w:rsid w:val="00E62D38"/>
    <w:rsid w:val="00E6394D"/>
    <w:rsid w:val="00E63FB4"/>
    <w:rsid w:val="00E6424D"/>
    <w:rsid w:val="00E649EE"/>
    <w:rsid w:val="00E64C6D"/>
    <w:rsid w:val="00E64F28"/>
    <w:rsid w:val="00E65E8C"/>
    <w:rsid w:val="00E665EB"/>
    <w:rsid w:val="00E66812"/>
    <w:rsid w:val="00E6685B"/>
    <w:rsid w:val="00E66C45"/>
    <w:rsid w:val="00E6716E"/>
    <w:rsid w:val="00E67607"/>
    <w:rsid w:val="00E701A1"/>
    <w:rsid w:val="00E70BA2"/>
    <w:rsid w:val="00E70C2F"/>
    <w:rsid w:val="00E70C85"/>
    <w:rsid w:val="00E70D79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001"/>
    <w:rsid w:val="00E77235"/>
    <w:rsid w:val="00E773C8"/>
    <w:rsid w:val="00E77427"/>
    <w:rsid w:val="00E7764A"/>
    <w:rsid w:val="00E77B00"/>
    <w:rsid w:val="00E8094F"/>
    <w:rsid w:val="00E80E65"/>
    <w:rsid w:val="00E80F7C"/>
    <w:rsid w:val="00E81287"/>
    <w:rsid w:val="00E81A5B"/>
    <w:rsid w:val="00E81BF9"/>
    <w:rsid w:val="00E81F6C"/>
    <w:rsid w:val="00E82006"/>
    <w:rsid w:val="00E82119"/>
    <w:rsid w:val="00E8236C"/>
    <w:rsid w:val="00E82BF1"/>
    <w:rsid w:val="00E831EA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6566"/>
    <w:rsid w:val="00E868D4"/>
    <w:rsid w:val="00E86E1F"/>
    <w:rsid w:val="00E87084"/>
    <w:rsid w:val="00E8714F"/>
    <w:rsid w:val="00E87608"/>
    <w:rsid w:val="00E907A1"/>
    <w:rsid w:val="00E91C1C"/>
    <w:rsid w:val="00E9215D"/>
    <w:rsid w:val="00E92B49"/>
    <w:rsid w:val="00E93308"/>
    <w:rsid w:val="00E934AE"/>
    <w:rsid w:val="00E9354D"/>
    <w:rsid w:val="00E93ACA"/>
    <w:rsid w:val="00E94533"/>
    <w:rsid w:val="00E9469A"/>
    <w:rsid w:val="00E94806"/>
    <w:rsid w:val="00E948F3"/>
    <w:rsid w:val="00E94CCC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A0145"/>
    <w:rsid w:val="00EA029E"/>
    <w:rsid w:val="00EA0477"/>
    <w:rsid w:val="00EA0702"/>
    <w:rsid w:val="00EA0EC0"/>
    <w:rsid w:val="00EA149B"/>
    <w:rsid w:val="00EA183A"/>
    <w:rsid w:val="00EA2188"/>
    <w:rsid w:val="00EA235A"/>
    <w:rsid w:val="00EA3D4E"/>
    <w:rsid w:val="00EA3EDE"/>
    <w:rsid w:val="00EA5121"/>
    <w:rsid w:val="00EA60F1"/>
    <w:rsid w:val="00EA678F"/>
    <w:rsid w:val="00EA6E71"/>
    <w:rsid w:val="00EA748B"/>
    <w:rsid w:val="00EA7C79"/>
    <w:rsid w:val="00EB062A"/>
    <w:rsid w:val="00EB24D1"/>
    <w:rsid w:val="00EB2526"/>
    <w:rsid w:val="00EB2606"/>
    <w:rsid w:val="00EB2783"/>
    <w:rsid w:val="00EB3864"/>
    <w:rsid w:val="00EB3E2D"/>
    <w:rsid w:val="00EB5645"/>
    <w:rsid w:val="00EB57E6"/>
    <w:rsid w:val="00EB5912"/>
    <w:rsid w:val="00EB59AF"/>
    <w:rsid w:val="00EB631C"/>
    <w:rsid w:val="00EB6C20"/>
    <w:rsid w:val="00EB706F"/>
    <w:rsid w:val="00EB7759"/>
    <w:rsid w:val="00EB781F"/>
    <w:rsid w:val="00EC0031"/>
    <w:rsid w:val="00EC0E46"/>
    <w:rsid w:val="00EC14C8"/>
    <w:rsid w:val="00EC17A8"/>
    <w:rsid w:val="00EC1D37"/>
    <w:rsid w:val="00EC1DA2"/>
    <w:rsid w:val="00EC2668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99C"/>
    <w:rsid w:val="00ED2B8D"/>
    <w:rsid w:val="00ED3085"/>
    <w:rsid w:val="00ED3284"/>
    <w:rsid w:val="00ED34FA"/>
    <w:rsid w:val="00ED385A"/>
    <w:rsid w:val="00ED4596"/>
    <w:rsid w:val="00ED4A18"/>
    <w:rsid w:val="00ED52C9"/>
    <w:rsid w:val="00ED547F"/>
    <w:rsid w:val="00ED5B28"/>
    <w:rsid w:val="00ED5B9A"/>
    <w:rsid w:val="00ED5C03"/>
    <w:rsid w:val="00ED5D31"/>
    <w:rsid w:val="00ED5E36"/>
    <w:rsid w:val="00ED6179"/>
    <w:rsid w:val="00ED67E1"/>
    <w:rsid w:val="00ED67EE"/>
    <w:rsid w:val="00ED6FE9"/>
    <w:rsid w:val="00ED7289"/>
    <w:rsid w:val="00ED7894"/>
    <w:rsid w:val="00EE00C0"/>
    <w:rsid w:val="00EE0576"/>
    <w:rsid w:val="00EE1360"/>
    <w:rsid w:val="00EE16A4"/>
    <w:rsid w:val="00EE17F2"/>
    <w:rsid w:val="00EE1FFD"/>
    <w:rsid w:val="00EE2EA2"/>
    <w:rsid w:val="00EE31F7"/>
    <w:rsid w:val="00EE320D"/>
    <w:rsid w:val="00EE44D2"/>
    <w:rsid w:val="00EE4A04"/>
    <w:rsid w:val="00EE4AD6"/>
    <w:rsid w:val="00EE4C17"/>
    <w:rsid w:val="00EE5121"/>
    <w:rsid w:val="00EE527C"/>
    <w:rsid w:val="00EE5377"/>
    <w:rsid w:val="00EE5872"/>
    <w:rsid w:val="00EE6BAD"/>
    <w:rsid w:val="00EE6CF2"/>
    <w:rsid w:val="00EE6F3A"/>
    <w:rsid w:val="00EE7982"/>
    <w:rsid w:val="00EE7BF3"/>
    <w:rsid w:val="00EE7C63"/>
    <w:rsid w:val="00EE7E35"/>
    <w:rsid w:val="00EF0058"/>
    <w:rsid w:val="00EF0258"/>
    <w:rsid w:val="00EF040C"/>
    <w:rsid w:val="00EF0492"/>
    <w:rsid w:val="00EF0CB8"/>
    <w:rsid w:val="00EF16BE"/>
    <w:rsid w:val="00EF18A8"/>
    <w:rsid w:val="00EF1A73"/>
    <w:rsid w:val="00EF1C79"/>
    <w:rsid w:val="00EF24DA"/>
    <w:rsid w:val="00EF4557"/>
    <w:rsid w:val="00EF475F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32A"/>
    <w:rsid w:val="00EF7ADA"/>
    <w:rsid w:val="00EF7E5E"/>
    <w:rsid w:val="00EF7F46"/>
    <w:rsid w:val="00EF7F6A"/>
    <w:rsid w:val="00F00235"/>
    <w:rsid w:val="00F00706"/>
    <w:rsid w:val="00F00D13"/>
    <w:rsid w:val="00F013FA"/>
    <w:rsid w:val="00F01536"/>
    <w:rsid w:val="00F0194A"/>
    <w:rsid w:val="00F0304C"/>
    <w:rsid w:val="00F03AB3"/>
    <w:rsid w:val="00F03F9F"/>
    <w:rsid w:val="00F04C88"/>
    <w:rsid w:val="00F05AA5"/>
    <w:rsid w:val="00F05D34"/>
    <w:rsid w:val="00F05D71"/>
    <w:rsid w:val="00F05DCE"/>
    <w:rsid w:val="00F06617"/>
    <w:rsid w:val="00F076ED"/>
    <w:rsid w:val="00F077CB"/>
    <w:rsid w:val="00F10001"/>
    <w:rsid w:val="00F10642"/>
    <w:rsid w:val="00F1099C"/>
    <w:rsid w:val="00F10A1E"/>
    <w:rsid w:val="00F10F03"/>
    <w:rsid w:val="00F11163"/>
    <w:rsid w:val="00F112C6"/>
    <w:rsid w:val="00F113B0"/>
    <w:rsid w:val="00F1187B"/>
    <w:rsid w:val="00F119D2"/>
    <w:rsid w:val="00F125F2"/>
    <w:rsid w:val="00F12627"/>
    <w:rsid w:val="00F12867"/>
    <w:rsid w:val="00F149AA"/>
    <w:rsid w:val="00F14FEC"/>
    <w:rsid w:val="00F15041"/>
    <w:rsid w:val="00F1521B"/>
    <w:rsid w:val="00F15660"/>
    <w:rsid w:val="00F15789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A08"/>
    <w:rsid w:val="00F21D05"/>
    <w:rsid w:val="00F2294D"/>
    <w:rsid w:val="00F229D4"/>
    <w:rsid w:val="00F22C09"/>
    <w:rsid w:val="00F2327E"/>
    <w:rsid w:val="00F236C9"/>
    <w:rsid w:val="00F23799"/>
    <w:rsid w:val="00F2400C"/>
    <w:rsid w:val="00F24260"/>
    <w:rsid w:val="00F2440A"/>
    <w:rsid w:val="00F246E3"/>
    <w:rsid w:val="00F24E32"/>
    <w:rsid w:val="00F2519E"/>
    <w:rsid w:val="00F25D6F"/>
    <w:rsid w:val="00F25FD8"/>
    <w:rsid w:val="00F2613A"/>
    <w:rsid w:val="00F26BA8"/>
    <w:rsid w:val="00F26CE5"/>
    <w:rsid w:val="00F26EBD"/>
    <w:rsid w:val="00F26F93"/>
    <w:rsid w:val="00F272AE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9E0"/>
    <w:rsid w:val="00F32B61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E50"/>
    <w:rsid w:val="00F363DE"/>
    <w:rsid w:val="00F3658C"/>
    <w:rsid w:val="00F36E93"/>
    <w:rsid w:val="00F373FD"/>
    <w:rsid w:val="00F40AAA"/>
    <w:rsid w:val="00F412D3"/>
    <w:rsid w:val="00F415B9"/>
    <w:rsid w:val="00F41C5C"/>
    <w:rsid w:val="00F41F8D"/>
    <w:rsid w:val="00F4279E"/>
    <w:rsid w:val="00F42E49"/>
    <w:rsid w:val="00F431D3"/>
    <w:rsid w:val="00F43A6A"/>
    <w:rsid w:val="00F43C4C"/>
    <w:rsid w:val="00F4414E"/>
    <w:rsid w:val="00F44C45"/>
    <w:rsid w:val="00F450F3"/>
    <w:rsid w:val="00F46626"/>
    <w:rsid w:val="00F46C7E"/>
    <w:rsid w:val="00F46CBC"/>
    <w:rsid w:val="00F46D65"/>
    <w:rsid w:val="00F46DD4"/>
    <w:rsid w:val="00F4702A"/>
    <w:rsid w:val="00F472BB"/>
    <w:rsid w:val="00F472E4"/>
    <w:rsid w:val="00F50191"/>
    <w:rsid w:val="00F5050C"/>
    <w:rsid w:val="00F50634"/>
    <w:rsid w:val="00F50B6B"/>
    <w:rsid w:val="00F510C9"/>
    <w:rsid w:val="00F51ADB"/>
    <w:rsid w:val="00F51CF4"/>
    <w:rsid w:val="00F51DA0"/>
    <w:rsid w:val="00F525D0"/>
    <w:rsid w:val="00F53A4B"/>
    <w:rsid w:val="00F53B71"/>
    <w:rsid w:val="00F53B83"/>
    <w:rsid w:val="00F5402A"/>
    <w:rsid w:val="00F540BE"/>
    <w:rsid w:val="00F5429D"/>
    <w:rsid w:val="00F5443E"/>
    <w:rsid w:val="00F54FB2"/>
    <w:rsid w:val="00F5504E"/>
    <w:rsid w:val="00F557D9"/>
    <w:rsid w:val="00F560FB"/>
    <w:rsid w:val="00F56345"/>
    <w:rsid w:val="00F563DC"/>
    <w:rsid w:val="00F57187"/>
    <w:rsid w:val="00F57336"/>
    <w:rsid w:val="00F5787A"/>
    <w:rsid w:val="00F5790C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2A34"/>
    <w:rsid w:val="00F630F5"/>
    <w:rsid w:val="00F63344"/>
    <w:rsid w:val="00F6341F"/>
    <w:rsid w:val="00F63649"/>
    <w:rsid w:val="00F64269"/>
    <w:rsid w:val="00F646EE"/>
    <w:rsid w:val="00F648B7"/>
    <w:rsid w:val="00F64D6B"/>
    <w:rsid w:val="00F64E58"/>
    <w:rsid w:val="00F64FE9"/>
    <w:rsid w:val="00F65181"/>
    <w:rsid w:val="00F65CBC"/>
    <w:rsid w:val="00F66688"/>
    <w:rsid w:val="00F6710D"/>
    <w:rsid w:val="00F672BC"/>
    <w:rsid w:val="00F6785B"/>
    <w:rsid w:val="00F70543"/>
    <w:rsid w:val="00F708B0"/>
    <w:rsid w:val="00F709C4"/>
    <w:rsid w:val="00F70B5F"/>
    <w:rsid w:val="00F70EA3"/>
    <w:rsid w:val="00F71146"/>
    <w:rsid w:val="00F71DBB"/>
    <w:rsid w:val="00F721EB"/>
    <w:rsid w:val="00F72265"/>
    <w:rsid w:val="00F72370"/>
    <w:rsid w:val="00F72439"/>
    <w:rsid w:val="00F72504"/>
    <w:rsid w:val="00F72576"/>
    <w:rsid w:val="00F725EF"/>
    <w:rsid w:val="00F73406"/>
    <w:rsid w:val="00F73B29"/>
    <w:rsid w:val="00F742B7"/>
    <w:rsid w:val="00F7473B"/>
    <w:rsid w:val="00F749A1"/>
    <w:rsid w:val="00F753E3"/>
    <w:rsid w:val="00F75CFF"/>
    <w:rsid w:val="00F76776"/>
    <w:rsid w:val="00F767E6"/>
    <w:rsid w:val="00F767F2"/>
    <w:rsid w:val="00F76E47"/>
    <w:rsid w:val="00F76EAB"/>
    <w:rsid w:val="00F7726C"/>
    <w:rsid w:val="00F775C3"/>
    <w:rsid w:val="00F77726"/>
    <w:rsid w:val="00F77E11"/>
    <w:rsid w:val="00F77FA0"/>
    <w:rsid w:val="00F81A5E"/>
    <w:rsid w:val="00F81DD2"/>
    <w:rsid w:val="00F82AFB"/>
    <w:rsid w:val="00F8365A"/>
    <w:rsid w:val="00F8400F"/>
    <w:rsid w:val="00F845D2"/>
    <w:rsid w:val="00F84DB1"/>
    <w:rsid w:val="00F85060"/>
    <w:rsid w:val="00F859C5"/>
    <w:rsid w:val="00F864BE"/>
    <w:rsid w:val="00F86BB4"/>
    <w:rsid w:val="00F86D1B"/>
    <w:rsid w:val="00F872AE"/>
    <w:rsid w:val="00F875CC"/>
    <w:rsid w:val="00F8796F"/>
    <w:rsid w:val="00F87FCD"/>
    <w:rsid w:val="00F87FF4"/>
    <w:rsid w:val="00F90292"/>
    <w:rsid w:val="00F90582"/>
    <w:rsid w:val="00F90B35"/>
    <w:rsid w:val="00F90CD2"/>
    <w:rsid w:val="00F90ECF"/>
    <w:rsid w:val="00F9106A"/>
    <w:rsid w:val="00F9195F"/>
    <w:rsid w:val="00F91D4F"/>
    <w:rsid w:val="00F9219C"/>
    <w:rsid w:val="00F92F56"/>
    <w:rsid w:val="00F93114"/>
    <w:rsid w:val="00F93154"/>
    <w:rsid w:val="00F93515"/>
    <w:rsid w:val="00F93608"/>
    <w:rsid w:val="00F9402F"/>
    <w:rsid w:val="00F94036"/>
    <w:rsid w:val="00F940E8"/>
    <w:rsid w:val="00F941E9"/>
    <w:rsid w:val="00F94E4D"/>
    <w:rsid w:val="00F95362"/>
    <w:rsid w:val="00F95969"/>
    <w:rsid w:val="00F95EC6"/>
    <w:rsid w:val="00F9608D"/>
    <w:rsid w:val="00F967EC"/>
    <w:rsid w:val="00F9751C"/>
    <w:rsid w:val="00F97B20"/>
    <w:rsid w:val="00F97D2D"/>
    <w:rsid w:val="00F97E1F"/>
    <w:rsid w:val="00F97EDA"/>
    <w:rsid w:val="00FA0408"/>
    <w:rsid w:val="00FA040B"/>
    <w:rsid w:val="00FA0515"/>
    <w:rsid w:val="00FA0A09"/>
    <w:rsid w:val="00FA0B4F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5E21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A20"/>
    <w:rsid w:val="00FB0DC7"/>
    <w:rsid w:val="00FB0FB5"/>
    <w:rsid w:val="00FB110F"/>
    <w:rsid w:val="00FB1635"/>
    <w:rsid w:val="00FB1879"/>
    <w:rsid w:val="00FB188D"/>
    <w:rsid w:val="00FB1D3C"/>
    <w:rsid w:val="00FB2662"/>
    <w:rsid w:val="00FB2A33"/>
    <w:rsid w:val="00FB2AC9"/>
    <w:rsid w:val="00FB2F34"/>
    <w:rsid w:val="00FB32B1"/>
    <w:rsid w:val="00FB3D3B"/>
    <w:rsid w:val="00FB42A6"/>
    <w:rsid w:val="00FB4325"/>
    <w:rsid w:val="00FB4795"/>
    <w:rsid w:val="00FB47C0"/>
    <w:rsid w:val="00FB4806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FB1"/>
    <w:rsid w:val="00FB772D"/>
    <w:rsid w:val="00FB7993"/>
    <w:rsid w:val="00FB7998"/>
    <w:rsid w:val="00FB7DE8"/>
    <w:rsid w:val="00FB7F5B"/>
    <w:rsid w:val="00FC00A5"/>
    <w:rsid w:val="00FC01F6"/>
    <w:rsid w:val="00FC0D8E"/>
    <w:rsid w:val="00FC0E46"/>
    <w:rsid w:val="00FC165B"/>
    <w:rsid w:val="00FC1E64"/>
    <w:rsid w:val="00FC2087"/>
    <w:rsid w:val="00FC29F4"/>
    <w:rsid w:val="00FC3010"/>
    <w:rsid w:val="00FC3B83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C1E"/>
    <w:rsid w:val="00FD3134"/>
    <w:rsid w:val="00FD3394"/>
    <w:rsid w:val="00FD4482"/>
    <w:rsid w:val="00FD605E"/>
    <w:rsid w:val="00FD638F"/>
    <w:rsid w:val="00FD67BF"/>
    <w:rsid w:val="00FD6A3F"/>
    <w:rsid w:val="00FD6BB0"/>
    <w:rsid w:val="00FD6CD6"/>
    <w:rsid w:val="00FD7591"/>
    <w:rsid w:val="00FD7987"/>
    <w:rsid w:val="00FD79A5"/>
    <w:rsid w:val="00FE0AF3"/>
    <w:rsid w:val="00FE10F1"/>
    <w:rsid w:val="00FE1334"/>
    <w:rsid w:val="00FE18D1"/>
    <w:rsid w:val="00FE1A7A"/>
    <w:rsid w:val="00FE20D3"/>
    <w:rsid w:val="00FE282C"/>
    <w:rsid w:val="00FE28D4"/>
    <w:rsid w:val="00FE2B27"/>
    <w:rsid w:val="00FE2DE3"/>
    <w:rsid w:val="00FE4649"/>
    <w:rsid w:val="00FE4651"/>
    <w:rsid w:val="00FE4B1A"/>
    <w:rsid w:val="00FE4D57"/>
    <w:rsid w:val="00FE5BCF"/>
    <w:rsid w:val="00FE5D05"/>
    <w:rsid w:val="00FE617C"/>
    <w:rsid w:val="00FE66ED"/>
    <w:rsid w:val="00FE77EC"/>
    <w:rsid w:val="00FE7CEA"/>
    <w:rsid w:val="00FF03D6"/>
    <w:rsid w:val="00FF04E7"/>
    <w:rsid w:val="00FF0D52"/>
    <w:rsid w:val="00FF158B"/>
    <w:rsid w:val="00FF1643"/>
    <w:rsid w:val="00FF1809"/>
    <w:rsid w:val="00FF1918"/>
    <w:rsid w:val="00FF2DD2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D80"/>
    <w:rsid w:val="00FF6F1F"/>
    <w:rsid w:val="00FF7780"/>
    <w:rsid w:val="00FF781A"/>
    <w:rsid w:val="00FF78C4"/>
    <w:rsid w:val="00FF79FB"/>
    <w:rsid w:val="00FF7D45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2011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5"/>
      <w:jc w:val="thaiDistribute"/>
    </w:pPr>
    <w:rPr>
      <w:rFonts w:ascii="Angsana New" w:hAnsi="Angsana New"/>
      <w:spacing w:val="2"/>
      <w:sz w:val="16"/>
      <w:szCs w:val="16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8940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PMingLiU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3838</TotalTime>
  <Pages>40</Pages>
  <Words>9301</Words>
  <Characters>53016</Characters>
  <Application>Microsoft Office Word</Application>
  <DocSecurity>0</DocSecurity>
  <Lines>441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62193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428</cp:revision>
  <cp:lastPrinted>2021-03-11T00:53:00Z</cp:lastPrinted>
  <dcterms:created xsi:type="dcterms:W3CDTF">2020-05-08T11:31:00Z</dcterms:created>
  <dcterms:modified xsi:type="dcterms:W3CDTF">2021-03-11T00:53:00Z</dcterms:modified>
</cp:coreProperties>
</file>